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7E17E9" w14:textId="730B94A4" w:rsidR="002B3C09" w:rsidRPr="00596F11" w:rsidRDefault="002B3C09" w:rsidP="00611FB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hanging="426"/>
        <w:rPr>
          <w:rFonts w:ascii="Arial" w:hAnsi="Arial" w:cs="Arial"/>
          <w:b/>
          <w:bCs/>
          <w:sz w:val="19"/>
          <w:szCs w:val="19"/>
          <w:lang w:val="en-GB"/>
        </w:rPr>
      </w:pPr>
      <w:r w:rsidRPr="00596F11">
        <w:rPr>
          <w:rFonts w:ascii="Arial" w:hAnsi="Arial" w:cs="Arial"/>
          <w:b/>
          <w:bCs/>
          <w:sz w:val="19"/>
          <w:szCs w:val="19"/>
          <w:lang w:val="en-GB"/>
        </w:rPr>
        <w:t xml:space="preserve">GENERAL INFORMATION </w:t>
      </w:r>
    </w:p>
    <w:p w14:paraId="23FC1043" w14:textId="77777777" w:rsidR="002B3C09" w:rsidRPr="00596F11" w:rsidRDefault="002B3C09" w:rsidP="0061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rPr>
          <w:rFonts w:ascii="Arial" w:hAnsi="Arial" w:cs="Arial"/>
          <w:b/>
          <w:bCs/>
          <w:sz w:val="19"/>
          <w:szCs w:val="19"/>
        </w:rPr>
      </w:pPr>
    </w:p>
    <w:p w14:paraId="0FB068D5" w14:textId="3D6CFCEE" w:rsidR="00230783" w:rsidRPr="00596F11" w:rsidRDefault="005B606F" w:rsidP="00673C89">
      <w:pPr>
        <w:tabs>
          <w:tab w:val="clear" w:pos="227"/>
          <w:tab w:val="clear" w:pos="454"/>
          <w:tab w:val="clear" w:pos="907"/>
          <w:tab w:val="left" w:pos="993"/>
          <w:tab w:val="left" w:pos="1350"/>
        </w:tabs>
        <w:spacing w:line="360" w:lineRule="auto"/>
        <w:ind w:left="378"/>
        <w:jc w:val="thaiDistribute"/>
        <w:rPr>
          <w:rFonts w:ascii="Arial" w:hAnsi="Arial" w:cs="Arial"/>
          <w:sz w:val="19"/>
          <w:szCs w:val="19"/>
          <w:lang w:bidi="ar-SA"/>
        </w:rPr>
      </w:pPr>
      <w:r w:rsidRPr="00596F11">
        <w:rPr>
          <w:rFonts w:ascii="Arial" w:hAnsi="Arial" w:cs="Arial"/>
          <w:sz w:val="19"/>
          <w:szCs w:val="19"/>
          <w:lang w:bidi="ar-SA"/>
        </w:rPr>
        <w:t>E for L Aim Public Company Limited</w:t>
      </w:r>
      <w:r w:rsidR="00C211A5" w:rsidRPr="00596F11">
        <w:rPr>
          <w:rFonts w:ascii="Arial" w:hAnsi="Arial" w:cs="Arial"/>
          <w:sz w:val="19"/>
          <w:szCs w:val="19"/>
          <w:lang w:bidi="ar-SA"/>
        </w:rPr>
        <w:t xml:space="preserve"> (</w:t>
      </w:r>
      <w:r w:rsidR="0019194E" w:rsidRPr="00596F11">
        <w:rPr>
          <w:rFonts w:ascii="Arial" w:hAnsi="Arial" w:cs="Arial"/>
          <w:sz w:val="19"/>
          <w:szCs w:val="19"/>
          <w:lang w:bidi="ar-SA"/>
        </w:rPr>
        <w:t>the Company)</w:t>
      </w:r>
      <w:r w:rsidRPr="00596F11">
        <w:rPr>
          <w:rFonts w:ascii="Arial" w:hAnsi="Arial" w:cs="Arial"/>
          <w:sz w:val="19"/>
          <w:szCs w:val="19"/>
          <w:lang w:bidi="ar-SA"/>
        </w:rPr>
        <w:t xml:space="preserve"> was incorporated in Thailand</w:t>
      </w:r>
      <w:r w:rsidR="00E10B92" w:rsidRPr="00596F11">
        <w:rPr>
          <w:rFonts w:ascii="Arial" w:hAnsi="Arial" w:cs="Arial"/>
          <w:sz w:val="19"/>
          <w:szCs w:val="24"/>
        </w:rPr>
        <w:t>.</w:t>
      </w:r>
      <w:r w:rsidRPr="00596F11">
        <w:rPr>
          <w:rFonts w:ascii="Arial" w:hAnsi="Arial" w:cs="Arial"/>
          <w:sz w:val="19"/>
          <w:szCs w:val="19"/>
          <w:lang w:bidi="ar-SA"/>
        </w:rPr>
        <w:t xml:space="preserve"> </w:t>
      </w:r>
      <w:r w:rsidR="00DA2604" w:rsidRPr="00596F11">
        <w:rPr>
          <w:rFonts w:ascii="Arial" w:hAnsi="Arial" w:cs="Arial"/>
          <w:sz w:val="19"/>
          <w:szCs w:val="19"/>
          <w:lang w:bidi="ar-SA"/>
        </w:rPr>
        <w:t>The</w:t>
      </w:r>
      <w:r w:rsidRPr="00596F11">
        <w:rPr>
          <w:rFonts w:ascii="Arial" w:hAnsi="Arial" w:cs="Arial"/>
          <w:sz w:val="19"/>
          <w:szCs w:val="19"/>
          <w:lang w:bidi="ar-SA"/>
        </w:rPr>
        <w:t xml:space="preserve"> Company’s shares are listed for trading on the Market for Alternative Investment. The registered office address of the Company is 432, </w:t>
      </w:r>
      <w:proofErr w:type="spellStart"/>
      <w:r w:rsidRPr="00596F11">
        <w:rPr>
          <w:rFonts w:ascii="Arial" w:hAnsi="Arial" w:cs="Arial"/>
          <w:sz w:val="19"/>
          <w:szCs w:val="19"/>
          <w:lang w:bidi="ar-SA"/>
        </w:rPr>
        <w:t>Rajavithi</w:t>
      </w:r>
      <w:proofErr w:type="spellEnd"/>
      <w:r w:rsidRPr="00596F11">
        <w:rPr>
          <w:rFonts w:ascii="Arial" w:hAnsi="Arial" w:cs="Arial"/>
          <w:sz w:val="19"/>
          <w:szCs w:val="19"/>
          <w:lang w:bidi="ar-SA"/>
        </w:rPr>
        <w:t xml:space="preserve"> road, </w:t>
      </w:r>
      <w:proofErr w:type="spellStart"/>
      <w:r w:rsidRPr="00596F11">
        <w:rPr>
          <w:rFonts w:ascii="Arial" w:hAnsi="Arial" w:cs="Arial"/>
          <w:sz w:val="19"/>
          <w:szCs w:val="19"/>
          <w:lang w:bidi="ar-SA"/>
        </w:rPr>
        <w:t>Bangyee</w:t>
      </w:r>
      <w:proofErr w:type="spellEnd"/>
      <w:r w:rsidRPr="00596F11">
        <w:rPr>
          <w:rFonts w:ascii="Arial" w:hAnsi="Arial" w:cs="Arial"/>
          <w:sz w:val="19"/>
          <w:szCs w:val="19"/>
          <w:lang w:bidi="ar-SA"/>
        </w:rPr>
        <w:t xml:space="preserve"> Khan, </w:t>
      </w:r>
      <w:proofErr w:type="spellStart"/>
      <w:r w:rsidRPr="00596F11">
        <w:rPr>
          <w:rFonts w:ascii="Arial" w:hAnsi="Arial" w:cs="Arial"/>
          <w:sz w:val="19"/>
          <w:szCs w:val="19"/>
          <w:lang w:bidi="ar-SA"/>
        </w:rPr>
        <w:t>Bangplad</w:t>
      </w:r>
      <w:proofErr w:type="spellEnd"/>
      <w:r w:rsidRPr="00596F11">
        <w:rPr>
          <w:rFonts w:ascii="Arial" w:hAnsi="Arial" w:cs="Arial"/>
          <w:sz w:val="19"/>
          <w:szCs w:val="19"/>
          <w:lang w:bidi="ar-SA"/>
        </w:rPr>
        <w:t xml:space="preserve">, Bangkok. The Company </w:t>
      </w:r>
      <w:r w:rsidR="00F35BCA" w:rsidRPr="00596F11">
        <w:rPr>
          <w:rFonts w:ascii="Arial" w:hAnsi="Arial" w:cs="Arial"/>
          <w:sz w:val="19"/>
          <w:szCs w:val="19"/>
          <w:lang w:bidi="ar-SA"/>
        </w:rPr>
        <w:t xml:space="preserve">and its subsidiary (the Group) </w:t>
      </w:r>
      <w:r w:rsidR="00F35BCA" w:rsidRPr="00596F11">
        <w:rPr>
          <w:rFonts w:ascii="Arial" w:hAnsi="Arial" w:cs="Arial"/>
          <w:sz w:val="19"/>
          <w:szCs w:val="19"/>
          <w:lang w:bidi="ar-SA"/>
        </w:rPr>
        <w:br/>
      </w:r>
      <w:r w:rsidRPr="00596F11">
        <w:rPr>
          <w:rFonts w:ascii="Arial" w:hAnsi="Arial" w:cs="Arial"/>
          <w:sz w:val="19"/>
          <w:szCs w:val="19"/>
          <w:lang w:bidi="ar-SA"/>
        </w:rPr>
        <w:t>is engaged in the distribution of medical devices and equipment</w:t>
      </w:r>
      <w:r w:rsidR="00673C89" w:rsidRPr="00596F11">
        <w:rPr>
          <w:rFonts w:ascii="Arial" w:hAnsi="Arial" w:cs="Arial"/>
          <w:sz w:val="19"/>
          <w:szCs w:val="19"/>
          <w:lang w:bidi="ar-SA"/>
        </w:rPr>
        <w:t>.</w:t>
      </w:r>
    </w:p>
    <w:p w14:paraId="1B8FBDDF" w14:textId="77777777" w:rsidR="0006405E" w:rsidRPr="00596F11" w:rsidRDefault="0006405E" w:rsidP="004214A0">
      <w:pPr>
        <w:tabs>
          <w:tab w:val="clear" w:pos="227"/>
          <w:tab w:val="clear" w:pos="454"/>
          <w:tab w:val="left" w:pos="851"/>
        </w:tabs>
        <w:spacing w:line="360" w:lineRule="auto"/>
        <w:jc w:val="thaiDistribute"/>
        <w:rPr>
          <w:rFonts w:ascii="Arial" w:hAnsi="Arial" w:cs="Arial"/>
          <w:sz w:val="19"/>
          <w:szCs w:val="19"/>
          <w:lang w:bidi="ar-SA"/>
        </w:rPr>
      </w:pPr>
    </w:p>
    <w:p w14:paraId="64080D4D" w14:textId="461B2C38" w:rsidR="0098666D" w:rsidRPr="00596F11" w:rsidRDefault="0098666D" w:rsidP="00172BC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9214"/>
        </w:tabs>
        <w:spacing w:line="360" w:lineRule="auto"/>
        <w:ind w:left="426" w:right="-10" w:hanging="426"/>
        <w:jc w:val="thaiDistribute"/>
        <w:rPr>
          <w:rFonts w:ascii="Arial" w:hAnsi="Arial" w:cs="Arial"/>
          <w:b/>
          <w:bCs/>
          <w:sz w:val="19"/>
          <w:szCs w:val="19"/>
          <w:lang w:val="en-GB"/>
        </w:rPr>
      </w:pPr>
      <w:r w:rsidRPr="00596F11">
        <w:rPr>
          <w:rFonts w:ascii="Arial" w:hAnsi="Arial" w:cs="Arial"/>
          <w:b/>
          <w:bCs/>
          <w:sz w:val="19"/>
          <w:szCs w:val="19"/>
          <w:lang w:val="en-GB"/>
        </w:rPr>
        <w:t xml:space="preserve">BASIS </w:t>
      </w:r>
      <w:r w:rsidR="002D4924" w:rsidRPr="00596F11">
        <w:rPr>
          <w:rFonts w:ascii="Arial" w:hAnsi="Arial" w:cs="Arial"/>
          <w:b/>
          <w:bCs/>
          <w:sz w:val="19"/>
          <w:szCs w:val="19"/>
          <w:lang w:val="en-GB"/>
        </w:rPr>
        <w:t xml:space="preserve">OF </w:t>
      </w:r>
      <w:r w:rsidR="00FF6491" w:rsidRPr="00596F11">
        <w:rPr>
          <w:rFonts w:ascii="Arial" w:hAnsi="Arial" w:cs="Arial"/>
          <w:b/>
          <w:bCs/>
          <w:sz w:val="19"/>
          <w:szCs w:val="19"/>
          <w:lang w:val="en-GB"/>
        </w:rPr>
        <w:t xml:space="preserve">FINANCIAL INFORMATION </w:t>
      </w:r>
      <w:r w:rsidR="00DB4D5F" w:rsidRPr="00596F11">
        <w:rPr>
          <w:rFonts w:ascii="Arial" w:hAnsi="Arial" w:cs="Arial"/>
          <w:b/>
          <w:bCs/>
          <w:sz w:val="19"/>
          <w:szCs w:val="19"/>
          <w:lang w:val="en-GB"/>
        </w:rPr>
        <w:t>PREPARATION</w:t>
      </w:r>
    </w:p>
    <w:p w14:paraId="36FE4C4C" w14:textId="7210C879" w:rsidR="0026133D" w:rsidRPr="00596F11" w:rsidRDefault="0026133D" w:rsidP="0026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54"/>
          <w:tab w:val="left" w:pos="990"/>
          <w:tab w:val="left" w:pos="1269"/>
        </w:tabs>
        <w:spacing w:line="360" w:lineRule="auto"/>
        <w:ind w:right="-10"/>
        <w:jc w:val="thaiDistribute"/>
        <w:rPr>
          <w:rFonts w:ascii="Arial" w:hAnsi="Arial" w:cs="Arial"/>
          <w:sz w:val="20"/>
          <w:szCs w:val="20"/>
        </w:rPr>
      </w:pPr>
    </w:p>
    <w:p w14:paraId="472C0748" w14:textId="734C2F82" w:rsidR="00593DD3" w:rsidRPr="00596F11" w:rsidRDefault="00593DD3" w:rsidP="00593DD3">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hanging="468"/>
        <w:jc w:val="thaiDistribute"/>
        <w:rPr>
          <w:rFonts w:cs="Arial"/>
          <w:sz w:val="19"/>
          <w:szCs w:val="19"/>
          <w:lang w:val="en-GB"/>
        </w:rPr>
      </w:pPr>
      <w:r w:rsidRPr="00596F11">
        <w:rPr>
          <w:rFonts w:cs="Arial"/>
          <w:sz w:val="19"/>
          <w:szCs w:val="19"/>
          <w:lang w:val="en-GB"/>
        </w:rPr>
        <w:t xml:space="preserve">Basis for the preparation of interim financial </w:t>
      </w:r>
      <w:r w:rsidR="00547981" w:rsidRPr="00596F11">
        <w:rPr>
          <w:rFonts w:cs="Arial"/>
          <w:sz w:val="19"/>
          <w:szCs w:val="19"/>
          <w:lang w:val="en-GB"/>
        </w:rPr>
        <w:t>information</w:t>
      </w:r>
    </w:p>
    <w:p w14:paraId="10D47D05" w14:textId="77777777" w:rsidR="00593DD3" w:rsidRPr="00596F11" w:rsidRDefault="00593DD3"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z w:val="19"/>
          <w:szCs w:val="19"/>
          <w:lang w:bidi="ar-SA"/>
        </w:rPr>
      </w:pPr>
    </w:p>
    <w:p w14:paraId="3D9F6F11" w14:textId="70CFAA70" w:rsidR="001E391B" w:rsidRPr="00596F11" w:rsidRDefault="009B06F4"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z w:val="19"/>
          <w:szCs w:val="19"/>
          <w:lang w:bidi="ar-SA"/>
        </w:rPr>
      </w:pPr>
      <w:r w:rsidRPr="00596F11">
        <w:rPr>
          <w:rFonts w:cs="Arial"/>
          <w:sz w:val="19"/>
          <w:szCs w:val="19"/>
          <w:lang w:bidi="ar-SA"/>
        </w:rPr>
        <w:t xml:space="preserve">The interim consolidated and </w:t>
      </w:r>
      <w:r w:rsidR="00593DD3" w:rsidRPr="00596F11">
        <w:rPr>
          <w:rFonts w:cs="Arial"/>
          <w:sz w:val="19"/>
          <w:szCs w:val="19"/>
          <w:lang w:bidi="ar-SA"/>
        </w:rPr>
        <w:t>separate</w:t>
      </w:r>
      <w:r w:rsidRPr="00596F11">
        <w:rPr>
          <w:rFonts w:cs="Arial"/>
          <w:sz w:val="19"/>
          <w:szCs w:val="19"/>
          <w:lang w:bidi="ar-SA"/>
        </w:rPr>
        <w:t xml:space="preserve"> financial information has been prepared in accordance with Thai Accounting Standard (TAS)</w:t>
      </w:r>
      <w:r w:rsidR="00D23457" w:rsidRPr="00596F11">
        <w:rPr>
          <w:rFonts w:cs="Arial"/>
          <w:sz w:val="19"/>
          <w:szCs w:val="19"/>
          <w:lang w:bidi="ar-SA"/>
        </w:rPr>
        <w:t xml:space="preserve"> </w:t>
      </w:r>
      <w:r w:rsidRPr="00596F11">
        <w:rPr>
          <w:rFonts w:cs="Arial"/>
          <w:sz w:val="19"/>
          <w:szCs w:val="19"/>
          <w:lang w:bidi="ar-SA"/>
        </w:rPr>
        <w:t>34, Interim Financial Reporting and other financial reporting requirements issued under the Securities and Exchange Act.</w:t>
      </w:r>
    </w:p>
    <w:p w14:paraId="209A23C0" w14:textId="77777777" w:rsidR="00685F78" w:rsidRPr="00596F11" w:rsidRDefault="00685F78"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z w:val="19"/>
          <w:szCs w:val="19"/>
          <w:lang w:bidi="ar-SA"/>
        </w:rPr>
      </w:pPr>
    </w:p>
    <w:p w14:paraId="7FC95D99" w14:textId="77777777" w:rsidR="001E391B" w:rsidRPr="00596F11" w:rsidRDefault="00CB1C42"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z w:val="19"/>
          <w:szCs w:val="19"/>
          <w:lang w:bidi="ar-SA"/>
        </w:rPr>
      </w:pPr>
      <w:r w:rsidRPr="00596F11">
        <w:rPr>
          <w:rFonts w:cs="Arial"/>
          <w:sz w:val="19"/>
          <w:szCs w:val="19"/>
          <w:lang w:bidi="ar-SA"/>
        </w:rPr>
        <w:t>The interim financial information should be read in conjunction with the annual financial statements for the year ended 31 December 2023</w:t>
      </w:r>
      <w:r w:rsidR="00612325" w:rsidRPr="00596F11">
        <w:rPr>
          <w:rFonts w:cs="Arial"/>
          <w:sz w:val="19"/>
          <w:szCs w:val="19"/>
          <w:lang w:bidi="ar-SA"/>
        </w:rPr>
        <w:t>.</w:t>
      </w:r>
    </w:p>
    <w:p w14:paraId="2CE43D75" w14:textId="77777777" w:rsidR="009E594A" w:rsidRPr="00596F11" w:rsidRDefault="009E594A"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z w:val="19"/>
          <w:szCs w:val="19"/>
          <w:lang w:bidi="ar-SA"/>
        </w:rPr>
      </w:pPr>
    </w:p>
    <w:p w14:paraId="1A14C3CF" w14:textId="38C521E2" w:rsidR="00593DD3" w:rsidRPr="00596F11" w:rsidRDefault="00593DD3"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z w:val="19"/>
          <w:szCs w:val="19"/>
          <w:lang w:bidi="ar-SA"/>
        </w:rPr>
      </w:pPr>
      <w:r w:rsidRPr="00596F11">
        <w:rPr>
          <w:rFonts w:cs="Arial"/>
          <w:sz w:val="19"/>
          <w:szCs w:val="19"/>
          <w:lang w:bidi="ar-SA"/>
        </w:rPr>
        <w:t xml:space="preserve">An English version of these interim </w:t>
      </w:r>
      <w:r w:rsidR="00547981" w:rsidRPr="00596F11">
        <w:rPr>
          <w:rFonts w:cs="Arial"/>
          <w:sz w:val="19"/>
          <w:szCs w:val="19"/>
          <w:lang w:bidi="ar-SA"/>
        </w:rPr>
        <w:t>consolidated and separate</w:t>
      </w:r>
      <w:r w:rsidR="005A03DB" w:rsidRPr="00596F11">
        <w:rPr>
          <w:rFonts w:cs="Arial"/>
          <w:sz w:val="19"/>
          <w:szCs w:val="19"/>
          <w:lang w:bidi="ar-SA"/>
        </w:rPr>
        <w:t xml:space="preserve"> </w:t>
      </w:r>
      <w:r w:rsidRPr="00596F11">
        <w:rPr>
          <w:rFonts w:cs="Arial"/>
          <w:sz w:val="19"/>
          <w:szCs w:val="19"/>
          <w:lang w:bidi="ar-SA"/>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43910687" w14:textId="77777777" w:rsidR="00593DD3" w:rsidRPr="00596F11" w:rsidRDefault="00593DD3"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z w:val="19"/>
          <w:szCs w:val="19"/>
          <w:lang w:bidi="ar-SA"/>
        </w:rPr>
      </w:pPr>
    </w:p>
    <w:p w14:paraId="75D79C33" w14:textId="26473AD5" w:rsidR="00593DD3" w:rsidRPr="00232754" w:rsidRDefault="00593DD3"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pacing w:val="-4"/>
          <w:sz w:val="19"/>
          <w:szCs w:val="16"/>
          <w:lang w:bidi="ar-SA"/>
        </w:rPr>
      </w:pPr>
      <w:proofErr w:type="gramStart"/>
      <w:r w:rsidRPr="00232754">
        <w:rPr>
          <w:rFonts w:cs="Arial"/>
          <w:spacing w:val="-4"/>
          <w:sz w:val="19"/>
          <w:szCs w:val="16"/>
          <w:lang w:bidi="ar-SA"/>
        </w:rPr>
        <w:t xml:space="preserve">These interim financial </w:t>
      </w:r>
      <w:r w:rsidR="005A03DB" w:rsidRPr="00232754">
        <w:rPr>
          <w:rFonts w:cs="Arial"/>
          <w:spacing w:val="-4"/>
          <w:sz w:val="19"/>
          <w:szCs w:val="16"/>
          <w:lang w:bidi="ar-SA"/>
        </w:rPr>
        <w:t>information</w:t>
      </w:r>
      <w:proofErr w:type="gramEnd"/>
      <w:r w:rsidRPr="00232754">
        <w:rPr>
          <w:rFonts w:cs="Arial"/>
          <w:spacing w:val="-4"/>
          <w:sz w:val="19"/>
          <w:szCs w:val="16"/>
          <w:lang w:bidi="ar-SA"/>
        </w:rPr>
        <w:t xml:space="preserve"> </w:t>
      </w:r>
      <w:r w:rsidR="005A03DB" w:rsidRPr="00232754">
        <w:rPr>
          <w:rFonts w:cs="Arial"/>
          <w:spacing w:val="-4"/>
          <w:sz w:val="19"/>
          <w:szCs w:val="16"/>
          <w:lang w:bidi="ar-SA"/>
        </w:rPr>
        <w:t>have</w:t>
      </w:r>
      <w:r w:rsidRPr="00232754">
        <w:rPr>
          <w:rFonts w:cs="Arial"/>
          <w:spacing w:val="-4"/>
          <w:sz w:val="19"/>
          <w:szCs w:val="16"/>
          <w:lang w:bidi="ar-SA"/>
        </w:rPr>
        <w:t xml:space="preserve"> been approved by the Company’s directors on </w:t>
      </w:r>
      <w:r w:rsidR="00232754" w:rsidRPr="00232754">
        <w:rPr>
          <w:rFonts w:cs="Arial"/>
          <w:spacing w:val="-4"/>
          <w:sz w:val="19"/>
          <w:szCs w:val="16"/>
          <w:lang w:bidi="ar-SA"/>
        </w:rPr>
        <w:t>14</w:t>
      </w:r>
      <w:r w:rsidR="001D3BDB" w:rsidRPr="00232754">
        <w:rPr>
          <w:rFonts w:cs="Arial"/>
          <w:spacing w:val="-4"/>
          <w:sz w:val="19"/>
          <w:szCs w:val="16"/>
          <w:lang w:bidi="ar-SA"/>
        </w:rPr>
        <w:t xml:space="preserve"> August</w:t>
      </w:r>
      <w:r w:rsidRPr="00232754">
        <w:rPr>
          <w:rFonts w:cs="Arial"/>
          <w:spacing w:val="-4"/>
          <w:sz w:val="19"/>
          <w:szCs w:val="16"/>
          <w:lang w:bidi="ar-SA"/>
        </w:rPr>
        <w:t xml:space="preserve"> 2024.</w:t>
      </w:r>
    </w:p>
    <w:p w14:paraId="76A4D336" w14:textId="77777777" w:rsidR="00593DD3" w:rsidRPr="00596F11" w:rsidRDefault="00593DD3"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z w:val="19"/>
          <w:szCs w:val="19"/>
          <w:lang w:val="en-GB"/>
        </w:rPr>
      </w:pPr>
    </w:p>
    <w:p w14:paraId="20D3E1E9" w14:textId="77777777" w:rsidR="00593DD3" w:rsidRPr="00596F11" w:rsidRDefault="00593DD3" w:rsidP="00593DD3">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hanging="468"/>
        <w:jc w:val="thaiDistribute"/>
        <w:rPr>
          <w:rFonts w:cs="Arial"/>
          <w:sz w:val="19"/>
          <w:szCs w:val="19"/>
          <w:lang w:bidi="ar-SA"/>
        </w:rPr>
      </w:pPr>
      <w:r w:rsidRPr="00596F11">
        <w:rPr>
          <w:rFonts w:cs="Arial"/>
          <w:sz w:val="19"/>
          <w:szCs w:val="19"/>
          <w:lang w:val="en-GB"/>
        </w:rPr>
        <w:t>Principles of consolidation</w:t>
      </w:r>
    </w:p>
    <w:p w14:paraId="22D3BB96" w14:textId="77777777" w:rsidR="00593DD3" w:rsidRPr="00596F11" w:rsidRDefault="00593DD3"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z w:val="19"/>
          <w:szCs w:val="19"/>
          <w:lang w:val="en-GB"/>
        </w:rPr>
      </w:pPr>
    </w:p>
    <w:p w14:paraId="0AA26E4A" w14:textId="255E7F56" w:rsidR="00FF6491" w:rsidRPr="00596F11" w:rsidRDefault="00593DD3"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z w:val="19"/>
          <w:szCs w:val="19"/>
        </w:rPr>
      </w:pPr>
      <w:r w:rsidRPr="00596F11">
        <w:rPr>
          <w:rFonts w:cs="Arial"/>
          <w:sz w:val="19"/>
          <w:szCs w:val="19"/>
          <w:lang w:bidi="ar-SA"/>
        </w:rPr>
        <w:t xml:space="preserve">The interim consolidated financial </w:t>
      </w:r>
      <w:r w:rsidR="005A03DB" w:rsidRPr="00596F11">
        <w:rPr>
          <w:rFonts w:cs="Arial"/>
          <w:sz w:val="19"/>
          <w:szCs w:val="19"/>
          <w:lang w:bidi="ar-SA"/>
        </w:rPr>
        <w:t xml:space="preserve">information </w:t>
      </w:r>
      <w:r w:rsidRPr="00596F11">
        <w:rPr>
          <w:rFonts w:cs="Arial"/>
          <w:sz w:val="19"/>
          <w:szCs w:val="19"/>
          <w:lang w:bidi="ar-SA"/>
        </w:rPr>
        <w:t xml:space="preserve">included the financial statements of E </w:t>
      </w:r>
      <w:r w:rsidRPr="00596F11">
        <w:rPr>
          <w:rFonts w:cs="Arial"/>
          <w:sz w:val="19"/>
          <w:szCs w:val="19"/>
        </w:rPr>
        <w:t>f</w:t>
      </w:r>
      <w:r w:rsidRPr="00596F11">
        <w:rPr>
          <w:rFonts w:cs="Arial"/>
          <w:sz w:val="19"/>
          <w:szCs w:val="19"/>
          <w:lang w:bidi="ar-SA"/>
        </w:rPr>
        <w:t xml:space="preserve">or L Aim Public Company Limited </w:t>
      </w:r>
      <w:r w:rsidR="008A0A4C">
        <w:rPr>
          <w:rFonts w:cs="Arial"/>
          <w:sz w:val="19"/>
          <w:szCs w:val="19"/>
          <w:lang w:bidi="ar-SA"/>
        </w:rPr>
        <w:t xml:space="preserve">and </w:t>
      </w:r>
      <w:r w:rsidRPr="00596F11">
        <w:rPr>
          <w:rFonts w:cs="Arial"/>
          <w:sz w:val="19"/>
          <w:szCs w:val="19"/>
          <w:lang w:bidi="ar-SA"/>
        </w:rPr>
        <w:t xml:space="preserve">its subsidiary are prepared on the same basis as applied for the preparation of consolidated financial </w:t>
      </w:r>
      <w:r w:rsidR="005A03DB" w:rsidRPr="00596F11">
        <w:rPr>
          <w:rFonts w:cs="Arial"/>
          <w:sz w:val="19"/>
          <w:szCs w:val="19"/>
          <w:lang w:bidi="ar-SA"/>
        </w:rPr>
        <w:t>information</w:t>
      </w:r>
      <w:r w:rsidRPr="00596F11">
        <w:rPr>
          <w:rFonts w:cs="Arial"/>
          <w:sz w:val="19"/>
          <w:szCs w:val="19"/>
          <w:lang w:bidi="ar-SA"/>
        </w:rPr>
        <w:t xml:space="preserve"> for the year ended 31 December 2023. There have been no significant changes in the subsidiary during the period</w:t>
      </w:r>
      <w:r w:rsidRPr="00596F11">
        <w:rPr>
          <w:rFonts w:cs="Arial"/>
          <w:sz w:val="19"/>
          <w:szCs w:val="19"/>
        </w:rPr>
        <w:t>.</w:t>
      </w:r>
    </w:p>
    <w:p w14:paraId="67DB96F7" w14:textId="2D9B86CA" w:rsidR="00BA7C5D" w:rsidRPr="00596F11" w:rsidRDefault="00BA7C5D" w:rsidP="00911A04">
      <w:pPr>
        <w:tabs>
          <w:tab w:val="clear" w:pos="454"/>
          <w:tab w:val="clear" w:pos="680"/>
          <w:tab w:val="clear" w:pos="907"/>
          <w:tab w:val="left" w:pos="851"/>
        </w:tabs>
        <w:spacing w:line="360" w:lineRule="auto"/>
        <w:ind w:left="851"/>
        <w:jc w:val="thaiDistribute"/>
        <w:rPr>
          <w:rFonts w:ascii="Arial" w:hAnsi="Arial" w:cs="Arial"/>
          <w:sz w:val="19"/>
          <w:szCs w:val="19"/>
        </w:rPr>
      </w:pPr>
    </w:p>
    <w:p w14:paraId="59814E68" w14:textId="5E779EA7" w:rsidR="002326E2" w:rsidRPr="00596F11" w:rsidRDefault="0023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24"/>
        </w:rPr>
      </w:pPr>
      <w:r w:rsidRPr="00596F11">
        <w:rPr>
          <w:rFonts w:ascii="Arial" w:hAnsi="Arial" w:cs="Arial"/>
          <w:sz w:val="19"/>
          <w:szCs w:val="24"/>
        </w:rPr>
        <w:br w:type="page"/>
      </w:r>
    </w:p>
    <w:p w14:paraId="3CB52B24" w14:textId="77777777" w:rsidR="00573AF6" w:rsidRPr="00596F11" w:rsidRDefault="00E62B98" w:rsidP="009C71B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9214"/>
        </w:tabs>
        <w:spacing w:line="360" w:lineRule="auto"/>
        <w:ind w:left="426" w:right="-10" w:hanging="426"/>
        <w:rPr>
          <w:rFonts w:ascii="Arial" w:hAnsi="Arial" w:cs="Arial"/>
          <w:b/>
          <w:bCs/>
          <w:sz w:val="19"/>
          <w:szCs w:val="19"/>
          <w:lang w:val="en-GB"/>
        </w:rPr>
      </w:pPr>
      <w:r w:rsidRPr="00596F11">
        <w:rPr>
          <w:rFonts w:ascii="Arial" w:hAnsi="Arial" w:cs="Arial"/>
          <w:b/>
          <w:bCs/>
          <w:sz w:val="19"/>
          <w:szCs w:val="19"/>
          <w:lang w:val="en-GB"/>
        </w:rPr>
        <w:lastRenderedPageBreak/>
        <w:t>NEW AND AMENDED FINANCIAL REPORTING STANDARDS AND CHANGES IN ACCOUNTING POLICIES</w:t>
      </w:r>
    </w:p>
    <w:p w14:paraId="57EC01CE" w14:textId="77777777" w:rsidR="00101DF6" w:rsidRPr="00596F11" w:rsidRDefault="00101DF6" w:rsidP="00EF5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4"/>
        </w:tabs>
        <w:spacing w:line="360" w:lineRule="auto"/>
        <w:ind w:left="426" w:right="-10"/>
        <w:jc w:val="thaiDistribute"/>
        <w:rPr>
          <w:rFonts w:ascii="Arial" w:hAnsi="Arial" w:cs="Arial"/>
          <w:b/>
          <w:bCs/>
          <w:sz w:val="19"/>
          <w:szCs w:val="19"/>
          <w:lang w:val="en-GB"/>
        </w:rPr>
      </w:pPr>
    </w:p>
    <w:p w14:paraId="51275639" w14:textId="26CF5854" w:rsidR="00CF43C4" w:rsidRPr="00596F11" w:rsidRDefault="00CF43C4" w:rsidP="00EF5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4"/>
        </w:tabs>
        <w:spacing w:line="360" w:lineRule="auto"/>
        <w:ind w:left="426" w:right="-10"/>
        <w:jc w:val="thaiDistribute"/>
        <w:rPr>
          <w:rFonts w:ascii="Arial" w:hAnsi="Arial" w:cs="Arial"/>
          <w:sz w:val="19"/>
          <w:szCs w:val="19"/>
          <w:lang w:val="en-GB"/>
        </w:rPr>
      </w:pPr>
      <w:r w:rsidRPr="00596F11">
        <w:rPr>
          <w:rFonts w:ascii="Arial" w:hAnsi="Arial" w:cs="Arial"/>
          <w:sz w:val="19"/>
          <w:szCs w:val="19"/>
        </w:rPr>
        <w:t xml:space="preserve">Amended financial reporting standards that are effective for the accounting period beginning on or after </w:t>
      </w:r>
      <w:r w:rsidR="00EF53B1" w:rsidRPr="00596F11">
        <w:rPr>
          <w:rFonts w:ascii="Arial" w:hAnsi="Arial" w:cs="Arial"/>
          <w:sz w:val="19"/>
          <w:szCs w:val="19"/>
        </w:rPr>
        <w:t xml:space="preserve">       </w:t>
      </w:r>
      <w:r w:rsidRPr="00596F11">
        <w:rPr>
          <w:rFonts w:ascii="Arial" w:hAnsi="Arial" w:cs="Arial"/>
          <w:sz w:val="19"/>
          <w:szCs w:val="19"/>
        </w:rPr>
        <w:t xml:space="preserve">1 January 2024 </w:t>
      </w:r>
      <w:r w:rsidR="00EF53B1" w:rsidRPr="00596F11">
        <w:rPr>
          <w:rFonts w:ascii="Arial" w:hAnsi="Arial" w:cs="Arial"/>
          <w:sz w:val="19"/>
          <w:szCs w:val="19"/>
        </w:rPr>
        <w:t>have significant changes as follow</w:t>
      </w:r>
      <w:r w:rsidR="00267682" w:rsidRPr="00596F11">
        <w:rPr>
          <w:rFonts w:ascii="Arial" w:hAnsi="Arial" w:cs="Arial"/>
          <w:sz w:val="19"/>
          <w:szCs w:val="19"/>
        </w:rPr>
        <w:t>s</w:t>
      </w:r>
      <w:r w:rsidR="00EF53B1" w:rsidRPr="00596F11">
        <w:rPr>
          <w:rFonts w:ascii="Arial" w:hAnsi="Arial" w:cs="Arial"/>
          <w:sz w:val="19"/>
          <w:szCs w:val="19"/>
        </w:rPr>
        <w:t>:</w:t>
      </w:r>
    </w:p>
    <w:p w14:paraId="6D23A6E4" w14:textId="77777777" w:rsidR="00CF43C4" w:rsidRPr="00596F11" w:rsidRDefault="00CF43C4" w:rsidP="00CF43C4">
      <w:pPr>
        <w:pStyle w:val="ListParagraph"/>
        <w:spacing w:line="360" w:lineRule="auto"/>
        <w:ind w:left="873"/>
        <w:jc w:val="thaiDistribute"/>
        <w:rPr>
          <w:rFonts w:eastAsia="Arial Unicode MS" w:cs="Arial"/>
          <w:b/>
          <w:bCs/>
          <w:spacing w:val="-4"/>
          <w:sz w:val="19"/>
          <w:szCs w:val="19"/>
        </w:rPr>
      </w:pPr>
    </w:p>
    <w:p w14:paraId="0BC65F09" w14:textId="0D3BCC8D" w:rsidR="00CF43C4" w:rsidRPr="00596F11" w:rsidRDefault="00CF43C4" w:rsidP="009C71B7">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jc w:val="thaiDistribute"/>
        <w:rPr>
          <w:rFonts w:cs="Arial"/>
          <w:b/>
          <w:bCs/>
          <w:sz w:val="19"/>
          <w:szCs w:val="19"/>
          <w:lang w:val="en-GB"/>
        </w:rPr>
      </w:pPr>
      <w:r w:rsidRPr="00596F11">
        <w:rPr>
          <w:rFonts w:cs="Arial"/>
          <w:b/>
          <w:bCs/>
          <w:color w:val="000000" w:themeColor="text1"/>
          <w:sz w:val="19"/>
          <w:szCs w:val="19"/>
          <w:lang w:val="en-GB"/>
        </w:rPr>
        <w:t>Amendment to TAS 1</w:t>
      </w:r>
      <w:r w:rsidRPr="00596F11">
        <w:rPr>
          <w:rFonts w:cs="Arial"/>
          <w:b/>
          <w:bCs/>
          <w:color w:val="000000" w:themeColor="text1"/>
          <w:sz w:val="19"/>
          <w:szCs w:val="19"/>
          <w:cs/>
        </w:rPr>
        <w:t xml:space="preserve"> </w:t>
      </w:r>
      <w:r w:rsidRPr="00596F11">
        <w:rPr>
          <w:rFonts w:cs="Arial"/>
          <w:b/>
          <w:bCs/>
          <w:color w:val="000000" w:themeColor="text1"/>
          <w:sz w:val="19"/>
          <w:szCs w:val="19"/>
          <w:lang w:val="en-GB"/>
        </w:rPr>
        <w:t>- Presentation of financial statements</w:t>
      </w:r>
      <w:r w:rsidRPr="00596F11">
        <w:rPr>
          <w:rFonts w:cs="Arial"/>
          <w:color w:val="000000" w:themeColor="text1"/>
          <w:sz w:val="19"/>
          <w:szCs w:val="19"/>
          <w:lang w:val="en-GB"/>
        </w:rPr>
        <w:t xml:space="preserve"> revises the disclosure from </w:t>
      </w:r>
      <w:r w:rsidR="008D78FC" w:rsidRPr="00596F11">
        <w:rPr>
          <w:rFonts w:cs="Arial"/>
          <w:color w:val="000000" w:themeColor="text1"/>
          <w:sz w:val="19"/>
          <w:szCs w:val="19"/>
          <w:lang w:val="en-GB"/>
        </w:rPr>
        <w:t>“</w:t>
      </w:r>
      <w:r w:rsidRPr="00596F11">
        <w:rPr>
          <w:rFonts w:cs="Arial"/>
          <w:i/>
          <w:iCs/>
          <w:color w:val="000000" w:themeColor="text1"/>
          <w:sz w:val="19"/>
          <w:szCs w:val="19"/>
          <w:lang w:val="en-GB"/>
        </w:rPr>
        <w:t xml:space="preserve">significant </w:t>
      </w:r>
      <w:r w:rsidRPr="00596F11">
        <w:rPr>
          <w:rFonts w:cs="Arial"/>
          <w:color w:val="000000" w:themeColor="text1"/>
          <w:sz w:val="19"/>
          <w:szCs w:val="19"/>
          <w:lang w:val="en-GB"/>
        </w:rPr>
        <w:t>accounting policies</w:t>
      </w:r>
      <w:r w:rsidR="00593DBE" w:rsidRPr="00596F11">
        <w:rPr>
          <w:rFonts w:cs="Arial"/>
          <w:color w:val="000000" w:themeColor="text1"/>
          <w:sz w:val="19"/>
          <w:szCs w:val="19"/>
          <w:lang w:val="en-GB"/>
        </w:rPr>
        <w:t>”</w:t>
      </w:r>
      <w:r w:rsidRPr="00596F11">
        <w:rPr>
          <w:rFonts w:cs="Arial"/>
          <w:color w:val="000000" w:themeColor="text1"/>
          <w:sz w:val="19"/>
          <w:szCs w:val="19"/>
          <w:lang w:val="en-GB"/>
        </w:rPr>
        <w:t xml:space="preserve"> to </w:t>
      </w:r>
      <w:r w:rsidR="00593DBE" w:rsidRPr="00596F11">
        <w:rPr>
          <w:rFonts w:cs="Arial"/>
          <w:color w:val="000000" w:themeColor="text1"/>
          <w:sz w:val="19"/>
          <w:szCs w:val="19"/>
          <w:lang w:val="en-GB"/>
        </w:rPr>
        <w:t>“</w:t>
      </w:r>
      <w:r w:rsidRPr="00596F11">
        <w:rPr>
          <w:rFonts w:cs="Arial"/>
          <w:i/>
          <w:iCs/>
          <w:color w:val="000000" w:themeColor="text1"/>
          <w:sz w:val="19"/>
          <w:szCs w:val="19"/>
          <w:lang w:val="en-GB"/>
        </w:rPr>
        <w:t>material</w:t>
      </w:r>
      <w:r w:rsidRPr="00596F11">
        <w:rPr>
          <w:rFonts w:cs="Arial"/>
          <w:i/>
          <w:iCs/>
          <w:color w:val="000000" w:themeColor="text1"/>
          <w:sz w:val="19"/>
          <w:szCs w:val="19"/>
          <w:cs/>
        </w:rPr>
        <w:t xml:space="preserve"> </w:t>
      </w:r>
      <w:r w:rsidRPr="00596F11">
        <w:rPr>
          <w:rFonts w:cs="Arial"/>
          <w:color w:val="000000" w:themeColor="text1"/>
          <w:sz w:val="19"/>
          <w:szCs w:val="19"/>
          <w:lang w:val="en-GB"/>
        </w:rPr>
        <w:t>accounting policies</w:t>
      </w:r>
      <w:r w:rsidR="00593DBE" w:rsidRPr="00596F11">
        <w:rPr>
          <w:rFonts w:cs="Arial"/>
          <w:color w:val="000000" w:themeColor="text1"/>
          <w:sz w:val="19"/>
          <w:szCs w:val="19"/>
          <w:lang w:val="en-GB"/>
        </w:rPr>
        <w:t>”</w:t>
      </w:r>
      <w:r w:rsidRPr="00596F11">
        <w:rPr>
          <w:rFonts w:cs="Arial"/>
          <w:color w:val="000000" w:themeColor="text1"/>
          <w:sz w:val="19"/>
          <w:szCs w:val="19"/>
          <w:lang w:val="en-GB"/>
        </w:rPr>
        <w:t>. The amendment also provides guidelines on</w:t>
      </w:r>
      <w:r w:rsidRPr="00596F11">
        <w:rPr>
          <w:rFonts w:cs="Arial"/>
          <w:i/>
          <w:iCs/>
          <w:color w:val="000000" w:themeColor="text1"/>
          <w:sz w:val="19"/>
          <w:szCs w:val="19"/>
          <w:lang w:val="en-GB"/>
        </w:rPr>
        <w:t xml:space="preserve"> </w:t>
      </w:r>
      <w:r w:rsidRPr="00596F11">
        <w:rPr>
          <w:rFonts w:cs="Arial"/>
          <w:color w:val="000000" w:themeColor="text1"/>
          <w:sz w:val="19"/>
          <w:szCs w:val="19"/>
          <w:lang w:val="en-GB"/>
        </w:rPr>
        <w:t>identifying</w:t>
      </w:r>
      <w:r w:rsidRPr="00596F11">
        <w:rPr>
          <w:rFonts w:cs="Arial"/>
          <w:color w:val="000000" w:themeColor="text1"/>
          <w:sz w:val="19"/>
          <w:szCs w:val="19"/>
          <w:cs/>
        </w:rPr>
        <w:t xml:space="preserve"> </w:t>
      </w:r>
      <w:r w:rsidRPr="00596F11">
        <w:rPr>
          <w:rFonts w:cs="Arial"/>
          <w:color w:val="000000" w:themeColor="text1"/>
          <w:sz w:val="19"/>
          <w:szCs w:val="19"/>
          <w:lang w:val="en-GB"/>
        </w:rPr>
        <w:t>when the accounting policy information is material.</w:t>
      </w:r>
      <w:r w:rsidRPr="00596F11">
        <w:rPr>
          <w:rFonts w:cs="Arial"/>
          <w:color w:val="000000" w:themeColor="text1"/>
          <w:sz w:val="19"/>
          <w:szCs w:val="19"/>
          <w:cs/>
        </w:rPr>
        <w:t xml:space="preserve"> </w:t>
      </w:r>
      <w:r w:rsidRPr="00596F11">
        <w:rPr>
          <w:rFonts w:cs="Arial"/>
          <w:color w:val="000000" w:themeColor="text1"/>
          <w:sz w:val="19"/>
          <w:szCs w:val="19"/>
          <w:lang w:val="en-GB"/>
        </w:rPr>
        <w:t>Consequently, immaterial accounting policy information does not need to be disclosed. If it is disclosed, it should not obscure material accounting information.</w:t>
      </w:r>
    </w:p>
    <w:p w14:paraId="54388674" w14:textId="77777777" w:rsidR="00CF43C4" w:rsidRPr="00596F11" w:rsidRDefault="00CF43C4" w:rsidP="009C71B7">
      <w:pPr>
        <w:tabs>
          <w:tab w:val="num" w:pos="786"/>
        </w:tabs>
        <w:spacing w:line="360" w:lineRule="auto"/>
        <w:ind w:left="810"/>
        <w:rPr>
          <w:rFonts w:ascii="Arial" w:hAnsi="Arial" w:cs="Arial"/>
          <w:b/>
          <w:bCs/>
          <w:sz w:val="19"/>
          <w:szCs w:val="19"/>
          <w:lang w:val="en-GB"/>
        </w:rPr>
      </w:pPr>
    </w:p>
    <w:p w14:paraId="178AF419" w14:textId="2AD43155" w:rsidR="00CF43C4" w:rsidRPr="00596F11" w:rsidRDefault="00CF43C4" w:rsidP="009C71B7">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jc w:val="thaiDistribute"/>
        <w:rPr>
          <w:rFonts w:cs="Arial"/>
          <w:color w:val="000000" w:themeColor="text1"/>
          <w:sz w:val="19"/>
          <w:szCs w:val="19"/>
          <w:lang w:val="en-GB"/>
        </w:rPr>
      </w:pPr>
      <w:r w:rsidRPr="00596F11">
        <w:rPr>
          <w:rFonts w:cs="Arial"/>
          <w:b/>
          <w:bCs/>
          <w:color w:val="000000" w:themeColor="text1"/>
          <w:sz w:val="19"/>
          <w:szCs w:val="19"/>
          <w:lang w:val="en-GB"/>
        </w:rPr>
        <w:t>Amendment to TAS 8 - Accounting policies, changes in accounting</w:t>
      </w:r>
      <w:r w:rsidRPr="00596F11">
        <w:rPr>
          <w:rFonts w:cs="Arial"/>
          <w:b/>
          <w:bCs/>
          <w:color w:val="000000" w:themeColor="text1"/>
          <w:sz w:val="19"/>
          <w:szCs w:val="19"/>
          <w:cs/>
        </w:rPr>
        <w:t xml:space="preserve"> </w:t>
      </w:r>
      <w:r w:rsidRPr="00596F11">
        <w:rPr>
          <w:rFonts w:cs="Arial"/>
          <w:b/>
          <w:bCs/>
          <w:color w:val="000000" w:themeColor="text1"/>
          <w:sz w:val="19"/>
          <w:szCs w:val="19"/>
          <w:lang w:val="en-GB"/>
        </w:rPr>
        <w:t>estimates and errors</w:t>
      </w:r>
      <w:r w:rsidRPr="00596F11">
        <w:rPr>
          <w:rFonts w:cs="Arial"/>
          <w:color w:val="000000" w:themeColor="text1"/>
          <w:sz w:val="19"/>
          <w:szCs w:val="19"/>
          <w:lang w:val="en-GB"/>
        </w:rPr>
        <w:t xml:space="preserve"> revises to the definition of </w:t>
      </w:r>
      <w:r w:rsidR="00360DA5">
        <w:rPr>
          <w:rFonts w:cs="Arial"/>
          <w:color w:val="000000" w:themeColor="text1"/>
          <w:sz w:val="19"/>
          <w:szCs w:val="19"/>
          <w:lang w:val="en-GB"/>
        </w:rPr>
        <w:t>“</w:t>
      </w:r>
      <w:r w:rsidRPr="00596F11">
        <w:rPr>
          <w:rFonts w:cs="Arial"/>
          <w:color w:val="000000" w:themeColor="text1"/>
          <w:sz w:val="19"/>
          <w:szCs w:val="19"/>
          <w:lang w:val="en-GB"/>
        </w:rPr>
        <w:t>accounting estimates</w:t>
      </w:r>
      <w:r w:rsidR="00360DA5">
        <w:rPr>
          <w:rFonts w:cs="Arial"/>
          <w:color w:val="000000" w:themeColor="text1"/>
          <w:sz w:val="19"/>
          <w:szCs w:val="19"/>
          <w:lang w:val="en-GB"/>
        </w:rPr>
        <w:t>”</w:t>
      </w:r>
      <w:r w:rsidRPr="00596F11">
        <w:rPr>
          <w:rFonts w:cs="Arial"/>
          <w:color w:val="000000" w:themeColor="text1"/>
          <w:sz w:val="19"/>
          <w:szCs w:val="19"/>
          <w:lang w:val="en-GB"/>
        </w:rPr>
        <w:t xml:space="preserve"> to clarify how companies should distinguish between changes</w:t>
      </w:r>
      <w:r w:rsidRPr="00596F11">
        <w:rPr>
          <w:rFonts w:cs="Arial"/>
          <w:i/>
          <w:iCs/>
          <w:color w:val="000000" w:themeColor="text1"/>
          <w:sz w:val="19"/>
          <w:szCs w:val="19"/>
          <w:lang w:val="en-GB"/>
        </w:rPr>
        <w:t xml:space="preserve"> </w:t>
      </w:r>
      <w:r w:rsidRPr="00596F11">
        <w:rPr>
          <w:rFonts w:cs="Arial"/>
          <w:color w:val="000000" w:themeColor="text1"/>
          <w:sz w:val="19"/>
          <w:szCs w:val="19"/>
          <w:lang w:val="en-GB"/>
        </w:rPr>
        <w:t>in accounting policies and changes in accounting estimates.</w:t>
      </w:r>
      <w:r w:rsidRPr="00596F11">
        <w:rPr>
          <w:rFonts w:cs="Arial"/>
          <w:color w:val="000000" w:themeColor="text1"/>
          <w:sz w:val="19"/>
          <w:szCs w:val="19"/>
          <w:cs/>
        </w:rPr>
        <w:t xml:space="preserve"> </w:t>
      </w:r>
      <w:r w:rsidRPr="00596F11">
        <w:rPr>
          <w:rFonts w:cs="Arial"/>
          <w:color w:val="000000" w:themeColor="text1"/>
          <w:sz w:val="19"/>
          <w:szCs w:val="19"/>
          <w:lang w:val="en-GB"/>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596F11">
        <w:rPr>
          <w:rFonts w:cs="Arial"/>
          <w:color w:val="000000" w:themeColor="text1"/>
          <w:sz w:val="19"/>
          <w:szCs w:val="19"/>
          <w:cs/>
        </w:rPr>
        <w:t xml:space="preserve"> </w:t>
      </w:r>
      <w:r w:rsidRPr="00596F11">
        <w:rPr>
          <w:rFonts w:cs="Arial"/>
          <w:color w:val="000000" w:themeColor="text1"/>
          <w:sz w:val="19"/>
          <w:szCs w:val="19"/>
          <w:lang w:val="en-GB"/>
        </w:rPr>
        <w:t>as if the new accounting policy had always been applied.</w:t>
      </w:r>
    </w:p>
    <w:p w14:paraId="48C32265" w14:textId="77777777" w:rsidR="00CF43C4" w:rsidRPr="00596F11" w:rsidRDefault="00CF43C4" w:rsidP="009C71B7">
      <w:pPr>
        <w:autoSpaceDE w:val="0"/>
        <w:autoSpaceDN w:val="0"/>
        <w:adjustRightInd w:val="0"/>
        <w:spacing w:line="360" w:lineRule="auto"/>
        <w:ind w:left="810" w:hanging="414"/>
        <w:jc w:val="thaiDistribute"/>
        <w:rPr>
          <w:rFonts w:ascii="Arial" w:hAnsi="Arial" w:cs="Arial"/>
          <w:color w:val="000000" w:themeColor="text1"/>
          <w:sz w:val="19"/>
          <w:szCs w:val="19"/>
        </w:rPr>
      </w:pPr>
    </w:p>
    <w:p w14:paraId="010B6931" w14:textId="3136693B" w:rsidR="00CF43C4" w:rsidRPr="00596F11" w:rsidRDefault="00CF43C4" w:rsidP="009C71B7">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jc w:val="thaiDistribute"/>
        <w:rPr>
          <w:rStyle w:val="Strong"/>
          <w:rFonts w:cs="Arial"/>
          <w:color w:val="FFFFFF" w:themeColor="background1"/>
          <w:sz w:val="19"/>
          <w:szCs w:val="19"/>
        </w:rPr>
      </w:pPr>
      <w:r w:rsidRPr="00596F11">
        <w:rPr>
          <w:rFonts w:cs="Arial"/>
          <w:b/>
          <w:bCs/>
          <w:color w:val="000000" w:themeColor="text1"/>
          <w:sz w:val="19"/>
          <w:szCs w:val="19"/>
          <w:lang w:val="en-GB"/>
        </w:rPr>
        <w:t>Amendment to TAS 12 - Income taxes</w:t>
      </w:r>
      <w:r w:rsidRPr="00596F11">
        <w:rPr>
          <w:rFonts w:cs="Arial"/>
          <w:i/>
          <w:iCs/>
          <w:color w:val="000000" w:themeColor="text1"/>
          <w:sz w:val="19"/>
          <w:szCs w:val="19"/>
          <w:lang w:val="en-GB"/>
        </w:rPr>
        <w:t xml:space="preserve"> </w:t>
      </w:r>
      <w:proofErr w:type="gramStart"/>
      <w:r w:rsidRPr="00596F11">
        <w:rPr>
          <w:rFonts w:cs="Arial"/>
          <w:color w:val="000000" w:themeColor="text1"/>
          <w:sz w:val="19"/>
          <w:szCs w:val="19"/>
          <w:lang w:val="en-GB"/>
        </w:rPr>
        <w:t>requires</w:t>
      </w:r>
      <w:proofErr w:type="gramEnd"/>
      <w:r w:rsidRPr="00596F11">
        <w:rPr>
          <w:rFonts w:cs="Arial"/>
          <w:color w:val="000000" w:themeColor="text1"/>
          <w:sz w:val="19"/>
          <w:szCs w:val="19"/>
          <w:lang w:val="en-GB"/>
        </w:rPr>
        <w:t xml:space="preserve"> companies to</w:t>
      </w:r>
      <w:r w:rsidRPr="00596F11">
        <w:rPr>
          <w:rFonts w:cs="Arial"/>
          <w:color w:val="000000" w:themeColor="text1"/>
          <w:sz w:val="19"/>
          <w:szCs w:val="19"/>
          <w:cs/>
        </w:rPr>
        <w:t xml:space="preserve"> </w:t>
      </w:r>
      <w:r w:rsidRPr="00596F11">
        <w:rPr>
          <w:rFonts w:cs="Arial"/>
          <w:color w:val="000000" w:themeColor="text1"/>
          <w:sz w:val="19"/>
          <w:szCs w:val="19"/>
          <w:lang w:val="en-GB"/>
        </w:rPr>
        <w:t>recogni</w:t>
      </w:r>
      <w:r w:rsidR="00635022" w:rsidRPr="00596F11">
        <w:rPr>
          <w:rFonts w:cs="Arial"/>
          <w:color w:val="000000" w:themeColor="text1"/>
          <w:sz w:val="19"/>
          <w:szCs w:val="19"/>
          <w:lang w:val="en-GB"/>
        </w:rPr>
        <w:t>z</w:t>
      </w:r>
      <w:r w:rsidRPr="00596F11">
        <w:rPr>
          <w:rFonts w:cs="Arial"/>
          <w:color w:val="000000" w:themeColor="text1"/>
          <w:sz w:val="19"/>
          <w:szCs w:val="19"/>
          <w:lang w:val="en-GB"/>
        </w:rPr>
        <w:t>e deferred tax related to assets and</w:t>
      </w:r>
      <w:r w:rsidRPr="00596F11">
        <w:rPr>
          <w:rFonts w:cs="Arial"/>
          <w:color w:val="000000" w:themeColor="text1"/>
          <w:sz w:val="19"/>
          <w:szCs w:val="19"/>
          <w:cs/>
        </w:rPr>
        <w:t xml:space="preserve"> </w:t>
      </w:r>
      <w:r w:rsidRPr="00596F11">
        <w:rPr>
          <w:rFonts w:cs="Arial"/>
          <w:color w:val="000000" w:themeColor="text1"/>
          <w:sz w:val="19"/>
          <w:szCs w:val="19"/>
          <w:lang w:val="en-GB"/>
        </w:rPr>
        <w:t>liabilities arising from a single</w:t>
      </w:r>
      <w:r w:rsidRPr="00596F11">
        <w:rPr>
          <w:rFonts w:cs="Arial"/>
          <w:color w:val="000000" w:themeColor="text1"/>
          <w:sz w:val="19"/>
          <w:szCs w:val="19"/>
          <w:cs/>
        </w:rPr>
        <w:t xml:space="preserve"> </w:t>
      </w:r>
      <w:r w:rsidRPr="00596F11">
        <w:rPr>
          <w:rFonts w:cs="Arial"/>
          <w:color w:val="000000" w:themeColor="text1"/>
          <w:sz w:val="19"/>
          <w:szCs w:val="19"/>
          <w:lang w:val="en-GB"/>
        </w:rPr>
        <w:t>transaction that, on initial recognition, gives rise</w:t>
      </w:r>
      <w:r w:rsidRPr="00596F11">
        <w:rPr>
          <w:rFonts w:cs="Arial"/>
          <w:color w:val="000000" w:themeColor="text1"/>
          <w:sz w:val="19"/>
          <w:szCs w:val="19"/>
          <w:cs/>
        </w:rPr>
        <w:t xml:space="preserve"> </w:t>
      </w:r>
      <w:r w:rsidRPr="00596F11">
        <w:rPr>
          <w:rFonts w:cs="Arial"/>
          <w:color w:val="000000" w:themeColor="text1"/>
          <w:sz w:val="19"/>
          <w:szCs w:val="19"/>
          <w:lang w:val="en-GB"/>
        </w:rPr>
        <w:t xml:space="preserve">to equal amounts of taxable and deductible temporary differences. </w:t>
      </w:r>
      <w:r w:rsidRPr="00596F11">
        <w:rPr>
          <w:rFonts w:cs="Arial"/>
          <w:color w:val="000000" w:themeColor="text1"/>
          <w:sz w:val="19"/>
          <w:szCs w:val="19"/>
        </w:rPr>
        <w:t>Example transactions are leases and</w:t>
      </w:r>
      <w:r w:rsidRPr="00596F11">
        <w:rPr>
          <w:rFonts w:cs="Arial"/>
          <w:color w:val="000000" w:themeColor="text1"/>
          <w:sz w:val="19"/>
          <w:szCs w:val="19"/>
          <w:cs/>
        </w:rPr>
        <w:t xml:space="preserve"> </w:t>
      </w:r>
      <w:r w:rsidRPr="00596F11">
        <w:rPr>
          <w:rFonts w:cs="Arial"/>
          <w:color w:val="000000" w:themeColor="text1"/>
          <w:sz w:val="19"/>
          <w:szCs w:val="19"/>
        </w:rPr>
        <w:t>decommissioning obligations.</w:t>
      </w:r>
    </w:p>
    <w:p w14:paraId="2DCF30E1" w14:textId="77777777" w:rsidR="00CF43C4" w:rsidRPr="00596F11" w:rsidRDefault="00CF43C4" w:rsidP="009C71B7">
      <w:pPr>
        <w:pStyle w:val="ListParagraph"/>
        <w:spacing w:line="360" w:lineRule="auto"/>
        <w:ind w:left="810"/>
        <w:rPr>
          <w:rFonts w:cs="Arial"/>
          <w:b/>
          <w:bCs/>
          <w:color w:val="FFFFFF" w:themeColor="background1"/>
          <w:sz w:val="19"/>
          <w:szCs w:val="19"/>
        </w:rPr>
      </w:pPr>
    </w:p>
    <w:p w14:paraId="0092E470" w14:textId="7BAAA4A9" w:rsidR="00CF43C4" w:rsidRPr="00596F11" w:rsidRDefault="00CF43C4" w:rsidP="009C71B7">
      <w:pPr>
        <w:pStyle w:val="ListParagraph"/>
        <w:autoSpaceDE w:val="0"/>
        <w:autoSpaceDN w:val="0"/>
        <w:adjustRightInd w:val="0"/>
        <w:spacing w:line="360" w:lineRule="auto"/>
        <w:ind w:left="810"/>
        <w:jc w:val="thaiDistribute"/>
        <w:rPr>
          <w:rStyle w:val="Strong"/>
          <w:rFonts w:eastAsia="Arial Unicode MS" w:cs="Arial"/>
          <w:b w:val="0"/>
          <w:bCs w:val="0"/>
          <w:color w:val="000000" w:themeColor="text1"/>
          <w:sz w:val="19"/>
          <w:szCs w:val="19"/>
        </w:rPr>
      </w:pPr>
      <w:r w:rsidRPr="00596F11">
        <w:rPr>
          <w:rFonts w:cs="Arial"/>
          <w:color w:val="000000" w:themeColor="text1"/>
          <w:sz w:val="19"/>
          <w:szCs w:val="19"/>
          <w:lang w:val="en-GB"/>
        </w:rPr>
        <w:t>The amendment should be applied to transactions on or after</w:t>
      </w:r>
      <w:r w:rsidRPr="00596F11">
        <w:rPr>
          <w:rFonts w:cs="Arial"/>
          <w:color w:val="000000" w:themeColor="text1"/>
          <w:sz w:val="19"/>
          <w:szCs w:val="19"/>
          <w:cs/>
        </w:rPr>
        <w:t xml:space="preserve"> </w:t>
      </w:r>
      <w:r w:rsidRPr="00596F11">
        <w:rPr>
          <w:rFonts w:cs="Arial"/>
          <w:color w:val="000000" w:themeColor="text1"/>
          <w:sz w:val="19"/>
          <w:szCs w:val="19"/>
          <w:lang w:val="en-GB"/>
        </w:rPr>
        <w:t>the beginning of the earliest comparative period presented. In addition,</w:t>
      </w:r>
      <w:r w:rsidRPr="00596F11">
        <w:rPr>
          <w:rFonts w:cs="Arial"/>
          <w:color w:val="000000" w:themeColor="text1"/>
          <w:sz w:val="19"/>
          <w:szCs w:val="19"/>
          <w:cs/>
        </w:rPr>
        <w:t xml:space="preserve"> </w:t>
      </w:r>
      <w:r w:rsidRPr="00596F11">
        <w:rPr>
          <w:rFonts w:cs="Arial"/>
          <w:color w:val="000000" w:themeColor="text1"/>
          <w:sz w:val="19"/>
          <w:szCs w:val="19"/>
          <w:lang w:val="en-GB"/>
        </w:rPr>
        <w:t>entities should recogni</w:t>
      </w:r>
      <w:r w:rsidR="00635022" w:rsidRPr="00596F11">
        <w:rPr>
          <w:rFonts w:cs="Arial"/>
          <w:color w:val="000000" w:themeColor="text1"/>
          <w:sz w:val="19"/>
          <w:szCs w:val="19"/>
          <w:lang w:val="en-GB"/>
        </w:rPr>
        <w:t>z</w:t>
      </w:r>
      <w:r w:rsidRPr="00596F11">
        <w:rPr>
          <w:rFonts w:cs="Arial"/>
          <w:color w:val="000000" w:themeColor="text1"/>
          <w:sz w:val="19"/>
          <w:szCs w:val="19"/>
          <w:lang w:val="en-GB"/>
        </w:rPr>
        <w:t>e deferred tax assets (to the extent that they can</w:t>
      </w:r>
      <w:r w:rsidRPr="00596F11">
        <w:rPr>
          <w:rFonts w:cs="Arial"/>
          <w:color w:val="000000" w:themeColor="text1"/>
          <w:sz w:val="19"/>
          <w:szCs w:val="19"/>
          <w:cs/>
        </w:rPr>
        <w:t xml:space="preserve"> </w:t>
      </w:r>
      <w:r w:rsidRPr="00596F11">
        <w:rPr>
          <w:rFonts w:cs="Arial"/>
          <w:color w:val="000000" w:themeColor="text1"/>
          <w:sz w:val="19"/>
          <w:szCs w:val="19"/>
          <w:lang w:val="en-GB"/>
        </w:rPr>
        <w:t>probably be utili</w:t>
      </w:r>
      <w:r w:rsidR="00635022" w:rsidRPr="00596F11">
        <w:rPr>
          <w:rFonts w:cs="Arial"/>
          <w:color w:val="000000" w:themeColor="text1"/>
          <w:sz w:val="19"/>
          <w:szCs w:val="19"/>
          <w:lang w:val="en-GB"/>
        </w:rPr>
        <w:t>z</w:t>
      </w:r>
      <w:r w:rsidRPr="00596F11">
        <w:rPr>
          <w:rFonts w:cs="Arial"/>
          <w:color w:val="000000" w:themeColor="text1"/>
          <w:sz w:val="19"/>
          <w:szCs w:val="19"/>
          <w:lang w:val="en-GB"/>
        </w:rPr>
        <w:t>ed) and deferred tax liabilities at the</w:t>
      </w:r>
      <w:r w:rsidRPr="00596F11">
        <w:rPr>
          <w:rFonts w:cs="Arial"/>
          <w:color w:val="000000" w:themeColor="text1"/>
          <w:sz w:val="19"/>
          <w:szCs w:val="19"/>
          <w:cs/>
        </w:rPr>
        <w:t xml:space="preserve"> </w:t>
      </w:r>
      <w:r w:rsidRPr="00596F11">
        <w:rPr>
          <w:rFonts w:cs="Arial"/>
          <w:color w:val="000000" w:themeColor="text1"/>
          <w:sz w:val="19"/>
          <w:szCs w:val="19"/>
          <w:lang w:val="en-GB"/>
        </w:rPr>
        <w:t>beginning of the earliest comparative</w:t>
      </w:r>
      <w:r w:rsidRPr="00596F11">
        <w:rPr>
          <w:rFonts w:cs="Arial"/>
          <w:color w:val="000000" w:themeColor="text1"/>
          <w:sz w:val="19"/>
          <w:szCs w:val="19"/>
          <w:cs/>
        </w:rPr>
        <w:t xml:space="preserve"> </w:t>
      </w:r>
      <w:r w:rsidRPr="00596F11">
        <w:rPr>
          <w:rFonts w:cs="Arial"/>
          <w:color w:val="000000" w:themeColor="text1"/>
          <w:sz w:val="19"/>
          <w:szCs w:val="19"/>
          <w:lang w:val="en-GB"/>
        </w:rPr>
        <w:t>period for all deductible and taxable</w:t>
      </w:r>
      <w:r w:rsidRPr="00596F11">
        <w:rPr>
          <w:rFonts w:cs="Arial"/>
          <w:color w:val="000000" w:themeColor="text1"/>
          <w:sz w:val="19"/>
          <w:szCs w:val="19"/>
          <w:cs/>
        </w:rPr>
        <w:t xml:space="preserve"> </w:t>
      </w:r>
      <w:r w:rsidRPr="00596F11">
        <w:rPr>
          <w:rFonts w:cs="Arial"/>
          <w:color w:val="000000" w:themeColor="text1"/>
          <w:sz w:val="19"/>
          <w:szCs w:val="19"/>
          <w:lang w:val="en-GB"/>
        </w:rPr>
        <w:t>temporary differences associated with:</w:t>
      </w:r>
    </w:p>
    <w:p w14:paraId="1E523A40" w14:textId="77777777" w:rsidR="00CF43C4" w:rsidRPr="00596F11" w:rsidRDefault="00CF43C4" w:rsidP="00CF43C4">
      <w:pPr>
        <w:pStyle w:val="ListParagraph"/>
        <w:autoSpaceDE w:val="0"/>
        <w:autoSpaceDN w:val="0"/>
        <w:adjustRightInd w:val="0"/>
        <w:spacing w:line="360" w:lineRule="auto"/>
        <w:ind w:left="1269"/>
        <w:jc w:val="thaiDistribute"/>
        <w:rPr>
          <w:rStyle w:val="Strong"/>
          <w:rFonts w:eastAsia="Arial Unicode MS" w:cs="Arial"/>
          <w:b w:val="0"/>
          <w:bCs w:val="0"/>
          <w:color w:val="000000" w:themeColor="text1"/>
          <w:sz w:val="19"/>
          <w:szCs w:val="19"/>
        </w:rPr>
      </w:pPr>
    </w:p>
    <w:p w14:paraId="539162C2" w14:textId="77777777" w:rsidR="00CF43C4" w:rsidRPr="00596F11" w:rsidRDefault="00CF43C4" w:rsidP="00287296">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left" w:pos="6946"/>
        </w:tabs>
        <w:autoSpaceDE w:val="0"/>
        <w:autoSpaceDN w:val="0"/>
        <w:adjustRightInd w:val="0"/>
        <w:spacing w:line="360" w:lineRule="auto"/>
        <w:ind w:left="1276" w:right="9" w:hanging="425"/>
        <w:jc w:val="thaiDistribute"/>
        <w:rPr>
          <w:rFonts w:cs="Arial"/>
          <w:color w:val="000000" w:themeColor="text1"/>
          <w:sz w:val="19"/>
          <w:szCs w:val="19"/>
          <w:lang w:val="en-GB"/>
        </w:rPr>
      </w:pPr>
      <w:r w:rsidRPr="00596F11">
        <w:rPr>
          <w:rFonts w:cs="Arial"/>
          <w:color w:val="000000" w:themeColor="text1"/>
          <w:sz w:val="19"/>
          <w:szCs w:val="19"/>
          <w:lang w:val="en-GB"/>
        </w:rPr>
        <w:t>right-of-use assets and lease liabilities, and</w:t>
      </w:r>
    </w:p>
    <w:p w14:paraId="0B868E56" w14:textId="1F24B8B8" w:rsidR="00CF43C4" w:rsidRPr="00596F11" w:rsidRDefault="00CF43C4" w:rsidP="00287296">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left" w:pos="6946"/>
        </w:tabs>
        <w:autoSpaceDE w:val="0"/>
        <w:autoSpaceDN w:val="0"/>
        <w:adjustRightInd w:val="0"/>
        <w:spacing w:line="360" w:lineRule="auto"/>
        <w:ind w:left="1276" w:right="9" w:hanging="425"/>
        <w:jc w:val="thaiDistribute"/>
        <w:rPr>
          <w:rFonts w:cs="Arial"/>
          <w:sz w:val="19"/>
          <w:szCs w:val="19"/>
        </w:rPr>
      </w:pPr>
      <w:r w:rsidRPr="00596F11">
        <w:rPr>
          <w:rFonts w:cs="Arial"/>
          <w:color w:val="000000" w:themeColor="text1"/>
          <w:sz w:val="19"/>
          <w:szCs w:val="19"/>
          <w:lang w:val="en-GB"/>
        </w:rPr>
        <w:t>decommissioning, restoration and similar liabilities, and the</w:t>
      </w:r>
      <w:r w:rsidRPr="00596F11">
        <w:rPr>
          <w:rFonts w:cs="Arial"/>
          <w:color w:val="000000" w:themeColor="text1"/>
          <w:sz w:val="19"/>
          <w:szCs w:val="19"/>
          <w:cs/>
        </w:rPr>
        <w:t xml:space="preserve"> </w:t>
      </w:r>
      <w:r w:rsidRPr="00596F11">
        <w:rPr>
          <w:rFonts w:cs="Arial"/>
          <w:color w:val="000000" w:themeColor="text1"/>
          <w:sz w:val="19"/>
          <w:szCs w:val="19"/>
          <w:lang w:val="en-GB"/>
        </w:rPr>
        <w:t>corresponding amounts recogni</w:t>
      </w:r>
      <w:r w:rsidR="00635022" w:rsidRPr="00596F11">
        <w:rPr>
          <w:rFonts w:cs="Arial"/>
          <w:color w:val="000000" w:themeColor="text1"/>
          <w:sz w:val="19"/>
          <w:szCs w:val="19"/>
          <w:lang w:val="en-GB"/>
        </w:rPr>
        <w:t>z</w:t>
      </w:r>
      <w:r w:rsidRPr="00596F11">
        <w:rPr>
          <w:rFonts w:cs="Arial"/>
          <w:color w:val="000000" w:themeColor="text1"/>
          <w:sz w:val="19"/>
          <w:szCs w:val="19"/>
          <w:lang w:val="en-GB"/>
        </w:rPr>
        <w:t>ed as part of the cost of the related</w:t>
      </w:r>
      <w:r w:rsidRPr="00596F11">
        <w:rPr>
          <w:rFonts w:cs="Arial"/>
          <w:color w:val="000000" w:themeColor="text1"/>
          <w:sz w:val="19"/>
          <w:szCs w:val="19"/>
          <w:cs/>
        </w:rPr>
        <w:t xml:space="preserve"> </w:t>
      </w:r>
      <w:r w:rsidRPr="00596F11">
        <w:rPr>
          <w:rFonts w:cs="Arial"/>
          <w:color w:val="000000" w:themeColor="text1"/>
          <w:sz w:val="19"/>
          <w:szCs w:val="19"/>
          <w:lang w:val="en-GB"/>
        </w:rPr>
        <w:t>assets.</w:t>
      </w:r>
    </w:p>
    <w:p w14:paraId="790C924E" w14:textId="77777777" w:rsidR="00CF43C4" w:rsidRPr="00596F11" w:rsidRDefault="00CF43C4" w:rsidP="00CF43C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jc w:val="thaiDistribute"/>
        <w:rPr>
          <w:rFonts w:cs="Arial"/>
          <w:sz w:val="19"/>
          <w:szCs w:val="19"/>
        </w:rPr>
      </w:pPr>
    </w:p>
    <w:p w14:paraId="7255C0FB" w14:textId="45A9E224" w:rsidR="00342F02" w:rsidRPr="00596F11" w:rsidRDefault="00CF43C4" w:rsidP="009C71B7">
      <w:pPr>
        <w:tabs>
          <w:tab w:val="clear" w:pos="907"/>
          <w:tab w:val="left" w:pos="1530"/>
        </w:tabs>
        <w:spacing w:line="360" w:lineRule="auto"/>
        <w:ind w:left="819"/>
        <w:jc w:val="thaiDistribute"/>
        <w:rPr>
          <w:rFonts w:ascii="Arial" w:eastAsia="Cordia New" w:hAnsi="Arial" w:cs="Arial"/>
          <w:sz w:val="19"/>
          <w:szCs w:val="19"/>
        </w:rPr>
      </w:pPr>
      <w:r w:rsidRPr="00596F11">
        <w:rPr>
          <w:rFonts w:ascii="Arial" w:eastAsia="Cordia New" w:hAnsi="Arial" w:cs="Arial"/>
          <w:sz w:val="19"/>
          <w:szCs w:val="19"/>
        </w:rPr>
        <w:t>The cumulative effect of this adjustment is recognized in retained earnings carried forward or in another component of equity, as appropriate.</w:t>
      </w:r>
    </w:p>
    <w:p w14:paraId="21554B5B" w14:textId="77777777" w:rsidR="00342F02" w:rsidRPr="00596F11" w:rsidRDefault="00342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Cordia New" w:hAnsi="Arial" w:cs="Arial"/>
          <w:sz w:val="19"/>
          <w:szCs w:val="19"/>
        </w:rPr>
      </w:pPr>
      <w:r w:rsidRPr="00596F11">
        <w:rPr>
          <w:rFonts w:ascii="Arial" w:eastAsia="Cordia New" w:hAnsi="Arial" w:cs="Arial"/>
          <w:sz w:val="19"/>
          <w:szCs w:val="19"/>
        </w:rPr>
        <w:br w:type="page"/>
      </w:r>
    </w:p>
    <w:p w14:paraId="77A3C709" w14:textId="77777777" w:rsidR="00CF1246" w:rsidRPr="00596F11" w:rsidRDefault="00CF1246" w:rsidP="00CF124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 w:val="left" w:pos="1170"/>
          <w:tab w:val="left" w:pos="9214"/>
        </w:tabs>
        <w:spacing w:line="360" w:lineRule="auto"/>
        <w:ind w:left="426" w:right="-10" w:hanging="426"/>
        <w:jc w:val="thaiDistribute"/>
        <w:rPr>
          <w:rFonts w:ascii="Arial" w:hAnsi="Arial" w:cs="Arial"/>
          <w:b/>
          <w:bCs/>
          <w:sz w:val="19"/>
          <w:szCs w:val="19"/>
          <w:lang w:val="en-GB"/>
        </w:rPr>
      </w:pPr>
      <w:r w:rsidRPr="00596F11">
        <w:rPr>
          <w:rFonts w:ascii="Arial" w:hAnsi="Arial" w:cs="Arial"/>
          <w:b/>
          <w:bCs/>
          <w:sz w:val="19"/>
          <w:szCs w:val="19"/>
        </w:rPr>
        <w:lastRenderedPageBreak/>
        <w:t>SIGNIFICANT ACCOUNTING POLICIES</w:t>
      </w:r>
    </w:p>
    <w:p w14:paraId="61178DFE" w14:textId="77777777" w:rsidR="00CF1246" w:rsidRPr="00596F11" w:rsidRDefault="00CF1246" w:rsidP="00CF1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both"/>
        <w:rPr>
          <w:rFonts w:ascii="Arial" w:hAnsi="Arial" w:cs="Arial"/>
          <w:b/>
          <w:bCs/>
          <w:sz w:val="16"/>
          <w:szCs w:val="16"/>
          <w:lang w:val="en-GB"/>
        </w:rPr>
      </w:pPr>
    </w:p>
    <w:p w14:paraId="5FAF2E80" w14:textId="77777777" w:rsidR="00CF1246" w:rsidRPr="00596F11" w:rsidRDefault="00CF1246" w:rsidP="00CF1246">
      <w:pPr>
        <w:pStyle w:val="ListParagraph"/>
        <w:tabs>
          <w:tab w:val="clear" w:pos="227"/>
        </w:tabs>
        <w:spacing w:line="360" w:lineRule="auto"/>
        <w:ind w:left="426"/>
        <w:jc w:val="thaiDistribute"/>
        <w:rPr>
          <w:rFonts w:cs="Arial"/>
          <w:sz w:val="19"/>
          <w:szCs w:val="19"/>
          <w:lang w:bidi="ar-SA"/>
        </w:rPr>
      </w:pPr>
      <w:r w:rsidRPr="00596F11">
        <w:rPr>
          <w:rFonts w:cs="Arial"/>
          <w:sz w:val="19"/>
          <w:szCs w:val="19"/>
          <w:lang w:bidi="ar-SA"/>
        </w:rPr>
        <w:t>The accounting policies used in the preparation of the interim financial information are consistent with those used in the annual financial statements for the year ended 31 December 2023, except for the adoption of the new and amended financial reporting standards as described in Note 3.</w:t>
      </w:r>
    </w:p>
    <w:p w14:paraId="5E97CD8C" w14:textId="77777777" w:rsidR="00CF1246" w:rsidRPr="00596F11" w:rsidRDefault="00CF1246" w:rsidP="00CF1246">
      <w:pPr>
        <w:pStyle w:val="ListParagraph"/>
        <w:tabs>
          <w:tab w:val="clear" w:pos="227"/>
        </w:tabs>
        <w:spacing w:line="360" w:lineRule="auto"/>
        <w:ind w:left="426"/>
        <w:jc w:val="thaiDistribute"/>
        <w:rPr>
          <w:rFonts w:cs="Arial"/>
          <w:sz w:val="19"/>
          <w:szCs w:val="19"/>
          <w:lang w:bidi="ar-SA"/>
        </w:rPr>
      </w:pPr>
    </w:p>
    <w:p w14:paraId="00B56707" w14:textId="77777777" w:rsidR="00CF1246" w:rsidRPr="00596F11" w:rsidRDefault="00CF1246" w:rsidP="00CF1246">
      <w:pPr>
        <w:pStyle w:val="ListParagraph"/>
        <w:tabs>
          <w:tab w:val="clear" w:pos="227"/>
        </w:tabs>
        <w:spacing w:line="360" w:lineRule="auto"/>
        <w:ind w:left="426"/>
        <w:jc w:val="thaiDistribute"/>
        <w:rPr>
          <w:rFonts w:cs="Arial"/>
          <w:sz w:val="19"/>
          <w:szCs w:val="19"/>
          <w:lang w:bidi="ar-SA"/>
        </w:rPr>
      </w:pPr>
      <w:r w:rsidRPr="00596F11">
        <w:rPr>
          <w:rFonts w:cs="Arial"/>
          <w:sz w:val="19"/>
          <w:szCs w:val="19"/>
          <w:lang w:bidi="ar-SA"/>
        </w:rPr>
        <w:t>New and amended Thai Financial Reporting Standards effective for the accounting periods beginning on or after 1 January 2024 do not have material impact on the Group.</w:t>
      </w:r>
    </w:p>
    <w:p w14:paraId="12326D2C" w14:textId="77777777" w:rsidR="00222807" w:rsidRPr="00596F11" w:rsidRDefault="00222807" w:rsidP="00A42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p w14:paraId="44799669" w14:textId="3D7D2213" w:rsidR="0098666D" w:rsidRPr="00596F11" w:rsidRDefault="0098666D" w:rsidP="005417F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9214"/>
        </w:tabs>
        <w:spacing w:line="360" w:lineRule="auto"/>
        <w:ind w:left="426" w:right="-10" w:hanging="426"/>
        <w:jc w:val="thaiDistribute"/>
        <w:rPr>
          <w:rFonts w:ascii="Arial" w:hAnsi="Arial" w:cs="Arial"/>
          <w:b/>
          <w:bCs/>
          <w:sz w:val="19"/>
          <w:szCs w:val="24"/>
        </w:rPr>
      </w:pPr>
      <w:r w:rsidRPr="00596F11">
        <w:rPr>
          <w:rFonts w:ascii="Arial" w:hAnsi="Arial" w:cs="Arial"/>
          <w:b/>
          <w:bCs/>
          <w:sz w:val="19"/>
          <w:szCs w:val="24"/>
        </w:rPr>
        <w:t>ESTIMATES AND JUDGEMENT</w:t>
      </w:r>
      <w:r w:rsidR="0091441C" w:rsidRPr="00596F11">
        <w:rPr>
          <w:rFonts w:ascii="Arial" w:hAnsi="Arial" w:cs="Arial"/>
          <w:b/>
          <w:bCs/>
          <w:sz w:val="19"/>
          <w:szCs w:val="24"/>
        </w:rPr>
        <w:t>S</w:t>
      </w:r>
    </w:p>
    <w:p w14:paraId="078C00BB" w14:textId="77777777" w:rsidR="0098666D" w:rsidRPr="00596F11" w:rsidRDefault="0098666D" w:rsidP="000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900" w:right="-10"/>
        <w:jc w:val="center"/>
        <w:rPr>
          <w:rFonts w:ascii="Arial" w:hAnsi="Arial" w:cs="Arial"/>
          <w:sz w:val="18"/>
          <w:szCs w:val="18"/>
          <w:lang w:val="en-GB"/>
        </w:rPr>
      </w:pPr>
    </w:p>
    <w:p w14:paraId="2104BD75" w14:textId="0B265BF6" w:rsidR="0098666D" w:rsidRPr="00596F11" w:rsidRDefault="00583FDD" w:rsidP="0090353C">
      <w:pPr>
        <w:tabs>
          <w:tab w:val="clear" w:pos="227"/>
          <w:tab w:val="clear" w:pos="454"/>
          <w:tab w:val="left" w:pos="9214"/>
        </w:tabs>
        <w:spacing w:line="360" w:lineRule="auto"/>
        <w:ind w:left="426"/>
        <w:jc w:val="thaiDistribute"/>
        <w:rPr>
          <w:rFonts w:ascii="Arial" w:hAnsi="Arial" w:cs="Arial"/>
          <w:sz w:val="19"/>
          <w:szCs w:val="19"/>
          <w:lang w:bidi="ar-SA"/>
        </w:rPr>
      </w:pPr>
      <w:r w:rsidRPr="00596F11">
        <w:rPr>
          <w:rFonts w:ascii="Arial" w:hAnsi="Arial" w:cs="Arial"/>
          <w:sz w:val="19"/>
          <w:szCs w:val="19"/>
          <w:lang w:bidi="ar-SA"/>
        </w:rPr>
        <w:t xml:space="preserve">The preparation </w:t>
      </w:r>
      <w:r w:rsidR="00D5549E" w:rsidRPr="00596F11">
        <w:rPr>
          <w:rFonts w:ascii="Arial" w:hAnsi="Arial" w:cs="Arial"/>
          <w:sz w:val="19"/>
          <w:szCs w:val="19"/>
          <w:lang w:bidi="ar-SA"/>
        </w:rPr>
        <w:t xml:space="preserve">of </w:t>
      </w:r>
      <w:r w:rsidR="0098666D" w:rsidRPr="00596F11">
        <w:rPr>
          <w:rFonts w:ascii="Arial" w:hAnsi="Arial" w:cs="Arial"/>
          <w:sz w:val="19"/>
          <w:szCs w:val="19"/>
          <w:lang w:bidi="ar-SA"/>
        </w:rPr>
        <w:t xml:space="preserve">interim financial </w:t>
      </w:r>
      <w:r w:rsidR="005B2178" w:rsidRPr="00596F11">
        <w:rPr>
          <w:rFonts w:ascii="Arial" w:hAnsi="Arial" w:cs="Arial"/>
          <w:sz w:val="19"/>
          <w:szCs w:val="24"/>
        </w:rPr>
        <w:t>information</w:t>
      </w:r>
      <w:r w:rsidR="00D5549E" w:rsidRPr="00596F11">
        <w:rPr>
          <w:rFonts w:ascii="Arial" w:hAnsi="Arial" w:cs="Arial"/>
          <w:sz w:val="19"/>
          <w:szCs w:val="19"/>
          <w:lang w:bidi="ar-SA"/>
        </w:rPr>
        <w:t xml:space="preserve"> require</w:t>
      </w:r>
      <w:r w:rsidR="0006777B" w:rsidRPr="00596F11">
        <w:rPr>
          <w:rFonts w:ascii="Arial" w:hAnsi="Arial" w:cs="Arial"/>
          <w:sz w:val="19"/>
          <w:szCs w:val="19"/>
          <w:lang w:bidi="ar-SA"/>
        </w:rPr>
        <w:t>s</w:t>
      </w:r>
      <w:r w:rsidR="0098666D" w:rsidRPr="00596F11">
        <w:rPr>
          <w:rFonts w:ascii="Arial" w:hAnsi="Arial" w:cs="Arial"/>
          <w:sz w:val="19"/>
          <w:szCs w:val="19"/>
          <w:lang w:bidi="ar-SA"/>
        </w:rPr>
        <w:t xml:space="preserve"> management </w:t>
      </w:r>
      <w:r w:rsidR="00D5549E" w:rsidRPr="00596F11">
        <w:rPr>
          <w:rFonts w:ascii="Arial" w:hAnsi="Arial" w:cs="Arial"/>
          <w:sz w:val="19"/>
          <w:szCs w:val="19"/>
          <w:lang w:bidi="ar-SA"/>
        </w:rPr>
        <w:t xml:space="preserve">to </w:t>
      </w:r>
      <w:r w:rsidR="0098666D" w:rsidRPr="00596F11">
        <w:rPr>
          <w:rFonts w:ascii="Arial" w:hAnsi="Arial" w:cs="Arial"/>
          <w:sz w:val="19"/>
          <w:szCs w:val="19"/>
          <w:lang w:bidi="ar-SA"/>
        </w:rPr>
        <w:t>undertake judg</w:t>
      </w:r>
      <w:r w:rsidR="00BC2C0D" w:rsidRPr="00596F11">
        <w:rPr>
          <w:rFonts w:ascii="Arial" w:hAnsi="Arial" w:cs="Arial"/>
          <w:sz w:val="19"/>
          <w:szCs w:val="19"/>
          <w:lang w:bidi="ar-SA"/>
        </w:rPr>
        <w:t>e</w:t>
      </w:r>
      <w:r w:rsidR="0098666D" w:rsidRPr="00596F11">
        <w:rPr>
          <w:rFonts w:ascii="Arial" w:hAnsi="Arial" w:cs="Arial"/>
          <w:sz w:val="19"/>
          <w:szCs w:val="19"/>
          <w:lang w:bidi="ar-SA"/>
        </w:rPr>
        <w:t xml:space="preserve">ments, estimates and assumptions </w:t>
      </w:r>
      <w:r w:rsidR="0068428A" w:rsidRPr="00596F11">
        <w:rPr>
          <w:rFonts w:ascii="Arial" w:hAnsi="Arial" w:cs="Arial"/>
          <w:sz w:val="19"/>
          <w:szCs w:val="19"/>
          <w:lang w:bidi="ar-SA"/>
        </w:rPr>
        <w:t xml:space="preserve">for the </w:t>
      </w:r>
      <w:r w:rsidR="0098666D" w:rsidRPr="00596F11">
        <w:rPr>
          <w:rFonts w:ascii="Arial" w:hAnsi="Arial" w:cs="Arial"/>
          <w:sz w:val="19"/>
          <w:szCs w:val="19"/>
          <w:lang w:bidi="ar-SA"/>
        </w:rPr>
        <w:t>recognition and measurement of assets, liabilities, revenues</w:t>
      </w:r>
      <w:r w:rsidR="0050209E" w:rsidRPr="00596F11">
        <w:rPr>
          <w:rFonts w:ascii="Arial" w:hAnsi="Arial" w:cs="Arial"/>
          <w:sz w:val="19"/>
          <w:szCs w:val="19"/>
          <w:lang w:bidi="ar-SA"/>
        </w:rPr>
        <w:t>,</w:t>
      </w:r>
      <w:r w:rsidR="0098666D" w:rsidRPr="00596F11">
        <w:rPr>
          <w:rFonts w:ascii="Arial" w:hAnsi="Arial" w:cs="Arial"/>
          <w:sz w:val="19"/>
          <w:szCs w:val="19"/>
          <w:lang w:bidi="ar-SA"/>
        </w:rPr>
        <w:t xml:space="preserve"> and expenses. </w:t>
      </w:r>
      <w:r w:rsidR="00853915" w:rsidRPr="00596F11">
        <w:rPr>
          <w:rFonts w:ascii="Arial" w:hAnsi="Arial" w:cs="Arial"/>
          <w:sz w:val="19"/>
          <w:szCs w:val="19"/>
          <w:lang w:bidi="ar-SA"/>
        </w:rPr>
        <w:br/>
      </w:r>
      <w:r w:rsidR="0098666D" w:rsidRPr="00596F11">
        <w:rPr>
          <w:rFonts w:ascii="Arial" w:hAnsi="Arial" w:cs="Arial"/>
          <w:sz w:val="19"/>
          <w:szCs w:val="19"/>
          <w:lang w:bidi="ar-SA"/>
        </w:rPr>
        <w:t>The actual results may differ from the judg</w:t>
      </w:r>
      <w:r w:rsidR="00F04848" w:rsidRPr="00596F11">
        <w:rPr>
          <w:rFonts w:ascii="Arial" w:hAnsi="Arial" w:cs="Arial"/>
          <w:sz w:val="19"/>
          <w:szCs w:val="19"/>
          <w:lang w:bidi="ar-SA"/>
        </w:rPr>
        <w:t>e</w:t>
      </w:r>
      <w:r w:rsidR="0098666D" w:rsidRPr="00596F11">
        <w:rPr>
          <w:rFonts w:ascii="Arial" w:hAnsi="Arial" w:cs="Arial"/>
          <w:sz w:val="19"/>
          <w:szCs w:val="19"/>
          <w:lang w:bidi="ar-SA"/>
        </w:rPr>
        <w:t>ment</w:t>
      </w:r>
      <w:r w:rsidR="0091441C" w:rsidRPr="00596F11">
        <w:rPr>
          <w:rFonts w:ascii="Arial" w:hAnsi="Arial" w:cs="Arial"/>
          <w:sz w:val="19"/>
          <w:szCs w:val="19"/>
          <w:lang w:bidi="ar-SA"/>
        </w:rPr>
        <w:t>s</w:t>
      </w:r>
      <w:r w:rsidR="0098666D" w:rsidRPr="00596F11">
        <w:rPr>
          <w:rFonts w:ascii="Arial" w:hAnsi="Arial" w:cs="Arial"/>
          <w:sz w:val="19"/>
          <w:szCs w:val="19"/>
          <w:lang w:bidi="ar-SA"/>
        </w:rPr>
        <w:t xml:space="preserve">, estimates and assumptions made by management. </w:t>
      </w:r>
    </w:p>
    <w:p w14:paraId="3DB06A4B" w14:textId="77777777" w:rsidR="008C19CC" w:rsidRPr="00596F11" w:rsidRDefault="008C19CC" w:rsidP="0090353C">
      <w:pPr>
        <w:tabs>
          <w:tab w:val="clear" w:pos="227"/>
          <w:tab w:val="clear" w:pos="454"/>
          <w:tab w:val="left" w:pos="9214"/>
        </w:tabs>
        <w:spacing w:line="360" w:lineRule="auto"/>
        <w:ind w:left="426"/>
        <w:jc w:val="thaiDistribute"/>
        <w:rPr>
          <w:rFonts w:ascii="Arial" w:hAnsi="Arial" w:cs="Arial"/>
          <w:sz w:val="19"/>
          <w:szCs w:val="19"/>
          <w:lang w:bidi="ar-SA"/>
        </w:rPr>
      </w:pPr>
    </w:p>
    <w:p w14:paraId="3B3C616B" w14:textId="41D45FF3" w:rsidR="00C67D09" w:rsidRPr="00596F11" w:rsidRDefault="0098666D" w:rsidP="00756733">
      <w:pPr>
        <w:tabs>
          <w:tab w:val="clear" w:pos="227"/>
          <w:tab w:val="clear" w:pos="454"/>
          <w:tab w:val="left" w:pos="9214"/>
        </w:tabs>
        <w:spacing w:line="360" w:lineRule="auto"/>
        <w:ind w:left="426"/>
        <w:jc w:val="thaiDistribute"/>
        <w:rPr>
          <w:rFonts w:ascii="Arial" w:hAnsi="Arial" w:cs="Arial"/>
          <w:sz w:val="19"/>
          <w:szCs w:val="19"/>
          <w:lang w:bidi="ar-SA"/>
        </w:rPr>
      </w:pPr>
      <w:r w:rsidRPr="00596F11">
        <w:rPr>
          <w:rFonts w:ascii="Arial" w:hAnsi="Arial" w:cs="Arial"/>
          <w:sz w:val="19"/>
          <w:szCs w:val="19"/>
          <w:lang w:bidi="ar-SA"/>
        </w:rPr>
        <w:t>The judg</w:t>
      </w:r>
      <w:r w:rsidR="00BC2C0D" w:rsidRPr="00596F11">
        <w:rPr>
          <w:rFonts w:ascii="Arial" w:hAnsi="Arial" w:cs="Arial"/>
          <w:sz w:val="19"/>
          <w:szCs w:val="19"/>
          <w:lang w:bidi="ar-SA"/>
        </w:rPr>
        <w:t>e</w:t>
      </w:r>
      <w:r w:rsidRPr="00596F11">
        <w:rPr>
          <w:rFonts w:ascii="Arial" w:hAnsi="Arial" w:cs="Arial"/>
          <w:sz w:val="19"/>
          <w:szCs w:val="19"/>
          <w:lang w:bidi="ar-SA"/>
        </w:rPr>
        <w:t>ment</w:t>
      </w:r>
      <w:r w:rsidR="00130177" w:rsidRPr="00596F11">
        <w:rPr>
          <w:rFonts w:ascii="Arial" w:hAnsi="Arial" w:cs="Arial"/>
          <w:sz w:val="19"/>
          <w:szCs w:val="19"/>
          <w:lang w:bidi="ar-SA"/>
        </w:rPr>
        <w:t>s</w:t>
      </w:r>
      <w:r w:rsidRPr="00596F11">
        <w:rPr>
          <w:rFonts w:ascii="Arial" w:hAnsi="Arial" w:cs="Arial"/>
          <w:sz w:val="19"/>
          <w:szCs w:val="19"/>
          <w:lang w:bidi="ar-SA"/>
        </w:rPr>
        <w:t xml:space="preserve">, estimates and assumptions applied in the interim financial </w:t>
      </w:r>
      <w:r w:rsidR="0009450D" w:rsidRPr="00596F11">
        <w:rPr>
          <w:rFonts w:ascii="Arial" w:hAnsi="Arial" w:cs="Arial"/>
          <w:sz w:val="19"/>
          <w:szCs w:val="19"/>
          <w:lang w:bidi="ar-SA"/>
        </w:rPr>
        <w:t>information</w:t>
      </w:r>
      <w:r w:rsidRPr="00596F11">
        <w:rPr>
          <w:rFonts w:ascii="Arial" w:hAnsi="Arial" w:cs="Arial"/>
          <w:sz w:val="19"/>
          <w:szCs w:val="19"/>
          <w:lang w:bidi="ar-SA"/>
        </w:rPr>
        <w:t>, including the key sources of estimation</w:t>
      </w:r>
      <w:r w:rsidR="00F66E3C" w:rsidRPr="00596F11">
        <w:rPr>
          <w:rFonts w:ascii="Arial" w:hAnsi="Arial" w:cs="Arial"/>
          <w:sz w:val="19"/>
          <w:szCs w:val="19"/>
          <w:lang w:bidi="ar-SA"/>
        </w:rPr>
        <w:t xml:space="preserve"> are</w:t>
      </w:r>
      <w:r w:rsidRPr="00596F11">
        <w:rPr>
          <w:rFonts w:ascii="Arial" w:hAnsi="Arial" w:cs="Arial"/>
          <w:sz w:val="19"/>
          <w:szCs w:val="19"/>
          <w:lang w:bidi="ar-SA"/>
        </w:rPr>
        <w:t xml:space="preserve"> the same as those applied in the annual financial </w:t>
      </w:r>
      <w:r w:rsidR="00360DA5">
        <w:rPr>
          <w:rFonts w:ascii="Arial" w:hAnsi="Arial" w:cs="Arial"/>
          <w:sz w:val="19"/>
          <w:szCs w:val="19"/>
          <w:lang w:bidi="ar-SA"/>
        </w:rPr>
        <w:t>statement</w:t>
      </w:r>
      <w:r w:rsidR="00A34FF3">
        <w:rPr>
          <w:rFonts w:ascii="Arial" w:hAnsi="Arial" w:cs="Arial"/>
          <w:sz w:val="19"/>
          <w:szCs w:val="19"/>
          <w:lang w:bidi="ar-SA"/>
        </w:rPr>
        <w:t>s</w:t>
      </w:r>
      <w:r w:rsidRPr="00596F11">
        <w:rPr>
          <w:rFonts w:ascii="Arial" w:hAnsi="Arial" w:cs="Arial"/>
          <w:sz w:val="19"/>
          <w:szCs w:val="19"/>
          <w:lang w:bidi="ar-SA"/>
        </w:rPr>
        <w:t xml:space="preserve"> for the year ended 31 December 20</w:t>
      </w:r>
      <w:r w:rsidR="00FD708B" w:rsidRPr="00596F11">
        <w:rPr>
          <w:rFonts w:ascii="Arial" w:hAnsi="Arial" w:cs="Arial"/>
          <w:sz w:val="19"/>
          <w:szCs w:val="19"/>
          <w:lang w:bidi="ar-SA"/>
        </w:rPr>
        <w:t>2</w:t>
      </w:r>
      <w:r w:rsidR="00FA3626" w:rsidRPr="00596F11">
        <w:rPr>
          <w:rFonts w:ascii="Arial" w:hAnsi="Arial" w:cs="Arial"/>
          <w:sz w:val="19"/>
          <w:szCs w:val="19"/>
          <w:lang w:bidi="ar-SA"/>
        </w:rPr>
        <w:t>3</w:t>
      </w:r>
      <w:r w:rsidRPr="00596F11">
        <w:rPr>
          <w:rFonts w:ascii="Arial" w:hAnsi="Arial" w:cs="Arial"/>
          <w:sz w:val="19"/>
          <w:szCs w:val="19"/>
          <w:lang w:bidi="ar-SA"/>
        </w:rPr>
        <w:t>.</w:t>
      </w:r>
    </w:p>
    <w:p w14:paraId="445BD3D9" w14:textId="77777777" w:rsidR="00756733" w:rsidRPr="00596F11" w:rsidRDefault="00756733" w:rsidP="00756733">
      <w:pPr>
        <w:tabs>
          <w:tab w:val="clear" w:pos="227"/>
          <w:tab w:val="clear" w:pos="454"/>
          <w:tab w:val="left" w:pos="9214"/>
        </w:tabs>
        <w:spacing w:line="360" w:lineRule="auto"/>
        <w:ind w:left="426"/>
        <w:jc w:val="thaiDistribute"/>
        <w:rPr>
          <w:rFonts w:ascii="Arial" w:hAnsi="Arial" w:cs="Arial"/>
          <w:sz w:val="19"/>
          <w:szCs w:val="19"/>
          <w:lang w:bidi="ar-SA"/>
        </w:rPr>
      </w:pPr>
    </w:p>
    <w:p w14:paraId="2A41A254" w14:textId="77777777" w:rsidR="00F057B0" w:rsidRPr="00596F11" w:rsidRDefault="00F76FE9" w:rsidP="005417F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 w:val="left" w:pos="9214"/>
        </w:tabs>
        <w:spacing w:line="360" w:lineRule="auto"/>
        <w:ind w:left="426" w:right="-10" w:hanging="426"/>
        <w:jc w:val="thaiDistribute"/>
        <w:rPr>
          <w:rFonts w:ascii="Arial" w:hAnsi="Arial" w:cs="Arial"/>
          <w:b/>
          <w:bCs/>
          <w:sz w:val="19"/>
          <w:szCs w:val="24"/>
        </w:rPr>
      </w:pPr>
      <w:r w:rsidRPr="00596F11">
        <w:rPr>
          <w:rFonts w:ascii="Arial" w:hAnsi="Arial" w:cs="Arial"/>
          <w:b/>
          <w:bCs/>
          <w:sz w:val="19"/>
          <w:szCs w:val="24"/>
        </w:rPr>
        <w:t>RELATED PARTY TRANSACTIONS</w:t>
      </w:r>
    </w:p>
    <w:p w14:paraId="32FD4735" w14:textId="77777777" w:rsidR="00F057B0" w:rsidRPr="00596F11"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u w:val="single"/>
          <w:cs/>
          <w:lang w:val="en-GB"/>
        </w:rPr>
      </w:pPr>
    </w:p>
    <w:p w14:paraId="6FE215A9" w14:textId="4AA38CB6" w:rsidR="00065E8D" w:rsidRPr="00596F11" w:rsidRDefault="00F76FE9" w:rsidP="004200E6">
      <w:pPr>
        <w:tabs>
          <w:tab w:val="clear" w:pos="227"/>
          <w:tab w:val="clear" w:pos="454"/>
          <w:tab w:val="left" w:pos="9214"/>
        </w:tabs>
        <w:spacing w:line="360" w:lineRule="auto"/>
        <w:ind w:left="426"/>
        <w:jc w:val="thaiDistribute"/>
        <w:rPr>
          <w:rFonts w:ascii="Arial" w:hAnsi="Arial" w:cs="Arial"/>
          <w:sz w:val="19"/>
          <w:szCs w:val="19"/>
          <w:lang w:bidi="ar-SA"/>
        </w:rPr>
      </w:pPr>
      <w:r w:rsidRPr="00596F11">
        <w:rPr>
          <w:rFonts w:ascii="Arial" w:hAnsi="Arial" w:cs="Arial"/>
          <w:spacing w:val="4"/>
          <w:sz w:val="19"/>
          <w:szCs w:val="19"/>
          <w:lang w:bidi="ar-SA"/>
        </w:rPr>
        <w:t xml:space="preserve">The </w:t>
      </w:r>
      <w:r w:rsidR="00662582" w:rsidRPr="00596F11">
        <w:rPr>
          <w:rFonts w:ascii="Arial" w:hAnsi="Arial" w:cs="Arial"/>
          <w:spacing w:val="4"/>
          <w:sz w:val="19"/>
          <w:szCs w:val="19"/>
          <w:lang w:bidi="ar-SA"/>
        </w:rPr>
        <w:t>Group</w:t>
      </w:r>
      <w:r w:rsidRPr="00596F11">
        <w:rPr>
          <w:rFonts w:ascii="Arial" w:hAnsi="Arial" w:cs="Arial"/>
          <w:spacing w:val="4"/>
          <w:sz w:val="19"/>
          <w:szCs w:val="19"/>
          <w:lang w:bidi="ar-SA"/>
        </w:rPr>
        <w:t xml:space="preserve"> has</w:t>
      </w:r>
      <w:r w:rsidR="005110D9" w:rsidRPr="00596F11">
        <w:rPr>
          <w:rFonts w:ascii="Arial" w:hAnsi="Arial" w:cs="Arial"/>
          <w:spacing w:val="4"/>
          <w:sz w:val="19"/>
          <w:szCs w:val="19"/>
          <w:lang w:bidi="ar-SA"/>
        </w:rPr>
        <w:t xml:space="preserve"> significant</w:t>
      </w:r>
      <w:r w:rsidRPr="00596F11">
        <w:rPr>
          <w:rFonts w:ascii="Arial" w:hAnsi="Arial" w:cs="Arial"/>
          <w:spacing w:val="4"/>
          <w:sz w:val="19"/>
          <w:szCs w:val="19"/>
          <w:lang w:bidi="ar-SA"/>
        </w:rPr>
        <w:t xml:space="preserve"> transactions with related parties that are related through common</w:t>
      </w:r>
      <w:r w:rsidRPr="00596F11">
        <w:rPr>
          <w:rFonts w:ascii="Arial" w:hAnsi="Arial" w:cs="Arial"/>
          <w:sz w:val="19"/>
          <w:szCs w:val="19"/>
          <w:lang w:bidi="ar-SA"/>
        </w:rPr>
        <w:t xml:space="preserve"> sha</w:t>
      </w:r>
      <w:r w:rsidR="00BA7827" w:rsidRPr="00596F11">
        <w:rPr>
          <w:rFonts w:ascii="Arial" w:hAnsi="Arial" w:cs="Arial"/>
          <w:sz w:val="19"/>
          <w:szCs w:val="19"/>
          <w:lang w:bidi="ar-SA"/>
        </w:rPr>
        <w:t xml:space="preserve">reholding and/or directorship. </w:t>
      </w:r>
      <w:r w:rsidRPr="00596F11">
        <w:rPr>
          <w:rFonts w:ascii="Arial" w:hAnsi="Arial" w:cs="Arial"/>
          <w:sz w:val="19"/>
          <w:szCs w:val="19"/>
          <w:lang w:bidi="ar-SA"/>
        </w:rPr>
        <w:t xml:space="preserve">Thus, the financial statements reflect the effects of those transactions on the basis agreed upon between the </w:t>
      </w:r>
      <w:r w:rsidR="00662582" w:rsidRPr="00596F11">
        <w:rPr>
          <w:rFonts w:ascii="Arial" w:hAnsi="Arial" w:cs="Arial"/>
          <w:sz w:val="19"/>
          <w:szCs w:val="19"/>
          <w:lang w:bidi="ar-SA"/>
        </w:rPr>
        <w:t>Group</w:t>
      </w:r>
      <w:r w:rsidRPr="00596F11">
        <w:rPr>
          <w:rFonts w:ascii="Arial" w:hAnsi="Arial" w:cs="Arial"/>
          <w:sz w:val="19"/>
          <w:szCs w:val="19"/>
          <w:lang w:bidi="ar-SA"/>
        </w:rPr>
        <w:t xml:space="preserve"> and </w:t>
      </w:r>
      <w:r w:rsidR="00BA7827" w:rsidRPr="00596F11">
        <w:rPr>
          <w:rFonts w:ascii="Arial" w:hAnsi="Arial" w:cs="Arial"/>
          <w:sz w:val="19"/>
          <w:szCs w:val="19"/>
          <w:lang w:bidi="ar-SA"/>
        </w:rPr>
        <w:t>its related parties, which</w:t>
      </w:r>
      <w:r w:rsidR="00E215F7" w:rsidRPr="00596F11">
        <w:rPr>
          <w:rFonts w:ascii="Arial" w:hAnsi="Arial" w:cs="Arial"/>
          <w:sz w:val="19"/>
          <w:szCs w:val="19"/>
          <w:lang w:bidi="ar-SA"/>
        </w:rPr>
        <w:t xml:space="preserve"> may</w:t>
      </w:r>
      <w:r w:rsidRPr="00596F11">
        <w:rPr>
          <w:rFonts w:ascii="Arial" w:hAnsi="Arial" w:cs="Arial"/>
          <w:sz w:val="19"/>
          <w:szCs w:val="19"/>
          <w:lang w:bidi="ar-SA"/>
        </w:rPr>
        <w:t xml:space="preserve"> be different from the basis used for transactions with unrelated parties.</w:t>
      </w:r>
    </w:p>
    <w:p w14:paraId="310629F7" w14:textId="361FCC0E" w:rsidR="00CB249E" w:rsidRPr="00596F11" w:rsidRDefault="00CB249E"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4FF499C2" w14:textId="77777777" w:rsidR="0070238A" w:rsidRPr="00596F11"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35EC8BA2" w14:textId="77777777" w:rsidR="0070238A" w:rsidRPr="00596F11"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2688B453" w14:textId="77777777" w:rsidR="0070238A" w:rsidRPr="00596F11"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28F13A51" w14:textId="77777777" w:rsidR="0070238A" w:rsidRPr="00596F11"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29C98E35" w14:textId="77777777" w:rsidR="0070238A" w:rsidRPr="00596F11"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149D8100" w14:textId="77777777" w:rsidR="0070238A" w:rsidRPr="00596F11"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09B0D8ED" w14:textId="77777777" w:rsidR="0070238A" w:rsidRPr="00596F11"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760E787D" w14:textId="77777777" w:rsidR="0070238A" w:rsidRPr="00596F11"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0F5C6E15" w14:textId="77777777" w:rsidR="0070238A" w:rsidRPr="00596F11"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2C6BC6F8" w14:textId="77777777" w:rsidR="0070238A" w:rsidRPr="00596F11"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11C2F038" w14:textId="77777777" w:rsidR="0070238A" w:rsidRPr="00596F11"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017269F9" w14:textId="77777777" w:rsidR="0070238A" w:rsidRPr="00596F11"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595833CF" w14:textId="77777777" w:rsidR="0070238A" w:rsidRPr="00596F11"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745A1C1A" w14:textId="77777777" w:rsidR="00BA71F1" w:rsidRPr="00596F11" w:rsidRDefault="00BA71F1"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34A5023B" w14:textId="4BE5C8C1" w:rsidR="00BA71F1" w:rsidRPr="00596F11" w:rsidRDefault="00B4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6"/>
          <w:szCs w:val="16"/>
          <w:lang w:bidi="ar-SA"/>
        </w:rPr>
      </w:pPr>
      <w:r w:rsidRPr="00596F11">
        <w:rPr>
          <w:rFonts w:ascii="Arial" w:hAnsi="Arial" w:cs="Arial"/>
          <w:sz w:val="16"/>
          <w:szCs w:val="16"/>
          <w:lang w:bidi="ar-SA"/>
        </w:rPr>
        <w:br w:type="page"/>
      </w:r>
    </w:p>
    <w:p w14:paraId="2B3EDC3B" w14:textId="0CC49891" w:rsidR="006306EF" w:rsidRPr="00596F11" w:rsidRDefault="00F76FE9" w:rsidP="001C3A3C">
      <w:pPr>
        <w:tabs>
          <w:tab w:val="clear" w:pos="227"/>
          <w:tab w:val="clear" w:pos="454"/>
          <w:tab w:val="left" w:pos="9214"/>
        </w:tabs>
        <w:spacing w:line="360" w:lineRule="auto"/>
        <w:ind w:left="426"/>
        <w:jc w:val="thaiDistribute"/>
        <w:rPr>
          <w:rFonts w:ascii="Arial" w:hAnsi="Arial" w:cs="Arial"/>
          <w:sz w:val="19"/>
          <w:szCs w:val="19"/>
        </w:rPr>
      </w:pPr>
      <w:r w:rsidRPr="00596F11">
        <w:rPr>
          <w:rFonts w:ascii="Arial" w:hAnsi="Arial" w:cs="Arial"/>
          <w:sz w:val="19"/>
          <w:szCs w:val="19"/>
          <w:lang w:bidi="ar-SA"/>
        </w:rPr>
        <w:lastRenderedPageBreak/>
        <w:t>Significant transactions with</w:t>
      </w:r>
      <w:r w:rsidR="0001202B" w:rsidRPr="00596F11">
        <w:rPr>
          <w:rFonts w:ascii="Arial" w:hAnsi="Arial" w:cs="Arial"/>
          <w:sz w:val="19"/>
          <w:szCs w:val="19"/>
          <w:lang w:bidi="ar-SA"/>
        </w:rPr>
        <w:t xml:space="preserve"> </w:t>
      </w:r>
      <w:r w:rsidRPr="00596F11">
        <w:rPr>
          <w:rFonts w:ascii="Arial" w:hAnsi="Arial" w:cs="Arial"/>
          <w:sz w:val="19"/>
          <w:szCs w:val="19"/>
          <w:lang w:bidi="ar-SA"/>
        </w:rPr>
        <w:t xml:space="preserve">related parties </w:t>
      </w:r>
      <w:r w:rsidR="00C81ACB" w:rsidRPr="00596F11">
        <w:rPr>
          <w:rFonts w:ascii="Arial" w:hAnsi="Arial" w:cs="Arial"/>
          <w:sz w:val="19"/>
          <w:szCs w:val="19"/>
          <w:lang w:bidi="ar-SA"/>
        </w:rPr>
        <w:t xml:space="preserve">for the three-month </w:t>
      </w:r>
      <w:r w:rsidR="001D3BDB">
        <w:rPr>
          <w:rFonts w:ascii="Arial" w:hAnsi="Arial" w:cs="Arial"/>
          <w:sz w:val="19"/>
          <w:szCs w:val="19"/>
          <w:lang w:bidi="ar-SA"/>
        </w:rPr>
        <w:t xml:space="preserve">and six-month </w:t>
      </w:r>
      <w:r w:rsidR="00C81ACB" w:rsidRPr="00596F11">
        <w:rPr>
          <w:rFonts w:ascii="Arial" w:hAnsi="Arial" w:cs="Arial"/>
          <w:sz w:val="19"/>
          <w:szCs w:val="19"/>
          <w:lang w:bidi="ar-SA"/>
        </w:rPr>
        <w:t xml:space="preserve">periods ended </w:t>
      </w:r>
      <w:r w:rsidR="001D3BDB">
        <w:rPr>
          <w:rFonts w:ascii="Arial" w:hAnsi="Arial" w:cs="Arial"/>
          <w:sz w:val="19"/>
          <w:szCs w:val="19"/>
          <w:lang w:bidi="ar-SA"/>
        </w:rPr>
        <w:t>30 June</w:t>
      </w:r>
      <w:r w:rsidR="00C81ACB" w:rsidRPr="00596F11">
        <w:rPr>
          <w:rFonts w:ascii="Arial" w:hAnsi="Arial" w:cs="Arial"/>
          <w:sz w:val="19"/>
          <w:szCs w:val="19"/>
          <w:lang w:bidi="ar-SA"/>
        </w:rPr>
        <w:t xml:space="preserve"> </w:t>
      </w:r>
      <w:r w:rsidR="0022710E" w:rsidRPr="00596F11">
        <w:rPr>
          <w:rFonts w:ascii="Arial" w:hAnsi="Arial" w:cs="Arial"/>
          <w:sz w:val="19"/>
          <w:szCs w:val="19"/>
          <w:lang w:bidi="ar-SA"/>
        </w:rPr>
        <w:t>202</w:t>
      </w:r>
      <w:r w:rsidR="00C81ACB" w:rsidRPr="00596F11">
        <w:rPr>
          <w:rFonts w:ascii="Arial" w:hAnsi="Arial" w:cs="Arial"/>
          <w:sz w:val="19"/>
          <w:szCs w:val="19"/>
          <w:lang w:bidi="ar-SA"/>
        </w:rPr>
        <w:t>4</w:t>
      </w:r>
      <w:r w:rsidRPr="00596F11">
        <w:rPr>
          <w:rFonts w:ascii="Arial" w:hAnsi="Arial" w:cs="Arial"/>
          <w:sz w:val="19"/>
          <w:szCs w:val="19"/>
          <w:lang w:bidi="ar-SA"/>
        </w:rPr>
        <w:t xml:space="preserve"> and</w:t>
      </w:r>
      <w:r w:rsidR="00BA7827" w:rsidRPr="00596F11">
        <w:rPr>
          <w:rFonts w:ascii="Arial" w:hAnsi="Arial" w:cs="Arial"/>
          <w:sz w:val="19"/>
          <w:szCs w:val="19"/>
          <w:lang w:bidi="ar-SA"/>
        </w:rPr>
        <w:t xml:space="preserve"> </w:t>
      </w:r>
      <w:r w:rsidRPr="00596F11">
        <w:rPr>
          <w:rFonts w:ascii="Arial" w:hAnsi="Arial" w:cs="Arial"/>
          <w:sz w:val="19"/>
          <w:szCs w:val="19"/>
          <w:lang w:bidi="ar-SA"/>
        </w:rPr>
        <w:t>20</w:t>
      </w:r>
      <w:r w:rsidR="00FD708B" w:rsidRPr="00596F11">
        <w:rPr>
          <w:rFonts w:ascii="Arial" w:hAnsi="Arial" w:cs="Arial"/>
          <w:sz w:val="19"/>
          <w:szCs w:val="19"/>
          <w:lang w:bidi="ar-SA"/>
        </w:rPr>
        <w:t>2</w:t>
      </w:r>
      <w:r w:rsidR="00C81ACB" w:rsidRPr="00596F11">
        <w:rPr>
          <w:rFonts w:ascii="Arial" w:hAnsi="Arial" w:cs="Arial"/>
          <w:sz w:val="19"/>
          <w:szCs w:val="19"/>
          <w:lang w:bidi="ar-SA"/>
        </w:rPr>
        <w:t>3</w:t>
      </w:r>
      <w:r w:rsidRPr="00596F11">
        <w:rPr>
          <w:rFonts w:ascii="Arial" w:hAnsi="Arial" w:cs="Arial"/>
          <w:sz w:val="19"/>
          <w:szCs w:val="19"/>
          <w:lang w:bidi="ar-SA"/>
        </w:rPr>
        <w:t xml:space="preserve"> are</w:t>
      </w:r>
      <w:r w:rsidR="00FD708B" w:rsidRPr="00596F11">
        <w:rPr>
          <w:rFonts w:ascii="Arial" w:hAnsi="Arial" w:cs="Arial"/>
          <w:sz w:val="19"/>
          <w:szCs w:val="19"/>
          <w:lang w:bidi="ar-SA"/>
        </w:rPr>
        <w:t xml:space="preserve"> </w:t>
      </w:r>
      <w:r w:rsidRPr="00596F11">
        <w:rPr>
          <w:rFonts w:ascii="Arial" w:hAnsi="Arial" w:cs="Arial"/>
          <w:sz w:val="19"/>
          <w:szCs w:val="19"/>
          <w:lang w:bidi="ar-SA"/>
        </w:rPr>
        <w:t xml:space="preserve">as </w:t>
      </w:r>
      <w:r w:rsidR="009A1BC4" w:rsidRPr="00596F11">
        <w:rPr>
          <w:rFonts w:ascii="Arial" w:hAnsi="Arial" w:cs="Arial"/>
          <w:sz w:val="19"/>
          <w:szCs w:val="19"/>
          <w:lang w:bidi="ar-SA"/>
        </w:rPr>
        <w:t>follows</w:t>
      </w:r>
      <w:r w:rsidR="009A1BC4" w:rsidRPr="00596F11">
        <w:rPr>
          <w:rFonts w:ascii="Arial" w:hAnsi="Arial" w:cs="Arial"/>
          <w:sz w:val="19"/>
          <w:szCs w:val="19"/>
        </w:rPr>
        <w:t>:</w:t>
      </w:r>
    </w:p>
    <w:p w14:paraId="7AD309FC" w14:textId="77777777" w:rsidR="006C0A61" w:rsidRPr="001D3BDB" w:rsidRDefault="006C0A61" w:rsidP="006C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jc w:val="both"/>
        <w:rPr>
          <w:rFonts w:ascii="Arial" w:hAnsi="Arial" w:cs="Arial"/>
          <w:sz w:val="18"/>
          <w:szCs w:val="18"/>
        </w:rPr>
      </w:pPr>
    </w:p>
    <w:tbl>
      <w:tblPr>
        <w:tblW w:w="8985" w:type="dxa"/>
        <w:tblInd w:w="364" w:type="dxa"/>
        <w:tblLayout w:type="fixed"/>
        <w:tblLook w:val="04A0" w:firstRow="1" w:lastRow="0" w:firstColumn="1" w:lastColumn="0" w:noHBand="0" w:noVBand="1"/>
      </w:tblPr>
      <w:tblGrid>
        <w:gridCol w:w="2045"/>
        <w:gridCol w:w="2268"/>
        <w:gridCol w:w="9"/>
        <w:gridCol w:w="1156"/>
        <w:gridCol w:w="9"/>
        <w:gridCol w:w="1157"/>
        <w:gridCol w:w="10"/>
        <w:gridCol w:w="1155"/>
        <w:gridCol w:w="10"/>
        <w:gridCol w:w="1156"/>
        <w:gridCol w:w="10"/>
      </w:tblGrid>
      <w:tr w:rsidR="00FD4C7B" w:rsidRPr="00E3022F" w14:paraId="0993CBFF" w14:textId="77777777" w:rsidTr="001E3578">
        <w:trPr>
          <w:tblHeader/>
        </w:trPr>
        <w:tc>
          <w:tcPr>
            <w:tcW w:w="2045" w:type="dxa"/>
          </w:tcPr>
          <w:p w14:paraId="713D1DD0" w14:textId="77777777" w:rsidR="00BE0320" w:rsidRPr="00E3022F"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lang w:val="en-GB"/>
              </w:rPr>
            </w:pPr>
          </w:p>
        </w:tc>
        <w:tc>
          <w:tcPr>
            <w:tcW w:w="2277" w:type="dxa"/>
            <w:gridSpan w:val="2"/>
          </w:tcPr>
          <w:p w14:paraId="50ADA824" w14:textId="77777777" w:rsidR="00BE0320" w:rsidRPr="00E3022F"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lang w:val="en-GB"/>
              </w:rPr>
            </w:pPr>
          </w:p>
        </w:tc>
        <w:tc>
          <w:tcPr>
            <w:tcW w:w="4663" w:type="dxa"/>
            <w:gridSpan w:val="8"/>
          </w:tcPr>
          <w:p w14:paraId="31183AC8" w14:textId="6DB1DFD8" w:rsidR="00BE0320" w:rsidRPr="00E3022F" w:rsidRDefault="00BE0320" w:rsidP="00532705">
            <w:pPr>
              <w:spacing w:before="60" w:line="276" w:lineRule="auto"/>
              <w:jc w:val="right"/>
              <w:rPr>
                <w:rFonts w:ascii="Arial" w:hAnsi="Arial" w:cs="Arial"/>
                <w:sz w:val="17"/>
                <w:szCs w:val="17"/>
              </w:rPr>
            </w:pPr>
            <w:r w:rsidRPr="00E3022F">
              <w:rPr>
                <w:rFonts w:ascii="Arial" w:hAnsi="Arial" w:cs="Arial"/>
                <w:sz w:val="17"/>
                <w:szCs w:val="17"/>
              </w:rPr>
              <w:t>(</w:t>
            </w:r>
            <w:proofErr w:type="gramStart"/>
            <w:r w:rsidRPr="00E3022F">
              <w:rPr>
                <w:rFonts w:ascii="Arial" w:hAnsi="Arial" w:cs="Arial"/>
                <w:sz w:val="17"/>
                <w:szCs w:val="17"/>
              </w:rPr>
              <w:t>Unit</w:t>
            </w:r>
            <w:r w:rsidR="00FE0D56" w:rsidRPr="00E3022F">
              <w:rPr>
                <w:rFonts w:ascii="Arial" w:hAnsi="Arial" w:cs="Arial"/>
                <w:sz w:val="17"/>
                <w:szCs w:val="17"/>
              </w:rPr>
              <w:t xml:space="preserve"> </w:t>
            </w:r>
            <w:r w:rsidRPr="00E3022F">
              <w:rPr>
                <w:rFonts w:ascii="Arial" w:hAnsi="Arial" w:cs="Arial"/>
                <w:sz w:val="17"/>
                <w:szCs w:val="17"/>
              </w:rPr>
              <w:t>:</w:t>
            </w:r>
            <w:proofErr w:type="gramEnd"/>
            <w:r w:rsidRPr="00E3022F">
              <w:rPr>
                <w:rFonts w:ascii="Arial" w:hAnsi="Arial" w:cs="Arial"/>
                <w:sz w:val="17"/>
                <w:szCs w:val="17"/>
              </w:rPr>
              <w:t xml:space="preserve"> Thousand Baht)</w:t>
            </w:r>
          </w:p>
        </w:tc>
      </w:tr>
      <w:tr w:rsidR="00FD4C7B" w:rsidRPr="00E3022F" w14:paraId="69C64C2C" w14:textId="77777777" w:rsidTr="001E3578">
        <w:trPr>
          <w:tblHeader/>
        </w:trPr>
        <w:tc>
          <w:tcPr>
            <w:tcW w:w="2045" w:type="dxa"/>
          </w:tcPr>
          <w:p w14:paraId="0605B81A" w14:textId="77777777" w:rsidR="00BE0320" w:rsidRPr="00E3022F"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lang w:val="en-GB"/>
              </w:rPr>
            </w:pPr>
          </w:p>
        </w:tc>
        <w:tc>
          <w:tcPr>
            <w:tcW w:w="2277" w:type="dxa"/>
            <w:gridSpan w:val="2"/>
          </w:tcPr>
          <w:p w14:paraId="24747558" w14:textId="77777777" w:rsidR="00BE0320" w:rsidRPr="00E3022F"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lang w:val="en-GB"/>
              </w:rPr>
            </w:pPr>
          </w:p>
        </w:tc>
        <w:tc>
          <w:tcPr>
            <w:tcW w:w="2332" w:type="dxa"/>
            <w:gridSpan w:val="4"/>
          </w:tcPr>
          <w:p w14:paraId="22C677C7" w14:textId="3C000FF2" w:rsidR="00BE0320" w:rsidRPr="00577370" w:rsidRDefault="00BE0320" w:rsidP="001E7D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theme="minorBidi"/>
                <w:sz w:val="17"/>
                <w:szCs w:val="17"/>
              </w:rPr>
            </w:pPr>
            <w:r w:rsidRPr="00E3022F">
              <w:rPr>
                <w:rFonts w:ascii="Arial" w:hAnsi="Arial" w:cs="Arial"/>
                <w:sz w:val="17"/>
                <w:szCs w:val="17"/>
                <w:lang w:val="en-GB"/>
              </w:rPr>
              <w:t>Consolidated</w:t>
            </w:r>
            <w:r w:rsidR="00FA3626" w:rsidRPr="00E3022F">
              <w:rPr>
                <w:rFonts w:ascii="Arial" w:hAnsi="Arial" w:cs="Arial"/>
                <w:sz w:val="17"/>
                <w:szCs w:val="17"/>
                <w:lang w:val="en-GB"/>
              </w:rPr>
              <w:t xml:space="preserve"> </w:t>
            </w:r>
            <w:r w:rsidR="00577370">
              <w:rPr>
                <w:rFonts w:ascii="Arial" w:hAnsi="Arial" w:cstheme="minorBidi"/>
                <w:sz w:val="17"/>
                <w:szCs w:val="17"/>
              </w:rPr>
              <w:t>F/S</w:t>
            </w:r>
          </w:p>
        </w:tc>
        <w:tc>
          <w:tcPr>
            <w:tcW w:w="2331" w:type="dxa"/>
            <w:gridSpan w:val="4"/>
          </w:tcPr>
          <w:p w14:paraId="32EDD9B9" w14:textId="54BD6753" w:rsidR="00BE0320" w:rsidRPr="00E3022F" w:rsidRDefault="00095B42" w:rsidP="001E7D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095B42">
              <w:rPr>
                <w:rFonts w:ascii="Arial" w:hAnsi="Arial" w:cs="Arial"/>
                <w:sz w:val="17"/>
                <w:szCs w:val="17"/>
                <w:lang w:val="en-GB"/>
              </w:rPr>
              <w:t xml:space="preserve">Separate </w:t>
            </w:r>
            <w:r w:rsidR="00577370">
              <w:rPr>
                <w:rFonts w:ascii="Arial" w:hAnsi="Arial" w:cs="Arial"/>
                <w:sz w:val="17"/>
                <w:szCs w:val="17"/>
                <w:lang w:val="en-GB"/>
              </w:rPr>
              <w:t>F/S</w:t>
            </w:r>
          </w:p>
        </w:tc>
      </w:tr>
      <w:tr w:rsidR="00FD4C7B" w:rsidRPr="00E3022F" w14:paraId="54F5FF2C" w14:textId="77777777" w:rsidTr="001E3578">
        <w:trPr>
          <w:tblHeader/>
        </w:trPr>
        <w:tc>
          <w:tcPr>
            <w:tcW w:w="2045" w:type="dxa"/>
          </w:tcPr>
          <w:p w14:paraId="77651623" w14:textId="77777777" w:rsidR="00BE0320" w:rsidRPr="00E3022F"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lang w:val="en-GB"/>
              </w:rPr>
            </w:pPr>
          </w:p>
        </w:tc>
        <w:tc>
          <w:tcPr>
            <w:tcW w:w="2277" w:type="dxa"/>
            <w:gridSpan w:val="2"/>
          </w:tcPr>
          <w:p w14:paraId="7C0F3AF7" w14:textId="77777777" w:rsidR="00BE0320" w:rsidRPr="00E3022F"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7"/>
                <w:szCs w:val="17"/>
                <w:cs/>
                <w:lang w:val="en-GB"/>
              </w:rPr>
            </w:pPr>
          </w:p>
        </w:tc>
        <w:tc>
          <w:tcPr>
            <w:tcW w:w="4663" w:type="dxa"/>
            <w:gridSpan w:val="8"/>
          </w:tcPr>
          <w:p w14:paraId="6F56187A" w14:textId="55B387AA" w:rsidR="00BE0320" w:rsidRPr="00E3022F" w:rsidRDefault="0013448A" w:rsidP="001E7D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E3022F">
              <w:rPr>
                <w:rFonts w:ascii="Arial" w:hAnsi="Arial" w:cs="Arial"/>
                <w:sz w:val="17"/>
                <w:szCs w:val="17"/>
                <w:lang w:val="en-GB"/>
              </w:rPr>
              <w:t xml:space="preserve">For the three-month periods ended </w:t>
            </w:r>
            <w:r w:rsidR="001D3BDB" w:rsidRPr="00E3022F">
              <w:rPr>
                <w:rFonts w:ascii="Arial" w:hAnsi="Arial" w:cs="Arial"/>
                <w:sz w:val="17"/>
                <w:szCs w:val="17"/>
                <w:lang w:val="en-GB"/>
              </w:rPr>
              <w:t>30 June</w:t>
            </w:r>
          </w:p>
        </w:tc>
      </w:tr>
      <w:tr w:rsidR="001657EC" w:rsidRPr="00E3022F" w14:paraId="294229F0" w14:textId="77777777" w:rsidTr="001E3578">
        <w:trPr>
          <w:tblHeader/>
        </w:trPr>
        <w:tc>
          <w:tcPr>
            <w:tcW w:w="2045" w:type="dxa"/>
          </w:tcPr>
          <w:p w14:paraId="7C4B28C0" w14:textId="77777777" w:rsidR="001657EC" w:rsidRPr="00E3022F" w:rsidRDefault="001657EC" w:rsidP="00165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lang w:val="en-GB"/>
              </w:rPr>
            </w:pPr>
          </w:p>
        </w:tc>
        <w:tc>
          <w:tcPr>
            <w:tcW w:w="2277" w:type="dxa"/>
            <w:gridSpan w:val="2"/>
          </w:tcPr>
          <w:p w14:paraId="6A6751EC" w14:textId="77777777" w:rsidR="001657EC" w:rsidRPr="00E3022F" w:rsidRDefault="001657EC" w:rsidP="00165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7"/>
                <w:szCs w:val="17"/>
                <w:lang w:val="en-GB"/>
              </w:rPr>
            </w:pPr>
            <w:r w:rsidRPr="00E3022F">
              <w:rPr>
                <w:rFonts w:ascii="Arial" w:hAnsi="Arial" w:cs="Arial"/>
                <w:sz w:val="17"/>
                <w:szCs w:val="17"/>
              </w:rPr>
              <w:t>Pricing policy</w:t>
            </w:r>
          </w:p>
        </w:tc>
        <w:tc>
          <w:tcPr>
            <w:tcW w:w="1165" w:type="dxa"/>
            <w:gridSpan w:val="2"/>
          </w:tcPr>
          <w:p w14:paraId="18BEB476" w14:textId="448F1729" w:rsidR="001657EC" w:rsidRPr="00E3022F" w:rsidRDefault="001657EC" w:rsidP="00165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E3022F">
              <w:rPr>
                <w:rFonts w:ascii="Arial" w:hAnsi="Arial" w:cs="Arial"/>
                <w:sz w:val="17"/>
                <w:szCs w:val="17"/>
                <w:lang w:val="en-GB"/>
              </w:rPr>
              <w:t>202</w:t>
            </w:r>
            <w:r w:rsidR="0013448A" w:rsidRPr="00E3022F">
              <w:rPr>
                <w:rFonts w:ascii="Arial" w:hAnsi="Arial" w:cs="Arial"/>
                <w:sz w:val="17"/>
                <w:szCs w:val="17"/>
                <w:lang w:val="en-GB"/>
              </w:rPr>
              <w:t>4</w:t>
            </w:r>
          </w:p>
        </w:tc>
        <w:tc>
          <w:tcPr>
            <w:tcW w:w="1167" w:type="dxa"/>
            <w:gridSpan w:val="2"/>
          </w:tcPr>
          <w:p w14:paraId="671DD1A8" w14:textId="648D2DAA" w:rsidR="001657EC" w:rsidRPr="00E3022F" w:rsidRDefault="001657EC" w:rsidP="00165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E3022F">
              <w:rPr>
                <w:rFonts w:ascii="Arial" w:hAnsi="Arial" w:cs="Arial"/>
                <w:sz w:val="17"/>
                <w:szCs w:val="17"/>
                <w:lang w:val="en-GB"/>
              </w:rPr>
              <w:t>202</w:t>
            </w:r>
            <w:r w:rsidR="0013448A" w:rsidRPr="00E3022F">
              <w:rPr>
                <w:rFonts w:ascii="Arial" w:hAnsi="Arial" w:cs="Arial"/>
                <w:sz w:val="17"/>
                <w:szCs w:val="17"/>
                <w:lang w:val="en-GB"/>
              </w:rPr>
              <w:t>3</w:t>
            </w:r>
          </w:p>
        </w:tc>
        <w:tc>
          <w:tcPr>
            <w:tcW w:w="1165" w:type="dxa"/>
            <w:gridSpan w:val="2"/>
          </w:tcPr>
          <w:p w14:paraId="7E00FC1C" w14:textId="6BCEB495" w:rsidR="001657EC" w:rsidRPr="00E3022F" w:rsidRDefault="001657EC" w:rsidP="00165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E3022F">
              <w:rPr>
                <w:rFonts w:ascii="Arial" w:hAnsi="Arial" w:cs="Arial"/>
                <w:sz w:val="17"/>
                <w:szCs w:val="17"/>
                <w:lang w:val="en-GB"/>
              </w:rPr>
              <w:t>202</w:t>
            </w:r>
            <w:r w:rsidR="0013448A" w:rsidRPr="00E3022F">
              <w:rPr>
                <w:rFonts w:ascii="Arial" w:hAnsi="Arial" w:cs="Arial"/>
                <w:sz w:val="17"/>
                <w:szCs w:val="17"/>
                <w:lang w:val="en-GB"/>
              </w:rPr>
              <w:t>4</w:t>
            </w:r>
          </w:p>
        </w:tc>
        <w:tc>
          <w:tcPr>
            <w:tcW w:w="1166" w:type="dxa"/>
            <w:gridSpan w:val="2"/>
          </w:tcPr>
          <w:p w14:paraId="06D4B576" w14:textId="40D5CF37" w:rsidR="001657EC" w:rsidRPr="00E3022F" w:rsidRDefault="001657EC" w:rsidP="00165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E3022F">
              <w:rPr>
                <w:rFonts w:ascii="Arial" w:hAnsi="Arial" w:cs="Arial"/>
                <w:sz w:val="17"/>
                <w:szCs w:val="17"/>
                <w:lang w:val="en-GB"/>
              </w:rPr>
              <w:t>202</w:t>
            </w:r>
            <w:r w:rsidR="0013448A" w:rsidRPr="00E3022F">
              <w:rPr>
                <w:rFonts w:ascii="Arial" w:hAnsi="Arial" w:cs="Arial"/>
                <w:sz w:val="17"/>
                <w:szCs w:val="17"/>
                <w:lang w:val="en-GB"/>
              </w:rPr>
              <w:t>3</w:t>
            </w:r>
          </w:p>
        </w:tc>
      </w:tr>
      <w:tr w:rsidR="00FD4C7B" w:rsidRPr="00E3022F" w14:paraId="3F12B550" w14:textId="77777777" w:rsidTr="001E3578">
        <w:trPr>
          <w:trHeight w:hRule="exact" w:val="216"/>
          <w:tblHeader/>
        </w:trPr>
        <w:tc>
          <w:tcPr>
            <w:tcW w:w="2045" w:type="dxa"/>
          </w:tcPr>
          <w:p w14:paraId="581067CB" w14:textId="489DB3B4" w:rsidR="00400D03" w:rsidRPr="00E3022F" w:rsidRDefault="00400D03"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rPr>
            </w:pPr>
          </w:p>
        </w:tc>
        <w:tc>
          <w:tcPr>
            <w:tcW w:w="2277" w:type="dxa"/>
            <w:gridSpan w:val="2"/>
          </w:tcPr>
          <w:p w14:paraId="086AC3B2" w14:textId="77777777" w:rsidR="00EB7B1D" w:rsidRPr="00E3022F"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7"/>
                <w:szCs w:val="17"/>
              </w:rPr>
            </w:pPr>
          </w:p>
        </w:tc>
        <w:tc>
          <w:tcPr>
            <w:tcW w:w="1165" w:type="dxa"/>
            <w:gridSpan w:val="2"/>
          </w:tcPr>
          <w:p w14:paraId="02E23B31" w14:textId="77777777" w:rsidR="00EB7B1D" w:rsidRPr="00E3022F"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p>
        </w:tc>
        <w:tc>
          <w:tcPr>
            <w:tcW w:w="1167" w:type="dxa"/>
            <w:gridSpan w:val="2"/>
          </w:tcPr>
          <w:p w14:paraId="3C056AC4" w14:textId="77777777" w:rsidR="00EB7B1D" w:rsidRPr="00E3022F"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p>
        </w:tc>
        <w:tc>
          <w:tcPr>
            <w:tcW w:w="1165" w:type="dxa"/>
            <w:gridSpan w:val="2"/>
          </w:tcPr>
          <w:p w14:paraId="36DDC23D" w14:textId="77777777" w:rsidR="00EB7B1D" w:rsidRPr="00E3022F"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p>
        </w:tc>
        <w:tc>
          <w:tcPr>
            <w:tcW w:w="1166" w:type="dxa"/>
            <w:gridSpan w:val="2"/>
          </w:tcPr>
          <w:p w14:paraId="74717141" w14:textId="77777777" w:rsidR="00EB7B1D" w:rsidRPr="00E3022F"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p>
        </w:tc>
      </w:tr>
      <w:tr w:rsidR="00FD4C7B" w:rsidRPr="00E3022F" w14:paraId="36A8ACDC" w14:textId="77777777" w:rsidTr="001E3578">
        <w:tc>
          <w:tcPr>
            <w:tcW w:w="2045" w:type="dxa"/>
          </w:tcPr>
          <w:p w14:paraId="6A4FAD42" w14:textId="6BA353AE" w:rsidR="000850E9" w:rsidRPr="00E3022F" w:rsidRDefault="00BE0320" w:rsidP="00532705">
            <w:pPr>
              <w:pStyle w:val="a7"/>
              <w:tabs>
                <w:tab w:val="clear" w:pos="1080"/>
              </w:tabs>
              <w:spacing w:before="60" w:line="276" w:lineRule="auto"/>
              <w:ind w:right="-378"/>
              <w:rPr>
                <w:rFonts w:ascii="Arial" w:hAnsi="Arial" w:cs="Arial"/>
                <w:sz w:val="17"/>
                <w:szCs w:val="17"/>
                <w:u w:val="single"/>
                <w:lang w:val="en-GB"/>
              </w:rPr>
            </w:pPr>
            <w:r w:rsidRPr="00E3022F">
              <w:rPr>
                <w:rFonts w:ascii="Arial" w:hAnsi="Arial" w:cs="Arial"/>
                <w:sz w:val="17"/>
                <w:szCs w:val="17"/>
                <w:u w:val="single"/>
                <w:lang w:val="en-GB"/>
              </w:rPr>
              <w:t>Revenue</w:t>
            </w:r>
            <w:r w:rsidR="00620170" w:rsidRPr="00E3022F">
              <w:rPr>
                <w:rFonts w:ascii="Arial" w:hAnsi="Arial" w:cs="Arial"/>
                <w:sz w:val="17"/>
                <w:szCs w:val="17"/>
                <w:u w:val="single"/>
                <w:lang w:val="en-GB"/>
              </w:rPr>
              <w:t>s</w:t>
            </w:r>
            <w:r w:rsidRPr="00E3022F">
              <w:rPr>
                <w:rFonts w:ascii="Arial" w:hAnsi="Arial" w:cs="Arial"/>
                <w:sz w:val="17"/>
                <w:szCs w:val="17"/>
                <w:u w:val="single"/>
                <w:lang w:val="en-GB"/>
              </w:rPr>
              <w:t xml:space="preserve"> from sales</w:t>
            </w:r>
          </w:p>
        </w:tc>
        <w:tc>
          <w:tcPr>
            <w:tcW w:w="2277" w:type="dxa"/>
            <w:gridSpan w:val="2"/>
          </w:tcPr>
          <w:p w14:paraId="0DB6AB59" w14:textId="77777777" w:rsidR="00BE0320" w:rsidRPr="00E3022F" w:rsidRDefault="00BE0320" w:rsidP="00532705">
            <w:pPr>
              <w:pStyle w:val="a7"/>
              <w:tabs>
                <w:tab w:val="clear" w:pos="1080"/>
              </w:tabs>
              <w:spacing w:before="60" w:line="276" w:lineRule="auto"/>
              <w:ind w:left="366" w:right="-378" w:hanging="150"/>
              <w:jc w:val="center"/>
              <w:rPr>
                <w:rFonts w:ascii="Arial" w:hAnsi="Arial" w:cs="Arial"/>
                <w:sz w:val="17"/>
                <w:szCs w:val="17"/>
                <w:lang w:val="en-GB"/>
              </w:rPr>
            </w:pPr>
          </w:p>
        </w:tc>
        <w:tc>
          <w:tcPr>
            <w:tcW w:w="1165" w:type="dxa"/>
            <w:gridSpan w:val="2"/>
          </w:tcPr>
          <w:p w14:paraId="33D83E2A" w14:textId="77777777" w:rsidR="00BE0320" w:rsidRPr="00E3022F" w:rsidRDefault="00BE0320" w:rsidP="00532705">
            <w:pPr>
              <w:pStyle w:val="a7"/>
              <w:tabs>
                <w:tab w:val="clear" w:pos="1080"/>
              </w:tabs>
              <w:spacing w:before="60" w:line="276" w:lineRule="auto"/>
              <w:ind w:left="366" w:right="-378" w:hanging="150"/>
              <w:rPr>
                <w:rFonts w:ascii="Arial" w:hAnsi="Arial" w:cs="Arial"/>
                <w:sz w:val="17"/>
                <w:szCs w:val="17"/>
                <w:lang w:val="en-GB"/>
              </w:rPr>
            </w:pPr>
          </w:p>
        </w:tc>
        <w:tc>
          <w:tcPr>
            <w:tcW w:w="1167" w:type="dxa"/>
            <w:gridSpan w:val="2"/>
          </w:tcPr>
          <w:p w14:paraId="09D59A04" w14:textId="77777777" w:rsidR="00BE0320" w:rsidRPr="00E3022F" w:rsidRDefault="00BE0320" w:rsidP="00532705">
            <w:pPr>
              <w:pStyle w:val="a7"/>
              <w:tabs>
                <w:tab w:val="clear" w:pos="1080"/>
              </w:tabs>
              <w:spacing w:before="60" w:line="276" w:lineRule="auto"/>
              <w:ind w:left="366" w:right="-378" w:hanging="150"/>
              <w:rPr>
                <w:rFonts w:ascii="Arial" w:hAnsi="Arial" w:cs="Arial"/>
                <w:sz w:val="17"/>
                <w:szCs w:val="17"/>
                <w:lang w:val="en-GB"/>
              </w:rPr>
            </w:pPr>
          </w:p>
        </w:tc>
        <w:tc>
          <w:tcPr>
            <w:tcW w:w="1165" w:type="dxa"/>
            <w:gridSpan w:val="2"/>
          </w:tcPr>
          <w:p w14:paraId="62824D3D" w14:textId="77777777" w:rsidR="00BE0320" w:rsidRPr="00E3022F" w:rsidRDefault="00BE0320" w:rsidP="00532705">
            <w:pPr>
              <w:pStyle w:val="a7"/>
              <w:tabs>
                <w:tab w:val="clear" w:pos="1080"/>
              </w:tabs>
              <w:spacing w:before="60" w:line="276" w:lineRule="auto"/>
              <w:ind w:left="366" w:right="-378" w:hanging="150"/>
              <w:rPr>
                <w:rFonts w:ascii="Arial" w:hAnsi="Arial" w:cs="Arial"/>
                <w:sz w:val="17"/>
                <w:szCs w:val="17"/>
                <w:lang w:val="en-GB"/>
              </w:rPr>
            </w:pPr>
          </w:p>
        </w:tc>
        <w:tc>
          <w:tcPr>
            <w:tcW w:w="1166" w:type="dxa"/>
            <w:gridSpan w:val="2"/>
          </w:tcPr>
          <w:p w14:paraId="3BDA096F" w14:textId="77777777" w:rsidR="00BE0320" w:rsidRPr="00E3022F" w:rsidRDefault="00BE0320" w:rsidP="00532705">
            <w:pPr>
              <w:pStyle w:val="a7"/>
              <w:tabs>
                <w:tab w:val="clear" w:pos="1080"/>
              </w:tabs>
              <w:spacing w:before="60" w:line="276" w:lineRule="auto"/>
              <w:ind w:left="366" w:right="-378" w:hanging="150"/>
              <w:rPr>
                <w:rFonts w:ascii="Arial" w:hAnsi="Arial" w:cs="Arial"/>
                <w:sz w:val="17"/>
                <w:szCs w:val="17"/>
                <w:lang w:val="en-GB"/>
              </w:rPr>
            </w:pPr>
          </w:p>
        </w:tc>
      </w:tr>
      <w:tr w:rsidR="00042737" w:rsidRPr="00E3022F" w14:paraId="246BF8B0" w14:textId="77777777" w:rsidTr="001E3578">
        <w:tc>
          <w:tcPr>
            <w:tcW w:w="2045" w:type="dxa"/>
          </w:tcPr>
          <w:p w14:paraId="4B0C8AA3" w14:textId="471A7484" w:rsidR="00042737" w:rsidRPr="00E3022F" w:rsidRDefault="00042737" w:rsidP="00042737">
            <w:pPr>
              <w:tabs>
                <w:tab w:val="clear" w:pos="227"/>
                <w:tab w:val="left" w:pos="217"/>
              </w:tabs>
              <w:spacing w:before="60" w:line="276" w:lineRule="auto"/>
              <w:ind w:right="-108" w:firstLine="218"/>
              <w:rPr>
                <w:rFonts w:ascii="Arial" w:hAnsi="Arial" w:cs="Arial"/>
                <w:sz w:val="17"/>
                <w:szCs w:val="17"/>
              </w:rPr>
            </w:pPr>
            <w:r w:rsidRPr="00E3022F">
              <w:rPr>
                <w:rFonts w:ascii="Arial" w:hAnsi="Arial" w:cs="Arial"/>
                <w:sz w:val="17"/>
                <w:szCs w:val="17"/>
              </w:rPr>
              <w:t>Subsidiary</w:t>
            </w:r>
          </w:p>
        </w:tc>
        <w:tc>
          <w:tcPr>
            <w:tcW w:w="2277" w:type="dxa"/>
            <w:gridSpan w:val="2"/>
          </w:tcPr>
          <w:p w14:paraId="3B2F7618" w14:textId="16DD354F" w:rsidR="00042737" w:rsidRPr="00E3022F" w:rsidRDefault="00042737" w:rsidP="00042737">
            <w:pPr>
              <w:spacing w:before="60" w:line="276" w:lineRule="auto"/>
              <w:jc w:val="center"/>
              <w:rPr>
                <w:rFonts w:ascii="Arial" w:hAnsi="Arial" w:cs="Arial"/>
                <w:sz w:val="17"/>
                <w:szCs w:val="17"/>
              </w:rPr>
            </w:pPr>
            <w:r w:rsidRPr="00E3022F">
              <w:rPr>
                <w:rFonts w:ascii="Arial" w:hAnsi="Arial" w:cs="Arial"/>
                <w:sz w:val="17"/>
                <w:szCs w:val="17"/>
              </w:rPr>
              <w:t>Cost plus margin</w:t>
            </w:r>
          </w:p>
        </w:tc>
        <w:tc>
          <w:tcPr>
            <w:tcW w:w="1165" w:type="dxa"/>
            <w:gridSpan w:val="2"/>
          </w:tcPr>
          <w:p w14:paraId="26D23942" w14:textId="1225141F" w:rsidR="00042737" w:rsidRPr="003F4184" w:rsidRDefault="003F4184" w:rsidP="0004273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Browallia New"/>
                <w:sz w:val="17"/>
                <w:szCs w:val="21"/>
              </w:rPr>
            </w:pPr>
            <w:r>
              <w:rPr>
                <w:rFonts w:ascii="Arial" w:hAnsi="Arial" w:cs="Browallia New"/>
                <w:sz w:val="17"/>
                <w:szCs w:val="21"/>
              </w:rPr>
              <w:t>-</w:t>
            </w:r>
          </w:p>
        </w:tc>
        <w:tc>
          <w:tcPr>
            <w:tcW w:w="1167" w:type="dxa"/>
            <w:gridSpan w:val="2"/>
            <w:vAlign w:val="bottom"/>
          </w:tcPr>
          <w:p w14:paraId="69EB57D7" w14:textId="308A3023" w:rsidR="00042737" w:rsidRPr="00E3022F" w:rsidRDefault="00042737" w:rsidP="0004273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sidRPr="00E3022F">
              <w:rPr>
                <w:rFonts w:ascii="Arial" w:hAnsi="Arial" w:cs="Arial"/>
                <w:sz w:val="17"/>
                <w:szCs w:val="17"/>
                <w:lang w:val="en-GB"/>
              </w:rPr>
              <w:t>-</w:t>
            </w:r>
          </w:p>
        </w:tc>
        <w:tc>
          <w:tcPr>
            <w:tcW w:w="1165" w:type="dxa"/>
            <w:gridSpan w:val="2"/>
          </w:tcPr>
          <w:p w14:paraId="0495BC29" w14:textId="6E32991D" w:rsidR="00042737" w:rsidRPr="00E3022F" w:rsidRDefault="003F4184" w:rsidP="0004273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1,335</w:t>
            </w:r>
          </w:p>
        </w:tc>
        <w:tc>
          <w:tcPr>
            <w:tcW w:w="1166" w:type="dxa"/>
            <w:gridSpan w:val="2"/>
          </w:tcPr>
          <w:p w14:paraId="7F601754" w14:textId="594DA0F5"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E3022F">
              <w:rPr>
                <w:rFonts w:ascii="Arial" w:hAnsi="Arial" w:cs="Arial"/>
                <w:sz w:val="17"/>
                <w:szCs w:val="17"/>
              </w:rPr>
              <w:t>569</w:t>
            </w:r>
          </w:p>
        </w:tc>
      </w:tr>
      <w:tr w:rsidR="00042737" w:rsidRPr="00E3022F" w14:paraId="648339A1" w14:textId="77777777" w:rsidTr="001E3578">
        <w:trPr>
          <w:trHeight w:val="60"/>
        </w:trPr>
        <w:tc>
          <w:tcPr>
            <w:tcW w:w="2045" w:type="dxa"/>
          </w:tcPr>
          <w:p w14:paraId="1F5ACF00" w14:textId="28D79D0A" w:rsidR="00042737" w:rsidRPr="00E3022F" w:rsidRDefault="00042737" w:rsidP="00042737">
            <w:pPr>
              <w:spacing w:before="60" w:line="276" w:lineRule="auto"/>
              <w:ind w:right="-108" w:firstLine="218"/>
              <w:rPr>
                <w:rFonts w:ascii="Arial" w:hAnsi="Arial" w:cs="Arial"/>
                <w:sz w:val="17"/>
                <w:szCs w:val="17"/>
                <w:cs/>
              </w:rPr>
            </w:pPr>
            <w:r w:rsidRPr="00E3022F">
              <w:rPr>
                <w:rFonts w:ascii="Arial" w:hAnsi="Arial" w:cs="Arial"/>
                <w:sz w:val="17"/>
                <w:szCs w:val="17"/>
              </w:rPr>
              <w:t>Related company</w:t>
            </w:r>
          </w:p>
        </w:tc>
        <w:tc>
          <w:tcPr>
            <w:tcW w:w="2277" w:type="dxa"/>
            <w:gridSpan w:val="2"/>
          </w:tcPr>
          <w:p w14:paraId="79C3FC6D" w14:textId="72E13796" w:rsidR="00042737" w:rsidRPr="00E3022F" w:rsidRDefault="00042737" w:rsidP="00042737">
            <w:pPr>
              <w:spacing w:before="60" w:line="276" w:lineRule="auto"/>
              <w:jc w:val="center"/>
              <w:rPr>
                <w:rFonts w:ascii="Arial" w:hAnsi="Arial" w:cs="Arial"/>
                <w:sz w:val="17"/>
                <w:szCs w:val="17"/>
              </w:rPr>
            </w:pPr>
            <w:r w:rsidRPr="00E3022F">
              <w:rPr>
                <w:rFonts w:ascii="Arial" w:hAnsi="Arial" w:cs="Arial"/>
                <w:sz w:val="17"/>
                <w:szCs w:val="17"/>
              </w:rPr>
              <w:t>Cost plus margin</w:t>
            </w:r>
          </w:p>
        </w:tc>
        <w:tc>
          <w:tcPr>
            <w:tcW w:w="1165" w:type="dxa"/>
            <w:gridSpan w:val="2"/>
            <w:shd w:val="clear" w:color="auto" w:fill="auto"/>
          </w:tcPr>
          <w:p w14:paraId="6EB7E219" w14:textId="585FB43C" w:rsidR="00042737" w:rsidRPr="00E3022F" w:rsidRDefault="003F4184" w:rsidP="00042737">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180</w:t>
            </w:r>
          </w:p>
        </w:tc>
        <w:tc>
          <w:tcPr>
            <w:tcW w:w="1167" w:type="dxa"/>
            <w:gridSpan w:val="2"/>
            <w:shd w:val="clear" w:color="auto" w:fill="auto"/>
          </w:tcPr>
          <w:p w14:paraId="1F69C6B4" w14:textId="40658628" w:rsidR="00042737" w:rsidRPr="00E3022F" w:rsidRDefault="00042737" w:rsidP="000427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E3022F">
              <w:rPr>
                <w:rFonts w:ascii="Arial" w:hAnsi="Arial" w:cs="Arial"/>
                <w:sz w:val="17"/>
                <w:szCs w:val="17"/>
                <w:lang w:val="en-GB"/>
              </w:rPr>
              <w:t>20,999</w:t>
            </w:r>
          </w:p>
        </w:tc>
        <w:tc>
          <w:tcPr>
            <w:tcW w:w="1165" w:type="dxa"/>
            <w:gridSpan w:val="2"/>
            <w:shd w:val="clear" w:color="auto" w:fill="auto"/>
          </w:tcPr>
          <w:p w14:paraId="37F8B757" w14:textId="38330593" w:rsidR="00042737" w:rsidRPr="00E3022F" w:rsidRDefault="003F4184" w:rsidP="00042737">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180</w:t>
            </w:r>
          </w:p>
        </w:tc>
        <w:tc>
          <w:tcPr>
            <w:tcW w:w="1166" w:type="dxa"/>
            <w:gridSpan w:val="2"/>
            <w:vAlign w:val="bottom"/>
          </w:tcPr>
          <w:p w14:paraId="5B9E572D" w14:textId="1224B890" w:rsidR="00042737" w:rsidRPr="00E3022F" w:rsidRDefault="00042737" w:rsidP="000427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before="60" w:line="276" w:lineRule="auto"/>
              <w:ind w:right="-46" w:hanging="18"/>
              <w:jc w:val="right"/>
              <w:rPr>
                <w:rFonts w:ascii="Arial" w:hAnsi="Arial" w:cs="Arial"/>
                <w:sz w:val="17"/>
                <w:szCs w:val="17"/>
                <w:lang w:val="en-GB"/>
              </w:rPr>
            </w:pPr>
            <w:r w:rsidRPr="00E3022F">
              <w:rPr>
                <w:rFonts w:ascii="Arial" w:hAnsi="Arial" w:cs="Arial"/>
                <w:sz w:val="17"/>
                <w:szCs w:val="17"/>
              </w:rPr>
              <w:t>20,999</w:t>
            </w:r>
          </w:p>
        </w:tc>
      </w:tr>
      <w:tr w:rsidR="00042737" w:rsidRPr="00E3022F" w14:paraId="14C347BC" w14:textId="77777777" w:rsidTr="001E3578">
        <w:tc>
          <w:tcPr>
            <w:tcW w:w="2045" w:type="dxa"/>
          </w:tcPr>
          <w:p w14:paraId="1946BEFD" w14:textId="77777777" w:rsidR="00042737" w:rsidRPr="00E3022F" w:rsidRDefault="00042737" w:rsidP="00042737">
            <w:pPr>
              <w:pStyle w:val="a7"/>
              <w:tabs>
                <w:tab w:val="clear" w:pos="1080"/>
              </w:tabs>
              <w:spacing w:before="60" w:line="276" w:lineRule="auto"/>
              <w:ind w:right="-378"/>
              <w:rPr>
                <w:rFonts w:ascii="Arial" w:hAnsi="Arial" w:cs="Arial"/>
                <w:sz w:val="17"/>
                <w:szCs w:val="17"/>
                <w:lang w:val="en-GB"/>
              </w:rPr>
            </w:pPr>
            <w:r w:rsidRPr="00E3022F">
              <w:rPr>
                <w:rFonts w:ascii="Arial" w:hAnsi="Arial" w:cs="Arial"/>
                <w:sz w:val="17"/>
                <w:szCs w:val="17"/>
                <w:lang w:val="en-GB"/>
              </w:rPr>
              <w:t>Total</w:t>
            </w:r>
          </w:p>
        </w:tc>
        <w:tc>
          <w:tcPr>
            <w:tcW w:w="2277" w:type="dxa"/>
            <w:gridSpan w:val="2"/>
          </w:tcPr>
          <w:p w14:paraId="4A19C028" w14:textId="77777777" w:rsidR="00042737" w:rsidRPr="00E3022F" w:rsidRDefault="00042737" w:rsidP="00042737">
            <w:pPr>
              <w:spacing w:before="60" w:line="276" w:lineRule="auto"/>
              <w:jc w:val="center"/>
              <w:rPr>
                <w:rFonts w:ascii="Arial" w:hAnsi="Arial" w:cs="Arial"/>
                <w:sz w:val="17"/>
                <w:szCs w:val="17"/>
              </w:rPr>
            </w:pPr>
          </w:p>
        </w:tc>
        <w:tc>
          <w:tcPr>
            <w:tcW w:w="1165" w:type="dxa"/>
            <w:gridSpan w:val="2"/>
            <w:shd w:val="clear" w:color="auto" w:fill="auto"/>
          </w:tcPr>
          <w:p w14:paraId="58EDACF9" w14:textId="29BA27AA" w:rsidR="00042737" w:rsidRPr="00E3022F" w:rsidRDefault="003F4184" w:rsidP="00042737">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180</w:t>
            </w:r>
          </w:p>
        </w:tc>
        <w:tc>
          <w:tcPr>
            <w:tcW w:w="1167" w:type="dxa"/>
            <w:gridSpan w:val="2"/>
            <w:shd w:val="clear" w:color="auto" w:fill="auto"/>
            <w:vAlign w:val="bottom"/>
          </w:tcPr>
          <w:p w14:paraId="3111C29F" w14:textId="11D88566" w:rsidR="00042737" w:rsidRPr="00E3022F" w:rsidRDefault="00042737" w:rsidP="000427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E3022F">
              <w:rPr>
                <w:rFonts w:ascii="Arial" w:hAnsi="Arial" w:cs="Arial"/>
                <w:sz w:val="17"/>
                <w:szCs w:val="17"/>
              </w:rPr>
              <w:t>20,999</w:t>
            </w:r>
          </w:p>
        </w:tc>
        <w:tc>
          <w:tcPr>
            <w:tcW w:w="1165" w:type="dxa"/>
            <w:gridSpan w:val="2"/>
            <w:shd w:val="clear" w:color="auto" w:fill="auto"/>
          </w:tcPr>
          <w:p w14:paraId="11641266" w14:textId="07289738" w:rsidR="00042737" w:rsidRPr="00E3022F" w:rsidRDefault="003F4184" w:rsidP="00042737">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1,515</w:t>
            </w:r>
          </w:p>
        </w:tc>
        <w:tc>
          <w:tcPr>
            <w:tcW w:w="1166" w:type="dxa"/>
            <w:gridSpan w:val="2"/>
            <w:vAlign w:val="bottom"/>
          </w:tcPr>
          <w:p w14:paraId="47229537" w14:textId="25C932D2" w:rsidR="00042737" w:rsidRPr="00E3022F" w:rsidRDefault="00042737" w:rsidP="000427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E3022F">
              <w:rPr>
                <w:rFonts w:ascii="Arial" w:hAnsi="Arial" w:cs="Arial"/>
                <w:sz w:val="17"/>
                <w:szCs w:val="17"/>
              </w:rPr>
              <w:t>21,568</w:t>
            </w:r>
          </w:p>
        </w:tc>
      </w:tr>
      <w:tr w:rsidR="00042737" w:rsidRPr="00E3022F" w14:paraId="2241AA4C" w14:textId="77777777" w:rsidTr="001E3578">
        <w:trPr>
          <w:trHeight w:val="169"/>
        </w:trPr>
        <w:tc>
          <w:tcPr>
            <w:tcW w:w="2045" w:type="dxa"/>
          </w:tcPr>
          <w:p w14:paraId="22A3A83A" w14:textId="77777777" w:rsidR="00042737" w:rsidRPr="00E3022F" w:rsidRDefault="00042737" w:rsidP="00042737">
            <w:pPr>
              <w:pStyle w:val="a7"/>
              <w:tabs>
                <w:tab w:val="clear" w:pos="1080"/>
              </w:tabs>
              <w:spacing w:before="60" w:line="276" w:lineRule="auto"/>
              <w:ind w:left="366" w:right="-378" w:hanging="366"/>
              <w:rPr>
                <w:rFonts w:ascii="Arial" w:hAnsi="Arial" w:cs="Arial"/>
                <w:sz w:val="17"/>
                <w:szCs w:val="17"/>
                <w:lang w:val="en-GB"/>
              </w:rPr>
            </w:pPr>
          </w:p>
        </w:tc>
        <w:tc>
          <w:tcPr>
            <w:tcW w:w="2277" w:type="dxa"/>
            <w:gridSpan w:val="2"/>
          </w:tcPr>
          <w:p w14:paraId="7B7983FF" w14:textId="77777777" w:rsidR="00042737" w:rsidRPr="00E3022F" w:rsidRDefault="00042737" w:rsidP="00042737">
            <w:pPr>
              <w:spacing w:before="60" w:line="276" w:lineRule="auto"/>
              <w:jc w:val="center"/>
              <w:rPr>
                <w:rFonts w:ascii="Arial" w:hAnsi="Arial" w:cs="Arial"/>
                <w:sz w:val="17"/>
                <w:szCs w:val="17"/>
              </w:rPr>
            </w:pPr>
          </w:p>
        </w:tc>
        <w:tc>
          <w:tcPr>
            <w:tcW w:w="1165" w:type="dxa"/>
            <w:gridSpan w:val="2"/>
          </w:tcPr>
          <w:p w14:paraId="7FC9C00C" w14:textId="77777777" w:rsidR="00042737" w:rsidRPr="00E3022F" w:rsidRDefault="00042737" w:rsidP="0004273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7" w:type="dxa"/>
            <w:gridSpan w:val="2"/>
          </w:tcPr>
          <w:p w14:paraId="79D99AA5" w14:textId="77777777"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5" w:type="dxa"/>
            <w:gridSpan w:val="2"/>
          </w:tcPr>
          <w:p w14:paraId="2C0EA9BF" w14:textId="77777777"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tcPr>
          <w:p w14:paraId="4992DD54" w14:textId="77777777"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r>
      <w:tr w:rsidR="00042737" w:rsidRPr="00E3022F" w14:paraId="65BD6EE4" w14:textId="77777777" w:rsidTr="001E3578">
        <w:trPr>
          <w:trHeight w:val="169"/>
        </w:trPr>
        <w:tc>
          <w:tcPr>
            <w:tcW w:w="2045" w:type="dxa"/>
          </w:tcPr>
          <w:p w14:paraId="0A896A40" w14:textId="19A57F79" w:rsidR="00042737" w:rsidRPr="00E3022F" w:rsidRDefault="00042737" w:rsidP="00042737">
            <w:pPr>
              <w:pStyle w:val="a7"/>
              <w:tabs>
                <w:tab w:val="clear" w:pos="1080"/>
              </w:tabs>
              <w:spacing w:before="60" w:line="276" w:lineRule="auto"/>
              <w:ind w:left="366" w:right="-378" w:hanging="366"/>
              <w:rPr>
                <w:rFonts w:ascii="Arial" w:hAnsi="Arial" w:cs="Arial"/>
                <w:sz w:val="17"/>
                <w:szCs w:val="17"/>
                <w:u w:val="single"/>
                <w:lang w:val="en-GB"/>
              </w:rPr>
            </w:pPr>
            <w:r w:rsidRPr="00E3022F">
              <w:rPr>
                <w:rFonts w:ascii="Arial" w:hAnsi="Arial" w:cs="Arial"/>
                <w:sz w:val="17"/>
                <w:szCs w:val="17"/>
                <w:u w:val="single"/>
                <w:lang w:val="en-GB"/>
              </w:rPr>
              <w:t>Revenues from services</w:t>
            </w:r>
          </w:p>
        </w:tc>
        <w:tc>
          <w:tcPr>
            <w:tcW w:w="2277" w:type="dxa"/>
            <w:gridSpan w:val="2"/>
          </w:tcPr>
          <w:p w14:paraId="54BDDA96" w14:textId="77777777" w:rsidR="00042737" w:rsidRPr="00E3022F" w:rsidRDefault="00042737" w:rsidP="00042737">
            <w:pPr>
              <w:spacing w:before="60" w:line="276" w:lineRule="auto"/>
              <w:jc w:val="center"/>
              <w:rPr>
                <w:rFonts w:ascii="Arial" w:hAnsi="Arial" w:cs="Arial"/>
                <w:sz w:val="17"/>
                <w:szCs w:val="17"/>
              </w:rPr>
            </w:pPr>
          </w:p>
        </w:tc>
        <w:tc>
          <w:tcPr>
            <w:tcW w:w="1165" w:type="dxa"/>
            <w:gridSpan w:val="2"/>
          </w:tcPr>
          <w:p w14:paraId="12779552" w14:textId="77777777" w:rsidR="00042737" w:rsidRPr="00E3022F" w:rsidRDefault="00042737" w:rsidP="0004273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7" w:type="dxa"/>
            <w:gridSpan w:val="2"/>
          </w:tcPr>
          <w:p w14:paraId="10A822B0" w14:textId="77777777"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5" w:type="dxa"/>
            <w:gridSpan w:val="2"/>
          </w:tcPr>
          <w:p w14:paraId="1D4780BF" w14:textId="77777777"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tcPr>
          <w:p w14:paraId="5B22EBD0" w14:textId="77777777"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r>
      <w:tr w:rsidR="00042737" w:rsidRPr="00E3022F" w14:paraId="40AA9231" w14:textId="77777777" w:rsidTr="00360DA5">
        <w:trPr>
          <w:trHeight w:val="279"/>
        </w:trPr>
        <w:tc>
          <w:tcPr>
            <w:tcW w:w="2045" w:type="dxa"/>
          </w:tcPr>
          <w:p w14:paraId="125726B6" w14:textId="7D2D3594" w:rsidR="00042737" w:rsidRPr="00E3022F" w:rsidRDefault="00042737" w:rsidP="00042737">
            <w:pPr>
              <w:pStyle w:val="a7"/>
              <w:tabs>
                <w:tab w:val="clear" w:pos="1080"/>
              </w:tabs>
              <w:spacing w:before="60" w:line="276" w:lineRule="auto"/>
              <w:ind w:left="366" w:right="-378" w:hanging="366"/>
              <w:rPr>
                <w:rFonts w:ascii="Arial" w:hAnsi="Arial" w:cs="Arial"/>
                <w:sz w:val="17"/>
                <w:szCs w:val="17"/>
                <w:u w:val="single"/>
                <w:lang w:val="en-GB"/>
              </w:rPr>
            </w:pPr>
            <w:r w:rsidRPr="00E3022F">
              <w:rPr>
                <w:rFonts w:ascii="Arial" w:hAnsi="Arial" w:cs="Arial"/>
                <w:sz w:val="17"/>
                <w:szCs w:val="17"/>
                <w:cs/>
              </w:rPr>
              <w:t xml:space="preserve">    </w:t>
            </w:r>
            <w:proofErr w:type="spellStart"/>
            <w:r w:rsidRPr="00E3022F">
              <w:rPr>
                <w:rFonts w:ascii="Arial" w:hAnsi="Arial" w:cs="Arial"/>
                <w:sz w:val="17"/>
                <w:szCs w:val="17"/>
              </w:rPr>
              <w:t>Subsidiary</w:t>
            </w:r>
            <w:proofErr w:type="spellEnd"/>
          </w:p>
        </w:tc>
        <w:tc>
          <w:tcPr>
            <w:tcW w:w="2277" w:type="dxa"/>
            <w:gridSpan w:val="2"/>
          </w:tcPr>
          <w:p w14:paraId="3474CE90" w14:textId="011D62BA" w:rsidR="00042737" w:rsidRPr="00E3022F" w:rsidRDefault="00042737" w:rsidP="00042737">
            <w:pPr>
              <w:spacing w:before="60" w:line="276" w:lineRule="auto"/>
              <w:jc w:val="center"/>
              <w:rPr>
                <w:rFonts w:ascii="Arial" w:hAnsi="Arial" w:cs="Arial"/>
                <w:sz w:val="17"/>
                <w:szCs w:val="17"/>
              </w:rPr>
            </w:pPr>
            <w:r w:rsidRPr="00E3022F">
              <w:rPr>
                <w:rFonts w:ascii="Arial" w:hAnsi="Arial" w:cs="Arial"/>
                <w:sz w:val="17"/>
                <w:szCs w:val="17"/>
              </w:rPr>
              <w:t>Agreed price</w:t>
            </w:r>
          </w:p>
        </w:tc>
        <w:tc>
          <w:tcPr>
            <w:tcW w:w="1165" w:type="dxa"/>
            <w:gridSpan w:val="2"/>
            <w:vAlign w:val="bottom"/>
          </w:tcPr>
          <w:p w14:paraId="002537DE" w14:textId="420B2762" w:rsidR="00042737" w:rsidRPr="00E3022F" w:rsidRDefault="007F4A9E" w:rsidP="0004273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w:t>
            </w:r>
          </w:p>
        </w:tc>
        <w:tc>
          <w:tcPr>
            <w:tcW w:w="1167" w:type="dxa"/>
            <w:gridSpan w:val="2"/>
            <w:vAlign w:val="bottom"/>
          </w:tcPr>
          <w:p w14:paraId="2EDCF30D" w14:textId="3A825DDE"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E3022F">
              <w:rPr>
                <w:rFonts w:ascii="Arial" w:hAnsi="Arial" w:cs="Arial"/>
                <w:sz w:val="17"/>
                <w:szCs w:val="17"/>
                <w:lang w:val="en-GB"/>
              </w:rPr>
              <w:t>-</w:t>
            </w:r>
          </w:p>
        </w:tc>
        <w:tc>
          <w:tcPr>
            <w:tcW w:w="1165" w:type="dxa"/>
            <w:gridSpan w:val="2"/>
            <w:vAlign w:val="bottom"/>
          </w:tcPr>
          <w:p w14:paraId="6D65046D" w14:textId="0DB11C06" w:rsidR="00042737" w:rsidRPr="00E3022F" w:rsidRDefault="003F4184"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480</w:t>
            </w:r>
          </w:p>
        </w:tc>
        <w:tc>
          <w:tcPr>
            <w:tcW w:w="1166" w:type="dxa"/>
            <w:gridSpan w:val="2"/>
            <w:vAlign w:val="bottom"/>
          </w:tcPr>
          <w:p w14:paraId="5767B57E" w14:textId="32AF7935"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E3022F">
              <w:rPr>
                <w:rFonts w:ascii="Arial" w:hAnsi="Arial" w:cs="Arial"/>
                <w:sz w:val="17"/>
                <w:szCs w:val="17"/>
              </w:rPr>
              <w:t>564</w:t>
            </w:r>
          </w:p>
        </w:tc>
      </w:tr>
      <w:tr w:rsidR="00042737" w:rsidRPr="00E3022F" w14:paraId="36DDAAEF" w14:textId="77777777" w:rsidTr="001E3578">
        <w:trPr>
          <w:trHeight w:val="169"/>
        </w:trPr>
        <w:tc>
          <w:tcPr>
            <w:tcW w:w="2045" w:type="dxa"/>
          </w:tcPr>
          <w:p w14:paraId="23567AE3" w14:textId="328A170E" w:rsidR="00042737" w:rsidRPr="00E3022F" w:rsidRDefault="00042737" w:rsidP="00042737">
            <w:pPr>
              <w:spacing w:before="60" w:line="276" w:lineRule="auto"/>
              <w:ind w:right="-108" w:firstLine="218"/>
              <w:rPr>
                <w:rFonts w:ascii="Arial" w:hAnsi="Arial" w:cs="Arial"/>
                <w:sz w:val="17"/>
                <w:szCs w:val="17"/>
                <w:lang w:val="en-GB"/>
              </w:rPr>
            </w:pPr>
            <w:r w:rsidRPr="00E3022F">
              <w:rPr>
                <w:rFonts w:ascii="Arial" w:hAnsi="Arial" w:cs="Arial"/>
                <w:sz w:val="17"/>
                <w:szCs w:val="17"/>
              </w:rPr>
              <w:t>Related company</w:t>
            </w:r>
          </w:p>
        </w:tc>
        <w:tc>
          <w:tcPr>
            <w:tcW w:w="2277" w:type="dxa"/>
            <w:gridSpan w:val="2"/>
          </w:tcPr>
          <w:p w14:paraId="47B50A17" w14:textId="162BA96A" w:rsidR="00042737" w:rsidRPr="00E3022F" w:rsidRDefault="00042737" w:rsidP="00042737">
            <w:pPr>
              <w:spacing w:before="60" w:line="276" w:lineRule="auto"/>
              <w:jc w:val="center"/>
              <w:rPr>
                <w:rFonts w:ascii="Arial" w:hAnsi="Arial" w:cs="Arial"/>
                <w:sz w:val="17"/>
                <w:szCs w:val="17"/>
              </w:rPr>
            </w:pPr>
            <w:r w:rsidRPr="00E3022F">
              <w:rPr>
                <w:rFonts w:ascii="Arial" w:hAnsi="Arial" w:cs="Arial"/>
                <w:sz w:val="17"/>
                <w:szCs w:val="17"/>
              </w:rPr>
              <w:t>Agreed price</w:t>
            </w:r>
          </w:p>
        </w:tc>
        <w:tc>
          <w:tcPr>
            <w:tcW w:w="1165" w:type="dxa"/>
            <w:gridSpan w:val="2"/>
            <w:vAlign w:val="bottom"/>
          </w:tcPr>
          <w:p w14:paraId="0750F3F8" w14:textId="40F2B5F0" w:rsidR="00042737" w:rsidRPr="00E3022F" w:rsidRDefault="007F4A9E" w:rsidP="00042737">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w:t>
            </w:r>
          </w:p>
        </w:tc>
        <w:tc>
          <w:tcPr>
            <w:tcW w:w="1167" w:type="dxa"/>
            <w:gridSpan w:val="2"/>
            <w:vAlign w:val="bottom"/>
          </w:tcPr>
          <w:p w14:paraId="47AC1BE1" w14:textId="3657CFE3" w:rsidR="00042737" w:rsidRPr="00E3022F" w:rsidRDefault="00042737" w:rsidP="000427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sidRPr="00E3022F">
              <w:rPr>
                <w:rFonts w:ascii="Arial" w:hAnsi="Arial" w:cs="Arial"/>
                <w:sz w:val="17"/>
                <w:szCs w:val="17"/>
              </w:rPr>
              <w:t>56</w:t>
            </w:r>
          </w:p>
        </w:tc>
        <w:tc>
          <w:tcPr>
            <w:tcW w:w="1165" w:type="dxa"/>
            <w:gridSpan w:val="2"/>
            <w:vAlign w:val="bottom"/>
          </w:tcPr>
          <w:p w14:paraId="30B655B7" w14:textId="5E8CD1CB" w:rsidR="00042737" w:rsidRPr="00E3022F" w:rsidRDefault="003F4184" w:rsidP="000427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w:t>
            </w:r>
          </w:p>
        </w:tc>
        <w:tc>
          <w:tcPr>
            <w:tcW w:w="1166" w:type="dxa"/>
            <w:gridSpan w:val="2"/>
            <w:vAlign w:val="bottom"/>
          </w:tcPr>
          <w:p w14:paraId="5E031230" w14:textId="10C9B4B5" w:rsidR="00042737" w:rsidRPr="00E3022F" w:rsidRDefault="00042737" w:rsidP="000427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E3022F">
              <w:rPr>
                <w:rFonts w:ascii="Arial" w:hAnsi="Arial" w:cs="Arial"/>
                <w:sz w:val="17"/>
                <w:szCs w:val="17"/>
              </w:rPr>
              <w:t>56</w:t>
            </w:r>
          </w:p>
        </w:tc>
      </w:tr>
      <w:tr w:rsidR="00042737" w:rsidRPr="00E3022F" w14:paraId="276EAA56" w14:textId="77777777" w:rsidTr="001E3578">
        <w:trPr>
          <w:trHeight w:val="169"/>
        </w:trPr>
        <w:tc>
          <w:tcPr>
            <w:tcW w:w="2045" w:type="dxa"/>
          </w:tcPr>
          <w:p w14:paraId="33E0C92E" w14:textId="375752B5" w:rsidR="00042737" w:rsidRPr="00E3022F" w:rsidRDefault="00042737" w:rsidP="00042737">
            <w:pPr>
              <w:pStyle w:val="a7"/>
              <w:tabs>
                <w:tab w:val="clear" w:pos="1080"/>
              </w:tabs>
              <w:spacing w:before="60" w:line="276" w:lineRule="auto"/>
              <w:ind w:right="-378"/>
              <w:rPr>
                <w:rFonts w:ascii="Arial" w:hAnsi="Arial" w:cs="Arial"/>
                <w:sz w:val="17"/>
                <w:szCs w:val="17"/>
                <w:lang w:val="en-GB"/>
              </w:rPr>
            </w:pPr>
            <w:r w:rsidRPr="00E3022F">
              <w:rPr>
                <w:rFonts w:ascii="Arial" w:hAnsi="Arial" w:cs="Arial"/>
                <w:sz w:val="17"/>
                <w:szCs w:val="17"/>
                <w:lang w:val="en-GB"/>
              </w:rPr>
              <w:t>Total</w:t>
            </w:r>
          </w:p>
        </w:tc>
        <w:tc>
          <w:tcPr>
            <w:tcW w:w="2277" w:type="dxa"/>
            <w:gridSpan w:val="2"/>
          </w:tcPr>
          <w:p w14:paraId="5192C952" w14:textId="77777777" w:rsidR="00042737" w:rsidRPr="00E3022F" w:rsidRDefault="00042737" w:rsidP="00042737">
            <w:pPr>
              <w:spacing w:before="60" w:line="276" w:lineRule="auto"/>
              <w:jc w:val="center"/>
              <w:rPr>
                <w:rFonts w:ascii="Arial" w:hAnsi="Arial" w:cs="Arial"/>
                <w:sz w:val="17"/>
                <w:szCs w:val="17"/>
              </w:rPr>
            </w:pPr>
          </w:p>
        </w:tc>
        <w:tc>
          <w:tcPr>
            <w:tcW w:w="1165" w:type="dxa"/>
            <w:gridSpan w:val="2"/>
            <w:vAlign w:val="bottom"/>
          </w:tcPr>
          <w:p w14:paraId="07421FF1" w14:textId="3A3AA223" w:rsidR="00042737" w:rsidRPr="00E3022F" w:rsidRDefault="007F4A9E" w:rsidP="00042737">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w:t>
            </w:r>
          </w:p>
        </w:tc>
        <w:tc>
          <w:tcPr>
            <w:tcW w:w="1167" w:type="dxa"/>
            <w:gridSpan w:val="2"/>
            <w:vAlign w:val="bottom"/>
          </w:tcPr>
          <w:p w14:paraId="0ED0092A" w14:textId="61CF00D1" w:rsidR="00042737" w:rsidRPr="00E3022F" w:rsidRDefault="00042737" w:rsidP="000427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E3022F">
              <w:rPr>
                <w:rFonts w:ascii="Arial" w:hAnsi="Arial" w:cs="Arial"/>
                <w:sz w:val="17"/>
                <w:szCs w:val="17"/>
              </w:rPr>
              <w:t>56</w:t>
            </w:r>
          </w:p>
        </w:tc>
        <w:tc>
          <w:tcPr>
            <w:tcW w:w="1165" w:type="dxa"/>
            <w:gridSpan w:val="2"/>
            <w:vAlign w:val="bottom"/>
          </w:tcPr>
          <w:p w14:paraId="5DFC54F7" w14:textId="091B18BC" w:rsidR="00042737" w:rsidRPr="00E3022F" w:rsidRDefault="003F4184" w:rsidP="000427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480</w:t>
            </w:r>
          </w:p>
        </w:tc>
        <w:tc>
          <w:tcPr>
            <w:tcW w:w="1166" w:type="dxa"/>
            <w:gridSpan w:val="2"/>
            <w:vAlign w:val="bottom"/>
          </w:tcPr>
          <w:p w14:paraId="3454773A" w14:textId="25263E0D" w:rsidR="00042737" w:rsidRPr="00E3022F" w:rsidRDefault="00042737" w:rsidP="000427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E3022F">
              <w:rPr>
                <w:rFonts w:ascii="Arial" w:hAnsi="Arial" w:cs="Arial"/>
                <w:sz w:val="17"/>
                <w:szCs w:val="17"/>
              </w:rPr>
              <w:t>620</w:t>
            </w:r>
          </w:p>
        </w:tc>
      </w:tr>
      <w:tr w:rsidR="00042737" w:rsidRPr="00E3022F" w14:paraId="3A85DD60" w14:textId="77777777" w:rsidTr="001E3578">
        <w:tc>
          <w:tcPr>
            <w:tcW w:w="2045" w:type="dxa"/>
          </w:tcPr>
          <w:p w14:paraId="35E6AA85" w14:textId="5DDD24FB" w:rsidR="00042737" w:rsidRPr="00E3022F" w:rsidRDefault="00042737" w:rsidP="00042737">
            <w:pPr>
              <w:spacing w:before="60" w:line="276" w:lineRule="auto"/>
              <w:ind w:right="-108"/>
              <w:rPr>
                <w:rFonts w:ascii="Arial" w:hAnsi="Arial" w:cs="Arial"/>
                <w:sz w:val="17"/>
                <w:szCs w:val="17"/>
              </w:rPr>
            </w:pPr>
          </w:p>
        </w:tc>
        <w:tc>
          <w:tcPr>
            <w:tcW w:w="2277" w:type="dxa"/>
            <w:gridSpan w:val="2"/>
          </w:tcPr>
          <w:p w14:paraId="6D286FC7" w14:textId="77777777" w:rsidR="00042737" w:rsidRPr="00E3022F" w:rsidRDefault="00042737" w:rsidP="00042737">
            <w:pPr>
              <w:spacing w:before="60" w:line="276" w:lineRule="auto"/>
              <w:jc w:val="center"/>
              <w:rPr>
                <w:rFonts w:ascii="Arial" w:hAnsi="Arial" w:cs="Arial"/>
                <w:sz w:val="17"/>
                <w:szCs w:val="17"/>
                <w:cs/>
              </w:rPr>
            </w:pPr>
          </w:p>
        </w:tc>
        <w:tc>
          <w:tcPr>
            <w:tcW w:w="1165" w:type="dxa"/>
            <w:gridSpan w:val="2"/>
            <w:vAlign w:val="bottom"/>
          </w:tcPr>
          <w:p w14:paraId="43551FBA" w14:textId="77777777" w:rsidR="00042737" w:rsidRPr="00E3022F" w:rsidRDefault="00042737" w:rsidP="0004273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7" w:type="dxa"/>
            <w:gridSpan w:val="2"/>
            <w:vAlign w:val="bottom"/>
          </w:tcPr>
          <w:p w14:paraId="33AEF4EB" w14:textId="77777777"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5" w:type="dxa"/>
            <w:gridSpan w:val="2"/>
            <w:vAlign w:val="bottom"/>
          </w:tcPr>
          <w:p w14:paraId="59F6A6BF" w14:textId="77777777"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vAlign w:val="bottom"/>
          </w:tcPr>
          <w:p w14:paraId="6667E33F" w14:textId="77777777"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7"/>
                <w:szCs w:val="17"/>
                <w:lang w:val="en-GB"/>
              </w:rPr>
            </w:pPr>
          </w:p>
        </w:tc>
      </w:tr>
      <w:tr w:rsidR="00042737" w:rsidRPr="00E3022F" w14:paraId="2002A4FA" w14:textId="77777777" w:rsidTr="001E3578">
        <w:tc>
          <w:tcPr>
            <w:tcW w:w="2045" w:type="dxa"/>
          </w:tcPr>
          <w:p w14:paraId="22C59632" w14:textId="5A660F28" w:rsidR="00042737" w:rsidRPr="00E3022F" w:rsidRDefault="00042737" w:rsidP="00042737">
            <w:pPr>
              <w:spacing w:before="60" w:line="276" w:lineRule="auto"/>
              <w:ind w:right="-108"/>
              <w:rPr>
                <w:rFonts w:ascii="Arial" w:hAnsi="Arial" w:cs="Arial"/>
                <w:sz w:val="17"/>
                <w:szCs w:val="17"/>
                <w:u w:val="single"/>
              </w:rPr>
            </w:pPr>
            <w:r w:rsidRPr="00E3022F">
              <w:rPr>
                <w:rFonts w:ascii="Arial" w:hAnsi="Arial" w:cs="Arial"/>
                <w:sz w:val="17"/>
                <w:szCs w:val="17"/>
                <w:u w:val="single"/>
              </w:rPr>
              <w:t>Purchase of goods</w:t>
            </w:r>
          </w:p>
        </w:tc>
        <w:tc>
          <w:tcPr>
            <w:tcW w:w="2277" w:type="dxa"/>
            <w:gridSpan w:val="2"/>
          </w:tcPr>
          <w:p w14:paraId="111FC2C0" w14:textId="77777777" w:rsidR="00042737" w:rsidRPr="00E3022F" w:rsidRDefault="00042737" w:rsidP="00042737">
            <w:pPr>
              <w:spacing w:before="60" w:line="276" w:lineRule="auto"/>
              <w:jc w:val="center"/>
              <w:rPr>
                <w:rFonts w:ascii="Arial" w:hAnsi="Arial" w:cs="Arial"/>
                <w:sz w:val="17"/>
                <w:szCs w:val="17"/>
                <w:cs/>
              </w:rPr>
            </w:pPr>
          </w:p>
        </w:tc>
        <w:tc>
          <w:tcPr>
            <w:tcW w:w="1165" w:type="dxa"/>
            <w:gridSpan w:val="2"/>
            <w:vAlign w:val="bottom"/>
          </w:tcPr>
          <w:p w14:paraId="0A7EF747" w14:textId="77777777" w:rsidR="00042737" w:rsidRPr="00E3022F" w:rsidRDefault="00042737" w:rsidP="0004273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7" w:type="dxa"/>
            <w:gridSpan w:val="2"/>
            <w:vAlign w:val="bottom"/>
          </w:tcPr>
          <w:p w14:paraId="43E102C2" w14:textId="77777777"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5" w:type="dxa"/>
            <w:gridSpan w:val="2"/>
            <w:vAlign w:val="bottom"/>
          </w:tcPr>
          <w:p w14:paraId="2A33AD83" w14:textId="77777777"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vAlign w:val="bottom"/>
          </w:tcPr>
          <w:p w14:paraId="1B9436AF" w14:textId="77777777"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7"/>
                <w:szCs w:val="17"/>
                <w:lang w:val="en-GB"/>
              </w:rPr>
            </w:pPr>
          </w:p>
        </w:tc>
      </w:tr>
      <w:tr w:rsidR="00042737" w:rsidRPr="00E3022F" w14:paraId="7A505A50" w14:textId="77777777" w:rsidTr="001E3578">
        <w:tc>
          <w:tcPr>
            <w:tcW w:w="2045" w:type="dxa"/>
          </w:tcPr>
          <w:p w14:paraId="29839B4B" w14:textId="31149A24" w:rsidR="00042737" w:rsidRPr="00E3022F" w:rsidRDefault="00042737" w:rsidP="00042737">
            <w:pPr>
              <w:spacing w:before="60" w:line="276" w:lineRule="auto"/>
              <w:ind w:right="-108" w:firstLine="201"/>
              <w:rPr>
                <w:rFonts w:ascii="Arial" w:hAnsi="Arial" w:cs="Arial"/>
                <w:sz w:val="17"/>
                <w:szCs w:val="17"/>
              </w:rPr>
            </w:pPr>
            <w:r w:rsidRPr="00E3022F">
              <w:rPr>
                <w:rFonts w:ascii="Arial" w:hAnsi="Arial" w:cs="Arial"/>
                <w:sz w:val="17"/>
                <w:szCs w:val="17"/>
              </w:rPr>
              <w:t>Subsidiary</w:t>
            </w:r>
          </w:p>
        </w:tc>
        <w:tc>
          <w:tcPr>
            <w:tcW w:w="2277" w:type="dxa"/>
            <w:gridSpan w:val="2"/>
          </w:tcPr>
          <w:p w14:paraId="38E95082" w14:textId="665A82C6" w:rsidR="00042737" w:rsidRPr="00E3022F" w:rsidRDefault="00042737" w:rsidP="00042737">
            <w:pPr>
              <w:spacing w:before="60" w:line="276" w:lineRule="auto"/>
              <w:jc w:val="center"/>
              <w:rPr>
                <w:rFonts w:ascii="Arial" w:hAnsi="Arial" w:cs="Arial"/>
                <w:sz w:val="17"/>
                <w:szCs w:val="17"/>
                <w:cs/>
              </w:rPr>
            </w:pPr>
            <w:r w:rsidRPr="00E3022F">
              <w:rPr>
                <w:rFonts w:ascii="Arial" w:hAnsi="Arial" w:cs="Arial"/>
                <w:sz w:val="17"/>
                <w:szCs w:val="17"/>
              </w:rPr>
              <w:t>Cost plus margin</w:t>
            </w:r>
          </w:p>
        </w:tc>
        <w:tc>
          <w:tcPr>
            <w:tcW w:w="1165" w:type="dxa"/>
            <w:gridSpan w:val="2"/>
            <w:vAlign w:val="bottom"/>
          </w:tcPr>
          <w:p w14:paraId="69C250E8" w14:textId="5C784B36" w:rsidR="00042737" w:rsidRPr="00E3022F" w:rsidRDefault="00895EE9"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r>
              <w:rPr>
                <w:rFonts w:ascii="Arial" w:hAnsi="Arial" w:cs="Arial"/>
                <w:sz w:val="17"/>
                <w:szCs w:val="17"/>
                <w:lang w:val="en-GB"/>
              </w:rPr>
              <w:t>-</w:t>
            </w:r>
          </w:p>
        </w:tc>
        <w:tc>
          <w:tcPr>
            <w:tcW w:w="1167" w:type="dxa"/>
            <w:gridSpan w:val="2"/>
            <w:vAlign w:val="bottom"/>
          </w:tcPr>
          <w:p w14:paraId="5EA6D1A2" w14:textId="5D5F4B75"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r w:rsidRPr="00E3022F">
              <w:rPr>
                <w:rFonts w:ascii="Arial" w:hAnsi="Arial" w:cs="Arial"/>
                <w:sz w:val="17"/>
                <w:szCs w:val="17"/>
                <w:lang w:val="en-GB"/>
              </w:rPr>
              <w:t>-</w:t>
            </w:r>
          </w:p>
        </w:tc>
        <w:tc>
          <w:tcPr>
            <w:tcW w:w="1165" w:type="dxa"/>
            <w:gridSpan w:val="2"/>
          </w:tcPr>
          <w:p w14:paraId="40C52FA2" w14:textId="546EF4C7" w:rsidR="00042737" w:rsidRPr="00E3022F" w:rsidRDefault="00895EE9"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1,043</w:t>
            </w:r>
          </w:p>
        </w:tc>
        <w:tc>
          <w:tcPr>
            <w:tcW w:w="1166" w:type="dxa"/>
            <w:gridSpan w:val="2"/>
          </w:tcPr>
          <w:p w14:paraId="67C13663" w14:textId="47273856"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7"/>
                <w:szCs w:val="17"/>
                <w:lang w:val="en-GB"/>
              </w:rPr>
            </w:pPr>
            <w:r w:rsidRPr="00E3022F">
              <w:rPr>
                <w:rFonts w:ascii="Arial" w:hAnsi="Arial" w:cs="Arial"/>
                <w:sz w:val="17"/>
                <w:szCs w:val="17"/>
              </w:rPr>
              <w:t>2,079</w:t>
            </w:r>
          </w:p>
        </w:tc>
      </w:tr>
      <w:tr w:rsidR="00042737" w:rsidRPr="00E3022F" w14:paraId="73548246" w14:textId="77777777" w:rsidTr="001E3578">
        <w:tc>
          <w:tcPr>
            <w:tcW w:w="2045" w:type="dxa"/>
          </w:tcPr>
          <w:p w14:paraId="2E27DC1B" w14:textId="6BAC268E" w:rsidR="00042737" w:rsidRPr="00E3022F" w:rsidRDefault="00042737" w:rsidP="00042737">
            <w:pPr>
              <w:spacing w:before="60" w:line="276" w:lineRule="auto"/>
              <w:ind w:right="-108" w:firstLine="201"/>
              <w:rPr>
                <w:rFonts w:ascii="Arial" w:hAnsi="Arial" w:cs="Arial"/>
                <w:sz w:val="17"/>
                <w:szCs w:val="17"/>
              </w:rPr>
            </w:pPr>
            <w:r w:rsidRPr="00E3022F">
              <w:rPr>
                <w:rFonts w:ascii="Arial" w:hAnsi="Arial" w:cs="Arial"/>
                <w:sz w:val="17"/>
                <w:szCs w:val="17"/>
              </w:rPr>
              <w:t>Related company</w:t>
            </w:r>
          </w:p>
        </w:tc>
        <w:tc>
          <w:tcPr>
            <w:tcW w:w="2277" w:type="dxa"/>
            <w:gridSpan w:val="2"/>
          </w:tcPr>
          <w:p w14:paraId="4A33D060" w14:textId="06CB95E1" w:rsidR="00042737" w:rsidRPr="00E3022F" w:rsidRDefault="00042737" w:rsidP="00042737">
            <w:pPr>
              <w:spacing w:before="60" w:line="276" w:lineRule="auto"/>
              <w:jc w:val="center"/>
              <w:rPr>
                <w:rFonts w:ascii="Arial" w:hAnsi="Arial" w:cs="Arial"/>
                <w:sz w:val="17"/>
                <w:szCs w:val="17"/>
              </w:rPr>
            </w:pPr>
            <w:r w:rsidRPr="00E3022F">
              <w:rPr>
                <w:rFonts w:ascii="Arial" w:hAnsi="Arial" w:cs="Arial"/>
                <w:sz w:val="17"/>
                <w:szCs w:val="17"/>
              </w:rPr>
              <w:t>Cost plus margin</w:t>
            </w:r>
          </w:p>
        </w:tc>
        <w:tc>
          <w:tcPr>
            <w:tcW w:w="1165" w:type="dxa"/>
            <w:gridSpan w:val="2"/>
            <w:vAlign w:val="bottom"/>
          </w:tcPr>
          <w:p w14:paraId="40CDC12D" w14:textId="4F0A2B4A" w:rsidR="00042737" w:rsidRPr="00E3022F" w:rsidRDefault="00895EE9" w:rsidP="000427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r>
              <w:rPr>
                <w:rFonts w:ascii="Arial" w:hAnsi="Arial" w:cs="Arial"/>
                <w:sz w:val="17"/>
                <w:szCs w:val="17"/>
                <w:lang w:val="en-GB"/>
              </w:rPr>
              <w:t>308</w:t>
            </w:r>
          </w:p>
        </w:tc>
        <w:tc>
          <w:tcPr>
            <w:tcW w:w="1167" w:type="dxa"/>
            <w:gridSpan w:val="2"/>
            <w:vAlign w:val="bottom"/>
          </w:tcPr>
          <w:p w14:paraId="3078AE12" w14:textId="2BDEB92C" w:rsidR="00042737" w:rsidRPr="00E3022F" w:rsidRDefault="00042737" w:rsidP="000427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rPr>
            </w:pPr>
            <w:r w:rsidRPr="00E3022F">
              <w:rPr>
                <w:rFonts w:ascii="Arial" w:hAnsi="Arial" w:cs="Arial"/>
                <w:sz w:val="17"/>
                <w:szCs w:val="17"/>
              </w:rPr>
              <w:t>309</w:t>
            </w:r>
          </w:p>
        </w:tc>
        <w:tc>
          <w:tcPr>
            <w:tcW w:w="1165" w:type="dxa"/>
            <w:gridSpan w:val="2"/>
            <w:vAlign w:val="bottom"/>
          </w:tcPr>
          <w:p w14:paraId="20BAB066" w14:textId="0291EEB2" w:rsidR="00042737" w:rsidRPr="00E3022F" w:rsidRDefault="00895EE9" w:rsidP="000427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308</w:t>
            </w:r>
          </w:p>
        </w:tc>
        <w:tc>
          <w:tcPr>
            <w:tcW w:w="1166" w:type="dxa"/>
            <w:gridSpan w:val="2"/>
            <w:vAlign w:val="bottom"/>
          </w:tcPr>
          <w:p w14:paraId="350DF3F3" w14:textId="46A91D40" w:rsidR="00042737" w:rsidRPr="00E3022F" w:rsidRDefault="00042737" w:rsidP="000427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7"/>
                <w:szCs w:val="17"/>
                <w:lang w:val="en-GB"/>
              </w:rPr>
            </w:pPr>
            <w:r w:rsidRPr="00E3022F">
              <w:rPr>
                <w:rFonts w:ascii="Arial" w:hAnsi="Arial" w:cs="Arial"/>
                <w:sz w:val="17"/>
                <w:szCs w:val="17"/>
              </w:rPr>
              <w:t>309</w:t>
            </w:r>
          </w:p>
        </w:tc>
      </w:tr>
      <w:tr w:rsidR="00042737" w:rsidRPr="00E3022F" w14:paraId="4ED2C464" w14:textId="77777777" w:rsidTr="001E3578">
        <w:tc>
          <w:tcPr>
            <w:tcW w:w="2045" w:type="dxa"/>
          </w:tcPr>
          <w:p w14:paraId="581102A4" w14:textId="493A0C2F" w:rsidR="00042737" w:rsidRPr="00E3022F" w:rsidRDefault="00042737" w:rsidP="00042737">
            <w:pPr>
              <w:spacing w:before="60" w:line="276" w:lineRule="auto"/>
              <w:ind w:right="-108"/>
              <w:rPr>
                <w:rFonts w:ascii="Arial" w:hAnsi="Arial" w:cs="Arial"/>
                <w:sz w:val="17"/>
                <w:szCs w:val="17"/>
              </w:rPr>
            </w:pPr>
            <w:r w:rsidRPr="00E3022F">
              <w:rPr>
                <w:rFonts w:ascii="Arial" w:hAnsi="Arial" w:cs="Arial"/>
                <w:sz w:val="17"/>
                <w:szCs w:val="17"/>
              </w:rPr>
              <w:t>Total</w:t>
            </w:r>
          </w:p>
        </w:tc>
        <w:tc>
          <w:tcPr>
            <w:tcW w:w="2277" w:type="dxa"/>
            <w:gridSpan w:val="2"/>
          </w:tcPr>
          <w:p w14:paraId="1F9F20C0" w14:textId="77777777" w:rsidR="00042737" w:rsidRPr="00E3022F" w:rsidRDefault="00042737" w:rsidP="00042737">
            <w:pPr>
              <w:spacing w:before="60" w:line="276" w:lineRule="auto"/>
              <w:jc w:val="center"/>
              <w:rPr>
                <w:rFonts w:ascii="Arial" w:hAnsi="Arial" w:cs="Arial"/>
                <w:sz w:val="17"/>
                <w:szCs w:val="17"/>
                <w:cs/>
              </w:rPr>
            </w:pPr>
          </w:p>
        </w:tc>
        <w:tc>
          <w:tcPr>
            <w:tcW w:w="1165" w:type="dxa"/>
            <w:gridSpan w:val="2"/>
            <w:vAlign w:val="bottom"/>
          </w:tcPr>
          <w:p w14:paraId="36B8310E" w14:textId="344F8CC8" w:rsidR="00042737" w:rsidRPr="00E3022F" w:rsidRDefault="00895EE9" w:rsidP="000427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rPr>
            </w:pPr>
            <w:r>
              <w:rPr>
                <w:rFonts w:ascii="Arial" w:hAnsi="Arial" w:cs="Arial"/>
                <w:sz w:val="17"/>
                <w:szCs w:val="17"/>
              </w:rPr>
              <w:t>308</w:t>
            </w:r>
          </w:p>
        </w:tc>
        <w:tc>
          <w:tcPr>
            <w:tcW w:w="1167" w:type="dxa"/>
            <w:gridSpan w:val="2"/>
            <w:vAlign w:val="bottom"/>
          </w:tcPr>
          <w:p w14:paraId="533EAE9E" w14:textId="1A729585" w:rsidR="00042737" w:rsidRPr="00E3022F" w:rsidRDefault="00042737" w:rsidP="000427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r w:rsidRPr="00E3022F">
              <w:rPr>
                <w:rFonts w:ascii="Arial" w:hAnsi="Arial" w:cs="Arial"/>
                <w:sz w:val="17"/>
                <w:szCs w:val="17"/>
              </w:rPr>
              <w:t>309</w:t>
            </w:r>
          </w:p>
        </w:tc>
        <w:tc>
          <w:tcPr>
            <w:tcW w:w="1165" w:type="dxa"/>
            <w:gridSpan w:val="2"/>
            <w:vAlign w:val="bottom"/>
          </w:tcPr>
          <w:p w14:paraId="26BDB6A5" w14:textId="5D4E2BDB" w:rsidR="00042737" w:rsidRPr="00E3022F" w:rsidRDefault="00895EE9" w:rsidP="000427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1,351</w:t>
            </w:r>
          </w:p>
        </w:tc>
        <w:tc>
          <w:tcPr>
            <w:tcW w:w="1166" w:type="dxa"/>
            <w:gridSpan w:val="2"/>
            <w:vAlign w:val="bottom"/>
          </w:tcPr>
          <w:p w14:paraId="5714AA36" w14:textId="60D3EA34" w:rsidR="00042737" w:rsidRPr="00E3022F" w:rsidRDefault="00042737" w:rsidP="000427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7"/>
                <w:szCs w:val="17"/>
                <w:lang w:val="en-GB"/>
              </w:rPr>
            </w:pPr>
            <w:r w:rsidRPr="00E3022F">
              <w:rPr>
                <w:rFonts w:ascii="Arial" w:hAnsi="Arial" w:cs="Arial"/>
                <w:sz w:val="17"/>
                <w:szCs w:val="17"/>
              </w:rPr>
              <w:t>2,388</w:t>
            </w:r>
          </w:p>
        </w:tc>
      </w:tr>
      <w:tr w:rsidR="00042737" w:rsidRPr="00E3022F" w14:paraId="712A72EC" w14:textId="77777777" w:rsidTr="001E3578">
        <w:tc>
          <w:tcPr>
            <w:tcW w:w="2045" w:type="dxa"/>
          </w:tcPr>
          <w:p w14:paraId="4649B84A" w14:textId="1576E47F" w:rsidR="00042737" w:rsidRPr="00E3022F" w:rsidRDefault="00042737" w:rsidP="00042737">
            <w:pPr>
              <w:spacing w:before="60" w:line="276" w:lineRule="auto"/>
              <w:ind w:right="-108"/>
              <w:rPr>
                <w:rFonts w:ascii="Arial" w:hAnsi="Arial" w:cs="Arial"/>
                <w:sz w:val="17"/>
                <w:szCs w:val="17"/>
              </w:rPr>
            </w:pPr>
          </w:p>
        </w:tc>
        <w:tc>
          <w:tcPr>
            <w:tcW w:w="2277" w:type="dxa"/>
            <w:gridSpan w:val="2"/>
          </w:tcPr>
          <w:p w14:paraId="152FC5CD" w14:textId="77777777" w:rsidR="00042737" w:rsidRPr="00E3022F" w:rsidRDefault="00042737" w:rsidP="00042737">
            <w:pPr>
              <w:spacing w:before="60" w:line="276" w:lineRule="auto"/>
              <w:jc w:val="center"/>
              <w:rPr>
                <w:rFonts w:ascii="Arial" w:hAnsi="Arial" w:cs="Arial"/>
                <w:sz w:val="17"/>
                <w:szCs w:val="17"/>
                <w:cs/>
              </w:rPr>
            </w:pPr>
          </w:p>
        </w:tc>
        <w:tc>
          <w:tcPr>
            <w:tcW w:w="1165" w:type="dxa"/>
            <w:gridSpan w:val="2"/>
          </w:tcPr>
          <w:p w14:paraId="64C417EC" w14:textId="77777777"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7" w:type="dxa"/>
            <w:gridSpan w:val="2"/>
          </w:tcPr>
          <w:p w14:paraId="51D69964" w14:textId="77777777"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5" w:type="dxa"/>
            <w:gridSpan w:val="2"/>
            <w:vAlign w:val="bottom"/>
          </w:tcPr>
          <w:p w14:paraId="30C7774F" w14:textId="77777777"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vAlign w:val="bottom"/>
          </w:tcPr>
          <w:p w14:paraId="6F38CD57" w14:textId="77777777"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7"/>
                <w:szCs w:val="17"/>
                <w:lang w:val="en-GB"/>
              </w:rPr>
            </w:pPr>
          </w:p>
        </w:tc>
      </w:tr>
      <w:tr w:rsidR="00042737" w:rsidRPr="00E3022F" w14:paraId="446AF96B" w14:textId="77777777" w:rsidTr="001E3578">
        <w:tc>
          <w:tcPr>
            <w:tcW w:w="2045" w:type="dxa"/>
          </w:tcPr>
          <w:p w14:paraId="20AA54C6" w14:textId="77777777" w:rsidR="00042737" w:rsidRPr="00E3022F" w:rsidRDefault="00042737" w:rsidP="00042737">
            <w:pPr>
              <w:pStyle w:val="a7"/>
              <w:tabs>
                <w:tab w:val="clear" w:pos="1080"/>
              </w:tabs>
              <w:spacing w:before="60" w:line="276" w:lineRule="auto"/>
              <w:ind w:right="-113"/>
              <w:rPr>
                <w:rFonts w:ascii="Arial" w:hAnsi="Arial" w:cs="Arial"/>
                <w:sz w:val="17"/>
                <w:szCs w:val="17"/>
                <w:cs/>
              </w:rPr>
            </w:pPr>
            <w:proofErr w:type="spellStart"/>
            <w:r w:rsidRPr="00E3022F">
              <w:rPr>
                <w:rFonts w:ascii="Arial" w:hAnsi="Arial" w:cs="Arial"/>
                <w:sz w:val="17"/>
                <w:szCs w:val="17"/>
                <w:u w:val="single"/>
              </w:rPr>
              <w:t>Other</w:t>
            </w:r>
            <w:proofErr w:type="spellEnd"/>
            <w:r w:rsidRPr="00E3022F">
              <w:rPr>
                <w:rFonts w:ascii="Arial" w:hAnsi="Arial" w:cs="Arial"/>
                <w:sz w:val="17"/>
                <w:szCs w:val="17"/>
                <w:u w:val="single"/>
                <w:cs/>
              </w:rPr>
              <w:t xml:space="preserve"> </w:t>
            </w:r>
            <w:proofErr w:type="spellStart"/>
            <w:r w:rsidRPr="00E3022F">
              <w:rPr>
                <w:rFonts w:ascii="Arial" w:hAnsi="Arial" w:cs="Arial"/>
                <w:sz w:val="17"/>
                <w:szCs w:val="17"/>
                <w:u w:val="single"/>
              </w:rPr>
              <w:t>costs</w:t>
            </w:r>
            <w:proofErr w:type="spellEnd"/>
          </w:p>
        </w:tc>
        <w:tc>
          <w:tcPr>
            <w:tcW w:w="2277" w:type="dxa"/>
            <w:gridSpan w:val="2"/>
          </w:tcPr>
          <w:p w14:paraId="4182FEAE" w14:textId="77777777" w:rsidR="00042737" w:rsidRPr="00E3022F" w:rsidRDefault="00042737" w:rsidP="00042737">
            <w:pPr>
              <w:tabs>
                <w:tab w:val="clear" w:pos="227"/>
                <w:tab w:val="clear" w:pos="1644"/>
                <w:tab w:val="clear" w:pos="1871"/>
              </w:tabs>
              <w:spacing w:before="60" w:line="276" w:lineRule="auto"/>
              <w:ind w:right="-108"/>
              <w:jc w:val="center"/>
              <w:rPr>
                <w:rFonts w:ascii="Arial" w:hAnsi="Arial" w:cs="Arial"/>
                <w:sz w:val="17"/>
                <w:szCs w:val="17"/>
              </w:rPr>
            </w:pPr>
          </w:p>
        </w:tc>
        <w:tc>
          <w:tcPr>
            <w:tcW w:w="1165" w:type="dxa"/>
            <w:gridSpan w:val="2"/>
            <w:shd w:val="clear" w:color="auto" w:fill="auto"/>
          </w:tcPr>
          <w:p w14:paraId="59713AE1" w14:textId="77777777"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7" w:type="dxa"/>
            <w:gridSpan w:val="2"/>
          </w:tcPr>
          <w:p w14:paraId="67ECADD7" w14:textId="77777777"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5" w:type="dxa"/>
            <w:gridSpan w:val="2"/>
            <w:vAlign w:val="bottom"/>
          </w:tcPr>
          <w:p w14:paraId="7DD604B7" w14:textId="77777777"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vAlign w:val="bottom"/>
          </w:tcPr>
          <w:p w14:paraId="167FEB1A" w14:textId="77777777"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042737" w:rsidRPr="00E3022F" w14:paraId="1871DA3B" w14:textId="77777777" w:rsidTr="001E3578">
        <w:tc>
          <w:tcPr>
            <w:tcW w:w="2045" w:type="dxa"/>
          </w:tcPr>
          <w:p w14:paraId="56EF67D2" w14:textId="77777777" w:rsidR="00042737" w:rsidRPr="00E3022F" w:rsidRDefault="00042737" w:rsidP="00042737">
            <w:pPr>
              <w:spacing w:before="60" w:line="276" w:lineRule="auto"/>
              <w:ind w:right="-108" w:firstLine="218"/>
              <w:rPr>
                <w:rFonts w:ascii="Arial" w:hAnsi="Arial" w:cs="Arial"/>
                <w:sz w:val="17"/>
                <w:szCs w:val="17"/>
              </w:rPr>
            </w:pPr>
            <w:r w:rsidRPr="00E3022F">
              <w:rPr>
                <w:rFonts w:ascii="Arial" w:hAnsi="Arial" w:cs="Arial"/>
                <w:sz w:val="17"/>
                <w:szCs w:val="17"/>
              </w:rPr>
              <w:t>Related company</w:t>
            </w:r>
          </w:p>
        </w:tc>
        <w:tc>
          <w:tcPr>
            <w:tcW w:w="2277" w:type="dxa"/>
            <w:gridSpan w:val="2"/>
          </w:tcPr>
          <w:p w14:paraId="396EB6FC" w14:textId="77777777" w:rsidR="00042737" w:rsidRPr="00E3022F" w:rsidRDefault="00042737" w:rsidP="00042737">
            <w:pPr>
              <w:spacing w:before="60" w:line="276" w:lineRule="auto"/>
              <w:jc w:val="center"/>
              <w:rPr>
                <w:rFonts w:ascii="Arial" w:hAnsi="Arial" w:cs="Arial"/>
                <w:sz w:val="17"/>
                <w:szCs w:val="17"/>
              </w:rPr>
            </w:pPr>
            <w:r w:rsidRPr="00E3022F">
              <w:rPr>
                <w:rFonts w:ascii="Arial" w:hAnsi="Arial" w:cs="Arial"/>
                <w:sz w:val="17"/>
                <w:szCs w:val="17"/>
              </w:rPr>
              <w:t>Agreed price</w:t>
            </w:r>
          </w:p>
        </w:tc>
        <w:tc>
          <w:tcPr>
            <w:tcW w:w="1165" w:type="dxa"/>
            <w:gridSpan w:val="2"/>
            <w:shd w:val="clear" w:color="auto" w:fill="auto"/>
          </w:tcPr>
          <w:p w14:paraId="676EB743" w14:textId="5CC2F3AE" w:rsidR="00042737" w:rsidRPr="00E3022F" w:rsidRDefault="00C06413" w:rsidP="000427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rPr>
            </w:pPr>
            <w:r>
              <w:rPr>
                <w:rFonts w:ascii="Arial" w:hAnsi="Arial" w:cs="Arial"/>
                <w:sz w:val="17"/>
                <w:szCs w:val="17"/>
              </w:rPr>
              <w:t>474</w:t>
            </w:r>
          </w:p>
        </w:tc>
        <w:tc>
          <w:tcPr>
            <w:tcW w:w="1167" w:type="dxa"/>
            <w:gridSpan w:val="2"/>
          </w:tcPr>
          <w:p w14:paraId="1D797DC1" w14:textId="38DEBC33" w:rsidR="00042737" w:rsidRPr="00E3022F" w:rsidRDefault="00042737" w:rsidP="000427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E3022F">
              <w:rPr>
                <w:rFonts w:ascii="Arial" w:hAnsi="Arial" w:cs="Arial"/>
                <w:sz w:val="17"/>
                <w:szCs w:val="17"/>
              </w:rPr>
              <w:t>831</w:t>
            </w:r>
          </w:p>
        </w:tc>
        <w:tc>
          <w:tcPr>
            <w:tcW w:w="1165" w:type="dxa"/>
            <w:gridSpan w:val="2"/>
            <w:vAlign w:val="bottom"/>
          </w:tcPr>
          <w:p w14:paraId="58DA049E" w14:textId="26242A68" w:rsidR="00042737" w:rsidRPr="00E3022F" w:rsidRDefault="00C06413" w:rsidP="000427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409</w:t>
            </w:r>
          </w:p>
        </w:tc>
        <w:tc>
          <w:tcPr>
            <w:tcW w:w="1166" w:type="dxa"/>
            <w:gridSpan w:val="2"/>
            <w:vAlign w:val="bottom"/>
          </w:tcPr>
          <w:p w14:paraId="3EF00162" w14:textId="3CCCB172" w:rsidR="00042737" w:rsidRPr="00E3022F" w:rsidRDefault="00042737" w:rsidP="000427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E3022F">
              <w:rPr>
                <w:rFonts w:ascii="Arial" w:hAnsi="Arial" w:cs="Arial"/>
                <w:sz w:val="17"/>
                <w:szCs w:val="17"/>
                <w:lang w:val="en-GB"/>
              </w:rPr>
              <w:t>799</w:t>
            </w:r>
          </w:p>
        </w:tc>
      </w:tr>
      <w:tr w:rsidR="00042737" w:rsidRPr="00E3022F" w14:paraId="04A33F91" w14:textId="77777777" w:rsidTr="001E3578">
        <w:trPr>
          <w:trHeight w:val="184"/>
        </w:trPr>
        <w:tc>
          <w:tcPr>
            <w:tcW w:w="2045" w:type="dxa"/>
          </w:tcPr>
          <w:p w14:paraId="2DDB00A3" w14:textId="657AA232" w:rsidR="00042737" w:rsidRPr="00E3022F" w:rsidRDefault="00042737" w:rsidP="00042737">
            <w:pPr>
              <w:tabs>
                <w:tab w:val="left" w:pos="113"/>
              </w:tabs>
              <w:spacing w:before="60" w:line="276" w:lineRule="auto"/>
              <w:ind w:right="-113"/>
              <w:rPr>
                <w:rFonts w:ascii="Arial" w:hAnsi="Arial" w:cs="Arial"/>
                <w:sz w:val="17"/>
                <w:szCs w:val="17"/>
              </w:rPr>
            </w:pPr>
          </w:p>
        </w:tc>
        <w:tc>
          <w:tcPr>
            <w:tcW w:w="2277" w:type="dxa"/>
            <w:gridSpan w:val="2"/>
          </w:tcPr>
          <w:p w14:paraId="45B43B5D" w14:textId="77777777" w:rsidR="00042737" w:rsidRPr="00E3022F" w:rsidRDefault="00042737" w:rsidP="00042737">
            <w:pPr>
              <w:spacing w:before="60" w:line="276" w:lineRule="auto"/>
              <w:jc w:val="center"/>
              <w:rPr>
                <w:rFonts w:ascii="Arial" w:hAnsi="Arial" w:cs="Arial"/>
                <w:sz w:val="17"/>
                <w:szCs w:val="17"/>
              </w:rPr>
            </w:pPr>
          </w:p>
        </w:tc>
        <w:tc>
          <w:tcPr>
            <w:tcW w:w="1165" w:type="dxa"/>
            <w:gridSpan w:val="2"/>
            <w:shd w:val="clear" w:color="auto" w:fill="auto"/>
          </w:tcPr>
          <w:p w14:paraId="2E5649EF" w14:textId="77777777"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7" w:type="dxa"/>
            <w:gridSpan w:val="2"/>
          </w:tcPr>
          <w:p w14:paraId="3F5F25EC" w14:textId="77777777"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rPr>
            </w:pPr>
          </w:p>
        </w:tc>
        <w:tc>
          <w:tcPr>
            <w:tcW w:w="1165" w:type="dxa"/>
            <w:gridSpan w:val="2"/>
            <w:vAlign w:val="bottom"/>
          </w:tcPr>
          <w:p w14:paraId="403EAF3E" w14:textId="77777777"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vAlign w:val="bottom"/>
          </w:tcPr>
          <w:p w14:paraId="3FD5B591" w14:textId="77777777"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042737" w:rsidRPr="00E3022F" w14:paraId="29D09251" w14:textId="77777777" w:rsidTr="001E3578">
        <w:tc>
          <w:tcPr>
            <w:tcW w:w="2045" w:type="dxa"/>
          </w:tcPr>
          <w:p w14:paraId="1462B60F" w14:textId="336B71EC" w:rsidR="00042737" w:rsidRPr="00E3022F" w:rsidRDefault="00042737" w:rsidP="00042737">
            <w:pPr>
              <w:pStyle w:val="a7"/>
              <w:tabs>
                <w:tab w:val="clear" w:pos="1080"/>
              </w:tabs>
              <w:spacing w:before="60" w:line="276" w:lineRule="auto"/>
              <w:ind w:right="-113"/>
              <w:rPr>
                <w:rFonts w:ascii="Arial" w:hAnsi="Arial" w:cs="Arial"/>
                <w:sz w:val="17"/>
                <w:szCs w:val="17"/>
                <w:cs/>
              </w:rPr>
            </w:pPr>
            <w:proofErr w:type="spellStart"/>
            <w:r w:rsidRPr="00E3022F">
              <w:rPr>
                <w:rFonts w:ascii="Arial" w:hAnsi="Arial" w:cs="Arial"/>
                <w:sz w:val="17"/>
                <w:szCs w:val="17"/>
                <w:u w:val="single"/>
              </w:rPr>
              <w:t>Interest</w:t>
            </w:r>
            <w:proofErr w:type="spellEnd"/>
            <w:r w:rsidRPr="00E3022F">
              <w:rPr>
                <w:rFonts w:ascii="Arial" w:hAnsi="Arial" w:cs="Arial"/>
                <w:sz w:val="17"/>
                <w:szCs w:val="17"/>
                <w:u w:val="single"/>
                <w:cs/>
              </w:rPr>
              <w:t xml:space="preserve"> </w:t>
            </w:r>
            <w:proofErr w:type="spellStart"/>
            <w:r w:rsidRPr="00E3022F">
              <w:rPr>
                <w:rFonts w:ascii="Arial" w:hAnsi="Arial" w:cs="Arial"/>
                <w:sz w:val="17"/>
                <w:szCs w:val="17"/>
                <w:u w:val="single"/>
              </w:rPr>
              <w:t>expens</w:t>
            </w:r>
            <w:proofErr w:type="spellEnd"/>
            <w:r w:rsidRPr="00E3022F">
              <w:rPr>
                <w:rFonts w:ascii="Arial" w:hAnsi="Arial" w:cs="Arial"/>
                <w:sz w:val="17"/>
                <w:szCs w:val="17"/>
                <w:u w:val="single"/>
                <w:lang w:val="en-US"/>
              </w:rPr>
              <w:t>e</w:t>
            </w:r>
          </w:p>
        </w:tc>
        <w:tc>
          <w:tcPr>
            <w:tcW w:w="2277" w:type="dxa"/>
            <w:gridSpan w:val="2"/>
          </w:tcPr>
          <w:p w14:paraId="29EF0E9B" w14:textId="77777777" w:rsidR="00042737" w:rsidRPr="00E3022F" w:rsidRDefault="00042737" w:rsidP="00042737">
            <w:pPr>
              <w:spacing w:before="60" w:line="276" w:lineRule="auto"/>
              <w:jc w:val="center"/>
              <w:rPr>
                <w:rFonts w:ascii="Arial" w:hAnsi="Arial" w:cs="Arial"/>
                <w:sz w:val="17"/>
                <w:szCs w:val="17"/>
              </w:rPr>
            </w:pPr>
          </w:p>
        </w:tc>
        <w:tc>
          <w:tcPr>
            <w:tcW w:w="1165" w:type="dxa"/>
            <w:gridSpan w:val="2"/>
            <w:shd w:val="clear" w:color="auto" w:fill="auto"/>
            <w:vAlign w:val="bottom"/>
          </w:tcPr>
          <w:p w14:paraId="531009C7" w14:textId="77777777"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7" w:type="dxa"/>
            <w:gridSpan w:val="2"/>
            <w:vAlign w:val="bottom"/>
          </w:tcPr>
          <w:p w14:paraId="2953FD59" w14:textId="77777777"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5" w:type="dxa"/>
            <w:gridSpan w:val="2"/>
            <w:vAlign w:val="bottom"/>
          </w:tcPr>
          <w:p w14:paraId="162B01F2" w14:textId="77777777"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vAlign w:val="bottom"/>
          </w:tcPr>
          <w:p w14:paraId="0AF666C0" w14:textId="77777777" w:rsidR="00042737" w:rsidRPr="00E3022F" w:rsidRDefault="00042737" w:rsidP="0004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590FEE" w:rsidRPr="00E3022F" w14:paraId="01212711" w14:textId="77777777" w:rsidTr="001E3578">
        <w:tc>
          <w:tcPr>
            <w:tcW w:w="2045" w:type="dxa"/>
          </w:tcPr>
          <w:p w14:paraId="2081EE6B" w14:textId="2FEF437B" w:rsidR="00590FEE" w:rsidRPr="00E3022F" w:rsidRDefault="00590FEE" w:rsidP="00590FEE">
            <w:pPr>
              <w:spacing w:before="60" w:line="276" w:lineRule="auto"/>
              <w:ind w:right="-108" w:firstLine="218"/>
              <w:rPr>
                <w:rFonts w:ascii="Arial" w:hAnsi="Arial" w:cs="Arial"/>
                <w:sz w:val="17"/>
                <w:szCs w:val="17"/>
              </w:rPr>
            </w:pPr>
            <w:r w:rsidRPr="00E3022F">
              <w:rPr>
                <w:rFonts w:ascii="Arial" w:hAnsi="Arial" w:cs="Arial"/>
                <w:sz w:val="17"/>
                <w:szCs w:val="17"/>
              </w:rPr>
              <w:t>Directors</w:t>
            </w:r>
          </w:p>
        </w:tc>
        <w:tc>
          <w:tcPr>
            <w:tcW w:w="2277" w:type="dxa"/>
            <w:gridSpan w:val="2"/>
          </w:tcPr>
          <w:p w14:paraId="33A44109" w14:textId="3DD2C730" w:rsidR="00590FEE" w:rsidRPr="00E3022F" w:rsidRDefault="00590FEE" w:rsidP="00590FEE">
            <w:pPr>
              <w:spacing w:before="60" w:line="276" w:lineRule="auto"/>
              <w:jc w:val="center"/>
              <w:rPr>
                <w:rFonts w:ascii="Arial" w:hAnsi="Arial" w:cs="Arial"/>
                <w:sz w:val="17"/>
                <w:szCs w:val="17"/>
              </w:rPr>
            </w:pPr>
            <w:r w:rsidRPr="00E3022F">
              <w:rPr>
                <w:rFonts w:ascii="Arial" w:hAnsi="Arial" w:cs="Arial"/>
                <w:sz w:val="17"/>
                <w:szCs w:val="17"/>
              </w:rPr>
              <w:t>5.00 - 6.00% per annum</w:t>
            </w:r>
          </w:p>
        </w:tc>
        <w:tc>
          <w:tcPr>
            <w:tcW w:w="1165" w:type="dxa"/>
            <w:gridSpan w:val="2"/>
            <w:shd w:val="clear" w:color="auto" w:fill="auto"/>
          </w:tcPr>
          <w:p w14:paraId="3F5FB8A8" w14:textId="6C3174E3" w:rsidR="00590FEE" w:rsidRPr="00E3022F" w:rsidRDefault="00C06413" w:rsidP="0059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577</w:t>
            </w:r>
          </w:p>
        </w:tc>
        <w:tc>
          <w:tcPr>
            <w:tcW w:w="1167" w:type="dxa"/>
            <w:gridSpan w:val="2"/>
            <w:shd w:val="clear" w:color="auto" w:fill="auto"/>
            <w:vAlign w:val="bottom"/>
          </w:tcPr>
          <w:p w14:paraId="563BDC52" w14:textId="584290D5" w:rsidR="00590FEE" w:rsidRPr="00E3022F" w:rsidRDefault="00590FEE" w:rsidP="0059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cs/>
                <w:lang w:val="en-GB"/>
              </w:rPr>
            </w:pPr>
            <w:r w:rsidRPr="00E3022F">
              <w:rPr>
                <w:rFonts w:ascii="Arial" w:hAnsi="Arial" w:cs="Arial"/>
                <w:sz w:val="17"/>
                <w:szCs w:val="17"/>
                <w:lang w:val="en-GB"/>
              </w:rPr>
              <w:t>636</w:t>
            </w:r>
          </w:p>
        </w:tc>
        <w:tc>
          <w:tcPr>
            <w:tcW w:w="1165" w:type="dxa"/>
            <w:gridSpan w:val="2"/>
            <w:shd w:val="clear" w:color="auto" w:fill="auto"/>
            <w:vAlign w:val="bottom"/>
          </w:tcPr>
          <w:p w14:paraId="51802714" w14:textId="08E655BF" w:rsidR="00590FEE" w:rsidRPr="00E3022F" w:rsidRDefault="00645A3B" w:rsidP="0059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473</w:t>
            </w:r>
          </w:p>
        </w:tc>
        <w:tc>
          <w:tcPr>
            <w:tcW w:w="1166" w:type="dxa"/>
            <w:gridSpan w:val="2"/>
            <w:shd w:val="clear" w:color="auto" w:fill="auto"/>
            <w:vAlign w:val="bottom"/>
          </w:tcPr>
          <w:p w14:paraId="3C681CAF" w14:textId="73084842" w:rsidR="00590FEE" w:rsidRPr="00E3022F" w:rsidRDefault="00590FEE" w:rsidP="0059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cs/>
              </w:rPr>
            </w:pPr>
            <w:r w:rsidRPr="00E3022F">
              <w:rPr>
                <w:rFonts w:ascii="Arial" w:hAnsi="Arial" w:cs="Arial"/>
                <w:sz w:val="17"/>
                <w:szCs w:val="17"/>
              </w:rPr>
              <w:t>474</w:t>
            </w:r>
          </w:p>
        </w:tc>
      </w:tr>
      <w:tr w:rsidR="00590FEE" w:rsidRPr="00E3022F" w14:paraId="70280BB8" w14:textId="77777777" w:rsidTr="001E3578">
        <w:tc>
          <w:tcPr>
            <w:tcW w:w="2045" w:type="dxa"/>
            <w:vAlign w:val="bottom"/>
          </w:tcPr>
          <w:p w14:paraId="6DD52039" w14:textId="3DC3B0A2" w:rsidR="00590FEE" w:rsidRPr="00E3022F" w:rsidRDefault="00590FEE" w:rsidP="00590FEE">
            <w:pPr>
              <w:spacing w:before="60" w:line="276" w:lineRule="auto"/>
              <w:ind w:right="-108" w:firstLine="218"/>
              <w:rPr>
                <w:rFonts w:ascii="Arial" w:hAnsi="Arial" w:cs="Arial"/>
                <w:sz w:val="17"/>
                <w:szCs w:val="17"/>
              </w:rPr>
            </w:pPr>
            <w:r w:rsidRPr="00E3022F">
              <w:rPr>
                <w:rFonts w:ascii="Arial" w:hAnsi="Arial" w:cs="Arial"/>
                <w:sz w:val="17"/>
                <w:szCs w:val="17"/>
              </w:rPr>
              <w:t>Director of subsidiary</w:t>
            </w:r>
          </w:p>
        </w:tc>
        <w:tc>
          <w:tcPr>
            <w:tcW w:w="2277" w:type="dxa"/>
            <w:gridSpan w:val="2"/>
            <w:vAlign w:val="bottom"/>
          </w:tcPr>
          <w:p w14:paraId="24421029" w14:textId="09FAC406" w:rsidR="00590FEE" w:rsidRPr="00E3022F" w:rsidRDefault="00590FEE" w:rsidP="00590FEE">
            <w:pPr>
              <w:spacing w:before="60" w:line="276" w:lineRule="auto"/>
              <w:jc w:val="center"/>
              <w:rPr>
                <w:rFonts w:ascii="Arial" w:hAnsi="Arial" w:cs="Arial"/>
                <w:sz w:val="17"/>
                <w:szCs w:val="17"/>
              </w:rPr>
            </w:pPr>
            <w:r w:rsidRPr="00E3022F">
              <w:rPr>
                <w:rFonts w:ascii="Arial" w:hAnsi="Arial" w:cs="Arial"/>
                <w:sz w:val="17"/>
                <w:szCs w:val="17"/>
              </w:rPr>
              <w:t>5.00 - 6.00% per annum</w:t>
            </w:r>
          </w:p>
        </w:tc>
        <w:tc>
          <w:tcPr>
            <w:tcW w:w="1165" w:type="dxa"/>
            <w:gridSpan w:val="2"/>
            <w:shd w:val="clear" w:color="auto" w:fill="auto"/>
          </w:tcPr>
          <w:p w14:paraId="1572CCA3" w14:textId="734BA7E8" w:rsidR="00590FEE" w:rsidRPr="00E3022F" w:rsidRDefault="00C06413" w:rsidP="0059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25</w:t>
            </w:r>
          </w:p>
        </w:tc>
        <w:tc>
          <w:tcPr>
            <w:tcW w:w="1167" w:type="dxa"/>
            <w:gridSpan w:val="2"/>
            <w:shd w:val="clear" w:color="auto" w:fill="auto"/>
            <w:vAlign w:val="bottom"/>
          </w:tcPr>
          <w:p w14:paraId="70215796" w14:textId="0CBB112D" w:rsidR="00590FEE" w:rsidRPr="00E3022F" w:rsidRDefault="00590FEE" w:rsidP="0059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sidRPr="00E3022F">
              <w:rPr>
                <w:rFonts w:ascii="Arial" w:hAnsi="Arial" w:cs="Arial"/>
                <w:sz w:val="17"/>
                <w:szCs w:val="17"/>
                <w:lang w:val="en-GB"/>
              </w:rPr>
              <w:t>82</w:t>
            </w:r>
          </w:p>
        </w:tc>
        <w:tc>
          <w:tcPr>
            <w:tcW w:w="1165" w:type="dxa"/>
            <w:gridSpan w:val="2"/>
            <w:shd w:val="clear" w:color="auto" w:fill="auto"/>
            <w:vAlign w:val="bottom"/>
          </w:tcPr>
          <w:p w14:paraId="4A2A158B" w14:textId="07742F98" w:rsidR="00590FEE" w:rsidRPr="00E3022F" w:rsidRDefault="00645A3B" w:rsidP="0059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w:t>
            </w:r>
          </w:p>
        </w:tc>
        <w:tc>
          <w:tcPr>
            <w:tcW w:w="1166" w:type="dxa"/>
            <w:gridSpan w:val="2"/>
            <w:shd w:val="clear" w:color="auto" w:fill="auto"/>
            <w:vAlign w:val="bottom"/>
          </w:tcPr>
          <w:p w14:paraId="4B895FAB" w14:textId="1FC904D7" w:rsidR="00590FEE" w:rsidRPr="00E3022F" w:rsidRDefault="00590FEE" w:rsidP="0059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E3022F">
              <w:rPr>
                <w:rFonts w:ascii="Arial" w:hAnsi="Arial" w:cs="Arial"/>
                <w:sz w:val="17"/>
                <w:szCs w:val="17"/>
              </w:rPr>
              <w:t>-</w:t>
            </w:r>
          </w:p>
        </w:tc>
      </w:tr>
      <w:tr w:rsidR="00590FEE" w:rsidRPr="00E3022F" w14:paraId="23D1746A" w14:textId="77777777" w:rsidTr="001E3578">
        <w:tc>
          <w:tcPr>
            <w:tcW w:w="2045" w:type="dxa"/>
          </w:tcPr>
          <w:p w14:paraId="538D0AD5" w14:textId="70D79DD1" w:rsidR="00590FEE" w:rsidRPr="00E3022F" w:rsidRDefault="00590FEE" w:rsidP="00590FEE">
            <w:pPr>
              <w:spacing w:before="60" w:line="276" w:lineRule="auto"/>
              <w:ind w:left="218" w:right="-108"/>
              <w:rPr>
                <w:rFonts w:ascii="Arial" w:hAnsi="Arial" w:cs="Arial"/>
                <w:sz w:val="17"/>
                <w:szCs w:val="17"/>
              </w:rPr>
            </w:pPr>
            <w:r w:rsidRPr="00E3022F">
              <w:rPr>
                <w:rFonts w:ascii="Arial" w:hAnsi="Arial" w:cs="Arial"/>
                <w:sz w:val="17"/>
                <w:szCs w:val="17"/>
              </w:rPr>
              <w:t>Relative of director</w:t>
            </w:r>
          </w:p>
        </w:tc>
        <w:tc>
          <w:tcPr>
            <w:tcW w:w="2277" w:type="dxa"/>
            <w:gridSpan w:val="2"/>
          </w:tcPr>
          <w:p w14:paraId="64E58064" w14:textId="26E34909" w:rsidR="00590FEE" w:rsidRPr="00E3022F" w:rsidRDefault="00590FEE" w:rsidP="00590FEE">
            <w:pPr>
              <w:spacing w:before="60" w:line="276" w:lineRule="auto"/>
              <w:jc w:val="center"/>
              <w:rPr>
                <w:rFonts w:ascii="Arial" w:hAnsi="Arial" w:cs="Arial"/>
                <w:sz w:val="17"/>
                <w:szCs w:val="17"/>
              </w:rPr>
            </w:pPr>
            <w:r w:rsidRPr="00E3022F">
              <w:rPr>
                <w:rFonts w:ascii="Arial" w:hAnsi="Arial" w:cs="Arial"/>
                <w:sz w:val="17"/>
                <w:szCs w:val="17"/>
              </w:rPr>
              <w:t>MLR - 0.25% per annum</w:t>
            </w:r>
          </w:p>
        </w:tc>
        <w:tc>
          <w:tcPr>
            <w:tcW w:w="1165" w:type="dxa"/>
            <w:gridSpan w:val="2"/>
            <w:shd w:val="clear" w:color="auto" w:fill="auto"/>
          </w:tcPr>
          <w:p w14:paraId="537B7590" w14:textId="010A9D46" w:rsidR="00590FEE" w:rsidRPr="00E3022F" w:rsidRDefault="00C06413" w:rsidP="00590F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1,064</w:t>
            </w:r>
          </w:p>
        </w:tc>
        <w:tc>
          <w:tcPr>
            <w:tcW w:w="1167" w:type="dxa"/>
            <w:gridSpan w:val="2"/>
            <w:shd w:val="clear" w:color="auto" w:fill="auto"/>
            <w:vAlign w:val="bottom"/>
          </w:tcPr>
          <w:p w14:paraId="4259EB1B" w14:textId="7F8E9DFF" w:rsidR="00590FEE" w:rsidRPr="00E3022F" w:rsidRDefault="00590FEE" w:rsidP="00590F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E3022F">
              <w:rPr>
                <w:rFonts w:ascii="Arial" w:hAnsi="Arial" w:cs="Arial"/>
                <w:sz w:val="17"/>
                <w:szCs w:val="17"/>
                <w:lang w:val="en-GB"/>
              </w:rPr>
              <w:t>1,004</w:t>
            </w:r>
          </w:p>
        </w:tc>
        <w:tc>
          <w:tcPr>
            <w:tcW w:w="1165" w:type="dxa"/>
            <w:gridSpan w:val="2"/>
            <w:shd w:val="clear" w:color="auto" w:fill="auto"/>
            <w:vAlign w:val="bottom"/>
          </w:tcPr>
          <w:p w14:paraId="0E9D43D4" w14:textId="7FE43165" w:rsidR="00590FEE" w:rsidRPr="00E3022F" w:rsidRDefault="00052753" w:rsidP="00590F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1,064</w:t>
            </w:r>
          </w:p>
        </w:tc>
        <w:tc>
          <w:tcPr>
            <w:tcW w:w="1166" w:type="dxa"/>
            <w:gridSpan w:val="2"/>
            <w:shd w:val="clear" w:color="auto" w:fill="auto"/>
            <w:vAlign w:val="bottom"/>
          </w:tcPr>
          <w:p w14:paraId="423FC766" w14:textId="7DCB5F21" w:rsidR="00590FEE" w:rsidRPr="00E3022F" w:rsidRDefault="00590FEE" w:rsidP="00590F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sidRPr="00E3022F">
              <w:rPr>
                <w:rFonts w:ascii="Arial" w:hAnsi="Arial" w:cs="Arial"/>
                <w:sz w:val="17"/>
                <w:szCs w:val="17"/>
              </w:rPr>
              <w:t>1,004</w:t>
            </w:r>
          </w:p>
        </w:tc>
      </w:tr>
      <w:tr w:rsidR="00590FEE" w:rsidRPr="00E3022F" w14:paraId="5AE02AF8" w14:textId="77777777" w:rsidTr="001E3578">
        <w:tc>
          <w:tcPr>
            <w:tcW w:w="2045" w:type="dxa"/>
          </w:tcPr>
          <w:p w14:paraId="15ADEA38" w14:textId="77777777" w:rsidR="00590FEE" w:rsidRPr="00E3022F" w:rsidRDefault="00590FEE" w:rsidP="00590FEE">
            <w:pPr>
              <w:pStyle w:val="a7"/>
              <w:tabs>
                <w:tab w:val="clear" w:pos="1080"/>
              </w:tabs>
              <w:spacing w:before="60" w:line="276" w:lineRule="auto"/>
              <w:ind w:right="-113"/>
              <w:rPr>
                <w:rFonts w:ascii="Arial" w:hAnsi="Arial" w:cs="Arial"/>
                <w:sz w:val="17"/>
                <w:szCs w:val="17"/>
                <w:cs/>
              </w:rPr>
            </w:pPr>
            <w:r w:rsidRPr="00E3022F">
              <w:rPr>
                <w:rFonts w:ascii="Arial" w:hAnsi="Arial" w:cs="Arial"/>
                <w:sz w:val="17"/>
                <w:szCs w:val="17"/>
                <w:lang w:val="en-GB"/>
              </w:rPr>
              <w:t>Total</w:t>
            </w:r>
          </w:p>
        </w:tc>
        <w:tc>
          <w:tcPr>
            <w:tcW w:w="2277" w:type="dxa"/>
            <w:gridSpan w:val="2"/>
          </w:tcPr>
          <w:p w14:paraId="4BFF2E33" w14:textId="77777777" w:rsidR="00590FEE" w:rsidRPr="00E3022F" w:rsidRDefault="00590FEE" w:rsidP="00590FEE">
            <w:pPr>
              <w:spacing w:before="60" w:line="276" w:lineRule="auto"/>
              <w:jc w:val="center"/>
              <w:rPr>
                <w:rFonts w:ascii="Arial" w:hAnsi="Arial" w:cs="Arial"/>
                <w:sz w:val="17"/>
                <w:szCs w:val="17"/>
              </w:rPr>
            </w:pPr>
          </w:p>
        </w:tc>
        <w:tc>
          <w:tcPr>
            <w:tcW w:w="1165" w:type="dxa"/>
            <w:gridSpan w:val="2"/>
            <w:shd w:val="clear" w:color="auto" w:fill="auto"/>
          </w:tcPr>
          <w:p w14:paraId="179C3BC9" w14:textId="237E42F0" w:rsidR="00590FEE" w:rsidRPr="00E3022F" w:rsidRDefault="00C06413" w:rsidP="00590F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1,666</w:t>
            </w:r>
          </w:p>
        </w:tc>
        <w:tc>
          <w:tcPr>
            <w:tcW w:w="1167" w:type="dxa"/>
            <w:gridSpan w:val="2"/>
            <w:vAlign w:val="bottom"/>
          </w:tcPr>
          <w:p w14:paraId="5FAE5F04" w14:textId="1D5037C0" w:rsidR="00590FEE" w:rsidRPr="00E3022F" w:rsidRDefault="00590FEE" w:rsidP="00590F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E3022F">
              <w:rPr>
                <w:rFonts w:ascii="Arial" w:hAnsi="Arial" w:cs="Arial"/>
                <w:sz w:val="17"/>
                <w:szCs w:val="17"/>
              </w:rPr>
              <w:t>1,722</w:t>
            </w:r>
          </w:p>
        </w:tc>
        <w:tc>
          <w:tcPr>
            <w:tcW w:w="1165" w:type="dxa"/>
            <w:gridSpan w:val="2"/>
            <w:vAlign w:val="bottom"/>
          </w:tcPr>
          <w:p w14:paraId="3F8003DB" w14:textId="070DAA5E" w:rsidR="00590FEE" w:rsidRPr="00E3022F" w:rsidRDefault="00052753" w:rsidP="00590F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1,537</w:t>
            </w:r>
          </w:p>
        </w:tc>
        <w:tc>
          <w:tcPr>
            <w:tcW w:w="1166" w:type="dxa"/>
            <w:gridSpan w:val="2"/>
            <w:vAlign w:val="bottom"/>
          </w:tcPr>
          <w:p w14:paraId="2D20B583" w14:textId="7E0D6993" w:rsidR="00590FEE" w:rsidRPr="00E3022F" w:rsidRDefault="00590FEE" w:rsidP="00590F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E3022F">
              <w:rPr>
                <w:rFonts w:ascii="Arial" w:hAnsi="Arial" w:cs="Arial"/>
                <w:sz w:val="17"/>
                <w:szCs w:val="17"/>
              </w:rPr>
              <w:t>1,478</w:t>
            </w:r>
          </w:p>
        </w:tc>
      </w:tr>
      <w:tr w:rsidR="00590FEE" w:rsidRPr="00E3022F" w14:paraId="32454B4E" w14:textId="77777777" w:rsidTr="001E3578">
        <w:tc>
          <w:tcPr>
            <w:tcW w:w="2045" w:type="dxa"/>
          </w:tcPr>
          <w:p w14:paraId="6FBE6EB5" w14:textId="7BEC9B89" w:rsidR="00590FEE" w:rsidRPr="00E3022F" w:rsidRDefault="00590FEE" w:rsidP="00590FEE">
            <w:pPr>
              <w:pStyle w:val="a7"/>
              <w:tabs>
                <w:tab w:val="clear" w:pos="1080"/>
              </w:tabs>
              <w:spacing w:before="60" w:line="276" w:lineRule="auto"/>
              <w:ind w:right="-113"/>
              <w:rPr>
                <w:rFonts w:ascii="Arial" w:hAnsi="Arial" w:cs="Arial"/>
                <w:sz w:val="17"/>
                <w:szCs w:val="17"/>
                <w:cs/>
                <w:lang w:val="en-GB"/>
              </w:rPr>
            </w:pPr>
          </w:p>
        </w:tc>
        <w:tc>
          <w:tcPr>
            <w:tcW w:w="2277" w:type="dxa"/>
            <w:gridSpan w:val="2"/>
          </w:tcPr>
          <w:p w14:paraId="77AA0B9D" w14:textId="65BA4070" w:rsidR="00590FEE" w:rsidRPr="00E3022F" w:rsidRDefault="00590FEE" w:rsidP="00590FEE">
            <w:pPr>
              <w:spacing w:before="60" w:line="276" w:lineRule="auto"/>
              <w:jc w:val="center"/>
              <w:rPr>
                <w:rFonts w:ascii="Arial" w:hAnsi="Arial" w:cs="Arial"/>
                <w:sz w:val="17"/>
                <w:szCs w:val="17"/>
              </w:rPr>
            </w:pPr>
          </w:p>
        </w:tc>
        <w:tc>
          <w:tcPr>
            <w:tcW w:w="1165" w:type="dxa"/>
            <w:gridSpan w:val="2"/>
            <w:shd w:val="clear" w:color="auto" w:fill="auto"/>
            <w:vAlign w:val="bottom"/>
          </w:tcPr>
          <w:p w14:paraId="518C7B99" w14:textId="77777777" w:rsidR="00590FEE" w:rsidRPr="00E3022F" w:rsidRDefault="00590FEE" w:rsidP="0059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7" w:type="dxa"/>
            <w:gridSpan w:val="2"/>
            <w:vAlign w:val="bottom"/>
          </w:tcPr>
          <w:p w14:paraId="156E7646" w14:textId="77777777" w:rsidR="00590FEE" w:rsidRPr="00E3022F" w:rsidRDefault="00590FEE" w:rsidP="0059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5" w:type="dxa"/>
            <w:gridSpan w:val="2"/>
            <w:vAlign w:val="bottom"/>
          </w:tcPr>
          <w:p w14:paraId="49BC1F2A" w14:textId="77777777" w:rsidR="00590FEE" w:rsidRPr="00E3022F" w:rsidRDefault="00590FEE" w:rsidP="0059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vAlign w:val="bottom"/>
          </w:tcPr>
          <w:p w14:paraId="51046FE3" w14:textId="77777777" w:rsidR="00590FEE" w:rsidRPr="00E3022F" w:rsidRDefault="00590FEE" w:rsidP="0059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590FEE" w:rsidRPr="00E3022F" w14:paraId="79FBF46F" w14:textId="77777777" w:rsidTr="001E3578">
        <w:tc>
          <w:tcPr>
            <w:tcW w:w="2045" w:type="dxa"/>
          </w:tcPr>
          <w:p w14:paraId="600426C3" w14:textId="3F17CA89" w:rsidR="00590FEE" w:rsidRPr="00E3022F" w:rsidRDefault="00590FEE" w:rsidP="00590FEE">
            <w:pPr>
              <w:pStyle w:val="a7"/>
              <w:tabs>
                <w:tab w:val="clear" w:pos="1080"/>
              </w:tabs>
              <w:spacing w:before="60" w:line="276" w:lineRule="auto"/>
              <w:ind w:right="-113"/>
              <w:rPr>
                <w:rFonts w:ascii="Arial" w:hAnsi="Arial" w:cs="Arial"/>
                <w:sz w:val="17"/>
                <w:szCs w:val="17"/>
                <w:u w:val="single"/>
                <w:lang w:val="en-GB"/>
              </w:rPr>
            </w:pPr>
            <w:r w:rsidRPr="00E3022F">
              <w:rPr>
                <w:rFonts w:ascii="Arial" w:hAnsi="Arial" w:cs="Arial"/>
                <w:sz w:val="17"/>
                <w:szCs w:val="17"/>
                <w:u w:val="single"/>
                <w:lang w:val="en-GB"/>
              </w:rPr>
              <w:t>Other expenses</w:t>
            </w:r>
          </w:p>
        </w:tc>
        <w:tc>
          <w:tcPr>
            <w:tcW w:w="2277" w:type="dxa"/>
            <w:gridSpan w:val="2"/>
          </w:tcPr>
          <w:p w14:paraId="1A4FFAD5" w14:textId="77777777" w:rsidR="00590FEE" w:rsidRPr="00E3022F" w:rsidRDefault="00590FEE" w:rsidP="00590FEE">
            <w:pPr>
              <w:spacing w:before="60" w:line="276" w:lineRule="auto"/>
              <w:jc w:val="center"/>
              <w:rPr>
                <w:rFonts w:ascii="Arial" w:hAnsi="Arial" w:cs="Arial"/>
                <w:sz w:val="17"/>
                <w:szCs w:val="17"/>
              </w:rPr>
            </w:pPr>
          </w:p>
        </w:tc>
        <w:tc>
          <w:tcPr>
            <w:tcW w:w="1165" w:type="dxa"/>
            <w:gridSpan w:val="2"/>
            <w:shd w:val="clear" w:color="auto" w:fill="auto"/>
            <w:vAlign w:val="bottom"/>
          </w:tcPr>
          <w:p w14:paraId="095677C0" w14:textId="77777777" w:rsidR="00590FEE" w:rsidRPr="00E3022F" w:rsidRDefault="00590FEE" w:rsidP="0059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7" w:type="dxa"/>
            <w:gridSpan w:val="2"/>
            <w:vAlign w:val="bottom"/>
          </w:tcPr>
          <w:p w14:paraId="553CC755" w14:textId="77777777" w:rsidR="00590FEE" w:rsidRPr="00E3022F" w:rsidRDefault="00590FEE" w:rsidP="0059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5" w:type="dxa"/>
            <w:gridSpan w:val="2"/>
            <w:vAlign w:val="bottom"/>
          </w:tcPr>
          <w:p w14:paraId="17B7E5C4" w14:textId="77777777" w:rsidR="00590FEE" w:rsidRPr="00E3022F" w:rsidRDefault="00590FEE" w:rsidP="0059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vAlign w:val="bottom"/>
          </w:tcPr>
          <w:p w14:paraId="04F65A89" w14:textId="77777777" w:rsidR="00590FEE" w:rsidRPr="00E3022F" w:rsidRDefault="00590FEE" w:rsidP="0059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590FEE" w:rsidRPr="00E3022F" w14:paraId="5F45E26C" w14:textId="77777777" w:rsidTr="001E3578">
        <w:tc>
          <w:tcPr>
            <w:tcW w:w="2045" w:type="dxa"/>
          </w:tcPr>
          <w:p w14:paraId="69CC4FFE" w14:textId="72D3BB72" w:rsidR="00590FEE" w:rsidRPr="00E3022F" w:rsidRDefault="00590FEE" w:rsidP="00590FEE">
            <w:pPr>
              <w:spacing w:before="60" w:line="276" w:lineRule="auto"/>
              <w:ind w:right="-108" w:firstLine="218"/>
              <w:rPr>
                <w:rFonts w:ascii="Arial" w:hAnsi="Arial" w:cs="Arial"/>
                <w:sz w:val="17"/>
                <w:szCs w:val="17"/>
              </w:rPr>
            </w:pPr>
            <w:r w:rsidRPr="00E3022F">
              <w:rPr>
                <w:rFonts w:ascii="Arial" w:hAnsi="Arial" w:cs="Arial"/>
                <w:sz w:val="17"/>
                <w:szCs w:val="17"/>
              </w:rPr>
              <w:t>Related company</w:t>
            </w:r>
          </w:p>
        </w:tc>
        <w:tc>
          <w:tcPr>
            <w:tcW w:w="2277" w:type="dxa"/>
            <w:gridSpan w:val="2"/>
          </w:tcPr>
          <w:p w14:paraId="5E25B8AF" w14:textId="6A68D3F9" w:rsidR="00590FEE" w:rsidRPr="00E3022F" w:rsidRDefault="00590FEE" w:rsidP="00590FEE">
            <w:pPr>
              <w:spacing w:before="60" w:line="276" w:lineRule="auto"/>
              <w:jc w:val="center"/>
              <w:rPr>
                <w:rFonts w:ascii="Arial" w:hAnsi="Arial" w:cs="Arial"/>
                <w:sz w:val="17"/>
                <w:szCs w:val="17"/>
              </w:rPr>
            </w:pPr>
            <w:r w:rsidRPr="00E3022F">
              <w:rPr>
                <w:rFonts w:ascii="Arial" w:hAnsi="Arial" w:cs="Arial"/>
                <w:sz w:val="17"/>
                <w:szCs w:val="17"/>
              </w:rPr>
              <w:t>Agreed price</w:t>
            </w:r>
          </w:p>
        </w:tc>
        <w:tc>
          <w:tcPr>
            <w:tcW w:w="1165" w:type="dxa"/>
            <w:gridSpan w:val="2"/>
            <w:shd w:val="clear" w:color="auto" w:fill="auto"/>
            <w:vAlign w:val="bottom"/>
          </w:tcPr>
          <w:p w14:paraId="682B039D" w14:textId="5E4F2325" w:rsidR="00590FEE" w:rsidRPr="00E3022F" w:rsidDel="00E07307" w:rsidRDefault="00052753" w:rsidP="00590F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230</w:t>
            </w:r>
          </w:p>
        </w:tc>
        <w:tc>
          <w:tcPr>
            <w:tcW w:w="1167" w:type="dxa"/>
            <w:gridSpan w:val="2"/>
            <w:vAlign w:val="bottom"/>
          </w:tcPr>
          <w:p w14:paraId="55368968" w14:textId="29777AD2" w:rsidR="00590FEE" w:rsidRPr="00E3022F" w:rsidRDefault="00590FEE" w:rsidP="00590F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E3022F">
              <w:rPr>
                <w:rFonts w:ascii="Arial" w:hAnsi="Arial" w:cs="Arial"/>
                <w:sz w:val="17"/>
                <w:szCs w:val="17"/>
              </w:rPr>
              <w:t>513</w:t>
            </w:r>
          </w:p>
        </w:tc>
        <w:tc>
          <w:tcPr>
            <w:tcW w:w="1165" w:type="dxa"/>
            <w:gridSpan w:val="2"/>
            <w:vAlign w:val="bottom"/>
          </w:tcPr>
          <w:p w14:paraId="28423FC9" w14:textId="1BCF81CF" w:rsidR="00590FEE" w:rsidRPr="00E3022F" w:rsidDel="00E07307" w:rsidRDefault="00052753" w:rsidP="00590F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230</w:t>
            </w:r>
          </w:p>
        </w:tc>
        <w:tc>
          <w:tcPr>
            <w:tcW w:w="1166" w:type="dxa"/>
            <w:gridSpan w:val="2"/>
            <w:vAlign w:val="bottom"/>
          </w:tcPr>
          <w:p w14:paraId="1095D62B" w14:textId="63981E84" w:rsidR="00590FEE" w:rsidRPr="00E3022F" w:rsidRDefault="00590FEE" w:rsidP="00590F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33"/>
              <w:jc w:val="right"/>
              <w:rPr>
                <w:rFonts w:ascii="Arial" w:hAnsi="Arial" w:cs="Arial"/>
                <w:sz w:val="17"/>
                <w:szCs w:val="17"/>
                <w:lang w:val="en-GB"/>
              </w:rPr>
            </w:pPr>
            <w:r w:rsidRPr="00E3022F">
              <w:rPr>
                <w:rFonts w:ascii="Arial" w:hAnsi="Arial" w:cs="Arial"/>
                <w:sz w:val="17"/>
                <w:szCs w:val="17"/>
                <w:lang w:val="en-GB"/>
              </w:rPr>
              <w:t>513</w:t>
            </w:r>
          </w:p>
        </w:tc>
      </w:tr>
      <w:tr w:rsidR="00590FEE" w:rsidRPr="00E3022F" w14:paraId="7EF92BA8" w14:textId="59482B64" w:rsidTr="001E3578">
        <w:trPr>
          <w:gridAfter w:val="1"/>
          <w:wAfter w:w="10" w:type="dxa"/>
          <w:trHeight w:val="68"/>
        </w:trPr>
        <w:tc>
          <w:tcPr>
            <w:tcW w:w="4313" w:type="dxa"/>
            <w:gridSpan w:val="2"/>
          </w:tcPr>
          <w:p w14:paraId="2FEEC82C" w14:textId="5A308F81" w:rsidR="00590FEE" w:rsidRPr="00E3022F" w:rsidRDefault="00590FEE" w:rsidP="00590FEE">
            <w:pPr>
              <w:tabs>
                <w:tab w:val="clear" w:pos="227"/>
                <w:tab w:val="clear" w:pos="1644"/>
                <w:tab w:val="clear" w:pos="1871"/>
              </w:tabs>
              <w:spacing w:before="60" w:line="276" w:lineRule="auto"/>
              <w:ind w:right="-108"/>
              <w:rPr>
                <w:rFonts w:ascii="Arial" w:hAnsi="Arial" w:cs="Arial"/>
                <w:sz w:val="17"/>
                <w:szCs w:val="17"/>
              </w:rPr>
            </w:pPr>
          </w:p>
        </w:tc>
        <w:tc>
          <w:tcPr>
            <w:tcW w:w="1165" w:type="dxa"/>
            <w:gridSpan w:val="2"/>
            <w:shd w:val="clear" w:color="auto" w:fill="auto"/>
          </w:tcPr>
          <w:p w14:paraId="768200CB" w14:textId="77777777" w:rsidR="00590FEE" w:rsidRPr="00E3022F" w:rsidRDefault="00590FEE" w:rsidP="0059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p>
        </w:tc>
        <w:tc>
          <w:tcPr>
            <w:tcW w:w="1166" w:type="dxa"/>
            <w:gridSpan w:val="2"/>
            <w:vAlign w:val="bottom"/>
          </w:tcPr>
          <w:p w14:paraId="74657084" w14:textId="77777777" w:rsidR="00590FEE" w:rsidRPr="00E3022F" w:rsidRDefault="00590FEE" w:rsidP="0059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5" w:type="dxa"/>
            <w:gridSpan w:val="2"/>
            <w:vAlign w:val="bottom"/>
          </w:tcPr>
          <w:p w14:paraId="729A730F" w14:textId="77777777" w:rsidR="00590FEE" w:rsidRPr="00E3022F" w:rsidRDefault="00590FEE" w:rsidP="0059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6" w:type="dxa"/>
            <w:gridSpan w:val="2"/>
            <w:vAlign w:val="bottom"/>
          </w:tcPr>
          <w:p w14:paraId="2A3CF113" w14:textId="098D11A1" w:rsidR="00590FEE" w:rsidRPr="00E3022F" w:rsidRDefault="00590FEE" w:rsidP="0059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590FEE" w:rsidRPr="00E3022F" w14:paraId="75707DF9" w14:textId="77777777" w:rsidTr="001E3578">
        <w:trPr>
          <w:gridAfter w:val="1"/>
          <w:wAfter w:w="10" w:type="dxa"/>
          <w:trHeight w:val="68"/>
        </w:trPr>
        <w:tc>
          <w:tcPr>
            <w:tcW w:w="4313" w:type="dxa"/>
            <w:gridSpan w:val="2"/>
          </w:tcPr>
          <w:p w14:paraId="7AA4411E" w14:textId="13FE2381" w:rsidR="00590FEE" w:rsidRPr="00E3022F" w:rsidRDefault="00590FEE" w:rsidP="00590FEE">
            <w:pPr>
              <w:tabs>
                <w:tab w:val="clear" w:pos="227"/>
                <w:tab w:val="clear" w:pos="1644"/>
                <w:tab w:val="clear" w:pos="1871"/>
              </w:tabs>
              <w:spacing w:before="60" w:line="276" w:lineRule="auto"/>
              <w:ind w:right="-108"/>
              <w:rPr>
                <w:rFonts w:ascii="Arial" w:hAnsi="Arial" w:cs="Arial"/>
                <w:sz w:val="17"/>
                <w:szCs w:val="17"/>
                <w:u w:val="single"/>
                <w:cs/>
              </w:rPr>
            </w:pPr>
            <w:r w:rsidRPr="00E3022F">
              <w:rPr>
                <w:rFonts w:ascii="Arial" w:hAnsi="Arial" w:cs="Arial"/>
                <w:sz w:val="17"/>
                <w:szCs w:val="17"/>
                <w:u w:val="single"/>
                <w:cs/>
              </w:rPr>
              <w:t>Management</w:t>
            </w:r>
            <w:r w:rsidRPr="00E3022F">
              <w:rPr>
                <w:rFonts w:ascii="Arial" w:hAnsi="Arial" w:cs="Arial"/>
                <w:sz w:val="17"/>
                <w:szCs w:val="17"/>
                <w:u w:val="single"/>
              </w:rPr>
              <w:t xml:space="preserve"> remuneration</w:t>
            </w:r>
          </w:p>
        </w:tc>
        <w:tc>
          <w:tcPr>
            <w:tcW w:w="1165" w:type="dxa"/>
            <w:gridSpan w:val="2"/>
            <w:shd w:val="clear" w:color="auto" w:fill="auto"/>
          </w:tcPr>
          <w:p w14:paraId="0A630926" w14:textId="77777777" w:rsidR="00590FEE" w:rsidRPr="00E3022F" w:rsidRDefault="00590FEE" w:rsidP="0059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p>
        </w:tc>
        <w:tc>
          <w:tcPr>
            <w:tcW w:w="1166" w:type="dxa"/>
            <w:gridSpan w:val="2"/>
            <w:vAlign w:val="bottom"/>
          </w:tcPr>
          <w:p w14:paraId="1462A3FD" w14:textId="77777777" w:rsidR="00590FEE" w:rsidRPr="00E3022F" w:rsidRDefault="00590FEE" w:rsidP="0059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5" w:type="dxa"/>
            <w:gridSpan w:val="2"/>
            <w:vAlign w:val="bottom"/>
          </w:tcPr>
          <w:p w14:paraId="2739E8B1" w14:textId="77777777" w:rsidR="00590FEE" w:rsidRPr="00E3022F" w:rsidRDefault="00590FEE" w:rsidP="0059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6" w:type="dxa"/>
            <w:gridSpan w:val="2"/>
            <w:vAlign w:val="bottom"/>
          </w:tcPr>
          <w:p w14:paraId="73A0A896" w14:textId="77777777" w:rsidR="00590FEE" w:rsidRPr="00E3022F" w:rsidRDefault="00590FEE" w:rsidP="0059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590FEE" w:rsidRPr="00E3022F" w14:paraId="78718869" w14:textId="0B6B4F29" w:rsidTr="001E3578">
        <w:trPr>
          <w:gridAfter w:val="1"/>
          <w:wAfter w:w="10" w:type="dxa"/>
          <w:trHeight w:val="324"/>
        </w:trPr>
        <w:tc>
          <w:tcPr>
            <w:tcW w:w="4313" w:type="dxa"/>
            <w:gridSpan w:val="2"/>
          </w:tcPr>
          <w:p w14:paraId="5EA20481" w14:textId="25B5E114" w:rsidR="00590FEE" w:rsidRPr="00E3022F" w:rsidRDefault="00590FEE" w:rsidP="00590FEE">
            <w:pPr>
              <w:spacing w:before="60" w:line="276" w:lineRule="auto"/>
              <w:ind w:firstLine="218"/>
              <w:rPr>
                <w:rFonts w:ascii="Arial" w:hAnsi="Arial" w:cs="Arial"/>
                <w:sz w:val="17"/>
                <w:szCs w:val="17"/>
              </w:rPr>
            </w:pPr>
            <w:proofErr w:type="spellStart"/>
            <w:r w:rsidRPr="00E3022F">
              <w:rPr>
                <w:rFonts w:ascii="Arial" w:hAnsi="Arial" w:cs="Arial"/>
                <w:sz w:val="17"/>
                <w:szCs w:val="17"/>
                <w:cs/>
              </w:rPr>
              <w:t>Short</w:t>
            </w:r>
            <w:proofErr w:type="spellEnd"/>
            <w:r w:rsidRPr="00E3022F">
              <w:rPr>
                <w:rFonts w:ascii="Arial" w:hAnsi="Arial" w:cs="Arial"/>
                <w:sz w:val="17"/>
                <w:szCs w:val="17"/>
                <w:cs/>
              </w:rPr>
              <w:t>-</w:t>
            </w:r>
            <w:proofErr w:type="spellStart"/>
            <w:r w:rsidRPr="00E3022F">
              <w:rPr>
                <w:rFonts w:ascii="Arial" w:hAnsi="Arial" w:cs="Arial"/>
                <w:sz w:val="17"/>
                <w:szCs w:val="17"/>
                <w:cs/>
              </w:rPr>
              <w:t>term</w:t>
            </w:r>
            <w:proofErr w:type="spellEnd"/>
            <w:r w:rsidRPr="00E3022F">
              <w:rPr>
                <w:rFonts w:ascii="Arial" w:hAnsi="Arial" w:cs="Arial"/>
                <w:sz w:val="17"/>
                <w:szCs w:val="17"/>
                <w:cs/>
              </w:rPr>
              <w:t xml:space="preserve"> </w:t>
            </w:r>
            <w:proofErr w:type="spellStart"/>
            <w:r w:rsidRPr="00E3022F">
              <w:rPr>
                <w:rFonts w:ascii="Arial" w:hAnsi="Arial" w:cs="Arial"/>
                <w:sz w:val="17"/>
                <w:szCs w:val="17"/>
                <w:cs/>
              </w:rPr>
              <w:t>benefits</w:t>
            </w:r>
            <w:proofErr w:type="spellEnd"/>
          </w:p>
        </w:tc>
        <w:tc>
          <w:tcPr>
            <w:tcW w:w="1165" w:type="dxa"/>
            <w:gridSpan w:val="2"/>
            <w:shd w:val="clear" w:color="auto" w:fill="auto"/>
            <w:vAlign w:val="bottom"/>
          </w:tcPr>
          <w:p w14:paraId="0893B3B7" w14:textId="4FFF6A30" w:rsidR="00590FEE" w:rsidRPr="00E3022F" w:rsidRDefault="00052753" w:rsidP="00590F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4,088</w:t>
            </w:r>
          </w:p>
        </w:tc>
        <w:tc>
          <w:tcPr>
            <w:tcW w:w="1166" w:type="dxa"/>
            <w:gridSpan w:val="2"/>
            <w:vAlign w:val="bottom"/>
          </w:tcPr>
          <w:p w14:paraId="256227B5" w14:textId="054BFF51" w:rsidR="00590FEE" w:rsidRPr="00E3022F" w:rsidRDefault="00590FEE" w:rsidP="00590F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E3022F">
              <w:rPr>
                <w:rFonts w:ascii="Arial" w:hAnsi="Arial" w:cs="Arial"/>
                <w:sz w:val="17"/>
                <w:szCs w:val="17"/>
              </w:rPr>
              <w:t>3,844</w:t>
            </w:r>
          </w:p>
        </w:tc>
        <w:tc>
          <w:tcPr>
            <w:tcW w:w="1165" w:type="dxa"/>
            <w:gridSpan w:val="2"/>
            <w:vAlign w:val="bottom"/>
          </w:tcPr>
          <w:p w14:paraId="419A1562" w14:textId="0C785CA5" w:rsidR="00590FEE" w:rsidRPr="00E3022F" w:rsidRDefault="00C06CA1" w:rsidP="00590F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2,477</w:t>
            </w:r>
          </w:p>
        </w:tc>
        <w:tc>
          <w:tcPr>
            <w:tcW w:w="1166" w:type="dxa"/>
            <w:gridSpan w:val="2"/>
            <w:vAlign w:val="bottom"/>
          </w:tcPr>
          <w:p w14:paraId="4F332725" w14:textId="3F0B59D3" w:rsidR="00590FEE" w:rsidRPr="00E3022F" w:rsidRDefault="00E3022F" w:rsidP="00590F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E3022F">
              <w:rPr>
                <w:rFonts w:ascii="Arial" w:hAnsi="Arial" w:cs="Arial"/>
                <w:sz w:val="17"/>
                <w:szCs w:val="17"/>
                <w:lang w:val="en-GB"/>
              </w:rPr>
              <w:t>2,476</w:t>
            </w:r>
          </w:p>
        </w:tc>
      </w:tr>
    </w:tbl>
    <w:p w14:paraId="4F6B41BF" w14:textId="77777777" w:rsidR="00A835CA" w:rsidRPr="00596F11" w:rsidRDefault="00A835CA"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p w14:paraId="6CAACBA8" w14:textId="77777777" w:rsidR="00A93D35" w:rsidRPr="00596F11" w:rsidRDefault="00A93D35"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p w14:paraId="2351E2B6" w14:textId="77777777" w:rsidR="0026051B" w:rsidRPr="00596F11" w:rsidRDefault="0026051B"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p w14:paraId="7E788F8C" w14:textId="77777777" w:rsidR="00A93D35" w:rsidRDefault="00A93D35"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p w14:paraId="27377125" w14:textId="77777777" w:rsidR="001D3BDB" w:rsidRDefault="001D3BDB"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p w14:paraId="3029CED3" w14:textId="77777777" w:rsidR="001D3BDB" w:rsidRDefault="001D3BDB"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p w14:paraId="743C66BA" w14:textId="77777777" w:rsidR="001D3BDB" w:rsidRDefault="001D3BDB"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tbl>
      <w:tblPr>
        <w:tblW w:w="8996" w:type="dxa"/>
        <w:tblInd w:w="364" w:type="dxa"/>
        <w:tblLayout w:type="fixed"/>
        <w:tblLook w:val="04A0" w:firstRow="1" w:lastRow="0" w:firstColumn="1" w:lastColumn="0" w:noHBand="0" w:noVBand="1"/>
      </w:tblPr>
      <w:tblGrid>
        <w:gridCol w:w="2045"/>
        <w:gridCol w:w="2268"/>
        <w:gridCol w:w="9"/>
        <w:gridCol w:w="1156"/>
        <w:gridCol w:w="9"/>
        <w:gridCol w:w="1160"/>
        <w:gridCol w:w="1197"/>
        <w:gridCol w:w="1152"/>
      </w:tblGrid>
      <w:tr w:rsidR="001D3BDB" w:rsidRPr="00C04CB6" w14:paraId="286F4D2D" w14:textId="77777777" w:rsidTr="0017033A">
        <w:trPr>
          <w:tblHeader/>
        </w:trPr>
        <w:tc>
          <w:tcPr>
            <w:tcW w:w="2045" w:type="dxa"/>
          </w:tcPr>
          <w:p w14:paraId="6FD935F0" w14:textId="77777777" w:rsidR="001D3BDB" w:rsidRPr="00C04CB6" w:rsidRDefault="001D3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lang w:val="en-GB"/>
              </w:rPr>
            </w:pPr>
          </w:p>
        </w:tc>
        <w:tc>
          <w:tcPr>
            <w:tcW w:w="2277" w:type="dxa"/>
            <w:gridSpan w:val="2"/>
          </w:tcPr>
          <w:p w14:paraId="7AF731A5" w14:textId="77777777" w:rsidR="001D3BDB" w:rsidRPr="00C04CB6" w:rsidRDefault="001D3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lang w:val="en-GB"/>
              </w:rPr>
            </w:pPr>
          </w:p>
        </w:tc>
        <w:tc>
          <w:tcPr>
            <w:tcW w:w="4674" w:type="dxa"/>
            <w:gridSpan w:val="5"/>
          </w:tcPr>
          <w:p w14:paraId="783871B6" w14:textId="77777777" w:rsidR="001D3BDB" w:rsidRPr="00C04CB6" w:rsidRDefault="001D3BDB">
            <w:pPr>
              <w:spacing w:before="60" w:line="276" w:lineRule="auto"/>
              <w:jc w:val="right"/>
              <w:rPr>
                <w:rFonts w:ascii="Arial" w:hAnsi="Arial" w:cs="Arial"/>
                <w:sz w:val="17"/>
                <w:szCs w:val="17"/>
              </w:rPr>
            </w:pPr>
            <w:r w:rsidRPr="00C04CB6">
              <w:rPr>
                <w:rFonts w:ascii="Arial" w:hAnsi="Arial" w:cs="Arial"/>
                <w:sz w:val="17"/>
                <w:szCs w:val="17"/>
              </w:rPr>
              <w:t>(</w:t>
            </w:r>
            <w:proofErr w:type="gramStart"/>
            <w:r w:rsidRPr="00C04CB6">
              <w:rPr>
                <w:rFonts w:ascii="Arial" w:hAnsi="Arial" w:cs="Arial"/>
                <w:sz w:val="17"/>
                <w:szCs w:val="17"/>
              </w:rPr>
              <w:t>Unit :</w:t>
            </w:r>
            <w:proofErr w:type="gramEnd"/>
            <w:r w:rsidRPr="00C04CB6">
              <w:rPr>
                <w:rFonts w:ascii="Arial" w:hAnsi="Arial" w:cs="Arial"/>
                <w:sz w:val="17"/>
                <w:szCs w:val="17"/>
              </w:rPr>
              <w:t xml:space="preserve"> Thousand Baht)</w:t>
            </w:r>
          </w:p>
        </w:tc>
      </w:tr>
      <w:tr w:rsidR="006816B8" w:rsidRPr="00C04CB6" w14:paraId="5737B91C" w14:textId="77777777" w:rsidTr="0017033A">
        <w:trPr>
          <w:tblHeader/>
        </w:trPr>
        <w:tc>
          <w:tcPr>
            <w:tcW w:w="2045" w:type="dxa"/>
          </w:tcPr>
          <w:p w14:paraId="50F08D24" w14:textId="77777777" w:rsidR="006816B8" w:rsidRPr="00C04CB6" w:rsidRDefault="006816B8" w:rsidP="00681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lang w:val="en-GB"/>
              </w:rPr>
            </w:pPr>
          </w:p>
        </w:tc>
        <w:tc>
          <w:tcPr>
            <w:tcW w:w="2277" w:type="dxa"/>
            <w:gridSpan w:val="2"/>
          </w:tcPr>
          <w:p w14:paraId="37637718" w14:textId="77777777" w:rsidR="006816B8" w:rsidRPr="00C04CB6" w:rsidRDefault="006816B8" w:rsidP="00681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lang w:val="en-GB"/>
              </w:rPr>
            </w:pPr>
          </w:p>
        </w:tc>
        <w:tc>
          <w:tcPr>
            <w:tcW w:w="2325" w:type="dxa"/>
            <w:gridSpan w:val="3"/>
          </w:tcPr>
          <w:p w14:paraId="7DDCA576" w14:textId="4895805C" w:rsidR="006816B8" w:rsidRPr="00C04CB6" w:rsidRDefault="006816B8" w:rsidP="006816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E3022F">
              <w:rPr>
                <w:rFonts w:ascii="Arial" w:hAnsi="Arial" w:cs="Arial"/>
                <w:sz w:val="17"/>
                <w:szCs w:val="17"/>
                <w:lang w:val="en-GB"/>
              </w:rPr>
              <w:t xml:space="preserve">Consolidated </w:t>
            </w:r>
            <w:r w:rsidR="00D4166F">
              <w:rPr>
                <w:rFonts w:ascii="Arial" w:hAnsi="Arial" w:cs="Arial"/>
                <w:sz w:val="17"/>
                <w:szCs w:val="17"/>
                <w:lang w:val="en-GB"/>
              </w:rPr>
              <w:t>F/S</w:t>
            </w:r>
          </w:p>
        </w:tc>
        <w:tc>
          <w:tcPr>
            <w:tcW w:w="2349" w:type="dxa"/>
            <w:gridSpan w:val="2"/>
          </w:tcPr>
          <w:p w14:paraId="14C4A697" w14:textId="005D3095" w:rsidR="006816B8" w:rsidRPr="00C04CB6" w:rsidRDefault="006816B8" w:rsidP="006816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095B42">
              <w:rPr>
                <w:rFonts w:ascii="Arial" w:hAnsi="Arial" w:cs="Arial"/>
                <w:sz w:val="17"/>
                <w:szCs w:val="17"/>
                <w:lang w:val="en-GB"/>
              </w:rPr>
              <w:t xml:space="preserve">Separate </w:t>
            </w:r>
            <w:r w:rsidR="00D4166F">
              <w:rPr>
                <w:rFonts w:ascii="Arial" w:hAnsi="Arial" w:cs="Arial"/>
                <w:sz w:val="17"/>
                <w:szCs w:val="17"/>
                <w:lang w:val="en-GB"/>
              </w:rPr>
              <w:t>F/S</w:t>
            </w:r>
          </w:p>
        </w:tc>
      </w:tr>
      <w:tr w:rsidR="001D3BDB" w:rsidRPr="00C04CB6" w14:paraId="032FC945" w14:textId="77777777" w:rsidTr="0017033A">
        <w:trPr>
          <w:tblHeader/>
        </w:trPr>
        <w:tc>
          <w:tcPr>
            <w:tcW w:w="2045" w:type="dxa"/>
          </w:tcPr>
          <w:p w14:paraId="0FC5413D" w14:textId="77777777" w:rsidR="001D3BDB" w:rsidRPr="00C04CB6" w:rsidRDefault="001D3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lang w:val="en-GB"/>
              </w:rPr>
            </w:pPr>
          </w:p>
        </w:tc>
        <w:tc>
          <w:tcPr>
            <w:tcW w:w="2277" w:type="dxa"/>
            <w:gridSpan w:val="2"/>
          </w:tcPr>
          <w:p w14:paraId="1D648160" w14:textId="77777777" w:rsidR="001D3BDB" w:rsidRPr="00C04CB6" w:rsidRDefault="001D3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7"/>
                <w:szCs w:val="17"/>
                <w:cs/>
                <w:lang w:val="en-GB"/>
              </w:rPr>
            </w:pPr>
          </w:p>
        </w:tc>
        <w:tc>
          <w:tcPr>
            <w:tcW w:w="4674" w:type="dxa"/>
            <w:gridSpan w:val="5"/>
          </w:tcPr>
          <w:p w14:paraId="33C40CE7" w14:textId="0CF4E40F" w:rsidR="001D3BDB" w:rsidRPr="00C04CB6" w:rsidRDefault="001D3B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C04CB6">
              <w:rPr>
                <w:rFonts w:ascii="Arial" w:hAnsi="Arial" w:cs="Arial"/>
                <w:sz w:val="17"/>
                <w:szCs w:val="17"/>
                <w:lang w:val="en-GB"/>
              </w:rPr>
              <w:t>For the six-month periods ended 30 June</w:t>
            </w:r>
          </w:p>
        </w:tc>
      </w:tr>
      <w:tr w:rsidR="001D3BDB" w:rsidRPr="00C04CB6" w14:paraId="38851F5E" w14:textId="77777777" w:rsidTr="0017033A">
        <w:trPr>
          <w:tblHeader/>
        </w:trPr>
        <w:tc>
          <w:tcPr>
            <w:tcW w:w="2045" w:type="dxa"/>
          </w:tcPr>
          <w:p w14:paraId="5B491D41" w14:textId="77777777" w:rsidR="001D3BDB" w:rsidRPr="00C04CB6" w:rsidRDefault="001D3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lang w:val="en-GB"/>
              </w:rPr>
            </w:pPr>
          </w:p>
        </w:tc>
        <w:tc>
          <w:tcPr>
            <w:tcW w:w="2277" w:type="dxa"/>
            <w:gridSpan w:val="2"/>
          </w:tcPr>
          <w:p w14:paraId="1EF42182" w14:textId="77777777" w:rsidR="001D3BDB" w:rsidRPr="00C04CB6" w:rsidRDefault="001D3B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7"/>
                <w:szCs w:val="17"/>
                <w:lang w:val="en-GB"/>
              </w:rPr>
            </w:pPr>
            <w:r w:rsidRPr="00C04CB6">
              <w:rPr>
                <w:rFonts w:ascii="Arial" w:hAnsi="Arial" w:cs="Arial"/>
                <w:sz w:val="17"/>
                <w:szCs w:val="17"/>
              </w:rPr>
              <w:t>Pricing policy</w:t>
            </w:r>
          </w:p>
        </w:tc>
        <w:tc>
          <w:tcPr>
            <w:tcW w:w="1165" w:type="dxa"/>
            <w:gridSpan w:val="2"/>
          </w:tcPr>
          <w:p w14:paraId="16B62902" w14:textId="77777777" w:rsidR="001D3BDB" w:rsidRPr="00C04CB6" w:rsidRDefault="001D3B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C04CB6">
              <w:rPr>
                <w:rFonts w:ascii="Arial" w:hAnsi="Arial" w:cs="Arial"/>
                <w:sz w:val="17"/>
                <w:szCs w:val="17"/>
                <w:lang w:val="en-GB"/>
              </w:rPr>
              <w:t>2024</w:t>
            </w:r>
          </w:p>
        </w:tc>
        <w:tc>
          <w:tcPr>
            <w:tcW w:w="1160" w:type="dxa"/>
          </w:tcPr>
          <w:p w14:paraId="654FEEB7" w14:textId="77777777" w:rsidR="001D3BDB" w:rsidRPr="00C04CB6" w:rsidRDefault="001D3B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C04CB6">
              <w:rPr>
                <w:rFonts w:ascii="Arial" w:hAnsi="Arial" w:cs="Arial"/>
                <w:sz w:val="17"/>
                <w:szCs w:val="17"/>
                <w:lang w:val="en-GB"/>
              </w:rPr>
              <w:t>2023</w:t>
            </w:r>
          </w:p>
        </w:tc>
        <w:tc>
          <w:tcPr>
            <w:tcW w:w="1197" w:type="dxa"/>
          </w:tcPr>
          <w:p w14:paraId="4685DD23" w14:textId="77777777" w:rsidR="001D3BDB" w:rsidRPr="00C04CB6" w:rsidRDefault="001D3B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C04CB6">
              <w:rPr>
                <w:rFonts w:ascii="Arial" w:hAnsi="Arial" w:cs="Arial"/>
                <w:sz w:val="17"/>
                <w:szCs w:val="17"/>
                <w:lang w:val="en-GB"/>
              </w:rPr>
              <w:t>2024</w:t>
            </w:r>
          </w:p>
        </w:tc>
        <w:tc>
          <w:tcPr>
            <w:tcW w:w="1152" w:type="dxa"/>
          </w:tcPr>
          <w:p w14:paraId="18816ED2" w14:textId="77777777" w:rsidR="001D3BDB" w:rsidRPr="00C04CB6" w:rsidRDefault="001D3B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C04CB6">
              <w:rPr>
                <w:rFonts w:ascii="Arial" w:hAnsi="Arial" w:cs="Arial"/>
                <w:sz w:val="17"/>
                <w:szCs w:val="17"/>
                <w:lang w:val="en-GB"/>
              </w:rPr>
              <w:t>2023</w:t>
            </w:r>
          </w:p>
        </w:tc>
      </w:tr>
      <w:tr w:rsidR="001D3BDB" w:rsidRPr="00C04CB6" w14:paraId="765790AF" w14:textId="77777777" w:rsidTr="0017033A">
        <w:trPr>
          <w:trHeight w:hRule="exact" w:val="216"/>
          <w:tblHeader/>
        </w:trPr>
        <w:tc>
          <w:tcPr>
            <w:tcW w:w="2045" w:type="dxa"/>
          </w:tcPr>
          <w:p w14:paraId="66113203" w14:textId="77777777" w:rsidR="001D3BDB" w:rsidRPr="00C04CB6" w:rsidRDefault="001D3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rPr>
            </w:pPr>
          </w:p>
        </w:tc>
        <w:tc>
          <w:tcPr>
            <w:tcW w:w="2277" w:type="dxa"/>
            <w:gridSpan w:val="2"/>
          </w:tcPr>
          <w:p w14:paraId="3CB88744" w14:textId="77777777" w:rsidR="001D3BDB" w:rsidRPr="00C04CB6" w:rsidRDefault="001D3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7"/>
                <w:szCs w:val="17"/>
              </w:rPr>
            </w:pPr>
          </w:p>
        </w:tc>
        <w:tc>
          <w:tcPr>
            <w:tcW w:w="1165" w:type="dxa"/>
            <w:gridSpan w:val="2"/>
          </w:tcPr>
          <w:p w14:paraId="0E29FDF1" w14:textId="77777777" w:rsidR="001D3BDB" w:rsidRPr="00C04CB6" w:rsidRDefault="001D3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p>
        </w:tc>
        <w:tc>
          <w:tcPr>
            <w:tcW w:w="1160" w:type="dxa"/>
          </w:tcPr>
          <w:p w14:paraId="7BFFCFE7" w14:textId="77777777" w:rsidR="001D3BDB" w:rsidRPr="00C04CB6" w:rsidRDefault="001D3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p>
        </w:tc>
        <w:tc>
          <w:tcPr>
            <w:tcW w:w="1197" w:type="dxa"/>
          </w:tcPr>
          <w:p w14:paraId="1FD7CA74" w14:textId="77777777" w:rsidR="001D3BDB" w:rsidRPr="00C04CB6" w:rsidRDefault="001D3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p>
        </w:tc>
        <w:tc>
          <w:tcPr>
            <w:tcW w:w="1152" w:type="dxa"/>
          </w:tcPr>
          <w:p w14:paraId="347E8F98" w14:textId="77777777" w:rsidR="001D3BDB" w:rsidRPr="00C04CB6" w:rsidRDefault="001D3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p>
        </w:tc>
      </w:tr>
      <w:tr w:rsidR="001D3BDB" w:rsidRPr="00C04CB6" w14:paraId="1AF4D115" w14:textId="77777777" w:rsidTr="0017033A">
        <w:tc>
          <w:tcPr>
            <w:tcW w:w="2045" w:type="dxa"/>
          </w:tcPr>
          <w:p w14:paraId="18567AF2" w14:textId="77777777" w:rsidR="001D3BDB" w:rsidRPr="00C04CB6" w:rsidRDefault="001D3BDB">
            <w:pPr>
              <w:pStyle w:val="a7"/>
              <w:tabs>
                <w:tab w:val="clear" w:pos="1080"/>
              </w:tabs>
              <w:spacing w:before="60" w:line="276" w:lineRule="auto"/>
              <w:ind w:right="-378"/>
              <w:rPr>
                <w:rFonts w:ascii="Arial" w:hAnsi="Arial" w:cs="Arial"/>
                <w:sz w:val="17"/>
                <w:szCs w:val="17"/>
                <w:u w:val="single"/>
                <w:lang w:val="en-GB"/>
              </w:rPr>
            </w:pPr>
            <w:r w:rsidRPr="00C04CB6">
              <w:rPr>
                <w:rFonts w:ascii="Arial" w:hAnsi="Arial" w:cs="Arial"/>
                <w:sz w:val="17"/>
                <w:szCs w:val="17"/>
                <w:u w:val="single"/>
                <w:lang w:val="en-GB"/>
              </w:rPr>
              <w:t>Revenues from sales</w:t>
            </w:r>
          </w:p>
        </w:tc>
        <w:tc>
          <w:tcPr>
            <w:tcW w:w="2277" w:type="dxa"/>
            <w:gridSpan w:val="2"/>
          </w:tcPr>
          <w:p w14:paraId="48B742A5" w14:textId="77777777" w:rsidR="001D3BDB" w:rsidRPr="00C04CB6" w:rsidRDefault="001D3BDB">
            <w:pPr>
              <w:pStyle w:val="a7"/>
              <w:tabs>
                <w:tab w:val="clear" w:pos="1080"/>
              </w:tabs>
              <w:spacing w:before="60" w:line="276" w:lineRule="auto"/>
              <w:ind w:left="366" w:right="-378" w:hanging="150"/>
              <w:jc w:val="center"/>
              <w:rPr>
                <w:rFonts w:ascii="Arial" w:hAnsi="Arial" w:cs="Arial"/>
                <w:sz w:val="17"/>
                <w:szCs w:val="17"/>
                <w:lang w:val="en-GB"/>
              </w:rPr>
            </w:pPr>
          </w:p>
        </w:tc>
        <w:tc>
          <w:tcPr>
            <w:tcW w:w="1165" w:type="dxa"/>
            <w:gridSpan w:val="2"/>
          </w:tcPr>
          <w:p w14:paraId="39849EA4" w14:textId="77777777" w:rsidR="001D3BDB" w:rsidRPr="00C04CB6" w:rsidRDefault="001D3BDB">
            <w:pPr>
              <w:pStyle w:val="a7"/>
              <w:tabs>
                <w:tab w:val="clear" w:pos="1080"/>
              </w:tabs>
              <w:spacing w:before="60" w:line="276" w:lineRule="auto"/>
              <w:ind w:left="366" w:right="-378" w:hanging="150"/>
              <w:rPr>
                <w:rFonts w:ascii="Arial" w:hAnsi="Arial" w:cs="Arial"/>
                <w:sz w:val="17"/>
                <w:szCs w:val="17"/>
                <w:lang w:val="en-GB"/>
              </w:rPr>
            </w:pPr>
          </w:p>
        </w:tc>
        <w:tc>
          <w:tcPr>
            <w:tcW w:w="1160" w:type="dxa"/>
          </w:tcPr>
          <w:p w14:paraId="2FC6C63B" w14:textId="77777777" w:rsidR="001D3BDB" w:rsidRPr="00C04CB6" w:rsidRDefault="001D3BDB">
            <w:pPr>
              <w:pStyle w:val="a7"/>
              <w:tabs>
                <w:tab w:val="clear" w:pos="1080"/>
              </w:tabs>
              <w:spacing w:before="60" w:line="276" w:lineRule="auto"/>
              <w:ind w:left="366" w:right="-378" w:hanging="150"/>
              <w:rPr>
                <w:rFonts w:ascii="Arial" w:hAnsi="Arial" w:cs="Arial"/>
                <w:sz w:val="17"/>
                <w:szCs w:val="17"/>
                <w:lang w:val="en-GB"/>
              </w:rPr>
            </w:pPr>
          </w:p>
        </w:tc>
        <w:tc>
          <w:tcPr>
            <w:tcW w:w="1197" w:type="dxa"/>
          </w:tcPr>
          <w:p w14:paraId="77AF984D" w14:textId="77777777" w:rsidR="001D3BDB" w:rsidRPr="00C04CB6" w:rsidRDefault="001D3BDB">
            <w:pPr>
              <w:pStyle w:val="a7"/>
              <w:tabs>
                <w:tab w:val="clear" w:pos="1080"/>
              </w:tabs>
              <w:spacing w:before="60" w:line="276" w:lineRule="auto"/>
              <w:ind w:left="366" w:right="-378" w:hanging="150"/>
              <w:rPr>
                <w:rFonts w:ascii="Arial" w:hAnsi="Arial" w:cs="Arial"/>
                <w:sz w:val="17"/>
                <w:szCs w:val="17"/>
                <w:lang w:val="en-GB"/>
              </w:rPr>
            </w:pPr>
          </w:p>
        </w:tc>
        <w:tc>
          <w:tcPr>
            <w:tcW w:w="1152" w:type="dxa"/>
          </w:tcPr>
          <w:p w14:paraId="2672BE21" w14:textId="77777777" w:rsidR="001D3BDB" w:rsidRPr="00C04CB6" w:rsidRDefault="001D3BDB">
            <w:pPr>
              <w:pStyle w:val="a7"/>
              <w:tabs>
                <w:tab w:val="clear" w:pos="1080"/>
              </w:tabs>
              <w:spacing w:before="60" w:line="276" w:lineRule="auto"/>
              <w:ind w:left="366" w:right="-378" w:hanging="150"/>
              <w:rPr>
                <w:rFonts w:ascii="Arial" w:hAnsi="Arial" w:cs="Arial"/>
                <w:sz w:val="17"/>
                <w:szCs w:val="17"/>
                <w:lang w:val="en-GB"/>
              </w:rPr>
            </w:pPr>
          </w:p>
        </w:tc>
      </w:tr>
      <w:tr w:rsidR="00C04CB6" w:rsidRPr="00C04CB6" w14:paraId="0C290E92" w14:textId="77777777" w:rsidTr="0017033A">
        <w:tc>
          <w:tcPr>
            <w:tcW w:w="2045" w:type="dxa"/>
          </w:tcPr>
          <w:p w14:paraId="3D05C4FB" w14:textId="77777777" w:rsidR="00C04CB6" w:rsidRPr="00C04CB6" w:rsidRDefault="00C04CB6" w:rsidP="00C04CB6">
            <w:pPr>
              <w:tabs>
                <w:tab w:val="clear" w:pos="227"/>
                <w:tab w:val="left" w:pos="217"/>
              </w:tabs>
              <w:spacing w:before="60" w:line="276" w:lineRule="auto"/>
              <w:ind w:right="-108" w:firstLine="218"/>
              <w:rPr>
                <w:rFonts w:ascii="Arial" w:hAnsi="Arial" w:cs="Arial"/>
                <w:sz w:val="17"/>
                <w:szCs w:val="17"/>
              </w:rPr>
            </w:pPr>
            <w:r w:rsidRPr="00C04CB6">
              <w:rPr>
                <w:rFonts w:ascii="Arial" w:hAnsi="Arial" w:cs="Arial"/>
                <w:sz w:val="17"/>
                <w:szCs w:val="17"/>
              </w:rPr>
              <w:t>Subsidiary</w:t>
            </w:r>
          </w:p>
        </w:tc>
        <w:tc>
          <w:tcPr>
            <w:tcW w:w="2277" w:type="dxa"/>
            <w:gridSpan w:val="2"/>
          </w:tcPr>
          <w:p w14:paraId="2162AD6C" w14:textId="77777777" w:rsidR="00C04CB6" w:rsidRPr="00C04CB6" w:rsidRDefault="00C04CB6" w:rsidP="00C04CB6">
            <w:pPr>
              <w:spacing w:before="60" w:line="276" w:lineRule="auto"/>
              <w:jc w:val="center"/>
              <w:rPr>
                <w:rFonts w:ascii="Arial" w:hAnsi="Arial" w:cs="Arial"/>
                <w:sz w:val="17"/>
                <w:szCs w:val="17"/>
              </w:rPr>
            </w:pPr>
            <w:r w:rsidRPr="00C04CB6">
              <w:rPr>
                <w:rFonts w:ascii="Arial" w:hAnsi="Arial" w:cs="Arial"/>
                <w:sz w:val="17"/>
                <w:szCs w:val="17"/>
              </w:rPr>
              <w:t>Cost plus margin</w:t>
            </w:r>
          </w:p>
        </w:tc>
        <w:tc>
          <w:tcPr>
            <w:tcW w:w="1165" w:type="dxa"/>
            <w:gridSpan w:val="2"/>
          </w:tcPr>
          <w:p w14:paraId="61A3D2B6" w14:textId="311FDB04" w:rsidR="00C04CB6" w:rsidRPr="00C04CB6" w:rsidRDefault="00C06CA1" w:rsidP="00C04CB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w:t>
            </w:r>
          </w:p>
        </w:tc>
        <w:tc>
          <w:tcPr>
            <w:tcW w:w="1160" w:type="dxa"/>
            <w:vAlign w:val="bottom"/>
          </w:tcPr>
          <w:p w14:paraId="64D77F16" w14:textId="247BFE26" w:rsidR="00C04CB6" w:rsidRPr="00C04CB6" w:rsidRDefault="00C04CB6" w:rsidP="00C04CB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sidRPr="00C04CB6">
              <w:rPr>
                <w:rFonts w:ascii="Arial" w:hAnsi="Arial" w:cs="Arial"/>
                <w:sz w:val="17"/>
                <w:szCs w:val="17"/>
                <w:lang w:val="en-GB"/>
              </w:rPr>
              <w:t>-</w:t>
            </w:r>
          </w:p>
        </w:tc>
        <w:tc>
          <w:tcPr>
            <w:tcW w:w="1197" w:type="dxa"/>
          </w:tcPr>
          <w:p w14:paraId="3A334935" w14:textId="370B3E15" w:rsidR="00C04CB6" w:rsidRPr="00C04CB6" w:rsidRDefault="00C06CA1" w:rsidP="00C04CB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1,475</w:t>
            </w:r>
          </w:p>
        </w:tc>
        <w:tc>
          <w:tcPr>
            <w:tcW w:w="1152" w:type="dxa"/>
          </w:tcPr>
          <w:p w14:paraId="5C8C4467" w14:textId="340D43B0"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C04CB6">
              <w:rPr>
                <w:rFonts w:ascii="Arial" w:hAnsi="Arial" w:cs="Arial"/>
                <w:sz w:val="17"/>
                <w:szCs w:val="17"/>
              </w:rPr>
              <w:t>734</w:t>
            </w:r>
          </w:p>
        </w:tc>
      </w:tr>
      <w:tr w:rsidR="00C04CB6" w:rsidRPr="00C04CB6" w14:paraId="6D9968D7" w14:textId="77777777" w:rsidTr="0017033A">
        <w:trPr>
          <w:trHeight w:val="60"/>
        </w:trPr>
        <w:tc>
          <w:tcPr>
            <w:tcW w:w="2045" w:type="dxa"/>
          </w:tcPr>
          <w:p w14:paraId="1E20A0C7" w14:textId="77777777" w:rsidR="00C04CB6" w:rsidRPr="00C04CB6" w:rsidRDefault="00C04CB6" w:rsidP="00C04CB6">
            <w:pPr>
              <w:spacing w:before="60" w:line="276" w:lineRule="auto"/>
              <w:ind w:right="-108" w:firstLine="218"/>
              <w:rPr>
                <w:rFonts w:ascii="Arial" w:hAnsi="Arial" w:cs="Arial"/>
                <w:sz w:val="17"/>
                <w:szCs w:val="17"/>
                <w:cs/>
              </w:rPr>
            </w:pPr>
            <w:r w:rsidRPr="00C04CB6">
              <w:rPr>
                <w:rFonts w:ascii="Arial" w:hAnsi="Arial" w:cs="Arial"/>
                <w:sz w:val="17"/>
                <w:szCs w:val="17"/>
              </w:rPr>
              <w:t>Related company</w:t>
            </w:r>
          </w:p>
        </w:tc>
        <w:tc>
          <w:tcPr>
            <w:tcW w:w="2277" w:type="dxa"/>
            <w:gridSpan w:val="2"/>
          </w:tcPr>
          <w:p w14:paraId="64C4AC6F" w14:textId="77777777" w:rsidR="00C04CB6" w:rsidRPr="00C04CB6" w:rsidRDefault="00C04CB6" w:rsidP="00C04CB6">
            <w:pPr>
              <w:spacing w:before="60" w:line="276" w:lineRule="auto"/>
              <w:jc w:val="center"/>
              <w:rPr>
                <w:rFonts w:ascii="Arial" w:hAnsi="Arial" w:cs="Arial"/>
                <w:sz w:val="17"/>
                <w:szCs w:val="17"/>
              </w:rPr>
            </w:pPr>
            <w:r w:rsidRPr="00C04CB6">
              <w:rPr>
                <w:rFonts w:ascii="Arial" w:hAnsi="Arial" w:cs="Arial"/>
                <w:sz w:val="17"/>
                <w:szCs w:val="17"/>
              </w:rPr>
              <w:t>Cost plus margin</w:t>
            </w:r>
          </w:p>
        </w:tc>
        <w:tc>
          <w:tcPr>
            <w:tcW w:w="1165" w:type="dxa"/>
            <w:gridSpan w:val="2"/>
            <w:shd w:val="clear" w:color="auto" w:fill="auto"/>
          </w:tcPr>
          <w:p w14:paraId="68181CBA" w14:textId="1E342E4F" w:rsidR="00C04CB6" w:rsidRPr="00C04CB6" w:rsidRDefault="00C06CA1" w:rsidP="00C04CB6">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321</w:t>
            </w:r>
          </w:p>
        </w:tc>
        <w:tc>
          <w:tcPr>
            <w:tcW w:w="1160" w:type="dxa"/>
            <w:shd w:val="clear" w:color="auto" w:fill="auto"/>
          </w:tcPr>
          <w:p w14:paraId="0012F5D3" w14:textId="43D1C26F" w:rsidR="00C04CB6" w:rsidRPr="00C04CB6" w:rsidRDefault="00C04CB6" w:rsidP="00C04C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C04CB6">
              <w:rPr>
                <w:rFonts w:ascii="Arial" w:hAnsi="Arial" w:cs="Arial"/>
                <w:sz w:val="17"/>
                <w:szCs w:val="17"/>
                <w:lang w:val="en-GB"/>
              </w:rPr>
              <w:t>21,156</w:t>
            </w:r>
          </w:p>
        </w:tc>
        <w:tc>
          <w:tcPr>
            <w:tcW w:w="1197" w:type="dxa"/>
            <w:shd w:val="clear" w:color="auto" w:fill="auto"/>
          </w:tcPr>
          <w:p w14:paraId="726D427E" w14:textId="7064E218" w:rsidR="00C04CB6" w:rsidRPr="00C04CB6" w:rsidRDefault="00C06CA1" w:rsidP="00C04CB6">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321</w:t>
            </w:r>
          </w:p>
        </w:tc>
        <w:tc>
          <w:tcPr>
            <w:tcW w:w="1152" w:type="dxa"/>
            <w:vAlign w:val="bottom"/>
          </w:tcPr>
          <w:p w14:paraId="649CC75F" w14:textId="7BEA7832" w:rsidR="00C04CB6" w:rsidRPr="00C04CB6" w:rsidRDefault="00C04CB6" w:rsidP="00C04C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before="60" w:line="276" w:lineRule="auto"/>
              <w:ind w:right="-46" w:hanging="18"/>
              <w:jc w:val="right"/>
              <w:rPr>
                <w:rFonts w:ascii="Arial" w:hAnsi="Arial" w:cs="Arial"/>
                <w:sz w:val="17"/>
                <w:szCs w:val="17"/>
                <w:lang w:val="en-GB"/>
              </w:rPr>
            </w:pPr>
            <w:r w:rsidRPr="00C04CB6">
              <w:rPr>
                <w:rFonts w:ascii="Arial" w:hAnsi="Arial" w:cs="Arial"/>
                <w:sz w:val="17"/>
                <w:szCs w:val="17"/>
              </w:rPr>
              <w:t xml:space="preserve">         21,156</w:t>
            </w:r>
          </w:p>
        </w:tc>
      </w:tr>
      <w:tr w:rsidR="00C04CB6" w:rsidRPr="00C04CB6" w14:paraId="267C01EA" w14:textId="77777777" w:rsidTr="0017033A">
        <w:tc>
          <w:tcPr>
            <w:tcW w:w="2045" w:type="dxa"/>
          </w:tcPr>
          <w:p w14:paraId="3157FE70" w14:textId="77777777" w:rsidR="00C04CB6" w:rsidRPr="00C04CB6" w:rsidRDefault="00C04CB6" w:rsidP="00C04CB6">
            <w:pPr>
              <w:pStyle w:val="a7"/>
              <w:tabs>
                <w:tab w:val="clear" w:pos="1080"/>
              </w:tabs>
              <w:spacing w:before="60" w:line="276" w:lineRule="auto"/>
              <w:ind w:right="-378"/>
              <w:rPr>
                <w:rFonts w:ascii="Arial" w:hAnsi="Arial" w:cs="Arial"/>
                <w:sz w:val="17"/>
                <w:szCs w:val="17"/>
                <w:lang w:val="en-GB"/>
              </w:rPr>
            </w:pPr>
            <w:r w:rsidRPr="00C04CB6">
              <w:rPr>
                <w:rFonts w:ascii="Arial" w:hAnsi="Arial" w:cs="Arial"/>
                <w:sz w:val="17"/>
                <w:szCs w:val="17"/>
                <w:lang w:val="en-GB"/>
              </w:rPr>
              <w:t>Total</w:t>
            </w:r>
          </w:p>
        </w:tc>
        <w:tc>
          <w:tcPr>
            <w:tcW w:w="2277" w:type="dxa"/>
            <w:gridSpan w:val="2"/>
          </w:tcPr>
          <w:p w14:paraId="17C8CBC2" w14:textId="77777777" w:rsidR="00C04CB6" w:rsidRPr="00C04CB6" w:rsidRDefault="00C04CB6" w:rsidP="00C04CB6">
            <w:pPr>
              <w:spacing w:before="60" w:line="276" w:lineRule="auto"/>
              <w:jc w:val="center"/>
              <w:rPr>
                <w:rFonts w:ascii="Arial" w:hAnsi="Arial" w:cs="Arial"/>
                <w:sz w:val="17"/>
                <w:szCs w:val="17"/>
              </w:rPr>
            </w:pPr>
          </w:p>
        </w:tc>
        <w:tc>
          <w:tcPr>
            <w:tcW w:w="1165" w:type="dxa"/>
            <w:gridSpan w:val="2"/>
            <w:shd w:val="clear" w:color="auto" w:fill="auto"/>
          </w:tcPr>
          <w:p w14:paraId="0D3D8661" w14:textId="22F11FE5" w:rsidR="00C04CB6" w:rsidRPr="00C04CB6" w:rsidRDefault="00C06CA1" w:rsidP="00C04CB6">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321</w:t>
            </w:r>
          </w:p>
        </w:tc>
        <w:tc>
          <w:tcPr>
            <w:tcW w:w="1160" w:type="dxa"/>
            <w:shd w:val="clear" w:color="auto" w:fill="auto"/>
            <w:vAlign w:val="bottom"/>
          </w:tcPr>
          <w:p w14:paraId="0C58F3DC" w14:textId="611CF2DD" w:rsidR="00C04CB6" w:rsidRPr="00C04CB6" w:rsidRDefault="00C04CB6" w:rsidP="00C04C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C04CB6">
              <w:rPr>
                <w:rFonts w:ascii="Arial" w:hAnsi="Arial" w:cs="Arial"/>
                <w:sz w:val="17"/>
                <w:szCs w:val="17"/>
              </w:rPr>
              <w:t>21,156</w:t>
            </w:r>
          </w:p>
        </w:tc>
        <w:tc>
          <w:tcPr>
            <w:tcW w:w="1197" w:type="dxa"/>
            <w:shd w:val="clear" w:color="auto" w:fill="auto"/>
          </w:tcPr>
          <w:p w14:paraId="4B8FF060" w14:textId="264E9E69" w:rsidR="00C04CB6" w:rsidRPr="00C04CB6" w:rsidRDefault="00C06CA1" w:rsidP="00C04CB6">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1,796</w:t>
            </w:r>
          </w:p>
        </w:tc>
        <w:tc>
          <w:tcPr>
            <w:tcW w:w="1152" w:type="dxa"/>
            <w:vAlign w:val="bottom"/>
          </w:tcPr>
          <w:p w14:paraId="6C056837" w14:textId="6D121E62" w:rsidR="00C04CB6" w:rsidRPr="00C04CB6" w:rsidRDefault="00C04CB6" w:rsidP="00C04C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C04CB6">
              <w:rPr>
                <w:rFonts w:ascii="Arial" w:hAnsi="Arial" w:cs="Arial"/>
                <w:sz w:val="17"/>
                <w:szCs w:val="17"/>
              </w:rPr>
              <w:t>21,890</w:t>
            </w:r>
          </w:p>
        </w:tc>
      </w:tr>
      <w:tr w:rsidR="00C04CB6" w:rsidRPr="00C04CB6" w14:paraId="3372DEB2" w14:textId="77777777" w:rsidTr="0017033A">
        <w:trPr>
          <w:trHeight w:val="169"/>
        </w:trPr>
        <w:tc>
          <w:tcPr>
            <w:tcW w:w="2045" w:type="dxa"/>
          </w:tcPr>
          <w:p w14:paraId="7E623244" w14:textId="77777777" w:rsidR="00C04CB6" w:rsidRPr="00C04CB6" w:rsidRDefault="00C04CB6" w:rsidP="00C04CB6">
            <w:pPr>
              <w:pStyle w:val="a7"/>
              <w:tabs>
                <w:tab w:val="clear" w:pos="1080"/>
              </w:tabs>
              <w:spacing w:before="60" w:line="276" w:lineRule="auto"/>
              <w:ind w:left="366" w:right="-378" w:hanging="366"/>
              <w:rPr>
                <w:rFonts w:ascii="Arial" w:hAnsi="Arial" w:cs="Arial"/>
                <w:sz w:val="17"/>
                <w:szCs w:val="17"/>
                <w:lang w:val="en-GB"/>
              </w:rPr>
            </w:pPr>
          </w:p>
        </w:tc>
        <w:tc>
          <w:tcPr>
            <w:tcW w:w="2277" w:type="dxa"/>
            <w:gridSpan w:val="2"/>
          </w:tcPr>
          <w:p w14:paraId="182F46C1" w14:textId="77777777" w:rsidR="00C04CB6" w:rsidRPr="00C04CB6" w:rsidRDefault="00C04CB6" w:rsidP="00C04CB6">
            <w:pPr>
              <w:spacing w:before="60" w:line="276" w:lineRule="auto"/>
              <w:jc w:val="center"/>
              <w:rPr>
                <w:rFonts w:ascii="Arial" w:hAnsi="Arial" w:cs="Arial"/>
                <w:sz w:val="17"/>
                <w:szCs w:val="17"/>
              </w:rPr>
            </w:pPr>
          </w:p>
        </w:tc>
        <w:tc>
          <w:tcPr>
            <w:tcW w:w="1165" w:type="dxa"/>
            <w:gridSpan w:val="2"/>
          </w:tcPr>
          <w:p w14:paraId="68BA0AE4" w14:textId="77777777" w:rsidR="00C04CB6" w:rsidRPr="00C04CB6" w:rsidRDefault="00C04CB6" w:rsidP="00C04CB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0" w:type="dxa"/>
          </w:tcPr>
          <w:p w14:paraId="4440B02F"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97" w:type="dxa"/>
          </w:tcPr>
          <w:p w14:paraId="00B3CF5F"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52" w:type="dxa"/>
          </w:tcPr>
          <w:p w14:paraId="0D273041"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r>
      <w:tr w:rsidR="00C04CB6" w:rsidRPr="00C04CB6" w14:paraId="2E9EC326" w14:textId="77777777" w:rsidTr="0017033A">
        <w:trPr>
          <w:trHeight w:val="169"/>
        </w:trPr>
        <w:tc>
          <w:tcPr>
            <w:tcW w:w="2045" w:type="dxa"/>
          </w:tcPr>
          <w:p w14:paraId="58D610AB" w14:textId="77777777" w:rsidR="00C04CB6" w:rsidRPr="00C04CB6" w:rsidRDefault="00C04CB6" w:rsidP="00C04CB6">
            <w:pPr>
              <w:pStyle w:val="a7"/>
              <w:tabs>
                <w:tab w:val="clear" w:pos="1080"/>
              </w:tabs>
              <w:spacing w:before="60" w:line="276" w:lineRule="auto"/>
              <w:ind w:left="366" w:right="-378" w:hanging="366"/>
              <w:rPr>
                <w:rFonts w:ascii="Arial" w:hAnsi="Arial" w:cs="Arial"/>
                <w:sz w:val="17"/>
                <w:szCs w:val="17"/>
                <w:u w:val="single"/>
                <w:lang w:val="en-GB"/>
              </w:rPr>
            </w:pPr>
            <w:r w:rsidRPr="00C04CB6">
              <w:rPr>
                <w:rFonts w:ascii="Arial" w:hAnsi="Arial" w:cs="Arial"/>
                <w:sz w:val="17"/>
                <w:szCs w:val="17"/>
                <w:u w:val="single"/>
                <w:lang w:val="en-GB"/>
              </w:rPr>
              <w:t>Revenues from services</w:t>
            </w:r>
          </w:p>
        </w:tc>
        <w:tc>
          <w:tcPr>
            <w:tcW w:w="2277" w:type="dxa"/>
            <w:gridSpan w:val="2"/>
          </w:tcPr>
          <w:p w14:paraId="274A4295" w14:textId="77777777" w:rsidR="00C04CB6" w:rsidRPr="00C04CB6" w:rsidRDefault="00C04CB6" w:rsidP="00C04CB6">
            <w:pPr>
              <w:spacing w:before="60" w:line="276" w:lineRule="auto"/>
              <w:jc w:val="center"/>
              <w:rPr>
                <w:rFonts w:ascii="Arial" w:hAnsi="Arial" w:cs="Arial"/>
                <w:sz w:val="17"/>
                <w:szCs w:val="17"/>
              </w:rPr>
            </w:pPr>
          </w:p>
        </w:tc>
        <w:tc>
          <w:tcPr>
            <w:tcW w:w="1165" w:type="dxa"/>
            <w:gridSpan w:val="2"/>
          </w:tcPr>
          <w:p w14:paraId="66E910D0" w14:textId="77777777" w:rsidR="00C04CB6" w:rsidRPr="00C04CB6" w:rsidRDefault="00C04CB6" w:rsidP="00C04CB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0" w:type="dxa"/>
          </w:tcPr>
          <w:p w14:paraId="1636EEBB"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97" w:type="dxa"/>
          </w:tcPr>
          <w:p w14:paraId="54713660"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52" w:type="dxa"/>
          </w:tcPr>
          <w:p w14:paraId="163FF4CB"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r>
      <w:tr w:rsidR="00C04CB6" w:rsidRPr="00C04CB6" w14:paraId="20F16B70" w14:textId="77777777" w:rsidTr="00EF722A">
        <w:trPr>
          <w:trHeight w:val="252"/>
        </w:trPr>
        <w:tc>
          <w:tcPr>
            <w:tcW w:w="2045" w:type="dxa"/>
          </w:tcPr>
          <w:p w14:paraId="1BB15383" w14:textId="77777777" w:rsidR="00C04CB6" w:rsidRPr="00C04CB6" w:rsidRDefault="00C04CB6" w:rsidP="00C04CB6">
            <w:pPr>
              <w:pStyle w:val="a7"/>
              <w:tabs>
                <w:tab w:val="clear" w:pos="1080"/>
              </w:tabs>
              <w:spacing w:before="60" w:line="276" w:lineRule="auto"/>
              <w:ind w:left="366" w:right="-378" w:hanging="366"/>
              <w:rPr>
                <w:rFonts w:ascii="Arial" w:hAnsi="Arial" w:cs="Arial"/>
                <w:sz w:val="17"/>
                <w:szCs w:val="17"/>
                <w:u w:val="single"/>
                <w:lang w:val="en-GB"/>
              </w:rPr>
            </w:pPr>
            <w:r w:rsidRPr="00C04CB6">
              <w:rPr>
                <w:rFonts w:ascii="Arial" w:hAnsi="Arial" w:cs="Arial"/>
                <w:sz w:val="17"/>
                <w:szCs w:val="17"/>
                <w:cs/>
              </w:rPr>
              <w:t xml:space="preserve">    </w:t>
            </w:r>
            <w:proofErr w:type="spellStart"/>
            <w:r w:rsidRPr="00C04CB6">
              <w:rPr>
                <w:rFonts w:ascii="Arial" w:hAnsi="Arial" w:cs="Arial"/>
                <w:sz w:val="17"/>
                <w:szCs w:val="17"/>
              </w:rPr>
              <w:t>Subsidiary</w:t>
            </w:r>
            <w:proofErr w:type="spellEnd"/>
          </w:p>
        </w:tc>
        <w:tc>
          <w:tcPr>
            <w:tcW w:w="2277" w:type="dxa"/>
            <w:gridSpan w:val="2"/>
          </w:tcPr>
          <w:p w14:paraId="7CDD7FBC" w14:textId="77777777" w:rsidR="00C04CB6" w:rsidRPr="00C04CB6" w:rsidRDefault="00C04CB6" w:rsidP="00C04CB6">
            <w:pPr>
              <w:spacing w:before="60" w:line="276" w:lineRule="auto"/>
              <w:jc w:val="center"/>
              <w:rPr>
                <w:rFonts w:ascii="Arial" w:hAnsi="Arial" w:cs="Arial"/>
                <w:sz w:val="17"/>
                <w:szCs w:val="17"/>
              </w:rPr>
            </w:pPr>
            <w:r w:rsidRPr="00C04CB6">
              <w:rPr>
                <w:rFonts w:ascii="Arial" w:hAnsi="Arial" w:cs="Arial"/>
                <w:sz w:val="17"/>
                <w:szCs w:val="17"/>
              </w:rPr>
              <w:t>Agreed price</w:t>
            </w:r>
          </w:p>
        </w:tc>
        <w:tc>
          <w:tcPr>
            <w:tcW w:w="1165" w:type="dxa"/>
            <w:gridSpan w:val="2"/>
            <w:vAlign w:val="bottom"/>
          </w:tcPr>
          <w:p w14:paraId="587A4382" w14:textId="205D9BA8" w:rsidR="00C04CB6" w:rsidRPr="00C04CB6" w:rsidRDefault="002B65AE" w:rsidP="00C04CB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w:t>
            </w:r>
          </w:p>
        </w:tc>
        <w:tc>
          <w:tcPr>
            <w:tcW w:w="1160" w:type="dxa"/>
            <w:vAlign w:val="bottom"/>
          </w:tcPr>
          <w:p w14:paraId="657CC7F0" w14:textId="2E9E009F"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C04CB6">
              <w:rPr>
                <w:rFonts w:ascii="Arial" w:hAnsi="Arial" w:cs="Arial"/>
                <w:sz w:val="17"/>
                <w:szCs w:val="17"/>
                <w:lang w:val="en-GB"/>
              </w:rPr>
              <w:t>-</w:t>
            </w:r>
          </w:p>
        </w:tc>
        <w:tc>
          <w:tcPr>
            <w:tcW w:w="1197" w:type="dxa"/>
            <w:vAlign w:val="bottom"/>
          </w:tcPr>
          <w:p w14:paraId="7F0F29BC" w14:textId="3B673578" w:rsidR="00C04CB6" w:rsidRPr="00C04CB6" w:rsidRDefault="002B65AE"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941</w:t>
            </w:r>
          </w:p>
        </w:tc>
        <w:tc>
          <w:tcPr>
            <w:tcW w:w="1152" w:type="dxa"/>
            <w:vAlign w:val="bottom"/>
          </w:tcPr>
          <w:p w14:paraId="03C1128D" w14:textId="6B247821"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C04CB6">
              <w:rPr>
                <w:rFonts w:ascii="Arial" w:hAnsi="Arial" w:cs="Arial"/>
                <w:sz w:val="17"/>
                <w:szCs w:val="17"/>
              </w:rPr>
              <w:t>1,190</w:t>
            </w:r>
          </w:p>
        </w:tc>
      </w:tr>
      <w:tr w:rsidR="00C04CB6" w:rsidRPr="00C04CB6" w14:paraId="66DF0F84" w14:textId="77777777" w:rsidTr="0017033A">
        <w:trPr>
          <w:trHeight w:val="169"/>
        </w:trPr>
        <w:tc>
          <w:tcPr>
            <w:tcW w:w="2045" w:type="dxa"/>
          </w:tcPr>
          <w:p w14:paraId="68B374B6" w14:textId="77777777" w:rsidR="00C04CB6" w:rsidRPr="00C04CB6" w:rsidRDefault="00C04CB6" w:rsidP="00C04CB6">
            <w:pPr>
              <w:spacing w:before="60" w:line="276" w:lineRule="auto"/>
              <w:ind w:right="-108" w:firstLine="218"/>
              <w:rPr>
                <w:rFonts w:ascii="Arial" w:hAnsi="Arial" w:cs="Arial"/>
                <w:sz w:val="17"/>
                <w:szCs w:val="17"/>
                <w:lang w:val="en-GB"/>
              </w:rPr>
            </w:pPr>
            <w:r w:rsidRPr="00C04CB6">
              <w:rPr>
                <w:rFonts w:ascii="Arial" w:hAnsi="Arial" w:cs="Arial"/>
                <w:sz w:val="17"/>
                <w:szCs w:val="17"/>
              </w:rPr>
              <w:t>Related company</w:t>
            </w:r>
          </w:p>
        </w:tc>
        <w:tc>
          <w:tcPr>
            <w:tcW w:w="2277" w:type="dxa"/>
            <w:gridSpan w:val="2"/>
          </w:tcPr>
          <w:p w14:paraId="47915FD4" w14:textId="77777777" w:rsidR="00C04CB6" w:rsidRPr="00C04CB6" w:rsidRDefault="00C04CB6" w:rsidP="00C04CB6">
            <w:pPr>
              <w:spacing w:before="60" w:line="276" w:lineRule="auto"/>
              <w:jc w:val="center"/>
              <w:rPr>
                <w:rFonts w:ascii="Arial" w:hAnsi="Arial" w:cs="Arial"/>
                <w:sz w:val="17"/>
                <w:szCs w:val="17"/>
              </w:rPr>
            </w:pPr>
            <w:r w:rsidRPr="00C04CB6">
              <w:rPr>
                <w:rFonts w:ascii="Arial" w:hAnsi="Arial" w:cs="Arial"/>
                <w:sz w:val="17"/>
                <w:szCs w:val="17"/>
              </w:rPr>
              <w:t>Agreed price</w:t>
            </w:r>
          </w:p>
        </w:tc>
        <w:tc>
          <w:tcPr>
            <w:tcW w:w="1165" w:type="dxa"/>
            <w:gridSpan w:val="2"/>
            <w:vAlign w:val="bottom"/>
          </w:tcPr>
          <w:p w14:paraId="2F162F91" w14:textId="42293726" w:rsidR="00C04CB6" w:rsidRPr="00C04CB6" w:rsidRDefault="002B65AE" w:rsidP="00C04CB6">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w:t>
            </w:r>
          </w:p>
        </w:tc>
        <w:tc>
          <w:tcPr>
            <w:tcW w:w="1160" w:type="dxa"/>
            <w:vAlign w:val="bottom"/>
          </w:tcPr>
          <w:p w14:paraId="012BA891" w14:textId="7E8AA2A8" w:rsidR="00C04CB6" w:rsidRPr="00C04CB6" w:rsidRDefault="00C04CB6" w:rsidP="00C04C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sidRPr="00C04CB6">
              <w:rPr>
                <w:rFonts w:ascii="Arial" w:hAnsi="Arial" w:cs="Arial"/>
                <w:sz w:val="17"/>
                <w:szCs w:val="17"/>
              </w:rPr>
              <w:t>116</w:t>
            </w:r>
          </w:p>
        </w:tc>
        <w:tc>
          <w:tcPr>
            <w:tcW w:w="1197" w:type="dxa"/>
            <w:vAlign w:val="bottom"/>
          </w:tcPr>
          <w:p w14:paraId="02EE82D2" w14:textId="017B10D1" w:rsidR="00C04CB6" w:rsidRPr="00C04CB6" w:rsidRDefault="002B65AE" w:rsidP="00C04C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w:t>
            </w:r>
          </w:p>
        </w:tc>
        <w:tc>
          <w:tcPr>
            <w:tcW w:w="1152" w:type="dxa"/>
            <w:vAlign w:val="bottom"/>
          </w:tcPr>
          <w:p w14:paraId="131D51FD" w14:textId="712184CB" w:rsidR="00C04CB6" w:rsidRPr="00C04CB6" w:rsidRDefault="00C04CB6" w:rsidP="00C04C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C04CB6">
              <w:rPr>
                <w:rFonts w:ascii="Arial" w:hAnsi="Arial" w:cs="Arial"/>
                <w:sz w:val="17"/>
                <w:szCs w:val="17"/>
              </w:rPr>
              <w:t>116</w:t>
            </w:r>
          </w:p>
        </w:tc>
      </w:tr>
      <w:tr w:rsidR="00C04CB6" w:rsidRPr="00C04CB6" w14:paraId="45D91917" w14:textId="77777777" w:rsidTr="0017033A">
        <w:trPr>
          <w:trHeight w:val="169"/>
        </w:trPr>
        <w:tc>
          <w:tcPr>
            <w:tcW w:w="2045" w:type="dxa"/>
          </w:tcPr>
          <w:p w14:paraId="166319C7" w14:textId="77777777" w:rsidR="00C04CB6" w:rsidRPr="00C04CB6" w:rsidRDefault="00C04CB6" w:rsidP="00C04CB6">
            <w:pPr>
              <w:pStyle w:val="a7"/>
              <w:tabs>
                <w:tab w:val="clear" w:pos="1080"/>
              </w:tabs>
              <w:spacing w:before="60" w:line="276" w:lineRule="auto"/>
              <w:ind w:right="-378"/>
              <w:rPr>
                <w:rFonts w:ascii="Arial" w:hAnsi="Arial" w:cs="Arial"/>
                <w:sz w:val="17"/>
                <w:szCs w:val="17"/>
                <w:lang w:val="en-GB"/>
              </w:rPr>
            </w:pPr>
            <w:r w:rsidRPr="00C04CB6">
              <w:rPr>
                <w:rFonts w:ascii="Arial" w:hAnsi="Arial" w:cs="Arial"/>
                <w:sz w:val="17"/>
                <w:szCs w:val="17"/>
                <w:lang w:val="en-GB"/>
              </w:rPr>
              <w:t>Total</w:t>
            </w:r>
          </w:p>
        </w:tc>
        <w:tc>
          <w:tcPr>
            <w:tcW w:w="2277" w:type="dxa"/>
            <w:gridSpan w:val="2"/>
          </w:tcPr>
          <w:p w14:paraId="72E0A8C7" w14:textId="77777777" w:rsidR="00C04CB6" w:rsidRPr="00C04CB6" w:rsidRDefault="00C04CB6" w:rsidP="00C04CB6">
            <w:pPr>
              <w:spacing w:before="60" w:line="276" w:lineRule="auto"/>
              <w:jc w:val="center"/>
              <w:rPr>
                <w:rFonts w:ascii="Arial" w:hAnsi="Arial" w:cs="Arial"/>
                <w:sz w:val="17"/>
                <w:szCs w:val="17"/>
              </w:rPr>
            </w:pPr>
          </w:p>
        </w:tc>
        <w:tc>
          <w:tcPr>
            <w:tcW w:w="1165" w:type="dxa"/>
            <w:gridSpan w:val="2"/>
            <w:vAlign w:val="bottom"/>
          </w:tcPr>
          <w:p w14:paraId="2FB7D10E" w14:textId="423592B5" w:rsidR="00C04CB6" w:rsidRPr="00C04CB6" w:rsidRDefault="002B65AE" w:rsidP="00C04CB6">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w:t>
            </w:r>
          </w:p>
        </w:tc>
        <w:tc>
          <w:tcPr>
            <w:tcW w:w="1160" w:type="dxa"/>
            <w:vAlign w:val="bottom"/>
          </w:tcPr>
          <w:p w14:paraId="39DBDC2E" w14:textId="278F1180" w:rsidR="00C04CB6" w:rsidRPr="00C04CB6" w:rsidRDefault="00C04CB6" w:rsidP="00C04C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C04CB6">
              <w:rPr>
                <w:rFonts w:ascii="Arial" w:hAnsi="Arial" w:cs="Arial"/>
                <w:sz w:val="17"/>
                <w:szCs w:val="17"/>
              </w:rPr>
              <w:t>116</w:t>
            </w:r>
          </w:p>
        </w:tc>
        <w:tc>
          <w:tcPr>
            <w:tcW w:w="1197" w:type="dxa"/>
            <w:vAlign w:val="bottom"/>
          </w:tcPr>
          <w:p w14:paraId="429A9F3C" w14:textId="413CF006" w:rsidR="00C04CB6" w:rsidRPr="00C04CB6" w:rsidRDefault="002B65AE" w:rsidP="00C04C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941</w:t>
            </w:r>
          </w:p>
        </w:tc>
        <w:tc>
          <w:tcPr>
            <w:tcW w:w="1152" w:type="dxa"/>
            <w:vAlign w:val="bottom"/>
          </w:tcPr>
          <w:p w14:paraId="40DBA86C" w14:textId="2DF054DC" w:rsidR="00C04CB6" w:rsidRPr="00C04CB6" w:rsidRDefault="00C04CB6" w:rsidP="00C04C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C04CB6">
              <w:rPr>
                <w:rFonts w:ascii="Arial" w:hAnsi="Arial" w:cs="Arial"/>
                <w:sz w:val="17"/>
                <w:szCs w:val="17"/>
              </w:rPr>
              <w:t>1,306</w:t>
            </w:r>
          </w:p>
        </w:tc>
      </w:tr>
      <w:tr w:rsidR="00C04CB6" w:rsidRPr="00C04CB6" w14:paraId="0510B7BE" w14:textId="77777777" w:rsidTr="0017033A">
        <w:tc>
          <w:tcPr>
            <w:tcW w:w="2045" w:type="dxa"/>
          </w:tcPr>
          <w:p w14:paraId="34A469BD" w14:textId="77777777" w:rsidR="00C04CB6" w:rsidRPr="00C04CB6" w:rsidRDefault="00C04CB6" w:rsidP="00C04CB6">
            <w:pPr>
              <w:spacing w:before="60" w:line="276" w:lineRule="auto"/>
              <w:ind w:right="-108"/>
              <w:rPr>
                <w:rFonts w:ascii="Arial" w:hAnsi="Arial" w:cs="Arial"/>
                <w:sz w:val="17"/>
                <w:szCs w:val="17"/>
              </w:rPr>
            </w:pPr>
          </w:p>
        </w:tc>
        <w:tc>
          <w:tcPr>
            <w:tcW w:w="2277" w:type="dxa"/>
            <w:gridSpan w:val="2"/>
          </w:tcPr>
          <w:p w14:paraId="22793E18" w14:textId="77777777" w:rsidR="00C04CB6" w:rsidRPr="00C04CB6" w:rsidRDefault="00C04CB6" w:rsidP="00C04CB6">
            <w:pPr>
              <w:spacing w:before="60" w:line="276" w:lineRule="auto"/>
              <w:jc w:val="center"/>
              <w:rPr>
                <w:rFonts w:ascii="Arial" w:hAnsi="Arial" w:cs="Arial"/>
                <w:sz w:val="17"/>
                <w:szCs w:val="17"/>
                <w:cs/>
              </w:rPr>
            </w:pPr>
          </w:p>
        </w:tc>
        <w:tc>
          <w:tcPr>
            <w:tcW w:w="1165" w:type="dxa"/>
            <w:gridSpan w:val="2"/>
            <w:vAlign w:val="bottom"/>
          </w:tcPr>
          <w:p w14:paraId="204FEEAB" w14:textId="77777777" w:rsidR="00C04CB6" w:rsidRPr="00C04CB6" w:rsidRDefault="00C04CB6" w:rsidP="00C04CB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0" w:type="dxa"/>
            <w:vAlign w:val="bottom"/>
          </w:tcPr>
          <w:p w14:paraId="3583E8B1"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97" w:type="dxa"/>
            <w:vAlign w:val="bottom"/>
          </w:tcPr>
          <w:p w14:paraId="2082AE96"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52" w:type="dxa"/>
            <w:vAlign w:val="bottom"/>
          </w:tcPr>
          <w:p w14:paraId="507073A1"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7"/>
                <w:szCs w:val="17"/>
                <w:lang w:val="en-GB"/>
              </w:rPr>
            </w:pPr>
          </w:p>
        </w:tc>
      </w:tr>
      <w:tr w:rsidR="00C04CB6" w:rsidRPr="00C04CB6" w14:paraId="100FA6B7" w14:textId="77777777" w:rsidTr="0017033A">
        <w:tc>
          <w:tcPr>
            <w:tcW w:w="2045" w:type="dxa"/>
          </w:tcPr>
          <w:p w14:paraId="6D6595BD" w14:textId="77777777" w:rsidR="00C04CB6" w:rsidRPr="00C04CB6" w:rsidRDefault="00C04CB6" w:rsidP="00C04CB6">
            <w:pPr>
              <w:spacing w:before="60" w:line="276" w:lineRule="auto"/>
              <w:ind w:right="-108"/>
              <w:rPr>
                <w:rFonts w:ascii="Arial" w:hAnsi="Arial" w:cs="Arial"/>
                <w:sz w:val="17"/>
                <w:szCs w:val="17"/>
                <w:u w:val="single"/>
              </w:rPr>
            </w:pPr>
            <w:r w:rsidRPr="00C04CB6">
              <w:rPr>
                <w:rFonts w:ascii="Arial" w:hAnsi="Arial" w:cs="Arial"/>
                <w:sz w:val="17"/>
                <w:szCs w:val="17"/>
                <w:u w:val="single"/>
              </w:rPr>
              <w:t>Purchase of goods</w:t>
            </w:r>
          </w:p>
        </w:tc>
        <w:tc>
          <w:tcPr>
            <w:tcW w:w="2277" w:type="dxa"/>
            <w:gridSpan w:val="2"/>
          </w:tcPr>
          <w:p w14:paraId="6D2E69D2" w14:textId="77777777" w:rsidR="00C04CB6" w:rsidRPr="00C04CB6" w:rsidRDefault="00C04CB6" w:rsidP="00C04CB6">
            <w:pPr>
              <w:spacing w:before="60" w:line="276" w:lineRule="auto"/>
              <w:jc w:val="center"/>
              <w:rPr>
                <w:rFonts w:ascii="Arial" w:hAnsi="Arial" w:cs="Arial"/>
                <w:sz w:val="17"/>
                <w:szCs w:val="17"/>
                <w:cs/>
              </w:rPr>
            </w:pPr>
          </w:p>
        </w:tc>
        <w:tc>
          <w:tcPr>
            <w:tcW w:w="1165" w:type="dxa"/>
            <w:gridSpan w:val="2"/>
            <w:vAlign w:val="bottom"/>
          </w:tcPr>
          <w:p w14:paraId="289E885D" w14:textId="77777777" w:rsidR="00C04CB6" w:rsidRPr="00C04CB6" w:rsidRDefault="00C04CB6" w:rsidP="00C04CB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0" w:type="dxa"/>
            <w:vAlign w:val="bottom"/>
          </w:tcPr>
          <w:p w14:paraId="64E220FD"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97" w:type="dxa"/>
            <w:vAlign w:val="bottom"/>
          </w:tcPr>
          <w:p w14:paraId="52187582"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52" w:type="dxa"/>
            <w:vAlign w:val="bottom"/>
          </w:tcPr>
          <w:p w14:paraId="0F60CFC6"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7"/>
                <w:szCs w:val="17"/>
                <w:lang w:val="en-GB"/>
              </w:rPr>
            </w:pPr>
          </w:p>
        </w:tc>
      </w:tr>
      <w:tr w:rsidR="00C04CB6" w:rsidRPr="00C04CB6" w14:paraId="4E49A64D" w14:textId="77777777" w:rsidTr="0017033A">
        <w:tc>
          <w:tcPr>
            <w:tcW w:w="2045" w:type="dxa"/>
          </w:tcPr>
          <w:p w14:paraId="437B6E68" w14:textId="77777777" w:rsidR="00C04CB6" w:rsidRPr="00C04CB6" w:rsidRDefault="00C04CB6" w:rsidP="00C04CB6">
            <w:pPr>
              <w:spacing w:before="60" w:line="276" w:lineRule="auto"/>
              <w:ind w:right="-108" w:firstLine="201"/>
              <w:rPr>
                <w:rFonts w:ascii="Arial" w:hAnsi="Arial" w:cs="Arial"/>
                <w:sz w:val="17"/>
                <w:szCs w:val="17"/>
              </w:rPr>
            </w:pPr>
            <w:r w:rsidRPr="00C04CB6">
              <w:rPr>
                <w:rFonts w:ascii="Arial" w:hAnsi="Arial" w:cs="Arial"/>
                <w:sz w:val="17"/>
                <w:szCs w:val="17"/>
              </w:rPr>
              <w:t>Subsidiary</w:t>
            </w:r>
          </w:p>
        </w:tc>
        <w:tc>
          <w:tcPr>
            <w:tcW w:w="2277" w:type="dxa"/>
            <w:gridSpan w:val="2"/>
          </w:tcPr>
          <w:p w14:paraId="714760E6" w14:textId="77777777" w:rsidR="00C04CB6" w:rsidRPr="00C04CB6" w:rsidRDefault="00C04CB6" w:rsidP="00C04CB6">
            <w:pPr>
              <w:spacing w:before="60" w:line="276" w:lineRule="auto"/>
              <w:jc w:val="center"/>
              <w:rPr>
                <w:rFonts w:ascii="Arial" w:hAnsi="Arial" w:cs="Arial"/>
                <w:sz w:val="17"/>
                <w:szCs w:val="17"/>
                <w:cs/>
              </w:rPr>
            </w:pPr>
            <w:r w:rsidRPr="00C04CB6">
              <w:rPr>
                <w:rFonts w:ascii="Arial" w:hAnsi="Arial" w:cs="Arial"/>
                <w:sz w:val="17"/>
                <w:szCs w:val="17"/>
              </w:rPr>
              <w:t>Cost plus margin</w:t>
            </w:r>
          </w:p>
        </w:tc>
        <w:tc>
          <w:tcPr>
            <w:tcW w:w="1165" w:type="dxa"/>
            <w:gridSpan w:val="2"/>
            <w:vAlign w:val="bottom"/>
          </w:tcPr>
          <w:p w14:paraId="5A5D3E94" w14:textId="3A26EC01" w:rsidR="00C04CB6" w:rsidRPr="00C04CB6" w:rsidRDefault="002B65AE"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r>
              <w:rPr>
                <w:rFonts w:ascii="Arial" w:hAnsi="Arial" w:cs="Arial"/>
                <w:sz w:val="17"/>
                <w:szCs w:val="17"/>
                <w:lang w:val="en-GB"/>
              </w:rPr>
              <w:t>-</w:t>
            </w:r>
          </w:p>
        </w:tc>
        <w:tc>
          <w:tcPr>
            <w:tcW w:w="1160" w:type="dxa"/>
            <w:vAlign w:val="bottom"/>
          </w:tcPr>
          <w:p w14:paraId="4636AAAD" w14:textId="369F28C1"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r w:rsidRPr="00C04CB6">
              <w:rPr>
                <w:rFonts w:ascii="Arial" w:hAnsi="Arial" w:cs="Arial"/>
                <w:sz w:val="17"/>
                <w:szCs w:val="17"/>
                <w:lang w:val="en-GB"/>
              </w:rPr>
              <w:t>-</w:t>
            </w:r>
          </w:p>
        </w:tc>
        <w:tc>
          <w:tcPr>
            <w:tcW w:w="1197" w:type="dxa"/>
          </w:tcPr>
          <w:p w14:paraId="3A3E92CD" w14:textId="2420E0D2" w:rsidR="00C04CB6" w:rsidRPr="00C04CB6" w:rsidRDefault="002B65AE"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1,905</w:t>
            </w:r>
          </w:p>
        </w:tc>
        <w:tc>
          <w:tcPr>
            <w:tcW w:w="1152" w:type="dxa"/>
          </w:tcPr>
          <w:p w14:paraId="0D92A827" w14:textId="77F45229"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7"/>
                <w:szCs w:val="17"/>
                <w:lang w:val="en-GB"/>
              </w:rPr>
            </w:pPr>
            <w:r w:rsidRPr="00C04CB6">
              <w:rPr>
                <w:rFonts w:ascii="Arial" w:hAnsi="Arial" w:cs="Arial"/>
                <w:sz w:val="17"/>
                <w:szCs w:val="17"/>
              </w:rPr>
              <w:t>3,320</w:t>
            </w:r>
          </w:p>
        </w:tc>
      </w:tr>
      <w:tr w:rsidR="00C04CB6" w:rsidRPr="00C04CB6" w14:paraId="2616E951" w14:textId="77777777" w:rsidTr="0017033A">
        <w:tc>
          <w:tcPr>
            <w:tcW w:w="2045" w:type="dxa"/>
          </w:tcPr>
          <w:p w14:paraId="7A7DB268" w14:textId="77777777" w:rsidR="00C04CB6" w:rsidRPr="00C04CB6" w:rsidRDefault="00C04CB6" w:rsidP="00C04CB6">
            <w:pPr>
              <w:spacing w:before="60" w:line="276" w:lineRule="auto"/>
              <w:ind w:right="-108" w:firstLine="201"/>
              <w:rPr>
                <w:rFonts w:ascii="Arial" w:hAnsi="Arial" w:cs="Arial"/>
                <w:sz w:val="17"/>
                <w:szCs w:val="17"/>
              </w:rPr>
            </w:pPr>
            <w:r w:rsidRPr="00C04CB6">
              <w:rPr>
                <w:rFonts w:ascii="Arial" w:hAnsi="Arial" w:cs="Arial"/>
                <w:sz w:val="17"/>
                <w:szCs w:val="17"/>
              </w:rPr>
              <w:t>Related company</w:t>
            </w:r>
          </w:p>
        </w:tc>
        <w:tc>
          <w:tcPr>
            <w:tcW w:w="2277" w:type="dxa"/>
            <w:gridSpan w:val="2"/>
          </w:tcPr>
          <w:p w14:paraId="43324933" w14:textId="77777777" w:rsidR="00C04CB6" w:rsidRPr="00C04CB6" w:rsidRDefault="00C04CB6" w:rsidP="00C04CB6">
            <w:pPr>
              <w:spacing w:before="60" w:line="276" w:lineRule="auto"/>
              <w:jc w:val="center"/>
              <w:rPr>
                <w:rFonts w:ascii="Arial" w:hAnsi="Arial" w:cs="Arial"/>
                <w:sz w:val="17"/>
                <w:szCs w:val="17"/>
              </w:rPr>
            </w:pPr>
            <w:r w:rsidRPr="00C04CB6">
              <w:rPr>
                <w:rFonts w:ascii="Arial" w:hAnsi="Arial" w:cs="Arial"/>
                <w:sz w:val="17"/>
                <w:szCs w:val="17"/>
              </w:rPr>
              <w:t>Cost plus margin</w:t>
            </w:r>
          </w:p>
        </w:tc>
        <w:tc>
          <w:tcPr>
            <w:tcW w:w="1165" w:type="dxa"/>
            <w:gridSpan w:val="2"/>
            <w:vAlign w:val="bottom"/>
          </w:tcPr>
          <w:p w14:paraId="7B2F0875" w14:textId="52FAAFF5" w:rsidR="00C04CB6" w:rsidRPr="00C04CB6" w:rsidRDefault="002B65AE" w:rsidP="00C04C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r>
              <w:rPr>
                <w:rFonts w:ascii="Arial" w:hAnsi="Arial" w:cs="Arial"/>
                <w:sz w:val="17"/>
                <w:szCs w:val="17"/>
                <w:lang w:val="en-GB"/>
              </w:rPr>
              <w:t>929</w:t>
            </w:r>
          </w:p>
        </w:tc>
        <w:tc>
          <w:tcPr>
            <w:tcW w:w="1160" w:type="dxa"/>
            <w:vAlign w:val="bottom"/>
          </w:tcPr>
          <w:p w14:paraId="56647606" w14:textId="12EB3202" w:rsidR="00C04CB6" w:rsidRPr="00C04CB6" w:rsidRDefault="00C04CB6" w:rsidP="00C04C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rPr>
            </w:pPr>
            <w:r w:rsidRPr="00C04CB6">
              <w:rPr>
                <w:rFonts w:ascii="Arial" w:hAnsi="Arial" w:cs="Arial"/>
                <w:sz w:val="17"/>
                <w:szCs w:val="17"/>
              </w:rPr>
              <w:t>756</w:t>
            </w:r>
          </w:p>
        </w:tc>
        <w:tc>
          <w:tcPr>
            <w:tcW w:w="1197" w:type="dxa"/>
            <w:vAlign w:val="bottom"/>
          </w:tcPr>
          <w:p w14:paraId="6710B864" w14:textId="59B7E667" w:rsidR="00C04CB6" w:rsidRPr="00C04CB6" w:rsidRDefault="002B65AE" w:rsidP="00C04C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929</w:t>
            </w:r>
          </w:p>
        </w:tc>
        <w:tc>
          <w:tcPr>
            <w:tcW w:w="1152" w:type="dxa"/>
            <w:vAlign w:val="bottom"/>
          </w:tcPr>
          <w:p w14:paraId="077EC9F8" w14:textId="7300F1B7" w:rsidR="00C04CB6" w:rsidRPr="00C04CB6" w:rsidRDefault="00C04CB6" w:rsidP="00C04C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7"/>
                <w:szCs w:val="17"/>
                <w:lang w:val="en-GB"/>
              </w:rPr>
            </w:pPr>
            <w:r w:rsidRPr="00C04CB6">
              <w:rPr>
                <w:rFonts w:ascii="Arial" w:hAnsi="Arial" w:cs="Arial"/>
                <w:sz w:val="17"/>
                <w:szCs w:val="17"/>
              </w:rPr>
              <w:t>756</w:t>
            </w:r>
          </w:p>
        </w:tc>
      </w:tr>
      <w:tr w:rsidR="00C04CB6" w:rsidRPr="00C04CB6" w14:paraId="183E9C8A" w14:textId="77777777" w:rsidTr="0017033A">
        <w:tc>
          <w:tcPr>
            <w:tcW w:w="2045" w:type="dxa"/>
          </w:tcPr>
          <w:p w14:paraId="58018112" w14:textId="77777777" w:rsidR="00C04CB6" w:rsidRPr="00C04CB6" w:rsidRDefault="00C04CB6" w:rsidP="00C04CB6">
            <w:pPr>
              <w:spacing w:before="60" w:line="276" w:lineRule="auto"/>
              <w:ind w:right="-108"/>
              <w:rPr>
                <w:rFonts w:ascii="Arial" w:hAnsi="Arial" w:cs="Arial"/>
                <w:sz w:val="17"/>
                <w:szCs w:val="17"/>
              </w:rPr>
            </w:pPr>
            <w:r w:rsidRPr="00C04CB6">
              <w:rPr>
                <w:rFonts w:ascii="Arial" w:hAnsi="Arial" w:cs="Arial"/>
                <w:sz w:val="17"/>
                <w:szCs w:val="17"/>
              </w:rPr>
              <w:t>Total</w:t>
            </w:r>
          </w:p>
        </w:tc>
        <w:tc>
          <w:tcPr>
            <w:tcW w:w="2277" w:type="dxa"/>
            <w:gridSpan w:val="2"/>
          </w:tcPr>
          <w:p w14:paraId="4CC175AA" w14:textId="77777777" w:rsidR="00C04CB6" w:rsidRPr="00C04CB6" w:rsidRDefault="00C04CB6" w:rsidP="00C04CB6">
            <w:pPr>
              <w:spacing w:before="60" w:line="276" w:lineRule="auto"/>
              <w:jc w:val="center"/>
              <w:rPr>
                <w:rFonts w:ascii="Arial" w:hAnsi="Arial" w:cs="Arial"/>
                <w:sz w:val="17"/>
                <w:szCs w:val="17"/>
                <w:cs/>
              </w:rPr>
            </w:pPr>
          </w:p>
        </w:tc>
        <w:tc>
          <w:tcPr>
            <w:tcW w:w="1165" w:type="dxa"/>
            <w:gridSpan w:val="2"/>
            <w:vAlign w:val="bottom"/>
          </w:tcPr>
          <w:p w14:paraId="34CBEAB4" w14:textId="060A4442" w:rsidR="00C04CB6" w:rsidRPr="00C04CB6" w:rsidRDefault="002B65AE" w:rsidP="00C04C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rPr>
            </w:pPr>
            <w:r>
              <w:rPr>
                <w:rFonts w:ascii="Arial" w:hAnsi="Arial" w:cs="Arial"/>
                <w:sz w:val="17"/>
                <w:szCs w:val="17"/>
              </w:rPr>
              <w:t>929</w:t>
            </w:r>
          </w:p>
        </w:tc>
        <w:tc>
          <w:tcPr>
            <w:tcW w:w="1160" w:type="dxa"/>
            <w:vAlign w:val="bottom"/>
          </w:tcPr>
          <w:p w14:paraId="0DF7BD1B" w14:textId="63EA2B8D" w:rsidR="00C04CB6" w:rsidRPr="00C04CB6" w:rsidRDefault="00C04CB6" w:rsidP="00C04C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r w:rsidRPr="00C04CB6">
              <w:rPr>
                <w:rFonts w:ascii="Arial" w:hAnsi="Arial" w:cs="Arial"/>
                <w:sz w:val="17"/>
                <w:szCs w:val="17"/>
              </w:rPr>
              <w:t>756</w:t>
            </w:r>
          </w:p>
        </w:tc>
        <w:tc>
          <w:tcPr>
            <w:tcW w:w="1197" w:type="dxa"/>
            <w:vAlign w:val="bottom"/>
          </w:tcPr>
          <w:p w14:paraId="741E73BF" w14:textId="4E129690" w:rsidR="00C04CB6" w:rsidRPr="00C04CB6" w:rsidRDefault="002B65AE" w:rsidP="00C04C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2,834</w:t>
            </w:r>
          </w:p>
        </w:tc>
        <w:tc>
          <w:tcPr>
            <w:tcW w:w="1152" w:type="dxa"/>
            <w:vAlign w:val="bottom"/>
          </w:tcPr>
          <w:p w14:paraId="4F4B5667" w14:textId="0645FF62" w:rsidR="00C04CB6" w:rsidRPr="00C04CB6" w:rsidRDefault="00C04CB6" w:rsidP="00C04C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7"/>
                <w:szCs w:val="17"/>
                <w:lang w:val="en-GB"/>
              </w:rPr>
            </w:pPr>
            <w:r w:rsidRPr="00C04CB6">
              <w:rPr>
                <w:rFonts w:ascii="Arial" w:hAnsi="Arial" w:cs="Arial"/>
                <w:sz w:val="17"/>
                <w:szCs w:val="17"/>
              </w:rPr>
              <w:t>4,076</w:t>
            </w:r>
          </w:p>
        </w:tc>
      </w:tr>
      <w:tr w:rsidR="00C04CB6" w:rsidRPr="00C04CB6" w14:paraId="1B3279FC" w14:textId="77777777" w:rsidTr="0017033A">
        <w:tc>
          <w:tcPr>
            <w:tcW w:w="2045" w:type="dxa"/>
          </w:tcPr>
          <w:p w14:paraId="35081BEC" w14:textId="77777777" w:rsidR="00C04CB6" w:rsidRPr="00C04CB6" w:rsidRDefault="00C04CB6" w:rsidP="00C04CB6">
            <w:pPr>
              <w:spacing w:before="60" w:line="276" w:lineRule="auto"/>
              <w:ind w:right="-108"/>
              <w:rPr>
                <w:rFonts w:ascii="Arial" w:hAnsi="Arial" w:cs="Arial"/>
                <w:sz w:val="17"/>
                <w:szCs w:val="17"/>
              </w:rPr>
            </w:pPr>
          </w:p>
        </w:tc>
        <w:tc>
          <w:tcPr>
            <w:tcW w:w="2277" w:type="dxa"/>
            <w:gridSpan w:val="2"/>
          </w:tcPr>
          <w:p w14:paraId="1323F2A5" w14:textId="77777777" w:rsidR="00C04CB6" w:rsidRPr="00C04CB6" w:rsidRDefault="00C04CB6" w:rsidP="00C04CB6">
            <w:pPr>
              <w:spacing w:before="60" w:line="276" w:lineRule="auto"/>
              <w:jc w:val="center"/>
              <w:rPr>
                <w:rFonts w:ascii="Arial" w:hAnsi="Arial" w:cs="Arial"/>
                <w:sz w:val="17"/>
                <w:szCs w:val="17"/>
                <w:cs/>
              </w:rPr>
            </w:pPr>
          </w:p>
        </w:tc>
        <w:tc>
          <w:tcPr>
            <w:tcW w:w="1165" w:type="dxa"/>
            <w:gridSpan w:val="2"/>
          </w:tcPr>
          <w:p w14:paraId="65206979"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0" w:type="dxa"/>
          </w:tcPr>
          <w:p w14:paraId="277B3661"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97" w:type="dxa"/>
            <w:vAlign w:val="bottom"/>
          </w:tcPr>
          <w:p w14:paraId="3CE1DE89"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52" w:type="dxa"/>
            <w:vAlign w:val="bottom"/>
          </w:tcPr>
          <w:p w14:paraId="4023098F"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7"/>
                <w:szCs w:val="17"/>
                <w:lang w:val="en-GB"/>
              </w:rPr>
            </w:pPr>
          </w:p>
        </w:tc>
      </w:tr>
      <w:tr w:rsidR="00C04CB6" w:rsidRPr="00C04CB6" w14:paraId="626B3303" w14:textId="77777777" w:rsidTr="0017033A">
        <w:tc>
          <w:tcPr>
            <w:tcW w:w="2045" w:type="dxa"/>
          </w:tcPr>
          <w:p w14:paraId="7A7E7383" w14:textId="77777777" w:rsidR="00C04CB6" w:rsidRPr="00C04CB6" w:rsidRDefault="00C04CB6" w:rsidP="00C04CB6">
            <w:pPr>
              <w:pStyle w:val="a7"/>
              <w:tabs>
                <w:tab w:val="clear" w:pos="1080"/>
              </w:tabs>
              <w:spacing w:before="60" w:line="276" w:lineRule="auto"/>
              <w:ind w:right="-113"/>
              <w:rPr>
                <w:rFonts w:ascii="Arial" w:hAnsi="Arial" w:cs="Arial"/>
                <w:sz w:val="17"/>
                <w:szCs w:val="17"/>
                <w:cs/>
              </w:rPr>
            </w:pPr>
            <w:proofErr w:type="spellStart"/>
            <w:r w:rsidRPr="00C04CB6">
              <w:rPr>
                <w:rFonts w:ascii="Arial" w:hAnsi="Arial" w:cs="Arial"/>
                <w:sz w:val="17"/>
                <w:szCs w:val="17"/>
                <w:u w:val="single"/>
              </w:rPr>
              <w:t>Other</w:t>
            </w:r>
            <w:proofErr w:type="spellEnd"/>
            <w:r w:rsidRPr="00C04CB6">
              <w:rPr>
                <w:rFonts w:ascii="Arial" w:hAnsi="Arial" w:cs="Arial"/>
                <w:sz w:val="17"/>
                <w:szCs w:val="17"/>
                <w:u w:val="single"/>
                <w:cs/>
              </w:rPr>
              <w:t xml:space="preserve"> </w:t>
            </w:r>
            <w:proofErr w:type="spellStart"/>
            <w:r w:rsidRPr="00C04CB6">
              <w:rPr>
                <w:rFonts w:ascii="Arial" w:hAnsi="Arial" w:cs="Arial"/>
                <w:sz w:val="17"/>
                <w:szCs w:val="17"/>
                <w:u w:val="single"/>
              </w:rPr>
              <w:t>costs</w:t>
            </w:r>
            <w:proofErr w:type="spellEnd"/>
          </w:p>
        </w:tc>
        <w:tc>
          <w:tcPr>
            <w:tcW w:w="2277" w:type="dxa"/>
            <w:gridSpan w:val="2"/>
          </w:tcPr>
          <w:p w14:paraId="602266EB" w14:textId="77777777" w:rsidR="00C04CB6" w:rsidRPr="00C04CB6" w:rsidRDefault="00C04CB6" w:rsidP="00C04CB6">
            <w:pPr>
              <w:tabs>
                <w:tab w:val="clear" w:pos="227"/>
                <w:tab w:val="clear" w:pos="1644"/>
                <w:tab w:val="clear" w:pos="1871"/>
              </w:tabs>
              <w:spacing w:before="60" w:line="276" w:lineRule="auto"/>
              <w:ind w:right="-108"/>
              <w:jc w:val="center"/>
              <w:rPr>
                <w:rFonts w:ascii="Arial" w:hAnsi="Arial" w:cs="Arial"/>
                <w:sz w:val="17"/>
                <w:szCs w:val="17"/>
              </w:rPr>
            </w:pPr>
          </w:p>
        </w:tc>
        <w:tc>
          <w:tcPr>
            <w:tcW w:w="1165" w:type="dxa"/>
            <w:gridSpan w:val="2"/>
            <w:shd w:val="clear" w:color="auto" w:fill="auto"/>
          </w:tcPr>
          <w:p w14:paraId="22D328CE"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0" w:type="dxa"/>
          </w:tcPr>
          <w:p w14:paraId="19D11BBD"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97" w:type="dxa"/>
            <w:vAlign w:val="bottom"/>
          </w:tcPr>
          <w:p w14:paraId="0621DE48"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52" w:type="dxa"/>
            <w:vAlign w:val="bottom"/>
          </w:tcPr>
          <w:p w14:paraId="5C59219C"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C04CB6" w:rsidRPr="00C04CB6" w14:paraId="27B0A0C4" w14:textId="77777777" w:rsidTr="0017033A">
        <w:tc>
          <w:tcPr>
            <w:tcW w:w="2045" w:type="dxa"/>
          </w:tcPr>
          <w:p w14:paraId="4590F605" w14:textId="77777777" w:rsidR="00C04CB6" w:rsidRPr="00C04CB6" w:rsidRDefault="00C04CB6" w:rsidP="00C04CB6">
            <w:pPr>
              <w:spacing w:before="60" w:line="276" w:lineRule="auto"/>
              <w:ind w:right="-108" w:firstLine="218"/>
              <w:rPr>
                <w:rFonts w:ascii="Arial" w:hAnsi="Arial" w:cs="Arial"/>
                <w:sz w:val="17"/>
                <w:szCs w:val="17"/>
              </w:rPr>
            </w:pPr>
            <w:r w:rsidRPr="00C04CB6">
              <w:rPr>
                <w:rFonts w:ascii="Arial" w:hAnsi="Arial" w:cs="Arial"/>
                <w:sz w:val="17"/>
                <w:szCs w:val="17"/>
              </w:rPr>
              <w:t>Related company</w:t>
            </w:r>
          </w:p>
        </w:tc>
        <w:tc>
          <w:tcPr>
            <w:tcW w:w="2277" w:type="dxa"/>
            <w:gridSpan w:val="2"/>
          </w:tcPr>
          <w:p w14:paraId="653B084A" w14:textId="77777777" w:rsidR="00C04CB6" w:rsidRPr="00C04CB6" w:rsidRDefault="00C04CB6" w:rsidP="00C04CB6">
            <w:pPr>
              <w:spacing w:before="60" w:line="276" w:lineRule="auto"/>
              <w:jc w:val="center"/>
              <w:rPr>
                <w:rFonts w:ascii="Arial" w:hAnsi="Arial" w:cs="Arial"/>
                <w:sz w:val="17"/>
                <w:szCs w:val="17"/>
              </w:rPr>
            </w:pPr>
            <w:r w:rsidRPr="00C04CB6">
              <w:rPr>
                <w:rFonts w:ascii="Arial" w:hAnsi="Arial" w:cs="Arial"/>
                <w:sz w:val="17"/>
                <w:szCs w:val="17"/>
              </w:rPr>
              <w:t>Agreed price</w:t>
            </w:r>
          </w:p>
        </w:tc>
        <w:tc>
          <w:tcPr>
            <w:tcW w:w="1165" w:type="dxa"/>
            <w:gridSpan w:val="2"/>
            <w:shd w:val="clear" w:color="auto" w:fill="auto"/>
          </w:tcPr>
          <w:p w14:paraId="24B9DCFF" w14:textId="2F7ABF40" w:rsidR="00C04CB6" w:rsidRPr="00C04CB6" w:rsidRDefault="002B65AE" w:rsidP="00C04C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rPr>
            </w:pPr>
            <w:r>
              <w:rPr>
                <w:rFonts w:ascii="Arial" w:hAnsi="Arial" w:cs="Arial"/>
                <w:sz w:val="17"/>
                <w:szCs w:val="17"/>
              </w:rPr>
              <w:t>960</w:t>
            </w:r>
          </w:p>
        </w:tc>
        <w:tc>
          <w:tcPr>
            <w:tcW w:w="1160" w:type="dxa"/>
          </w:tcPr>
          <w:p w14:paraId="095FDB83" w14:textId="29959C3C" w:rsidR="00C04CB6" w:rsidRPr="00C04CB6" w:rsidRDefault="00C04CB6" w:rsidP="00C04C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C04CB6">
              <w:rPr>
                <w:rFonts w:ascii="Arial" w:hAnsi="Arial" w:cs="Arial"/>
                <w:sz w:val="17"/>
                <w:szCs w:val="17"/>
              </w:rPr>
              <w:t>1,686</w:t>
            </w:r>
          </w:p>
        </w:tc>
        <w:tc>
          <w:tcPr>
            <w:tcW w:w="1197" w:type="dxa"/>
            <w:vAlign w:val="bottom"/>
          </w:tcPr>
          <w:p w14:paraId="3D74DEE5" w14:textId="3F34825C" w:rsidR="00C04CB6" w:rsidRPr="00C04CB6" w:rsidRDefault="002B65AE" w:rsidP="00C04C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850</w:t>
            </w:r>
          </w:p>
        </w:tc>
        <w:tc>
          <w:tcPr>
            <w:tcW w:w="1152" w:type="dxa"/>
            <w:vAlign w:val="bottom"/>
          </w:tcPr>
          <w:p w14:paraId="4797DAC5" w14:textId="4662F67E" w:rsidR="00C04CB6" w:rsidRPr="00C04CB6" w:rsidRDefault="00C04CB6" w:rsidP="00C04C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C04CB6">
              <w:rPr>
                <w:rFonts w:ascii="Arial" w:hAnsi="Arial" w:cs="Arial"/>
                <w:sz w:val="17"/>
                <w:szCs w:val="17"/>
                <w:lang w:val="en-GB"/>
              </w:rPr>
              <w:t>1,611</w:t>
            </w:r>
          </w:p>
        </w:tc>
      </w:tr>
      <w:tr w:rsidR="00C04CB6" w:rsidRPr="00C04CB6" w14:paraId="0FD8C341" w14:textId="77777777" w:rsidTr="0017033A">
        <w:trPr>
          <w:trHeight w:val="184"/>
        </w:trPr>
        <w:tc>
          <w:tcPr>
            <w:tcW w:w="2045" w:type="dxa"/>
          </w:tcPr>
          <w:p w14:paraId="3E1459F1" w14:textId="77777777" w:rsidR="00C04CB6" w:rsidRPr="00C04CB6" w:rsidRDefault="00C04CB6" w:rsidP="00C04CB6">
            <w:pPr>
              <w:tabs>
                <w:tab w:val="left" w:pos="113"/>
              </w:tabs>
              <w:spacing w:before="60" w:line="276" w:lineRule="auto"/>
              <w:ind w:right="-113"/>
              <w:rPr>
                <w:rFonts w:ascii="Arial" w:hAnsi="Arial" w:cs="Arial"/>
                <w:sz w:val="17"/>
                <w:szCs w:val="17"/>
              </w:rPr>
            </w:pPr>
          </w:p>
        </w:tc>
        <w:tc>
          <w:tcPr>
            <w:tcW w:w="2277" w:type="dxa"/>
            <w:gridSpan w:val="2"/>
          </w:tcPr>
          <w:p w14:paraId="2DCB4B1E" w14:textId="77777777" w:rsidR="00C04CB6" w:rsidRPr="00C04CB6" w:rsidRDefault="00C04CB6" w:rsidP="00C04CB6">
            <w:pPr>
              <w:spacing w:before="60" w:line="276" w:lineRule="auto"/>
              <w:jc w:val="center"/>
              <w:rPr>
                <w:rFonts w:ascii="Arial" w:hAnsi="Arial" w:cs="Arial"/>
                <w:sz w:val="17"/>
                <w:szCs w:val="17"/>
              </w:rPr>
            </w:pPr>
          </w:p>
        </w:tc>
        <w:tc>
          <w:tcPr>
            <w:tcW w:w="1165" w:type="dxa"/>
            <w:gridSpan w:val="2"/>
            <w:shd w:val="clear" w:color="auto" w:fill="auto"/>
          </w:tcPr>
          <w:p w14:paraId="6B0D8C32"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0" w:type="dxa"/>
          </w:tcPr>
          <w:p w14:paraId="01C85341"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rPr>
            </w:pPr>
          </w:p>
        </w:tc>
        <w:tc>
          <w:tcPr>
            <w:tcW w:w="1197" w:type="dxa"/>
            <w:vAlign w:val="bottom"/>
          </w:tcPr>
          <w:p w14:paraId="7D2E861A"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52" w:type="dxa"/>
            <w:vAlign w:val="bottom"/>
          </w:tcPr>
          <w:p w14:paraId="7CDB9B11"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C04CB6" w:rsidRPr="00C04CB6" w14:paraId="5D4A5A47" w14:textId="77777777" w:rsidTr="0017033A">
        <w:tc>
          <w:tcPr>
            <w:tcW w:w="2045" w:type="dxa"/>
          </w:tcPr>
          <w:p w14:paraId="09C753A2" w14:textId="77777777" w:rsidR="00C04CB6" w:rsidRPr="00C04CB6" w:rsidRDefault="00C04CB6" w:rsidP="00C04CB6">
            <w:pPr>
              <w:pStyle w:val="a7"/>
              <w:tabs>
                <w:tab w:val="clear" w:pos="1080"/>
              </w:tabs>
              <w:spacing w:before="60" w:line="276" w:lineRule="auto"/>
              <w:ind w:right="-113"/>
              <w:rPr>
                <w:rFonts w:ascii="Arial" w:hAnsi="Arial" w:cs="Arial"/>
                <w:sz w:val="17"/>
                <w:szCs w:val="17"/>
                <w:cs/>
              </w:rPr>
            </w:pPr>
            <w:proofErr w:type="spellStart"/>
            <w:r w:rsidRPr="00C04CB6">
              <w:rPr>
                <w:rFonts w:ascii="Arial" w:hAnsi="Arial" w:cs="Arial"/>
                <w:sz w:val="17"/>
                <w:szCs w:val="17"/>
                <w:u w:val="single"/>
              </w:rPr>
              <w:t>Interest</w:t>
            </w:r>
            <w:proofErr w:type="spellEnd"/>
            <w:r w:rsidRPr="00C04CB6">
              <w:rPr>
                <w:rFonts w:ascii="Arial" w:hAnsi="Arial" w:cs="Arial"/>
                <w:sz w:val="17"/>
                <w:szCs w:val="17"/>
                <w:u w:val="single"/>
                <w:cs/>
              </w:rPr>
              <w:t xml:space="preserve"> </w:t>
            </w:r>
            <w:proofErr w:type="spellStart"/>
            <w:r w:rsidRPr="00C04CB6">
              <w:rPr>
                <w:rFonts w:ascii="Arial" w:hAnsi="Arial" w:cs="Arial"/>
                <w:sz w:val="17"/>
                <w:szCs w:val="17"/>
                <w:u w:val="single"/>
              </w:rPr>
              <w:t>expens</w:t>
            </w:r>
            <w:proofErr w:type="spellEnd"/>
            <w:r w:rsidRPr="00C04CB6">
              <w:rPr>
                <w:rFonts w:ascii="Arial" w:hAnsi="Arial" w:cs="Arial"/>
                <w:sz w:val="17"/>
                <w:szCs w:val="17"/>
                <w:u w:val="single"/>
                <w:lang w:val="en-US"/>
              </w:rPr>
              <w:t>e</w:t>
            </w:r>
          </w:p>
        </w:tc>
        <w:tc>
          <w:tcPr>
            <w:tcW w:w="2277" w:type="dxa"/>
            <w:gridSpan w:val="2"/>
          </w:tcPr>
          <w:p w14:paraId="3EE0181D" w14:textId="77777777" w:rsidR="00C04CB6" w:rsidRPr="00C04CB6" w:rsidRDefault="00C04CB6" w:rsidP="00C04CB6">
            <w:pPr>
              <w:spacing w:before="60" w:line="276" w:lineRule="auto"/>
              <w:jc w:val="center"/>
              <w:rPr>
                <w:rFonts w:ascii="Arial" w:hAnsi="Arial" w:cs="Arial"/>
                <w:sz w:val="17"/>
                <w:szCs w:val="17"/>
              </w:rPr>
            </w:pPr>
          </w:p>
        </w:tc>
        <w:tc>
          <w:tcPr>
            <w:tcW w:w="1165" w:type="dxa"/>
            <w:gridSpan w:val="2"/>
            <w:shd w:val="clear" w:color="auto" w:fill="auto"/>
            <w:vAlign w:val="bottom"/>
          </w:tcPr>
          <w:p w14:paraId="3609D518"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0" w:type="dxa"/>
            <w:vAlign w:val="bottom"/>
          </w:tcPr>
          <w:p w14:paraId="3240DB47"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97" w:type="dxa"/>
            <w:vAlign w:val="bottom"/>
          </w:tcPr>
          <w:p w14:paraId="7D28F94C"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52" w:type="dxa"/>
            <w:vAlign w:val="bottom"/>
          </w:tcPr>
          <w:p w14:paraId="27F0D5E4"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C04CB6" w:rsidRPr="00C04CB6" w14:paraId="1D9B9D20" w14:textId="77777777" w:rsidTr="0017033A">
        <w:tc>
          <w:tcPr>
            <w:tcW w:w="2045" w:type="dxa"/>
          </w:tcPr>
          <w:p w14:paraId="08763674" w14:textId="77777777" w:rsidR="00C04CB6" w:rsidRPr="00C04CB6" w:rsidRDefault="00C04CB6" w:rsidP="00C04CB6">
            <w:pPr>
              <w:spacing w:before="60" w:line="276" w:lineRule="auto"/>
              <w:ind w:right="-108" w:firstLine="218"/>
              <w:rPr>
                <w:rFonts w:ascii="Arial" w:hAnsi="Arial" w:cs="Arial"/>
                <w:sz w:val="17"/>
                <w:szCs w:val="17"/>
              </w:rPr>
            </w:pPr>
            <w:r w:rsidRPr="00C04CB6">
              <w:rPr>
                <w:rFonts w:ascii="Arial" w:hAnsi="Arial" w:cs="Arial"/>
                <w:sz w:val="17"/>
                <w:szCs w:val="17"/>
              </w:rPr>
              <w:t>Directors</w:t>
            </w:r>
          </w:p>
        </w:tc>
        <w:tc>
          <w:tcPr>
            <w:tcW w:w="2277" w:type="dxa"/>
            <w:gridSpan w:val="2"/>
          </w:tcPr>
          <w:p w14:paraId="3A13BFC1" w14:textId="77777777" w:rsidR="00C04CB6" w:rsidRPr="00C04CB6" w:rsidRDefault="00C04CB6" w:rsidP="00C04CB6">
            <w:pPr>
              <w:spacing w:before="60" w:line="276" w:lineRule="auto"/>
              <w:jc w:val="center"/>
              <w:rPr>
                <w:rFonts w:ascii="Arial" w:hAnsi="Arial" w:cs="Arial"/>
                <w:sz w:val="17"/>
                <w:szCs w:val="17"/>
              </w:rPr>
            </w:pPr>
            <w:r w:rsidRPr="00C04CB6">
              <w:rPr>
                <w:rFonts w:ascii="Arial" w:hAnsi="Arial" w:cs="Arial"/>
                <w:sz w:val="17"/>
                <w:szCs w:val="17"/>
              </w:rPr>
              <w:t>5.00 - 6.00% per annum</w:t>
            </w:r>
          </w:p>
        </w:tc>
        <w:tc>
          <w:tcPr>
            <w:tcW w:w="1165" w:type="dxa"/>
            <w:gridSpan w:val="2"/>
            <w:shd w:val="clear" w:color="auto" w:fill="auto"/>
          </w:tcPr>
          <w:p w14:paraId="22B0311F" w14:textId="5EEBDF87" w:rsidR="00C04CB6" w:rsidRPr="00C04CB6" w:rsidRDefault="002B65AE"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1,175</w:t>
            </w:r>
          </w:p>
        </w:tc>
        <w:tc>
          <w:tcPr>
            <w:tcW w:w="1160" w:type="dxa"/>
            <w:shd w:val="clear" w:color="auto" w:fill="auto"/>
            <w:vAlign w:val="bottom"/>
          </w:tcPr>
          <w:p w14:paraId="5C593C37" w14:textId="6B9785BB"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cs/>
                <w:lang w:val="en-GB"/>
              </w:rPr>
            </w:pPr>
            <w:r w:rsidRPr="00C04CB6">
              <w:rPr>
                <w:rFonts w:ascii="Arial" w:hAnsi="Arial" w:cs="Arial"/>
                <w:sz w:val="17"/>
                <w:szCs w:val="17"/>
                <w:lang w:val="en-GB"/>
              </w:rPr>
              <w:t>1,298</w:t>
            </w:r>
          </w:p>
        </w:tc>
        <w:tc>
          <w:tcPr>
            <w:tcW w:w="1197" w:type="dxa"/>
            <w:shd w:val="clear" w:color="auto" w:fill="auto"/>
            <w:vAlign w:val="bottom"/>
          </w:tcPr>
          <w:p w14:paraId="6667EE88" w14:textId="32223EA0" w:rsidR="00C04CB6" w:rsidRPr="00C04CB6" w:rsidRDefault="002B65AE"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947</w:t>
            </w:r>
          </w:p>
        </w:tc>
        <w:tc>
          <w:tcPr>
            <w:tcW w:w="1152" w:type="dxa"/>
            <w:shd w:val="clear" w:color="auto" w:fill="auto"/>
            <w:vAlign w:val="bottom"/>
          </w:tcPr>
          <w:p w14:paraId="3C36CE78" w14:textId="5D9719D6"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cs/>
              </w:rPr>
            </w:pPr>
            <w:r w:rsidRPr="00C04CB6">
              <w:rPr>
                <w:rFonts w:ascii="Arial" w:hAnsi="Arial" w:cs="Arial"/>
                <w:sz w:val="17"/>
                <w:szCs w:val="17"/>
              </w:rPr>
              <w:t>942</w:t>
            </w:r>
          </w:p>
        </w:tc>
      </w:tr>
      <w:tr w:rsidR="00C04CB6" w:rsidRPr="00C04CB6" w14:paraId="5CAC28EF" w14:textId="77777777" w:rsidTr="0017033A">
        <w:tc>
          <w:tcPr>
            <w:tcW w:w="2045" w:type="dxa"/>
            <w:vAlign w:val="bottom"/>
          </w:tcPr>
          <w:p w14:paraId="75E78BB2" w14:textId="77777777" w:rsidR="00C04CB6" w:rsidRPr="00C04CB6" w:rsidRDefault="00C04CB6" w:rsidP="00C04CB6">
            <w:pPr>
              <w:spacing w:before="60" w:line="276" w:lineRule="auto"/>
              <w:ind w:right="-108" w:firstLine="218"/>
              <w:rPr>
                <w:rFonts w:ascii="Arial" w:hAnsi="Arial" w:cs="Arial"/>
                <w:sz w:val="17"/>
                <w:szCs w:val="17"/>
              </w:rPr>
            </w:pPr>
            <w:r w:rsidRPr="00C04CB6">
              <w:rPr>
                <w:rFonts w:ascii="Arial" w:hAnsi="Arial" w:cs="Arial"/>
                <w:sz w:val="17"/>
                <w:szCs w:val="17"/>
              </w:rPr>
              <w:t>Director of subsidiary</w:t>
            </w:r>
          </w:p>
        </w:tc>
        <w:tc>
          <w:tcPr>
            <w:tcW w:w="2277" w:type="dxa"/>
            <w:gridSpan w:val="2"/>
            <w:vAlign w:val="bottom"/>
          </w:tcPr>
          <w:p w14:paraId="4EE718E9" w14:textId="77777777" w:rsidR="00C04CB6" w:rsidRPr="00C04CB6" w:rsidRDefault="00C04CB6" w:rsidP="00C04CB6">
            <w:pPr>
              <w:spacing w:before="60" w:line="276" w:lineRule="auto"/>
              <w:jc w:val="center"/>
              <w:rPr>
                <w:rFonts w:ascii="Arial" w:hAnsi="Arial" w:cs="Arial"/>
                <w:sz w:val="17"/>
                <w:szCs w:val="17"/>
              </w:rPr>
            </w:pPr>
            <w:r w:rsidRPr="00C04CB6">
              <w:rPr>
                <w:rFonts w:ascii="Arial" w:hAnsi="Arial" w:cs="Arial"/>
                <w:sz w:val="17"/>
                <w:szCs w:val="17"/>
              </w:rPr>
              <w:t>5.00 - 6.00% per annum</w:t>
            </w:r>
          </w:p>
        </w:tc>
        <w:tc>
          <w:tcPr>
            <w:tcW w:w="1165" w:type="dxa"/>
            <w:gridSpan w:val="2"/>
            <w:shd w:val="clear" w:color="auto" w:fill="auto"/>
          </w:tcPr>
          <w:p w14:paraId="12B37631" w14:textId="6E670396" w:rsidR="00C04CB6" w:rsidRPr="00C8031E" w:rsidRDefault="002B65AE"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C8031E">
              <w:rPr>
                <w:rFonts w:ascii="Arial" w:hAnsi="Arial" w:cs="Arial"/>
                <w:sz w:val="17"/>
                <w:szCs w:val="17"/>
                <w:lang w:val="en-GB"/>
              </w:rPr>
              <w:t>75</w:t>
            </w:r>
          </w:p>
        </w:tc>
        <w:tc>
          <w:tcPr>
            <w:tcW w:w="1160" w:type="dxa"/>
            <w:shd w:val="clear" w:color="auto" w:fill="auto"/>
            <w:vAlign w:val="bottom"/>
          </w:tcPr>
          <w:p w14:paraId="09C9FD96" w14:textId="2EF25244"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sidRPr="00C04CB6">
              <w:rPr>
                <w:rFonts w:ascii="Arial" w:hAnsi="Arial" w:cs="Arial"/>
                <w:sz w:val="17"/>
                <w:szCs w:val="17"/>
                <w:lang w:val="en-GB"/>
              </w:rPr>
              <w:t>168</w:t>
            </w:r>
          </w:p>
        </w:tc>
        <w:tc>
          <w:tcPr>
            <w:tcW w:w="1197" w:type="dxa"/>
            <w:shd w:val="clear" w:color="auto" w:fill="auto"/>
            <w:vAlign w:val="bottom"/>
          </w:tcPr>
          <w:p w14:paraId="2512176B" w14:textId="66C94655" w:rsidR="00C04CB6" w:rsidRPr="00C04CB6" w:rsidRDefault="002B65AE"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w:t>
            </w:r>
          </w:p>
        </w:tc>
        <w:tc>
          <w:tcPr>
            <w:tcW w:w="1152" w:type="dxa"/>
            <w:shd w:val="clear" w:color="auto" w:fill="auto"/>
            <w:vAlign w:val="bottom"/>
          </w:tcPr>
          <w:p w14:paraId="421938FD" w14:textId="08C70D53"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C04CB6">
              <w:rPr>
                <w:rFonts w:ascii="Arial" w:hAnsi="Arial" w:cs="Arial"/>
                <w:sz w:val="17"/>
                <w:szCs w:val="17"/>
              </w:rPr>
              <w:t>-</w:t>
            </w:r>
          </w:p>
        </w:tc>
      </w:tr>
      <w:tr w:rsidR="00C04CB6" w:rsidRPr="00C04CB6" w14:paraId="4B6B5670" w14:textId="77777777" w:rsidTr="0017033A">
        <w:tc>
          <w:tcPr>
            <w:tcW w:w="2045" w:type="dxa"/>
          </w:tcPr>
          <w:p w14:paraId="53AB4FA9" w14:textId="77777777" w:rsidR="00C04CB6" w:rsidRPr="00C04CB6" w:rsidRDefault="00C04CB6" w:rsidP="00C04CB6">
            <w:pPr>
              <w:spacing w:before="60" w:line="276" w:lineRule="auto"/>
              <w:ind w:left="218" w:right="-108"/>
              <w:rPr>
                <w:rFonts w:ascii="Arial" w:hAnsi="Arial" w:cs="Arial"/>
                <w:sz w:val="17"/>
                <w:szCs w:val="17"/>
              </w:rPr>
            </w:pPr>
            <w:r w:rsidRPr="00C04CB6">
              <w:rPr>
                <w:rFonts w:ascii="Arial" w:hAnsi="Arial" w:cs="Arial"/>
                <w:sz w:val="17"/>
                <w:szCs w:val="17"/>
              </w:rPr>
              <w:t>Relative of director</w:t>
            </w:r>
          </w:p>
        </w:tc>
        <w:tc>
          <w:tcPr>
            <w:tcW w:w="2277" w:type="dxa"/>
            <w:gridSpan w:val="2"/>
          </w:tcPr>
          <w:p w14:paraId="6E1BE361" w14:textId="77777777" w:rsidR="00C04CB6" w:rsidRPr="00C04CB6" w:rsidRDefault="00C04CB6" w:rsidP="00C04CB6">
            <w:pPr>
              <w:spacing w:before="60" w:line="276" w:lineRule="auto"/>
              <w:jc w:val="center"/>
              <w:rPr>
                <w:rFonts w:ascii="Arial" w:hAnsi="Arial" w:cs="Arial"/>
                <w:sz w:val="17"/>
                <w:szCs w:val="17"/>
              </w:rPr>
            </w:pPr>
            <w:r w:rsidRPr="00C04CB6">
              <w:rPr>
                <w:rFonts w:ascii="Arial" w:hAnsi="Arial" w:cs="Arial"/>
                <w:sz w:val="17"/>
                <w:szCs w:val="17"/>
              </w:rPr>
              <w:t>MLR - 0.25% per annum</w:t>
            </w:r>
          </w:p>
        </w:tc>
        <w:tc>
          <w:tcPr>
            <w:tcW w:w="1165" w:type="dxa"/>
            <w:gridSpan w:val="2"/>
            <w:shd w:val="clear" w:color="auto" w:fill="auto"/>
          </w:tcPr>
          <w:p w14:paraId="3EEEEA0A" w14:textId="071DAA5C" w:rsidR="00C04CB6" w:rsidRPr="00C8031E" w:rsidRDefault="002B65AE" w:rsidP="00C04C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C8031E">
              <w:rPr>
                <w:rFonts w:ascii="Arial" w:hAnsi="Arial" w:cs="Arial"/>
                <w:sz w:val="17"/>
                <w:szCs w:val="17"/>
                <w:lang w:val="en-GB"/>
              </w:rPr>
              <w:t>2,1</w:t>
            </w:r>
            <w:r w:rsidR="00F450A8" w:rsidRPr="00C8031E">
              <w:rPr>
                <w:rFonts w:ascii="Arial" w:hAnsi="Arial" w:cs="Arial"/>
                <w:sz w:val="17"/>
                <w:szCs w:val="17"/>
                <w:lang w:val="en-GB"/>
              </w:rPr>
              <w:t>2</w:t>
            </w:r>
            <w:r w:rsidRPr="00C8031E">
              <w:rPr>
                <w:rFonts w:ascii="Arial" w:hAnsi="Arial" w:cs="Arial"/>
                <w:sz w:val="17"/>
                <w:szCs w:val="17"/>
                <w:lang w:val="en-GB"/>
              </w:rPr>
              <w:t>8</w:t>
            </w:r>
          </w:p>
        </w:tc>
        <w:tc>
          <w:tcPr>
            <w:tcW w:w="1160" w:type="dxa"/>
            <w:shd w:val="clear" w:color="auto" w:fill="auto"/>
            <w:vAlign w:val="bottom"/>
          </w:tcPr>
          <w:p w14:paraId="6E954763" w14:textId="214AD3F2" w:rsidR="00C04CB6" w:rsidRPr="00C04CB6" w:rsidRDefault="00C04CB6" w:rsidP="00C04C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C04CB6">
              <w:rPr>
                <w:rFonts w:ascii="Arial" w:hAnsi="Arial" w:cs="Arial"/>
                <w:sz w:val="17"/>
                <w:szCs w:val="17"/>
                <w:lang w:val="en-GB"/>
              </w:rPr>
              <w:t>1,984</w:t>
            </w:r>
          </w:p>
        </w:tc>
        <w:tc>
          <w:tcPr>
            <w:tcW w:w="1197" w:type="dxa"/>
            <w:shd w:val="clear" w:color="auto" w:fill="auto"/>
            <w:vAlign w:val="bottom"/>
          </w:tcPr>
          <w:p w14:paraId="6FE0A549" w14:textId="280F2930" w:rsidR="00C04CB6" w:rsidRPr="00C04CB6" w:rsidRDefault="002B65AE" w:rsidP="00C04C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2,128</w:t>
            </w:r>
          </w:p>
        </w:tc>
        <w:tc>
          <w:tcPr>
            <w:tcW w:w="1152" w:type="dxa"/>
            <w:shd w:val="clear" w:color="auto" w:fill="auto"/>
            <w:vAlign w:val="bottom"/>
          </w:tcPr>
          <w:p w14:paraId="1831D955" w14:textId="5756CFD0" w:rsidR="00C04CB6" w:rsidRPr="00C04CB6" w:rsidRDefault="00C04CB6" w:rsidP="00C04C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sidRPr="00C04CB6">
              <w:rPr>
                <w:rFonts w:ascii="Arial" w:hAnsi="Arial" w:cs="Arial"/>
                <w:sz w:val="17"/>
                <w:szCs w:val="17"/>
              </w:rPr>
              <w:t>1,984</w:t>
            </w:r>
          </w:p>
        </w:tc>
      </w:tr>
      <w:tr w:rsidR="00C04CB6" w:rsidRPr="00C04CB6" w14:paraId="36CD86CD" w14:textId="77777777" w:rsidTr="0017033A">
        <w:tc>
          <w:tcPr>
            <w:tcW w:w="2045" w:type="dxa"/>
          </w:tcPr>
          <w:p w14:paraId="6FDFE83E" w14:textId="77777777" w:rsidR="00C04CB6" w:rsidRPr="00C04CB6" w:rsidRDefault="00C04CB6" w:rsidP="00C04CB6">
            <w:pPr>
              <w:pStyle w:val="a7"/>
              <w:tabs>
                <w:tab w:val="clear" w:pos="1080"/>
              </w:tabs>
              <w:spacing w:before="60" w:line="276" w:lineRule="auto"/>
              <w:ind w:right="-113"/>
              <w:rPr>
                <w:rFonts w:ascii="Arial" w:hAnsi="Arial" w:cs="Arial"/>
                <w:sz w:val="17"/>
                <w:szCs w:val="17"/>
                <w:cs/>
              </w:rPr>
            </w:pPr>
            <w:r w:rsidRPr="00C04CB6">
              <w:rPr>
                <w:rFonts w:ascii="Arial" w:hAnsi="Arial" w:cs="Arial"/>
                <w:sz w:val="17"/>
                <w:szCs w:val="17"/>
                <w:lang w:val="en-GB"/>
              </w:rPr>
              <w:t>Total</w:t>
            </w:r>
          </w:p>
        </w:tc>
        <w:tc>
          <w:tcPr>
            <w:tcW w:w="2277" w:type="dxa"/>
            <w:gridSpan w:val="2"/>
          </w:tcPr>
          <w:p w14:paraId="7BDD7F64" w14:textId="77777777" w:rsidR="00C04CB6" w:rsidRPr="00C04CB6" w:rsidRDefault="00C04CB6" w:rsidP="00C04CB6">
            <w:pPr>
              <w:spacing w:before="60" w:line="276" w:lineRule="auto"/>
              <w:jc w:val="center"/>
              <w:rPr>
                <w:rFonts w:ascii="Arial" w:hAnsi="Arial" w:cs="Arial"/>
                <w:sz w:val="17"/>
                <w:szCs w:val="17"/>
              </w:rPr>
            </w:pPr>
          </w:p>
        </w:tc>
        <w:tc>
          <w:tcPr>
            <w:tcW w:w="1165" w:type="dxa"/>
            <w:gridSpan w:val="2"/>
            <w:shd w:val="clear" w:color="auto" w:fill="auto"/>
          </w:tcPr>
          <w:p w14:paraId="7B6D1CAE" w14:textId="081BF1C1" w:rsidR="00C04CB6" w:rsidRPr="00C8031E" w:rsidRDefault="002B65AE" w:rsidP="00C04C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sidRPr="00C8031E">
              <w:rPr>
                <w:rFonts w:ascii="Arial" w:hAnsi="Arial" w:cs="Arial"/>
                <w:sz w:val="17"/>
                <w:szCs w:val="17"/>
              </w:rPr>
              <w:t>3</w:t>
            </w:r>
            <w:r w:rsidR="00F450A8" w:rsidRPr="00C8031E">
              <w:rPr>
                <w:rFonts w:ascii="Arial" w:hAnsi="Arial" w:cs="Arial"/>
                <w:sz w:val="17"/>
                <w:szCs w:val="17"/>
              </w:rPr>
              <w:t>,37</w:t>
            </w:r>
            <w:r w:rsidRPr="00C8031E">
              <w:rPr>
                <w:rFonts w:ascii="Arial" w:hAnsi="Arial" w:cs="Arial"/>
                <w:sz w:val="17"/>
                <w:szCs w:val="17"/>
              </w:rPr>
              <w:t>8</w:t>
            </w:r>
          </w:p>
        </w:tc>
        <w:tc>
          <w:tcPr>
            <w:tcW w:w="1160" w:type="dxa"/>
            <w:vAlign w:val="bottom"/>
          </w:tcPr>
          <w:p w14:paraId="23F23B12" w14:textId="4EB1AB34" w:rsidR="00C04CB6" w:rsidRPr="00C04CB6" w:rsidRDefault="00C04CB6" w:rsidP="00C04C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C04CB6">
              <w:rPr>
                <w:rFonts w:ascii="Arial" w:hAnsi="Arial" w:cs="Arial"/>
                <w:sz w:val="17"/>
                <w:szCs w:val="17"/>
              </w:rPr>
              <w:t>3,450</w:t>
            </w:r>
          </w:p>
        </w:tc>
        <w:tc>
          <w:tcPr>
            <w:tcW w:w="1197" w:type="dxa"/>
            <w:vAlign w:val="bottom"/>
          </w:tcPr>
          <w:p w14:paraId="1ED0DEC2" w14:textId="45077CBB" w:rsidR="00C04CB6" w:rsidRPr="00C04CB6" w:rsidRDefault="002B65AE" w:rsidP="00C04C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3,075</w:t>
            </w:r>
          </w:p>
        </w:tc>
        <w:tc>
          <w:tcPr>
            <w:tcW w:w="1152" w:type="dxa"/>
            <w:vAlign w:val="bottom"/>
          </w:tcPr>
          <w:p w14:paraId="4DFE7B50" w14:textId="386F5447" w:rsidR="00C04CB6" w:rsidRPr="00C04CB6" w:rsidRDefault="00C04CB6" w:rsidP="00C04C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C04CB6">
              <w:rPr>
                <w:rFonts w:ascii="Arial" w:hAnsi="Arial" w:cs="Arial"/>
                <w:sz w:val="17"/>
                <w:szCs w:val="17"/>
              </w:rPr>
              <w:t>2,926</w:t>
            </w:r>
          </w:p>
        </w:tc>
      </w:tr>
      <w:tr w:rsidR="00C04CB6" w:rsidRPr="00C04CB6" w14:paraId="3C5A8D6F" w14:textId="77777777" w:rsidTr="0017033A">
        <w:tc>
          <w:tcPr>
            <w:tcW w:w="2045" w:type="dxa"/>
          </w:tcPr>
          <w:p w14:paraId="05B93F0B" w14:textId="77777777" w:rsidR="00C04CB6" w:rsidRPr="00C04CB6" w:rsidRDefault="00C04CB6" w:rsidP="00C04CB6">
            <w:pPr>
              <w:pStyle w:val="a7"/>
              <w:tabs>
                <w:tab w:val="clear" w:pos="1080"/>
              </w:tabs>
              <w:spacing w:before="60" w:line="276" w:lineRule="auto"/>
              <w:ind w:right="-113"/>
              <w:rPr>
                <w:rFonts w:ascii="Arial" w:hAnsi="Arial" w:cs="Arial"/>
                <w:sz w:val="17"/>
                <w:szCs w:val="17"/>
                <w:cs/>
                <w:lang w:val="en-GB"/>
              </w:rPr>
            </w:pPr>
          </w:p>
        </w:tc>
        <w:tc>
          <w:tcPr>
            <w:tcW w:w="2277" w:type="dxa"/>
            <w:gridSpan w:val="2"/>
          </w:tcPr>
          <w:p w14:paraId="2EB430EF" w14:textId="77777777" w:rsidR="00C04CB6" w:rsidRPr="00C04CB6" w:rsidRDefault="00C04CB6" w:rsidP="00C04CB6">
            <w:pPr>
              <w:spacing w:before="60" w:line="276" w:lineRule="auto"/>
              <w:jc w:val="center"/>
              <w:rPr>
                <w:rFonts w:ascii="Arial" w:hAnsi="Arial" w:cs="Arial"/>
                <w:sz w:val="17"/>
                <w:szCs w:val="17"/>
              </w:rPr>
            </w:pPr>
          </w:p>
        </w:tc>
        <w:tc>
          <w:tcPr>
            <w:tcW w:w="1165" w:type="dxa"/>
            <w:gridSpan w:val="2"/>
            <w:shd w:val="clear" w:color="auto" w:fill="auto"/>
            <w:vAlign w:val="bottom"/>
          </w:tcPr>
          <w:p w14:paraId="51C6138B" w14:textId="77777777" w:rsidR="00C04CB6" w:rsidRPr="00C8031E"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0" w:type="dxa"/>
            <w:vAlign w:val="bottom"/>
          </w:tcPr>
          <w:p w14:paraId="36E8A9B7"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97" w:type="dxa"/>
            <w:vAlign w:val="bottom"/>
          </w:tcPr>
          <w:p w14:paraId="16C3B2BD"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52" w:type="dxa"/>
            <w:vAlign w:val="bottom"/>
          </w:tcPr>
          <w:p w14:paraId="6CACCDA8"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C04CB6" w:rsidRPr="00C04CB6" w14:paraId="00A96D86" w14:textId="77777777" w:rsidTr="0017033A">
        <w:tc>
          <w:tcPr>
            <w:tcW w:w="2045" w:type="dxa"/>
          </w:tcPr>
          <w:p w14:paraId="78F0A846" w14:textId="77777777" w:rsidR="00C04CB6" w:rsidRPr="00C04CB6" w:rsidRDefault="00C04CB6" w:rsidP="00C04CB6">
            <w:pPr>
              <w:pStyle w:val="a7"/>
              <w:tabs>
                <w:tab w:val="clear" w:pos="1080"/>
              </w:tabs>
              <w:spacing w:before="60" w:line="276" w:lineRule="auto"/>
              <w:ind w:right="-113"/>
              <w:rPr>
                <w:rFonts w:ascii="Arial" w:hAnsi="Arial" w:cs="Arial"/>
                <w:sz w:val="17"/>
                <w:szCs w:val="17"/>
                <w:u w:val="single"/>
                <w:lang w:val="en-GB"/>
              </w:rPr>
            </w:pPr>
            <w:r w:rsidRPr="00C04CB6">
              <w:rPr>
                <w:rFonts w:ascii="Arial" w:hAnsi="Arial" w:cs="Arial"/>
                <w:sz w:val="17"/>
                <w:szCs w:val="17"/>
                <w:u w:val="single"/>
                <w:lang w:val="en-GB"/>
              </w:rPr>
              <w:t>Other expenses</w:t>
            </w:r>
          </w:p>
        </w:tc>
        <w:tc>
          <w:tcPr>
            <w:tcW w:w="2277" w:type="dxa"/>
            <w:gridSpan w:val="2"/>
          </w:tcPr>
          <w:p w14:paraId="4374742D" w14:textId="77777777" w:rsidR="00C04CB6" w:rsidRPr="00C04CB6" w:rsidRDefault="00C04CB6" w:rsidP="00C04CB6">
            <w:pPr>
              <w:spacing w:before="60" w:line="276" w:lineRule="auto"/>
              <w:jc w:val="center"/>
              <w:rPr>
                <w:rFonts w:ascii="Arial" w:hAnsi="Arial" w:cs="Arial"/>
                <w:sz w:val="17"/>
                <w:szCs w:val="17"/>
              </w:rPr>
            </w:pPr>
          </w:p>
        </w:tc>
        <w:tc>
          <w:tcPr>
            <w:tcW w:w="1165" w:type="dxa"/>
            <w:gridSpan w:val="2"/>
            <w:shd w:val="clear" w:color="auto" w:fill="auto"/>
            <w:vAlign w:val="bottom"/>
          </w:tcPr>
          <w:p w14:paraId="6599A7CE"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0" w:type="dxa"/>
            <w:vAlign w:val="bottom"/>
          </w:tcPr>
          <w:p w14:paraId="52C77249"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97" w:type="dxa"/>
            <w:vAlign w:val="bottom"/>
          </w:tcPr>
          <w:p w14:paraId="48783C4D"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52" w:type="dxa"/>
            <w:vAlign w:val="bottom"/>
          </w:tcPr>
          <w:p w14:paraId="47AE3163"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C04CB6" w:rsidRPr="00C04CB6" w14:paraId="4D3F962F" w14:textId="77777777" w:rsidTr="0017033A">
        <w:tc>
          <w:tcPr>
            <w:tcW w:w="2045" w:type="dxa"/>
          </w:tcPr>
          <w:p w14:paraId="7EDB56E3" w14:textId="77777777" w:rsidR="00C04CB6" w:rsidRPr="00C04CB6" w:rsidRDefault="00C04CB6" w:rsidP="00C04CB6">
            <w:pPr>
              <w:spacing w:before="60" w:line="276" w:lineRule="auto"/>
              <w:ind w:right="-108" w:firstLine="218"/>
              <w:rPr>
                <w:rFonts w:ascii="Arial" w:hAnsi="Arial" w:cs="Arial"/>
                <w:sz w:val="17"/>
                <w:szCs w:val="17"/>
              </w:rPr>
            </w:pPr>
            <w:r w:rsidRPr="00C04CB6">
              <w:rPr>
                <w:rFonts w:ascii="Arial" w:hAnsi="Arial" w:cs="Arial"/>
                <w:sz w:val="17"/>
                <w:szCs w:val="17"/>
              </w:rPr>
              <w:t>Related company</w:t>
            </w:r>
          </w:p>
        </w:tc>
        <w:tc>
          <w:tcPr>
            <w:tcW w:w="2277" w:type="dxa"/>
            <w:gridSpan w:val="2"/>
          </w:tcPr>
          <w:p w14:paraId="3FA13EEC" w14:textId="77777777" w:rsidR="00C04CB6" w:rsidRPr="00C04CB6" w:rsidRDefault="00C04CB6" w:rsidP="00C04CB6">
            <w:pPr>
              <w:spacing w:before="60" w:line="276" w:lineRule="auto"/>
              <w:jc w:val="center"/>
              <w:rPr>
                <w:rFonts w:ascii="Arial" w:hAnsi="Arial" w:cs="Arial"/>
                <w:sz w:val="17"/>
                <w:szCs w:val="17"/>
              </w:rPr>
            </w:pPr>
            <w:r w:rsidRPr="00C04CB6">
              <w:rPr>
                <w:rFonts w:ascii="Arial" w:hAnsi="Arial" w:cs="Arial"/>
                <w:sz w:val="17"/>
                <w:szCs w:val="17"/>
              </w:rPr>
              <w:t>Agreed price</w:t>
            </w:r>
          </w:p>
        </w:tc>
        <w:tc>
          <w:tcPr>
            <w:tcW w:w="1165" w:type="dxa"/>
            <w:gridSpan w:val="2"/>
            <w:shd w:val="clear" w:color="auto" w:fill="auto"/>
            <w:vAlign w:val="bottom"/>
          </w:tcPr>
          <w:p w14:paraId="27F7BDE0" w14:textId="50486517" w:rsidR="00C04CB6" w:rsidRPr="00C04CB6" w:rsidDel="00E07307" w:rsidRDefault="002B65AE" w:rsidP="00C04C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665</w:t>
            </w:r>
          </w:p>
        </w:tc>
        <w:tc>
          <w:tcPr>
            <w:tcW w:w="1160" w:type="dxa"/>
            <w:vAlign w:val="bottom"/>
          </w:tcPr>
          <w:p w14:paraId="663C018E" w14:textId="2902EC33" w:rsidR="00C04CB6" w:rsidRPr="00C04CB6" w:rsidRDefault="003B125D" w:rsidP="00C04C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3B125D">
              <w:rPr>
                <w:rFonts w:ascii="Arial" w:hAnsi="Arial" w:cs="Arial"/>
                <w:sz w:val="17"/>
                <w:szCs w:val="17"/>
                <w:lang w:val="en-GB"/>
              </w:rPr>
              <w:t>991</w:t>
            </w:r>
          </w:p>
        </w:tc>
        <w:tc>
          <w:tcPr>
            <w:tcW w:w="1197" w:type="dxa"/>
            <w:vAlign w:val="bottom"/>
          </w:tcPr>
          <w:p w14:paraId="271493DB" w14:textId="7F3EAAA0" w:rsidR="00C04CB6" w:rsidRPr="00C04CB6" w:rsidDel="00E07307" w:rsidRDefault="002B65AE" w:rsidP="00C04C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665</w:t>
            </w:r>
          </w:p>
        </w:tc>
        <w:tc>
          <w:tcPr>
            <w:tcW w:w="1152" w:type="dxa"/>
            <w:vAlign w:val="bottom"/>
          </w:tcPr>
          <w:p w14:paraId="5B790848" w14:textId="55BB6348" w:rsidR="00C04CB6" w:rsidRPr="00C04CB6" w:rsidRDefault="003B125D" w:rsidP="00C04C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33"/>
              <w:jc w:val="right"/>
              <w:rPr>
                <w:rFonts w:ascii="Arial" w:hAnsi="Arial" w:cs="Arial"/>
                <w:sz w:val="17"/>
                <w:szCs w:val="17"/>
                <w:lang w:val="en-GB"/>
              </w:rPr>
            </w:pPr>
            <w:r w:rsidRPr="003B125D">
              <w:rPr>
                <w:rFonts w:ascii="Arial" w:hAnsi="Arial" w:cs="Arial"/>
                <w:sz w:val="17"/>
                <w:szCs w:val="17"/>
                <w:lang w:val="en-GB"/>
              </w:rPr>
              <w:t>991</w:t>
            </w:r>
          </w:p>
        </w:tc>
      </w:tr>
      <w:tr w:rsidR="00C04CB6" w:rsidRPr="00C04CB6" w14:paraId="2B47F928" w14:textId="77777777" w:rsidTr="0017033A">
        <w:trPr>
          <w:trHeight w:val="68"/>
        </w:trPr>
        <w:tc>
          <w:tcPr>
            <w:tcW w:w="4313" w:type="dxa"/>
            <w:gridSpan w:val="2"/>
          </w:tcPr>
          <w:p w14:paraId="1B7175B9" w14:textId="77777777" w:rsidR="00C04CB6" w:rsidRPr="00C04CB6" w:rsidRDefault="00C04CB6" w:rsidP="00C04CB6">
            <w:pPr>
              <w:tabs>
                <w:tab w:val="clear" w:pos="227"/>
                <w:tab w:val="clear" w:pos="1644"/>
                <w:tab w:val="clear" w:pos="1871"/>
              </w:tabs>
              <w:spacing w:before="60" w:line="276" w:lineRule="auto"/>
              <w:ind w:right="-108"/>
              <w:rPr>
                <w:rFonts w:ascii="Arial" w:hAnsi="Arial" w:cs="Arial"/>
                <w:sz w:val="17"/>
                <w:szCs w:val="17"/>
              </w:rPr>
            </w:pPr>
          </w:p>
        </w:tc>
        <w:tc>
          <w:tcPr>
            <w:tcW w:w="1165" w:type="dxa"/>
            <w:gridSpan w:val="2"/>
            <w:shd w:val="clear" w:color="auto" w:fill="auto"/>
          </w:tcPr>
          <w:p w14:paraId="6ABDFC37"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p>
        </w:tc>
        <w:tc>
          <w:tcPr>
            <w:tcW w:w="1169" w:type="dxa"/>
            <w:gridSpan w:val="2"/>
            <w:vAlign w:val="bottom"/>
          </w:tcPr>
          <w:p w14:paraId="1581CB29"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97" w:type="dxa"/>
            <w:vAlign w:val="bottom"/>
          </w:tcPr>
          <w:p w14:paraId="2F5B9D11"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52" w:type="dxa"/>
            <w:vAlign w:val="bottom"/>
          </w:tcPr>
          <w:p w14:paraId="68A55F5A"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C04CB6" w:rsidRPr="00C04CB6" w14:paraId="1969543E" w14:textId="77777777" w:rsidTr="0017033A">
        <w:trPr>
          <w:trHeight w:val="68"/>
        </w:trPr>
        <w:tc>
          <w:tcPr>
            <w:tcW w:w="4313" w:type="dxa"/>
            <w:gridSpan w:val="2"/>
          </w:tcPr>
          <w:p w14:paraId="032E37DF" w14:textId="77777777" w:rsidR="00C04CB6" w:rsidRPr="00C04CB6" w:rsidRDefault="00C04CB6" w:rsidP="00C04CB6">
            <w:pPr>
              <w:tabs>
                <w:tab w:val="clear" w:pos="227"/>
                <w:tab w:val="clear" w:pos="1644"/>
                <w:tab w:val="clear" w:pos="1871"/>
              </w:tabs>
              <w:spacing w:before="60" w:line="276" w:lineRule="auto"/>
              <w:ind w:right="-108"/>
              <w:rPr>
                <w:rFonts w:ascii="Arial" w:hAnsi="Arial" w:cs="Arial"/>
                <w:sz w:val="17"/>
                <w:szCs w:val="17"/>
                <w:u w:val="single"/>
                <w:cs/>
              </w:rPr>
            </w:pPr>
            <w:r w:rsidRPr="00C04CB6">
              <w:rPr>
                <w:rFonts w:ascii="Arial" w:hAnsi="Arial" w:cs="Arial"/>
                <w:sz w:val="17"/>
                <w:szCs w:val="17"/>
                <w:u w:val="single"/>
                <w:cs/>
              </w:rPr>
              <w:t>Management</w:t>
            </w:r>
            <w:r w:rsidRPr="00C04CB6">
              <w:rPr>
                <w:rFonts w:ascii="Arial" w:hAnsi="Arial" w:cs="Arial"/>
                <w:sz w:val="17"/>
                <w:szCs w:val="17"/>
                <w:u w:val="single"/>
              </w:rPr>
              <w:t xml:space="preserve"> remuneration</w:t>
            </w:r>
          </w:p>
        </w:tc>
        <w:tc>
          <w:tcPr>
            <w:tcW w:w="1165" w:type="dxa"/>
            <w:gridSpan w:val="2"/>
            <w:shd w:val="clear" w:color="auto" w:fill="auto"/>
          </w:tcPr>
          <w:p w14:paraId="1F220C4D"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p>
        </w:tc>
        <w:tc>
          <w:tcPr>
            <w:tcW w:w="1169" w:type="dxa"/>
            <w:gridSpan w:val="2"/>
            <w:vAlign w:val="bottom"/>
          </w:tcPr>
          <w:p w14:paraId="783EB8D8"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97" w:type="dxa"/>
            <w:vAlign w:val="bottom"/>
          </w:tcPr>
          <w:p w14:paraId="19462344"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52" w:type="dxa"/>
            <w:vAlign w:val="bottom"/>
          </w:tcPr>
          <w:p w14:paraId="32C3B7A7" w14:textId="77777777" w:rsidR="00C04CB6" w:rsidRPr="00C04CB6" w:rsidRDefault="00C04CB6" w:rsidP="00C0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C04CB6" w:rsidRPr="00C04CB6" w14:paraId="4123C8F5" w14:textId="77777777" w:rsidTr="0017033A">
        <w:trPr>
          <w:trHeight w:val="324"/>
        </w:trPr>
        <w:tc>
          <w:tcPr>
            <w:tcW w:w="4313" w:type="dxa"/>
            <w:gridSpan w:val="2"/>
          </w:tcPr>
          <w:p w14:paraId="78D18871" w14:textId="77777777" w:rsidR="00C04CB6" w:rsidRPr="00C04CB6" w:rsidRDefault="00C04CB6" w:rsidP="00C04CB6">
            <w:pPr>
              <w:spacing w:before="60" w:line="276" w:lineRule="auto"/>
              <w:ind w:firstLine="218"/>
              <w:rPr>
                <w:rFonts w:ascii="Arial" w:hAnsi="Arial" w:cs="Arial"/>
                <w:sz w:val="17"/>
                <w:szCs w:val="17"/>
              </w:rPr>
            </w:pPr>
            <w:proofErr w:type="spellStart"/>
            <w:r w:rsidRPr="00C04CB6">
              <w:rPr>
                <w:rFonts w:ascii="Arial" w:hAnsi="Arial" w:cs="Arial"/>
                <w:sz w:val="17"/>
                <w:szCs w:val="17"/>
                <w:cs/>
              </w:rPr>
              <w:t>Short</w:t>
            </w:r>
            <w:proofErr w:type="spellEnd"/>
            <w:r w:rsidRPr="00C04CB6">
              <w:rPr>
                <w:rFonts w:ascii="Arial" w:hAnsi="Arial" w:cs="Arial"/>
                <w:sz w:val="17"/>
                <w:szCs w:val="17"/>
                <w:cs/>
              </w:rPr>
              <w:t>-</w:t>
            </w:r>
            <w:proofErr w:type="spellStart"/>
            <w:r w:rsidRPr="00C04CB6">
              <w:rPr>
                <w:rFonts w:ascii="Arial" w:hAnsi="Arial" w:cs="Arial"/>
                <w:sz w:val="17"/>
                <w:szCs w:val="17"/>
                <w:cs/>
              </w:rPr>
              <w:t>term</w:t>
            </w:r>
            <w:proofErr w:type="spellEnd"/>
            <w:r w:rsidRPr="00C04CB6">
              <w:rPr>
                <w:rFonts w:ascii="Arial" w:hAnsi="Arial" w:cs="Arial"/>
                <w:sz w:val="17"/>
                <w:szCs w:val="17"/>
                <w:cs/>
              </w:rPr>
              <w:t xml:space="preserve"> </w:t>
            </w:r>
            <w:proofErr w:type="spellStart"/>
            <w:r w:rsidRPr="00C04CB6">
              <w:rPr>
                <w:rFonts w:ascii="Arial" w:hAnsi="Arial" w:cs="Arial"/>
                <w:sz w:val="17"/>
                <w:szCs w:val="17"/>
                <w:cs/>
              </w:rPr>
              <w:t>benefits</w:t>
            </w:r>
            <w:proofErr w:type="spellEnd"/>
          </w:p>
        </w:tc>
        <w:tc>
          <w:tcPr>
            <w:tcW w:w="1165" w:type="dxa"/>
            <w:gridSpan w:val="2"/>
            <w:shd w:val="clear" w:color="auto" w:fill="auto"/>
            <w:vAlign w:val="bottom"/>
          </w:tcPr>
          <w:p w14:paraId="196C408D" w14:textId="428F553B" w:rsidR="00C04CB6" w:rsidRPr="00C04CB6" w:rsidRDefault="002B65AE" w:rsidP="00C04C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8,167</w:t>
            </w:r>
          </w:p>
        </w:tc>
        <w:tc>
          <w:tcPr>
            <w:tcW w:w="1169" w:type="dxa"/>
            <w:gridSpan w:val="2"/>
            <w:vAlign w:val="bottom"/>
          </w:tcPr>
          <w:p w14:paraId="68F53178" w14:textId="69D0CB98" w:rsidR="00C04CB6" w:rsidRPr="00C04CB6" w:rsidRDefault="00C730D0" w:rsidP="00C04C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C730D0">
              <w:rPr>
                <w:rFonts w:ascii="Arial" w:hAnsi="Arial" w:cs="Arial"/>
                <w:sz w:val="17"/>
                <w:szCs w:val="17"/>
                <w:lang w:val="en-GB"/>
              </w:rPr>
              <w:t>8,149</w:t>
            </w:r>
          </w:p>
        </w:tc>
        <w:tc>
          <w:tcPr>
            <w:tcW w:w="1197" w:type="dxa"/>
            <w:vAlign w:val="bottom"/>
          </w:tcPr>
          <w:p w14:paraId="2177B70A" w14:textId="35F0E600" w:rsidR="00C04CB6" w:rsidRPr="00C04CB6" w:rsidRDefault="002B65AE" w:rsidP="00C04C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4,953</w:t>
            </w:r>
          </w:p>
        </w:tc>
        <w:tc>
          <w:tcPr>
            <w:tcW w:w="1152" w:type="dxa"/>
            <w:vAlign w:val="bottom"/>
          </w:tcPr>
          <w:p w14:paraId="08B5CA6F" w14:textId="49DA196C" w:rsidR="00C04CB6" w:rsidRPr="00C04CB6" w:rsidRDefault="0017033A" w:rsidP="00C04C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17033A">
              <w:rPr>
                <w:rFonts w:ascii="Arial" w:hAnsi="Arial" w:cs="Arial"/>
                <w:sz w:val="17"/>
                <w:szCs w:val="17"/>
                <w:lang w:val="en-GB"/>
              </w:rPr>
              <w:t>4,952</w:t>
            </w:r>
          </w:p>
        </w:tc>
      </w:tr>
    </w:tbl>
    <w:p w14:paraId="7D4DC877" w14:textId="77777777" w:rsidR="001D3BDB" w:rsidRDefault="001D3BDB"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p w14:paraId="100D789F" w14:textId="77777777" w:rsidR="001D3BDB" w:rsidRPr="00596F11" w:rsidRDefault="001D3BDB"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p w14:paraId="00AB3026" w14:textId="7C9A4A35" w:rsidR="00A93D35" w:rsidRPr="00596F11" w:rsidRDefault="00A93D35"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p w14:paraId="3D1D8541" w14:textId="6AF000A5" w:rsidR="00FE7D41" w:rsidRPr="00596F11" w:rsidRDefault="00DA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sidRPr="00596F11">
        <w:rPr>
          <w:rFonts w:ascii="Arial" w:hAnsi="Arial" w:cs="Arial"/>
          <w:sz w:val="19"/>
          <w:szCs w:val="19"/>
        </w:rPr>
        <w:br w:type="page"/>
      </w:r>
    </w:p>
    <w:p w14:paraId="27A0D091" w14:textId="0D076E8B" w:rsidR="007F2461" w:rsidRPr="00596F11" w:rsidRDefault="00F76FE9" w:rsidP="001559CD">
      <w:pPr>
        <w:tabs>
          <w:tab w:val="clear" w:pos="227"/>
          <w:tab w:val="clear" w:pos="454"/>
          <w:tab w:val="left" w:pos="9214"/>
        </w:tabs>
        <w:spacing w:line="360" w:lineRule="auto"/>
        <w:ind w:left="426"/>
        <w:jc w:val="thaiDistribute"/>
        <w:rPr>
          <w:rFonts w:ascii="Arial" w:hAnsi="Arial" w:cs="Arial"/>
          <w:sz w:val="19"/>
          <w:szCs w:val="19"/>
        </w:rPr>
      </w:pPr>
      <w:r w:rsidRPr="00596F11">
        <w:rPr>
          <w:rFonts w:ascii="Arial" w:hAnsi="Arial" w:cs="Arial"/>
          <w:sz w:val="19"/>
          <w:szCs w:val="19"/>
        </w:rPr>
        <w:lastRenderedPageBreak/>
        <w:t xml:space="preserve">Significant balances with </w:t>
      </w:r>
      <w:r w:rsidRPr="00596F11">
        <w:rPr>
          <w:rFonts w:ascii="Arial" w:hAnsi="Arial" w:cs="Arial"/>
          <w:sz w:val="19"/>
          <w:szCs w:val="19"/>
          <w:lang w:bidi="ar-SA"/>
        </w:rPr>
        <w:t>related</w:t>
      </w:r>
      <w:r w:rsidRPr="00596F11">
        <w:rPr>
          <w:rFonts w:ascii="Arial" w:hAnsi="Arial" w:cs="Arial"/>
          <w:sz w:val="19"/>
          <w:szCs w:val="19"/>
        </w:rPr>
        <w:t xml:space="preserve"> parties</w:t>
      </w:r>
      <w:r w:rsidRPr="00596F11">
        <w:rPr>
          <w:rFonts w:ascii="Arial" w:hAnsi="Arial" w:cs="Arial"/>
          <w:sz w:val="19"/>
          <w:szCs w:val="19"/>
          <w:cs/>
        </w:rPr>
        <w:t xml:space="preserve"> </w:t>
      </w:r>
      <w:r w:rsidR="00D4218C" w:rsidRPr="00596F11">
        <w:rPr>
          <w:rFonts w:ascii="Arial" w:hAnsi="Arial" w:cs="Arial"/>
          <w:sz w:val="19"/>
          <w:szCs w:val="19"/>
        </w:rPr>
        <w:t>as</w:t>
      </w:r>
      <w:r w:rsidR="00810B63" w:rsidRPr="00596F11">
        <w:rPr>
          <w:rFonts w:ascii="Arial" w:hAnsi="Arial" w:cs="Arial"/>
          <w:sz w:val="19"/>
          <w:szCs w:val="19"/>
        </w:rPr>
        <w:t xml:space="preserve"> of</w:t>
      </w:r>
      <w:r w:rsidR="00D4218C" w:rsidRPr="00596F11">
        <w:rPr>
          <w:rFonts w:ascii="Arial" w:hAnsi="Arial" w:cs="Arial"/>
          <w:sz w:val="19"/>
          <w:szCs w:val="19"/>
        </w:rPr>
        <w:t xml:space="preserve"> </w:t>
      </w:r>
      <w:r w:rsidR="000E3EEC">
        <w:rPr>
          <w:rFonts w:ascii="Arial" w:hAnsi="Arial" w:cs="Arial"/>
          <w:sz w:val="19"/>
          <w:szCs w:val="19"/>
          <w:lang w:val="en-GB"/>
        </w:rPr>
        <w:t>30 June</w:t>
      </w:r>
      <w:r w:rsidR="00B443F3" w:rsidRPr="00596F11">
        <w:rPr>
          <w:rFonts w:ascii="Arial" w:hAnsi="Arial" w:cs="Arial"/>
          <w:sz w:val="19"/>
          <w:szCs w:val="19"/>
        </w:rPr>
        <w:t xml:space="preserve"> </w:t>
      </w:r>
      <w:r w:rsidR="004D1D33" w:rsidRPr="00596F11">
        <w:rPr>
          <w:rFonts w:ascii="Arial" w:hAnsi="Arial" w:cs="Arial"/>
          <w:sz w:val="19"/>
          <w:szCs w:val="19"/>
        </w:rPr>
        <w:t>202</w:t>
      </w:r>
      <w:r w:rsidR="00B443F3" w:rsidRPr="00596F11">
        <w:rPr>
          <w:rFonts w:ascii="Arial" w:hAnsi="Arial" w:cs="Arial"/>
          <w:sz w:val="19"/>
          <w:szCs w:val="19"/>
        </w:rPr>
        <w:t>4</w:t>
      </w:r>
      <w:r w:rsidR="00D4218C" w:rsidRPr="00596F11">
        <w:rPr>
          <w:rFonts w:ascii="Arial" w:hAnsi="Arial" w:cs="Arial"/>
          <w:sz w:val="19"/>
          <w:szCs w:val="19"/>
        </w:rPr>
        <w:t xml:space="preserve"> and 31 December 20</w:t>
      </w:r>
      <w:r w:rsidR="009900D4" w:rsidRPr="00596F11">
        <w:rPr>
          <w:rFonts w:ascii="Arial" w:hAnsi="Arial" w:cs="Arial"/>
          <w:sz w:val="19"/>
          <w:szCs w:val="19"/>
        </w:rPr>
        <w:t>2</w:t>
      </w:r>
      <w:r w:rsidR="00B443F3" w:rsidRPr="00596F11">
        <w:rPr>
          <w:rFonts w:ascii="Arial" w:hAnsi="Arial" w:cs="Arial"/>
          <w:sz w:val="19"/>
          <w:szCs w:val="19"/>
        </w:rPr>
        <w:t>3</w:t>
      </w:r>
      <w:r w:rsidR="00D4218C" w:rsidRPr="00596F11">
        <w:rPr>
          <w:rFonts w:ascii="Arial" w:hAnsi="Arial" w:cs="Arial"/>
          <w:sz w:val="19"/>
          <w:szCs w:val="19"/>
        </w:rPr>
        <w:t xml:space="preserve"> </w:t>
      </w:r>
      <w:r w:rsidRPr="00596F11">
        <w:rPr>
          <w:rFonts w:ascii="Arial" w:hAnsi="Arial" w:cs="Arial"/>
          <w:sz w:val="19"/>
          <w:szCs w:val="19"/>
        </w:rPr>
        <w:t xml:space="preserve">are as </w:t>
      </w:r>
      <w:r w:rsidR="002F7298" w:rsidRPr="00596F11">
        <w:rPr>
          <w:rFonts w:ascii="Arial" w:hAnsi="Arial" w:cs="Arial"/>
          <w:sz w:val="19"/>
          <w:szCs w:val="19"/>
        </w:rPr>
        <w:t>follows</w:t>
      </w:r>
      <w:r w:rsidR="00C121A3" w:rsidRPr="00596F11">
        <w:rPr>
          <w:rFonts w:ascii="Arial" w:hAnsi="Arial" w:cs="Arial"/>
          <w:sz w:val="19"/>
          <w:szCs w:val="19"/>
        </w:rPr>
        <w:t>:</w:t>
      </w:r>
    </w:p>
    <w:p w14:paraId="5D346AFE" w14:textId="77777777" w:rsidR="00A05A7B" w:rsidRPr="00596F11" w:rsidRDefault="00A05A7B" w:rsidP="00C04199">
      <w:pPr>
        <w:tabs>
          <w:tab w:val="clear" w:pos="227"/>
          <w:tab w:val="clear" w:pos="454"/>
        </w:tabs>
        <w:spacing w:line="360" w:lineRule="auto"/>
        <w:ind w:firstLine="403"/>
        <w:jc w:val="thaiDistribute"/>
        <w:rPr>
          <w:rFonts w:ascii="Arial" w:hAnsi="Arial" w:cs="Arial"/>
          <w:sz w:val="14"/>
          <w:szCs w:val="14"/>
          <w:lang w:bidi="ar-SA"/>
        </w:rPr>
      </w:pPr>
    </w:p>
    <w:p w14:paraId="3548F913" w14:textId="77777777" w:rsidR="00A05A7B" w:rsidRPr="00596F11" w:rsidRDefault="00A05A7B" w:rsidP="00A05A7B">
      <w:pPr>
        <w:tabs>
          <w:tab w:val="clear" w:pos="227"/>
          <w:tab w:val="clear" w:pos="454"/>
        </w:tabs>
        <w:spacing w:line="360" w:lineRule="auto"/>
        <w:ind w:firstLine="405"/>
        <w:jc w:val="thaiDistribute"/>
        <w:rPr>
          <w:rFonts w:ascii="Arial" w:hAnsi="Arial" w:cs="Arial"/>
          <w:sz w:val="2"/>
          <w:szCs w:val="2"/>
          <w:lang w:bidi="ar-SA"/>
        </w:rPr>
      </w:pPr>
    </w:p>
    <w:tbl>
      <w:tblPr>
        <w:tblW w:w="9066" w:type="dxa"/>
        <w:tblInd w:w="308" w:type="dxa"/>
        <w:tblLayout w:type="fixed"/>
        <w:tblLook w:val="01E0" w:firstRow="1" w:lastRow="1" w:firstColumn="1" w:lastColumn="1" w:noHBand="0" w:noVBand="0"/>
      </w:tblPr>
      <w:tblGrid>
        <w:gridCol w:w="3661"/>
        <w:gridCol w:w="1352"/>
        <w:gridCol w:w="1351"/>
        <w:gridCol w:w="1351"/>
        <w:gridCol w:w="1351"/>
      </w:tblGrid>
      <w:tr w:rsidR="00FD4C7B" w:rsidRPr="00596F11" w14:paraId="3FDB6D7D" w14:textId="77777777" w:rsidTr="00720AEA">
        <w:trPr>
          <w:tblHeader/>
        </w:trPr>
        <w:tc>
          <w:tcPr>
            <w:tcW w:w="3661" w:type="dxa"/>
          </w:tcPr>
          <w:p w14:paraId="13453E21" w14:textId="77777777" w:rsidR="00F40245" w:rsidRPr="00596F11" w:rsidRDefault="00F40245"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8"/>
                <w:szCs w:val="18"/>
              </w:rPr>
            </w:pPr>
          </w:p>
        </w:tc>
        <w:tc>
          <w:tcPr>
            <w:tcW w:w="5405" w:type="dxa"/>
            <w:gridSpan w:val="4"/>
          </w:tcPr>
          <w:p w14:paraId="13B5C88C" w14:textId="2280E567" w:rsidR="00F40245" w:rsidRPr="00596F11" w:rsidRDefault="00F40245" w:rsidP="00C14B8C">
            <w:pPr>
              <w:spacing w:before="60" w:after="30" w:line="276" w:lineRule="auto"/>
              <w:jc w:val="right"/>
              <w:rPr>
                <w:rFonts w:ascii="Arial" w:hAnsi="Arial" w:cs="Arial"/>
                <w:sz w:val="18"/>
                <w:szCs w:val="18"/>
              </w:rPr>
            </w:pPr>
            <w:r w:rsidRPr="00596F11">
              <w:rPr>
                <w:rFonts w:ascii="Arial" w:hAnsi="Arial" w:cs="Arial"/>
                <w:sz w:val="18"/>
                <w:szCs w:val="18"/>
              </w:rPr>
              <w:t>(</w:t>
            </w:r>
            <w:proofErr w:type="gramStart"/>
            <w:r w:rsidRPr="00596F11">
              <w:rPr>
                <w:rFonts w:ascii="Arial" w:hAnsi="Arial" w:cs="Arial"/>
                <w:sz w:val="18"/>
                <w:szCs w:val="18"/>
              </w:rPr>
              <w:t>Unit</w:t>
            </w:r>
            <w:r w:rsidR="00862C85" w:rsidRPr="00596F11">
              <w:rPr>
                <w:rFonts w:ascii="Arial" w:hAnsi="Arial" w:cs="Arial"/>
                <w:sz w:val="18"/>
                <w:szCs w:val="18"/>
              </w:rPr>
              <w:t xml:space="preserve"> </w:t>
            </w:r>
            <w:r w:rsidRPr="00596F11">
              <w:rPr>
                <w:rFonts w:ascii="Arial" w:hAnsi="Arial" w:cs="Arial"/>
                <w:sz w:val="18"/>
                <w:szCs w:val="18"/>
              </w:rPr>
              <w:t>:</w:t>
            </w:r>
            <w:proofErr w:type="gramEnd"/>
            <w:r w:rsidRPr="00596F11">
              <w:rPr>
                <w:rFonts w:ascii="Arial" w:hAnsi="Arial" w:cs="Arial"/>
                <w:sz w:val="18"/>
                <w:szCs w:val="18"/>
              </w:rPr>
              <w:t xml:space="preserve"> Thousand Baht)</w:t>
            </w:r>
          </w:p>
        </w:tc>
      </w:tr>
      <w:tr w:rsidR="00FD4C7B" w:rsidRPr="00596F11" w14:paraId="76B4CCB6" w14:textId="77777777" w:rsidTr="00720AEA">
        <w:trPr>
          <w:tblHeader/>
        </w:trPr>
        <w:tc>
          <w:tcPr>
            <w:tcW w:w="3661" w:type="dxa"/>
          </w:tcPr>
          <w:p w14:paraId="60042AF3" w14:textId="77777777" w:rsidR="00F40245" w:rsidRPr="00596F11" w:rsidRDefault="00F40245"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8"/>
                <w:szCs w:val="18"/>
              </w:rPr>
            </w:pPr>
          </w:p>
        </w:tc>
        <w:tc>
          <w:tcPr>
            <w:tcW w:w="2703" w:type="dxa"/>
            <w:gridSpan w:val="2"/>
          </w:tcPr>
          <w:p w14:paraId="1CE7E9F0" w14:textId="4D302AFC" w:rsidR="00F40245" w:rsidRPr="00596F11" w:rsidRDefault="00F40245" w:rsidP="006816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57" w:right="-51"/>
              <w:jc w:val="center"/>
              <w:rPr>
                <w:rFonts w:ascii="Arial" w:hAnsi="Arial" w:cs="Arial"/>
                <w:sz w:val="18"/>
                <w:szCs w:val="18"/>
              </w:rPr>
            </w:pPr>
            <w:r w:rsidRPr="00596F11">
              <w:rPr>
                <w:rFonts w:ascii="Arial" w:hAnsi="Arial" w:cs="Arial"/>
                <w:sz w:val="18"/>
                <w:szCs w:val="18"/>
              </w:rPr>
              <w:t xml:space="preserve">Consolidated </w:t>
            </w:r>
            <w:r w:rsidR="00EA68F5">
              <w:rPr>
                <w:rFonts w:ascii="Arial" w:hAnsi="Arial" w:cs="Arial"/>
                <w:sz w:val="18"/>
                <w:szCs w:val="18"/>
              </w:rPr>
              <w:t>F/S</w:t>
            </w:r>
          </w:p>
        </w:tc>
        <w:tc>
          <w:tcPr>
            <w:tcW w:w="2702" w:type="dxa"/>
            <w:gridSpan w:val="2"/>
          </w:tcPr>
          <w:p w14:paraId="080659EF" w14:textId="48B55EC4" w:rsidR="00F40245" w:rsidRPr="00596F11" w:rsidRDefault="00641E23" w:rsidP="00A34A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596F11">
              <w:rPr>
                <w:rFonts w:ascii="Arial" w:hAnsi="Arial" w:cs="Arial"/>
                <w:sz w:val="18"/>
                <w:szCs w:val="18"/>
              </w:rPr>
              <w:t>Separate</w:t>
            </w:r>
            <w:r w:rsidR="00DA6F05" w:rsidRPr="00596F11">
              <w:rPr>
                <w:rFonts w:ascii="Arial" w:hAnsi="Arial" w:cs="Arial"/>
                <w:sz w:val="18"/>
                <w:szCs w:val="18"/>
                <w:cs/>
              </w:rPr>
              <w:t xml:space="preserve"> </w:t>
            </w:r>
            <w:r w:rsidR="00EA68F5">
              <w:rPr>
                <w:rFonts w:ascii="Arial" w:hAnsi="Arial" w:cs="Arial"/>
                <w:sz w:val="18"/>
                <w:szCs w:val="18"/>
              </w:rPr>
              <w:t>F/S</w:t>
            </w:r>
          </w:p>
        </w:tc>
      </w:tr>
      <w:tr w:rsidR="004D1D33" w:rsidRPr="00596F11" w14:paraId="5D191E48" w14:textId="77777777" w:rsidTr="00720AEA">
        <w:trPr>
          <w:tblHeader/>
        </w:trPr>
        <w:tc>
          <w:tcPr>
            <w:tcW w:w="3661" w:type="dxa"/>
          </w:tcPr>
          <w:p w14:paraId="5530657D" w14:textId="77777777" w:rsidR="004D1D33" w:rsidRPr="00596F11" w:rsidRDefault="004D1D33" w:rsidP="004D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8"/>
                <w:szCs w:val="18"/>
              </w:rPr>
            </w:pPr>
          </w:p>
        </w:tc>
        <w:tc>
          <w:tcPr>
            <w:tcW w:w="1352" w:type="dxa"/>
          </w:tcPr>
          <w:p w14:paraId="747F6E28" w14:textId="62B7720A" w:rsidR="003C5D9F" w:rsidRPr="00596F11" w:rsidRDefault="000E3EEC" w:rsidP="003C5D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0E3EEC">
              <w:rPr>
                <w:rFonts w:ascii="Arial" w:hAnsi="Arial" w:cs="Arial"/>
                <w:sz w:val="18"/>
                <w:szCs w:val="18"/>
              </w:rPr>
              <w:t>30 June</w:t>
            </w:r>
          </w:p>
          <w:p w14:paraId="1E1E3859" w14:textId="40C0A5B2" w:rsidR="004D1D33" w:rsidRPr="00596F11" w:rsidRDefault="004D1D33" w:rsidP="003C5D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596F11">
              <w:rPr>
                <w:rFonts w:ascii="Arial" w:hAnsi="Arial" w:cs="Arial"/>
                <w:sz w:val="18"/>
                <w:szCs w:val="18"/>
              </w:rPr>
              <w:t>202</w:t>
            </w:r>
            <w:r w:rsidR="004023BF" w:rsidRPr="00596F11">
              <w:rPr>
                <w:rFonts w:ascii="Arial" w:hAnsi="Arial" w:cs="Arial"/>
                <w:sz w:val="18"/>
                <w:szCs w:val="18"/>
              </w:rPr>
              <w:t>4</w:t>
            </w:r>
          </w:p>
        </w:tc>
        <w:tc>
          <w:tcPr>
            <w:tcW w:w="1351" w:type="dxa"/>
          </w:tcPr>
          <w:p w14:paraId="53147692" w14:textId="77777777" w:rsidR="003C5D9F" w:rsidRPr="00596F11" w:rsidRDefault="004D1D33" w:rsidP="00F34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596F11">
              <w:rPr>
                <w:rFonts w:ascii="Arial" w:hAnsi="Arial" w:cs="Arial"/>
                <w:sz w:val="18"/>
                <w:szCs w:val="18"/>
              </w:rPr>
              <w:t>31 December</w:t>
            </w:r>
          </w:p>
          <w:p w14:paraId="08646855" w14:textId="693A382A" w:rsidR="004D1D33" w:rsidRPr="00596F11" w:rsidRDefault="004D1D33" w:rsidP="003C5D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596F11">
              <w:rPr>
                <w:rFonts w:ascii="Arial" w:hAnsi="Arial" w:cs="Arial"/>
                <w:sz w:val="18"/>
                <w:szCs w:val="18"/>
              </w:rPr>
              <w:t>202</w:t>
            </w:r>
            <w:r w:rsidR="00832431" w:rsidRPr="00596F11">
              <w:rPr>
                <w:rFonts w:ascii="Arial" w:hAnsi="Arial" w:cs="Arial"/>
                <w:sz w:val="18"/>
                <w:szCs w:val="18"/>
              </w:rPr>
              <w:t>3</w:t>
            </w:r>
          </w:p>
        </w:tc>
        <w:tc>
          <w:tcPr>
            <w:tcW w:w="1351" w:type="dxa"/>
          </w:tcPr>
          <w:p w14:paraId="2DB30B97" w14:textId="175141B0" w:rsidR="00B57605" w:rsidRPr="00596F11" w:rsidRDefault="000E3EEC" w:rsidP="00F34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0E3EEC">
              <w:rPr>
                <w:rFonts w:ascii="Arial" w:hAnsi="Arial" w:cs="Arial"/>
                <w:sz w:val="18"/>
                <w:szCs w:val="18"/>
              </w:rPr>
              <w:t>30 June</w:t>
            </w:r>
          </w:p>
          <w:p w14:paraId="0F03289F" w14:textId="10F6610B" w:rsidR="004D1D33" w:rsidRPr="00596F11" w:rsidRDefault="004D1D33" w:rsidP="00F34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596F11">
              <w:rPr>
                <w:rFonts w:ascii="Arial" w:hAnsi="Arial" w:cs="Arial"/>
                <w:sz w:val="18"/>
                <w:szCs w:val="18"/>
              </w:rPr>
              <w:t>202</w:t>
            </w:r>
            <w:r w:rsidR="009F6731" w:rsidRPr="00596F11">
              <w:rPr>
                <w:rFonts w:ascii="Arial" w:hAnsi="Arial" w:cs="Arial"/>
                <w:sz w:val="18"/>
                <w:szCs w:val="18"/>
              </w:rPr>
              <w:t>4</w:t>
            </w:r>
          </w:p>
        </w:tc>
        <w:tc>
          <w:tcPr>
            <w:tcW w:w="1351" w:type="dxa"/>
          </w:tcPr>
          <w:p w14:paraId="7A89917B" w14:textId="77777777" w:rsidR="003C5D9F" w:rsidRPr="00596F11" w:rsidRDefault="004D1D33" w:rsidP="005233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596F11">
              <w:rPr>
                <w:rFonts w:ascii="Arial" w:hAnsi="Arial" w:cs="Arial"/>
                <w:sz w:val="18"/>
                <w:szCs w:val="18"/>
              </w:rPr>
              <w:t>31 December</w:t>
            </w:r>
          </w:p>
          <w:p w14:paraId="073A27E5" w14:textId="254D00A2" w:rsidR="004D1D33" w:rsidRPr="00596F11" w:rsidRDefault="004D1D33" w:rsidP="005233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596F11">
              <w:rPr>
                <w:rFonts w:ascii="Arial" w:hAnsi="Arial" w:cs="Arial"/>
                <w:sz w:val="18"/>
                <w:szCs w:val="18"/>
              </w:rPr>
              <w:t>202</w:t>
            </w:r>
            <w:r w:rsidR="009F6731" w:rsidRPr="00596F11">
              <w:rPr>
                <w:rFonts w:ascii="Arial" w:hAnsi="Arial" w:cs="Arial"/>
                <w:sz w:val="18"/>
                <w:szCs w:val="18"/>
              </w:rPr>
              <w:t>3</w:t>
            </w:r>
          </w:p>
        </w:tc>
      </w:tr>
      <w:tr w:rsidR="00FD4C7B" w:rsidRPr="00596F11" w14:paraId="51AE134B" w14:textId="77777777" w:rsidTr="00720AEA">
        <w:trPr>
          <w:trHeight w:hRule="exact" w:val="327"/>
        </w:trPr>
        <w:tc>
          <w:tcPr>
            <w:tcW w:w="3661" w:type="dxa"/>
          </w:tcPr>
          <w:p w14:paraId="60B19BA8" w14:textId="77777777" w:rsidR="004C2653" w:rsidRPr="00596F11" w:rsidRDefault="004C2653"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8"/>
                <w:szCs w:val="18"/>
              </w:rPr>
            </w:pPr>
          </w:p>
        </w:tc>
        <w:tc>
          <w:tcPr>
            <w:tcW w:w="1352" w:type="dxa"/>
          </w:tcPr>
          <w:p w14:paraId="18AD6502" w14:textId="77777777" w:rsidR="004C2653" w:rsidRPr="00596F11" w:rsidRDefault="004C2653"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p>
        </w:tc>
        <w:tc>
          <w:tcPr>
            <w:tcW w:w="1351" w:type="dxa"/>
          </w:tcPr>
          <w:p w14:paraId="4F08C38F" w14:textId="77777777" w:rsidR="004C2653" w:rsidRPr="00596F11" w:rsidRDefault="004C2653" w:rsidP="00C14B8C">
            <w:pPr>
              <w:tabs>
                <w:tab w:val="clear" w:pos="907"/>
              </w:tabs>
              <w:spacing w:before="60" w:after="30" w:line="276" w:lineRule="auto"/>
              <w:ind w:left="-108" w:right="-80"/>
              <w:jc w:val="center"/>
              <w:rPr>
                <w:rFonts w:ascii="Arial" w:hAnsi="Arial" w:cs="Arial"/>
                <w:sz w:val="18"/>
                <w:szCs w:val="18"/>
              </w:rPr>
            </w:pPr>
          </w:p>
        </w:tc>
        <w:tc>
          <w:tcPr>
            <w:tcW w:w="1351" w:type="dxa"/>
          </w:tcPr>
          <w:p w14:paraId="1E4329E1" w14:textId="77777777" w:rsidR="004C2653" w:rsidRPr="00596F11" w:rsidRDefault="004C2653"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p>
        </w:tc>
        <w:tc>
          <w:tcPr>
            <w:tcW w:w="1351" w:type="dxa"/>
          </w:tcPr>
          <w:p w14:paraId="11AA69EB" w14:textId="77777777" w:rsidR="004C2653" w:rsidRPr="00596F11" w:rsidRDefault="004C2653" w:rsidP="00C14B8C">
            <w:pPr>
              <w:tabs>
                <w:tab w:val="clear" w:pos="907"/>
              </w:tabs>
              <w:spacing w:before="60" w:after="30" w:line="276" w:lineRule="auto"/>
              <w:ind w:left="-108" w:right="-80"/>
              <w:jc w:val="center"/>
              <w:rPr>
                <w:rFonts w:ascii="Arial" w:hAnsi="Arial" w:cs="Arial"/>
                <w:sz w:val="18"/>
                <w:szCs w:val="18"/>
              </w:rPr>
            </w:pPr>
          </w:p>
        </w:tc>
      </w:tr>
      <w:tr w:rsidR="00117DB8" w:rsidRPr="00596F11" w14:paraId="73C1F9F6" w14:textId="77777777" w:rsidTr="00720AEA">
        <w:trPr>
          <w:trHeight w:hRule="exact" w:val="327"/>
        </w:trPr>
        <w:tc>
          <w:tcPr>
            <w:tcW w:w="3661" w:type="dxa"/>
          </w:tcPr>
          <w:p w14:paraId="230EF294" w14:textId="5B1853FC" w:rsidR="00117DB8" w:rsidRPr="00596F11" w:rsidRDefault="00117DB8"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8"/>
                <w:szCs w:val="18"/>
              </w:rPr>
            </w:pPr>
            <w:r w:rsidRPr="00596F11">
              <w:rPr>
                <w:rFonts w:ascii="Arial" w:hAnsi="Arial" w:cs="Arial"/>
                <w:sz w:val="18"/>
                <w:szCs w:val="18"/>
                <w:u w:val="single"/>
              </w:rPr>
              <w:t xml:space="preserve">Trade accounts receivable </w:t>
            </w:r>
            <w:r w:rsidR="00FB0151" w:rsidRPr="00596F11">
              <w:rPr>
                <w:rFonts w:ascii="Arial" w:hAnsi="Arial" w:cs="Arial"/>
                <w:sz w:val="18"/>
                <w:szCs w:val="18"/>
                <w:u w:val="single"/>
              </w:rPr>
              <w:t>-</w:t>
            </w:r>
            <w:r w:rsidRPr="00596F11">
              <w:rPr>
                <w:rFonts w:ascii="Arial" w:hAnsi="Arial" w:cs="Arial"/>
                <w:sz w:val="18"/>
                <w:szCs w:val="18"/>
                <w:u w:val="single"/>
              </w:rPr>
              <w:t xml:space="preserve"> related</w:t>
            </w:r>
            <w:r w:rsidR="00B1459C" w:rsidRPr="00596F11">
              <w:rPr>
                <w:rFonts w:ascii="Arial" w:hAnsi="Arial" w:cs="Arial"/>
                <w:sz w:val="18"/>
                <w:szCs w:val="18"/>
                <w:u w:val="single"/>
              </w:rPr>
              <w:t xml:space="preserve"> </w:t>
            </w:r>
            <w:r w:rsidR="00FB0151" w:rsidRPr="00596F11">
              <w:rPr>
                <w:rFonts w:ascii="Arial" w:hAnsi="Arial" w:cs="Arial"/>
                <w:sz w:val="18"/>
                <w:szCs w:val="18"/>
                <w:u w:val="single"/>
              </w:rPr>
              <w:t>part</w:t>
            </w:r>
            <w:r w:rsidR="000C5D9D" w:rsidRPr="00596F11">
              <w:rPr>
                <w:rFonts w:ascii="Arial" w:hAnsi="Arial" w:cs="Arial"/>
                <w:sz w:val="18"/>
                <w:szCs w:val="18"/>
                <w:u w:val="single"/>
              </w:rPr>
              <w:t>ies</w:t>
            </w:r>
            <w:r w:rsidRPr="00596F11">
              <w:rPr>
                <w:rFonts w:ascii="Arial" w:hAnsi="Arial" w:cs="Arial"/>
                <w:sz w:val="18"/>
                <w:szCs w:val="18"/>
                <w:u w:val="single"/>
              </w:rPr>
              <w:t xml:space="preserve"> </w:t>
            </w:r>
            <w:proofErr w:type="spellStart"/>
            <w:r w:rsidRPr="00596F11">
              <w:rPr>
                <w:rFonts w:ascii="Arial" w:hAnsi="Arial" w:cs="Arial"/>
                <w:sz w:val="18"/>
                <w:szCs w:val="18"/>
                <w:u w:val="single"/>
              </w:rPr>
              <w:t>parties</w:t>
            </w:r>
            <w:proofErr w:type="spellEnd"/>
          </w:p>
        </w:tc>
        <w:tc>
          <w:tcPr>
            <w:tcW w:w="1352" w:type="dxa"/>
          </w:tcPr>
          <w:p w14:paraId="0F7CD450" w14:textId="77777777" w:rsidR="00117DB8" w:rsidRPr="00596F11" w:rsidRDefault="00117DB8"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p>
        </w:tc>
        <w:tc>
          <w:tcPr>
            <w:tcW w:w="1351" w:type="dxa"/>
          </w:tcPr>
          <w:p w14:paraId="42E9AB8C" w14:textId="77777777" w:rsidR="00117DB8" w:rsidRPr="00596F11" w:rsidRDefault="00117DB8" w:rsidP="00C14B8C">
            <w:pPr>
              <w:tabs>
                <w:tab w:val="clear" w:pos="907"/>
              </w:tabs>
              <w:spacing w:before="60" w:after="30" w:line="276" w:lineRule="auto"/>
              <w:ind w:left="-108" w:right="-80"/>
              <w:jc w:val="center"/>
              <w:rPr>
                <w:rFonts w:ascii="Arial" w:hAnsi="Arial" w:cs="Arial"/>
                <w:sz w:val="18"/>
                <w:szCs w:val="18"/>
              </w:rPr>
            </w:pPr>
          </w:p>
        </w:tc>
        <w:tc>
          <w:tcPr>
            <w:tcW w:w="1351" w:type="dxa"/>
          </w:tcPr>
          <w:p w14:paraId="1966F354" w14:textId="77777777" w:rsidR="00117DB8" w:rsidRPr="00596F11" w:rsidRDefault="00117DB8"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p>
        </w:tc>
        <w:tc>
          <w:tcPr>
            <w:tcW w:w="1351" w:type="dxa"/>
          </w:tcPr>
          <w:p w14:paraId="1D918C59" w14:textId="77777777" w:rsidR="00117DB8" w:rsidRPr="00596F11" w:rsidRDefault="00117DB8" w:rsidP="00C14B8C">
            <w:pPr>
              <w:tabs>
                <w:tab w:val="clear" w:pos="907"/>
              </w:tabs>
              <w:spacing w:before="60" w:after="30" w:line="276" w:lineRule="auto"/>
              <w:ind w:left="-108" w:right="-80"/>
              <w:jc w:val="center"/>
              <w:rPr>
                <w:rFonts w:ascii="Arial" w:hAnsi="Arial" w:cs="Arial"/>
                <w:sz w:val="18"/>
                <w:szCs w:val="18"/>
              </w:rPr>
            </w:pPr>
          </w:p>
        </w:tc>
      </w:tr>
      <w:tr w:rsidR="0092063A" w:rsidRPr="00596F11" w14:paraId="244C7329" w14:textId="77777777" w:rsidTr="00720AEA">
        <w:tc>
          <w:tcPr>
            <w:tcW w:w="3661" w:type="dxa"/>
            <w:vAlign w:val="bottom"/>
          </w:tcPr>
          <w:p w14:paraId="781FD4F3" w14:textId="2BBDA6EB" w:rsidR="0092063A" w:rsidRPr="00596F11"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540"/>
              </w:tabs>
              <w:spacing w:before="60" w:after="30" w:line="276" w:lineRule="auto"/>
              <w:ind w:left="123"/>
              <w:rPr>
                <w:rFonts w:ascii="Arial" w:hAnsi="Arial" w:cs="Arial"/>
                <w:sz w:val="18"/>
                <w:szCs w:val="18"/>
              </w:rPr>
            </w:pPr>
            <w:r w:rsidRPr="00596F11">
              <w:rPr>
                <w:rFonts w:ascii="Arial" w:hAnsi="Arial" w:cs="Arial"/>
                <w:sz w:val="18"/>
                <w:szCs w:val="18"/>
              </w:rPr>
              <w:t xml:space="preserve">   Subsidiary</w:t>
            </w:r>
          </w:p>
        </w:tc>
        <w:tc>
          <w:tcPr>
            <w:tcW w:w="1352" w:type="dxa"/>
          </w:tcPr>
          <w:p w14:paraId="4C11504C" w14:textId="26DC2E95" w:rsidR="0092063A" w:rsidRPr="00596F11" w:rsidRDefault="008B3A60"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w:t>
            </w:r>
          </w:p>
        </w:tc>
        <w:tc>
          <w:tcPr>
            <w:tcW w:w="1351" w:type="dxa"/>
          </w:tcPr>
          <w:p w14:paraId="4F424043" w14:textId="15575F66" w:rsidR="0092063A" w:rsidRPr="00596F11"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596F11">
              <w:rPr>
                <w:rFonts w:ascii="Arial" w:hAnsi="Arial" w:cs="Arial"/>
                <w:sz w:val="18"/>
                <w:szCs w:val="18"/>
              </w:rPr>
              <w:t xml:space="preserve">      -</w:t>
            </w:r>
          </w:p>
        </w:tc>
        <w:tc>
          <w:tcPr>
            <w:tcW w:w="1351" w:type="dxa"/>
            <w:vAlign w:val="bottom"/>
          </w:tcPr>
          <w:p w14:paraId="3BA81D36" w14:textId="2955F765" w:rsidR="0092063A" w:rsidRPr="00596F11" w:rsidRDefault="00BE34A9"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270</w:t>
            </w:r>
          </w:p>
        </w:tc>
        <w:tc>
          <w:tcPr>
            <w:tcW w:w="1351" w:type="dxa"/>
          </w:tcPr>
          <w:p w14:paraId="3B757669" w14:textId="4F5EE8D2" w:rsidR="0092063A" w:rsidRPr="00596F11"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596F11">
              <w:rPr>
                <w:rFonts w:ascii="Arial" w:hAnsi="Arial" w:cs="Arial"/>
                <w:sz w:val="18"/>
                <w:szCs w:val="18"/>
              </w:rPr>
              <w:t>892</w:t>
            </w:r>
          </w:p>
        </w:tc>
      </w:tr>
      <w:tr w:rsidR="0092063A" w:rsidRPr="00596F11" w14:paraId="26323F95" w14:textId="77777777" w:rsidTr="00720AEA">
        <w:tc>
          <w:tcPr>
            <w:tcW w:w="3661" w:type="dxa"/>
            <w:vAlign w:val="bottom"/>
          </w:tcPr>
          <w:p w14:paraId="6A31E186" w14:textId="19273041" w:rsidR="0092063A" w:rsidRPr="00596F11"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8"/>
                <w:szCs w:val="18"/>
              </w:rPr>
            </w:pPr>
            <w:r w:rsidRPr="00596F11">
              <w:rPr>
                <w:rFonts w:ascii="Arial" w:hAnsi="Arial" w:cs="Arial"/>
                <w:sz w:val="18"/>
                <w:szCs w:val="18"/>
              </w:rPr>
              <w:t>Related</w:t>
            </w:r>
            <w:r w:rsidRPr="00596F11">
              <w:rPr>
                <w:rFonts w:ascii="Arial" w:hAnsi="Arial" w:cs="Arial"/>
                <w:sz w:val="18"/>
                <w:szCs w:val="18"/>
                <w:cs/>
              </w:rPr>
              <w:t xml:space="preserve"> </w:t>
            </w:r>
            <w:r w:rsidRPr="00596F11">
              <w:rPr>
                <w:rFonts w:ascii="Arial" w:hAnsi="Arial" w:cs="Arial"/>
                <w:sz w:val="18"/>
                <w:szCs w:val="18"/>
              </w:rPr>
              <w:t>company</w:t>
            </w:r>
          </w:p>
        </w:tc>
        <w:tc>
          <w:tcPr>
            <w:tcW w:w="1352" w:type="dxa"/>
          </w:tcPr>
          <w:p w14:paraId="16A5B078" w14:textId="7F046D9E" w:rsidR="0092063A" w:rsidRPr="00596F11" w:rsidDel="00E702AB" w:rsidRDefault="00373ADE" w:rsidP="009206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248</w:t>
            </w:r>
          </w:p>
        </w:tc>
        <w:tc>
          <w:tcPr>
            <w:tcW w:w="1351" w:type="dxa"/>
          </w:tcPr>
          <w:p w14:paraId="6D6F9673" w14:textId="53F37BA2" w:rsidR="0092063A" w:rsidRPr="00596F11" w:rsidRDefault="0092063A" w:rsidP="009206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lang w:val="en-GB"/>
              </w:rPr>
            </w:pPr>
            <w:r w:rsidRPr="00596F11">
              <w:rPr>
                <w:rFonts w:ascii="Arial" w:hAnsi="Arial" w:cs="Arial"/>
                <w:sz w:val="18"/>
                <w:szCs w:val="18"/>
              </w:rPr>
              <w:t>38</w:t>
            </w:r>
          </w:p>
        </w:tc>
        <w:tc>
          <w:tcPr>
            <w:tcW w:w="1351" w:type="dxa"/>
            <w:vAlign w:val="bottom"/>
          </w:tcPr>
          <w:p w14:paraId="6CEBB615" w14:textId="2587567E" w:rsidR="0092063A" w:rsidRPr="00596F11" w:rsidDel="00E702AB" w:rsidRDefault="008B3A60" w:rsidP="009206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248</w:t>
            </w:r>
          </w:p>
        </w:tc>
        <w:tc>
          <w:tcPr>
            <w:tcW w:w="1351" w:type="dxa"/>
          </w:tcPr>
          <w:p w14:paraId="29B52AA8" w14:textId="0716B255" w:rsidR="0092063A" w:rsidRPr="00596F11" w:rsidRDefault="0092063A" w:rsidP="009206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596F11">
              <w:rPr>
                <w:rFonts w:ascii="Arial" w:hAnsi="Arial" w:cs="Arial"/>
                <w:sz w:val="18"/>
                <w:szCs w:val="18"/>
              </w:rPr>
              <w:t>38</w:t>
            </w:r>
          </w:p>
        </w:tc>
      </w:tr>
      <w:tr w:rsidR="0092063A" w:rsidRPr="00596F11" w14:paraId="3249CB79" w14:textId="77777777" w:rsidTr="00720AEA">
        <w:trPr>
          <w:trHeight w:val="169"/>
        </w:trPr>
        <w:tc>
          <w:tcPr>
            <w:tcW w:w="3661" w:type="dxa"/>
            <w:vAlign w:val="bottom"/>
          </w:tcPr>
          <w:p w14:paraId="1E1F22AE" w14:textId="20ED4FEF" w:rsidR="0092063A" w:rsidRPr="00596F11" w:rsidRDefault="0092063A" w:rsidP="0092063A">
            <w:pPr>
              <w:spacing w:before="60" w:after="30" w:line="276" w:lineRule="auto"/>
              <w:ind w:left="216" w:right="-108" w:hanging="216"/>
              <w:rPr>
                <w:rFonts w:ascii="Arial" w:hAnsi="Arial" w:cs="Arial"/>
                <w:sz w:val="18"/>
                <w:szCs w:val="18"/>
              </w:rPr>
            </w:pPr>
            <w:r w:rsidRPr="00596F11">
              <w:rPr>
                <w:rFonts w:ascii="Arial" w:hAnsi="Arial" w:cs="Arial"/>
                <w:sz w:val="18"/>
                <w:szCs w:val="18"/>
              </w:rPr>
              <w:t>Total</w:t>
            </w:r>
          </w:p>
        </w:tc>
        <w:tc>
          <w:tcPr>
            <w:tcW w:w="1352" w:type="dxa"/>
            <w:shd w:val="clear" w:color="auto" w:fill="auto"/>
          </w:tcPr>
          <w:p w14:paraId="3DB648DF" w14:textId="76516EAC" w:rsidR="0092063A" w:rsidRPr="003F3AEC" w:rsidRDefault="00F031F6" w:rsidP="009206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theme="minorBidi"/>
                <w:sz w:val="18"/>
                <w:szCs w:val="18"/>
                <w:cs/>
              </w:rPr>
            </w:pPr>
            <w:r>
              <w:rPr>
                <w:rFonts w:ascii="Arial" w:hAnsi="Arial" w:cs="Arial"/>
                <w:sz w:val="18"/>
                <w:szCs w:val="18"/>
              </w:rPr>
              <w:t>248</w:t>
            </w:r>
          </w:p>
        </w:tc>
        <w:tc>
          <w:tcPr>
            <w:tcW w:w="1351" w:type="dxa"/>
          </w:tcPr>
          <w:p w14:paraId="151672A0" w14:textId="3EDADCCE" w:rsidR="0092063A" w:rsidRPr="00596F11" w:rsidRDefault="0092063A" w:rsidP="009206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596F11">
              <w:rPr>
                <w:rFonts w:ascii="Arial" w:hAnsi="Arial" w:cs="Arial"/>
                <w:sz w:val="18"/>
                <w:szCs w:val="18"/>
              </w:rPr>
              <w:t>38</w:t>
            </w:r>
          </w:p>
        </w:tc>
        <w:tc>
          <w:tcPr>
            <w:tcW w:w="1351" w:type="dxa"/>
            <w:vAlign w:val="bottom"/>
          </w:tcPr>
          <w:p w14:paraId="19380EE9" w14:textId="5D88672C" w:rsidR="0092063A" w:rsidRPr="00596F11" w:rsidRDefault="003D1E40" w:rsidP="009206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518</w:t>
            </w:r>
          </w:p>
        </w:tc>
        <w:tc>
          <w:tcPr>
            <w:tcW w:w="1351" w:type="dxa"/>
          </w:tcPr>
          <w:p w14:paraId="16A0CF9F" w14:textId="0CC42BE4" w:rsidR="0092063A" w:rsidRPr="00596F11" w:rsidRDefault="0092063A" w:rsidP="009206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596F11">
              <w:rPr>
                <w:rFonts w:ascii="Arial" w:hAnsi="Arial" w:cs="Arial"/>
                <w:sz w:val="18"/>
                <w:szCs w:val="18"/>
              </w:rPr>
              <w:t>930</w:t>
            </w:r>
          </w:p>
        </w:tc>
      </w:tr>
      <w:tr w:rsidR="0092063A" w:rsidRPr="00596F11" w14:paraId="14A903E0" w14:textId="77777777" w:rsidTr="00720AEA">
        <w:tc>
          <w:tcPr>
            <w:tcW w:w="3661" w:type="dxa"/>
            <w:vAlign w:val="bottom"/>
          </w:tcPr>
          <w:p w14:paraId="540FAA16" w14:textId="71BE79BC" w:rsidR="0092063A" w:rsidRPr="00596F11" w:rsidRDefault="0092063A" w:rsidP="0092063A">
            <w:pPr>
              <w:spacing w:before="60" w:after="30" w:line="276" w:lineRule="auto"/>
              <w:ind w:right="-108"/>
              <w:rPr>
                <w:rFonts w:ascii="Arial" w:hAnsi="Arial" w:cs="Arial"/>
                <w:sz w:val="18"/>
                <w:szCs w:val="18"/>
              </w:rPr>
            </w:pPr>
          </w:p>
        </w:tc>
        <w:tc>
          <w:tcPr>
            <w:tcW w:w="1352" w:type="dxa"/>
            <w:shd w:val="clear" w:color="auto" w:fill="auto"/>
            <w:vAlign w:val="bottom"/>
          </w:tcPr>
          <w:p w14:paraId="3DF4956E" w14:textId="77777777" w:rsidR="0092063A" w:rsidRPr="00596F11"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351" w:type="dxa"/>
            <w:vAlign w:val="bottom"/>
          </w:tcPr>
          <w:p w14:paraId="6B156484" w14:textId="77777777" w:rsidR="0092063A" w:rsidRPr="00596F11"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351" w:type="dxa"/>
            <w:vAlign w:val="bottom"/>
          </w:tcPr>
          <w:p w14:paraId="2EBE07B4" w14:textId="77777777" w:rsidR="0092063A" w:rsidRPr="00596F11"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Arial"/>
                <w:sz w:val="18"/>
                <w:szCs w:val="18"/>
              </w:rPr>
            </w:pPr>
          </w:p>
        </w:tc>
        <w:tc>
          <w:tcPr>
            <w:tcW w:w="1351" w:type="dxa"/>
            <w:vAlign w:val="bottom"/>
          </w:tcPr>
          <w:p w14:paraId="4B3A3FA9" w14:textId="77777777" w:rsidR="0092063A" w:rsidRPr="00596F11"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r>
      <w:tr w:rsidR="0092063A" w:rsidRPr="00596F11" w14:paraId="30F0E166" w14:textId="77777777" w:rsidTr="00720AEA">
        <w:tc>
          <w:tcPr>
            <w:tcW w:w="3661" w:type="dxa"/>
            <w:vAlign w:val="center"/>
          </w:tcPr>
          <w:p w14:paraId="08F2D844" w14:textId="0555DB94" w:rsidR="0092063A" w:rsidRPr="00596F11" w:rsidRDefault="0092063A" w:rsidP="0092063A">
            <w:pPr>
              <w:spacing w:before="60" w:after="30" w:line="276" w:lineRule="auto"/>
              <w:ind w:right="-108"/>
              <w:rPr>
                <w:rFonts w:ascii="Arial" w:hAnsi="Arial" w:cs="Arial"/>
                <w:sz w:val="18"/>
                <w:szCs w:val="18"/>
              </w:rPr>
            </w:pPr>
            <w:r w:rsidRPr="00596F11">
              <w:rPr>
                <w:rFonts w:ascii="Arial" w:hAnsi="Arial" w:cs="Arial"/>
                <w:sz w:val="18"/>
                <w:szCs w:val="18"/>
                <w:u w:val="single"/>
              </w:rPr>
              <w:t>Other receivable - related party</w:t>
            </w:r>
          </w:p>
        </w:tc>
        <w:tc>
          <w:tcPr>
            <w:tcW w:w="1352" w:type="dxa"/>
            <w:shd w:val="clear" w:color="auto" w:fill="auto"/>
            <w:vAlign w:val="bottom"/>
          </w:tcPr>
          <w:p w14:paraId="675F5A61" w14:textId="77777777" w:rsidR="0092063A" w:rsidRPr="00596F11"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351" w:type="dxa"/>
            <w:vAlign w:val="bottom"/>
          </w:tcPr>
          <w:p w14:paraId="501B257C" w14:textId="77777777" w:rsidR="0092063A" w:rsidRPr="00596F11"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351" w:type="dxa"/>
            <w:vAlign w:val="bottom"/>
          </w:tcPr>
          <w:p w14:paraId="3C79F59E" w14:textId="77777777" w:rsidR="0092063A" w:rsidRPr="00596F11"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Arial"/>
                <w:sz w:val="18"/>
                <w:szCs w:val="18"/>
              </w:rPr>
            </w:pPr>
          </w:p>
        </w:tc>
        <w:tc>
          <w:tcPr>
            <w:tcW w:w="1351" w:type="dxa"/>
          </w:tcPr>
          <w:p w14:paraId="2DD073A2" w14:textId="77777777" w:rsidR="0092063A" w:rsidRPr="00596F11"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r>
      <w:tr w:rsidR="0092063A" w:rsidRPr="00596F11" w14:paraId="114E9775" w14:textId="77777777" w:rsidTr="00720AEA">
        <w:tc>
          <w:tcPr>
            <w:tcW w:w="3661" w:type="dxa"/>
            <w:vAlign w:val="center"/>
          </w:tcPr>
          <w:p w14:paraId="3B2EC286" w14:textId="4A13935E" w:rsidR="0092063A" w:rsidRPr="00596F11" w:rsidRDefault="0092063A" w:rsidP="0092063A">
            <w:pPr>
              <w:spacing w:before="60" w:after="30" w:line="276" w:lineRule="auto"/>
              <w:ind w:left="285" w:right="-108" w:hanging="9"/>
              <w:rPr>
                <w:rFonts w:ascii="Arial" w:hAnsi="Arial" w:cs="Arial"/>
                <w:sz w:val="18"/>
                <w:szCs w:val="18"/>
              </w:rPr>
            </w:pPr>
            <w:r w:rsidRPr="00596F11">
              <w:rPr>
                <w:rFonts w:ascii="Arial" w:hAnsi="Arial" w:cs="Arial"/>
                <w:sz w:val="18"/>
                <w:szCs w:val="18"/>
              </w:rPr>
              <w:t>Subsidiary</w:t>
            </w:r>
          </w:p>
        </w:tc>
        <w:tc>
          <w:tcPr>
            <w:tcW w:w="1352" w:type="dxa"/>
            <w:shd w:val="clear" w:color="auto" w:fill="auto"/>
          </w:tcPr>
          <w:p w14:paraId="0BE95CFC" w14:textId="37DBB2FD" w:rsidR="0092063A" w:rsidRPr="00373ADE" w:rsidRDefault="00373ADE" w:rsidP="009206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Browallia New"/>
                <w:sz w:val="18"/>
                <w:szCs w:val="22"/>
              </w:rPr>
            </w:pPr>
            <w:r>
              <w:rPr>
                <w:rFonts w:ascii="Arial" w:hAnsi="Arial" w:cs="Browallia New"/>
                <w:sz w:val="18"/>
                <w:szCs w:val="22"/>
              </w:rPr>
              <w:t>-</w:t>
            </w:r>
          </w:p>
        </w:tc>
        <w:tc>
          <w:tcPr>
            <w:tcW w:w="1351" w:type="dxa"/>
            <w:vAlign w:val="bottom"/>
          </w:tcPr>
          <w:p w14:paraId="12A0DBE8" w14:textId="3D4DC200" w:rsidR="0092063A" w:rsidRPr="00596F11" w:rsidRDefault="0092063A" w:rsidP="009206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596F11">
              <w:rPr>
                <w:rFonts w:ascii="Arial" w:hAnsi="Arial" w:cs="Arial"/>
                <w:sz w:val="18"/>
                <w:szCs w:val="18"/>
              </w:rPr>
              <w:t xml:space="preserve">      -</w:t>
            </w:r>
          </w:p>
        </w:tc>
        <w:tc>
          <w:tcPr>
            <w:tcW w:w="1351" w:type="dxa"/>
            <w:vAlign w:val="bottom"/>
          </w:tcPr>
          <w:p w14:paraId="40211B23" w14:textId="24E3547C" w:rsidR="0092063A" w:rsidRPr="00596F11" w:rsidRDefault="00BE34A9" w:rsidP="009206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440</w:t>
            </w:r>
          </w:p>
        </w:tc>
        <w:tc>
          <w:tcPr>
            <w:tcW w:w="1351" w:type="dxa"/>
            <w:vAlign w:val="bottom"/>
          </w:tcPr>
          <w:p w14:paraId="511AEEF9" w14:textId="3FBD21AB" w:rsidR="0092063A" w:rsidRPr="00596F11" w:rsidRDefault="00F307A3" w:rsidP="009206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596F11">
              <w:rPr>
                <w:rFonts w:ascii="Arial" w:hAnsi="Arial" w:cs="Arial"/>
                <w:sz w:val="18"/>
                <w:szCs w:val="18"/>
              </w:rPr>
              <w:t>1,412</w:t>
            </w:r>
          </w:p>
        </w:tc>
      </w:tr>
      <w:tr w:rsidR="0092063A" w:rsidRPr="00596F11" w14:paraId="666623D0" w14:textId="77777777" w:rsidTr="00720AEA">
        <w:tc>
          <w:tcPr>
            <w:tcW w:w="3661" w:type="dxa"/>
            <w:vAlign w:val="center"/>
          </w:tcPr>
          <w:p w14:paraId="7B9A710B" w14:textId="77777777" w:rsidR="0092063A" w:rsidRPr="00596F11" w:rsidRDefault="0092063A" w:rsidP="0092063A">
            <w:pPr>
              <w:spacing w:before="60" w:after="30" w:line="276" w:lineRule="auto"/>
              <w:ind w:left="285" w:right="-108" w:hanging="9"/>
              <w:rPr>
                <w:rFonts w:ascii="Arial" w:hAnsi="Arial" w:cs="Arial"/>
                <w:sz w:val="18"/>
                <w:szCs w:val="18"/>
              </w:rPr>
            </w:pPr>
          </w:p>
        </w:tc>
        <w:tc>
          <w:tcPr>
            <w:tcW w:w="1352" w:type="dxa"/>
            <w:shd w:val="clear" w:color="auto" w:fill="auto"/>
          </w:tcPr>
          <w:p w14:paraId="6EEF9C31" w14:textId="77777777" w:rsidR="0092063A" w:rsidRPr="00596F11"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351" w:type="dxa"/>
          </w:tcPr>
          <w:p w14:paraId="794804E6" w14:textId="77777777" w:rsidR="0092063A" w:rsidRPr="00596F11"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351" w:type="dxa"/>
            <w:vAlign w:val="bottom"/>
          </w:tcPr>
          <w:p w14:paraId="5AF0EA8F" w14:textId="77777777" w:rsidR="0092063A" w:rsidRPr="00596F11"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Arial"/>
                <w:sz w:val="18"/>
                <w:szCs w:val="18"/>
              </w:rPr>
            </w:pPr>
          </w:p>
        </w:tc>
        <w:tc>
          <w:tcPr>
            <w:tcW w:w="1351" w:type="dxa"/>
            <w:vAlign w:val="bottom"/>
          </w:tcPr>
          <w:p w14:paraId="6763454A" w14:textId="77777777" w:rsidR="0092063A" w:rsidRPr="00596F11"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r>
      <w:tr w:rsidR="0092063A" w:rsidRPr="00596F11" w14:paraId="7B9E8B8E" w14:textId="77777777" w:rsidTr="00720AEA">
        <w:tc>
          <w:tcPr>
            <w:tcW w:w="3661" w:type="dxa"/>
            <w:vAlign w:val="bottom"/>
          </w:tcPr>
          <w:p w14:paraId="072D73C7" w14:textId="30C81BED" w:rsidR="0092063A" w:rsidRPr="00596F11"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8"/>
                <w:szCs w:val="18"/>
              </w:rPr>
            </w:pPr>
            <w:r w:rsidRPr="00596F11">
              <w:rPr>
                <w:rFonts w:ascii="Arial" w:hAnsi="Arial" w:cs="Arial"/>
                <w:sz w:val="18"/>
                <w:szCs w:val="18"/>
                <w:u w:val="single"/>
              </w:rPr>
              <w:t>Trade accounts payable - related parties</w:t>
            </w:r>
          </w:p>
        </w:tc>
        <w:tc>
          <w:tcPr>
            <w:tcW w:w="1352" w:type="dxa"/>
            <w:shd w:val="clear" w:color="auto" w:fill="auto"/>
          </w:tcPr>
          <w:p w14:paraId="75BF4952" w14:textId="133DCD87" w:rsidR="0092063A" w:rsidRPr="00596F11"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p>
        </w:tc>
        <w:tc>
          <w:tcPr>
            <w:tcW w:w="1351" w:type="dxa"/>
            <w:vAlign w:val="bottom"/>
          </w:tcPr>
          <w:p w14:paraId="466CB930" w14:textId="033494D1" w:rsidR="0092063A" w:rsidRPr="00596F11"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p>
        </w:tc>
        <w:tc>
          <w:tcPr>
            <w:tcW w:w="1351" w:type="dxa"/>
            <w:vAlign w:val="bottom"/>
          </w:tcPr>
          <w:p w14:paraId="54093D94" w14:textId="11263E66" w:rsidR="0092063A" w:rsidRPr="00596F11"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p>
        </w:tc>
        <w:tc>
          <w:tcPr>
            <w:tcW w:w="1351" w:type="dxa"/>
            <w:vAlign w:val="center"/>
          </w:tcPr>
          <w:p w14:paraId="018C3A20" w14:textId="59BF0B6D" w:rsidR="0092063A" w:rsidRPr="00596F11"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p>
        </w:tc>
      </w:tr>
      <w:tr w:rsidR="00BB7BE0" w:rsidRPr="00596F11" w14:paraId="6313ABF3" w14:textId="77777777" w:rsidTr="00720AEA">
        <w:tc>
          <w:tcPr>
            <w:tcW w:w="3661" w:type="dxa"/>
            <w:vAlign w:val="bottom"/>
          </w:tcPr>
          <w:p w14:paraId="268859FC" w14:textId="5B59F214" w:rsidR="00BB7BE0" w:rsidRPr="00596F11"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8"/>
                <w:szCs w:val="18"/>
                <w:cs/>
              </w:rPr>
            </w:pPr>
            <w:proofErr w:type="spellStart"/>
            <w:r w:rsidRPr="00596F11">
              <w:rPr>
                <w:rFonts w:ascii="Arial" w:hAnsi="Arial" w:cs="Arial"/>
                <w:sz w:val="18"/>
                <w:szCs w:val="18"/>
                <w:cs/>
              </w:rPr>
              <w:t>Subsidiary</w:t>
            </w:r>
            <w:proofErr w:type="spellEnd"/>
          </w:p>
        </w:tc>
        <w:tc>
          <w:tcPr>
            <w:tcW w:w="1352" w:type="dxa"/>
            <w:shd w:val="clear" w:color="auto" w:fill="auto"/>
          </w:tcPr>
          <w:p w14:paraId="57F0D90F" w14:textId="64B4C256" w:rsidR="00BB7BE0" w:rsidRPr="00596F11" w:rsidRDefault="00344473"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Pr>
                <w:rFonts w:ascii="Arial" w:hAnsi="Arial" w:cs="Arial"/>
                <w:sz w:val="18"/>
                <w:szCs w:val="18"/>
              </w:rPr>
              <w:t>-</w:t>
            </w:r>
          </w:p>
        </w:tc>
        <w:tc>
          <w:tcPr>
            <w:tcW w:w="1351" w:type="dxa"/>
          </w:tcPr>
          <w:p w14:paraId="4DC3FD59" w14:textId="4AFD82BD" w:rsidR="00BB7BE0" w:rsidRPr="00596F11"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596F11">
              <w:rPr>
                <w:rFonts w:ascii="Arial" w:hAnsi="Arial" w:cs="Arial"/>
                <w:sz w:val="18"/>
                <w:szCs w:val="18"/>
              </w:rPr>
              <w:t xml:space="preserve">      -</w:t>
            </w:r>
          </w:p>
        </w:tc>
        <w:tc>
          <w:tcPr>
            <w:tcW w:w="1351" w:type="dxa"/>
            <w:vAlign w:val="bottom"/>
          </w:tcPr>
          <w:p w14:paraId="72DB248F" w14:textId="283D047A" w:rsidR="00BB7BE0" w:rsidRPr="00596F11" w:rsidRDefault="00344473"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r>
              <w:rPr>
                <w:rFonts w:ascii="Arial" w:hAnsi="Arial" w:cs="Arial"/>
                <w:sz w:val="18"/>
                <w:szCs w:val="18"/>
              </w:rPr>
              <w:t>1,619</w:t>
            </w:r>
          </w:p>
        </w:tc>
        <w:tc>
          <w:tcPr>
            <w:tcW w:w="1351" w:type="dxa"/>
            <w:vAlign w:val="center"/>
          </w:tcPr>
          <w:p w14:paraId="5C166AFF" w14:textId="6A2C27BC" w:rsidR="00BB7BE0" w:rsidRPr="00596F11"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596F11">
              <w:rPr>
                <w:rFonts w:ascii="Arial" w:hAnsi="Arial" w:cs="Arial"/>
                <w:sz w:val="18"/>
                <w:szCs w:val="18"/>
              </w:rPr>
              <w:t>215</w:t>
            </w:r>
          </w:p>
        </w:tc>
      </w:tr>
      <w:tr w:rsidR="00BB7BE0" w:rsidRPr="00596F11" w14:paraId="177B370E" w14:textId="77777777" w:rsidTr="00720AEA">
        <w:tc>
          <w:tcPr>
            <w:tcW w:w="3661" w:type="dxa"/>
            <w:vAlign w:val="bottom"/>
          </w:tcPr>
          <w:p w14:paraId="0C5CADB1" w14:textId="77777777" w:rsidR="00BB7BE0" w:rsidRPr="00596F11"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8"/>
                <w:szCs w:val="18"/>
              </w:rPr>
            </w:pPr>
            <w:proofErr w:type="spellStart"/>
            <w:r w:rsidRPr="00596F11">
              <w:rPr>
                <w:rFonts w:ascii="Arial" w:hAnsi="Arial" w:cs="Arial"/>
                <w:sz w:val="18"/>
                <w:szCs w:val="18"/>
                <w:cs/>
              </w:rPr>
              <w:t>Related</w:t>
            </w:r>
            <w:proofErr w:type="spellEnd"/>
            <w:r w:rsidRPr="00596F11">
              <w:rPr>
                <w:rFonts w:ascii="Arial" w:hAnsi="Arial" w:cs="Arial"/>
                <w:sz w:val="18"/>
                <w:szCs w:val="18"/>
                <w:cs/>
              </w:rPr>
              <w:t xml:space="preserve"> </w:t>
            </w:r>
            <w:proofErr w:type="spellStart"/>
            <w:r w:rsidRPr="00596F11">
              <w:rPr>
                <w:rFonts w:ascii="Arial" w:hAnsi="Arial" w:cs="Arial"/>
                <w:sz w:val="18"/>
                <w:szCs w:val="18"/>
                <w:cs/>
              </w:rPr>
              <w:t>compan</w:t>
            </w:r>
            <w:proofErr w:type="spellEnd"/>
            <w:r w:rsidRPr="00596F11">
              <w:rPr>
                <w:rFonts w:ascii="Arial" w:hAnsi="Arial" w:cs="Arial"/>
                <w:sz w:val="18"/>
                <w:szCs w:val="18"/>
              </w:rPr>
              <w:t>y</w:t>
            </w:r>
          </w:p>
        </w:tc>
        <w:tc>
          <w:tcPr>
            <w:tcW w:w="1352" w:type="dxa"/>
            <w:shd w:val="clear" w:color="auto" w:fill="auto"/>
          </w:tcPr>
          <w:p w14:paraId="5A801BEB" w14:textId="4AFCBB98" w:rsidR="00BB7BE0" w:rsidRPr="00596F11" w:rsidRDefault="00344473" w:rsidP="00BB7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Pr>
                <w:rFonts w:ascii="Arial" w:hAnsi="Arial" w:cs="Arial"/>
                <w:sz w:val="18"/>
                <w:szCs w:val="18"/>
              </w:rPr>
              <w:t>31,185</w:t>
            </w:r>
          </w:p>
        </w:tc>
        <w:tc>
          <w:tcPr>
            <w:tcW w:w="1351" w:type="dxa"/>
            <w:vAlign w:val="center"/>
          </w:tcPr>
          <w:p w14:paraId="7FBBDE2F" w14:textId="7A8D68F8" w:rsidR="00BB7BE0" w:rsidRPr="00596F11" w:rsidRDefault="00BB7BE0" w:rsidP="00BB7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596F11">
              <w:rPr>
                <w:rFonts w:ascii="Arial" w:hAnsi="Arial" w:cs="Arial"/>
                <w:sz w:val="18"/>
                <w:szCs w:val="18"/>
              </w:rPr>
              <w:t>30,651</w:t>
            </w:r>
          </w:p>
        </w:tc>
        <w:tc>
          <w:tcPr>
            <w:tcW w:w="1351" w:type="dxa"/>
            <w:vAlign w:val="bottom"/>
          </w:tcPr>
          <w:p w14:paraId="6547ACC7" w14:textId="3E2E21C1" w:rsidR="00BB7BE0" w:rsidRPr="00596F11" w:rsidRDefault="00344473" w:rsidP="00BB7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r>
              <w:rPr>
                <w:rFonts w:ascii="Arial" w:hAnsi="Arial" w:cs="Arial"/>
                <w:sz w:val="18"/>
                <w:szCs w:val="18"/>
              </w:rPr>
              <w:t>31,185</w:t>
            </w:r>
          </w:p>
        </w:tc>
        <w:tc>
          <w:tcPr>
            <w:tcW w:w="1351" w:type="dxa"/>
            <w:vAlign w:val="center"/>
          </w:tcPr>
          <w:p w14:paraId="09BC4A4E" w14:textId="3AFD3B8D" w:rsidR="00BB7BE0" w:rsidRPr="00596F11" w:rsidRDefault="00BB7BE0" w:rsidP="00BB7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596F11">
              <w:rPr>
                <w:rFonts w:ascii="Arial" w:hAnsi="Arial" w:cs="Arial"/>
                <w:sz w:val="18"/>
                <w:szCs w:val="18"/>
              </w:rPr>
              <w:t>30,651</w:t>
            </w:r>
          </w:p>
        </w:tc>
      </w:tr>
      <w:tr w:rsidR="00BB7BE0" w:rsidRPr="00596F11" w14:paraId="6DADFB34" w14:textId="77777777" w:rsidTr="00720AEA">
        <w:trPr>
          <w:trHeight w:val="169"/>
        </w:trPr>
        <w:tc>
          <w:tcPr>
            <w:tcW w:w="3661" w:type="dxa"/>
            <w:vAlign w:val="bottom"/>
          </w:tcPr>
          <w:p w14:paraId="6CFBC7B6" w14:textId="77777777" w:rsidR="00BB7BE0" w:rsidRPr="00596F11" w:rsidRDefault="00BB7BE0" w:rsidP="00BB7BE0">
            <w:pPr>
              <w:spacing w:before="60" w:line="276" w:lineRule="auto"/>
              <w:ind w:left="216" w:right="-108" w:hanging="216"/>
              <w:rPr>
                <w:rFonts w:ascii="Arial" w:hAnsi="Arial" w:cs="Arial"/>
                <w:sz w:val="18"/>
                <w:szCs w:val="18"/>
              </w:rPr>
            </w:pPr>
            <w:r w:rsidRPr="00596F11">
              <w:rPr>
                <w:rFonts w:ascii="Arial" w:hAnsi="Arial" w:cs="Arial"/>
                <w:sz w:val="18"/>
                <w:szCs w:val="18"/>
              </w:rPr>
              <w:t>Total</w:t>
            </w:r>
          </w:p>
        </w:tc>
        <w:tc>
          <w:tcPr>
            <w:tcW w:w="1352" w:type="dxa"/>
            <w:shd w:val="clear" w:color="auto" w:fill="auto"/>
          </w:tcPr>
          <w:p w14:paraId="122970BB" w14:textId="7000C25E" w:rsidR="00BB7BE0" w:rsidRPr="00596F11" w:rsidRDefault="00344473" w:rsidP="00BB7B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Pr>
                <w:rFonts w:ascii="Arial" w:hAnsi="Arial" w:cs="Arial"/>
                <w:sz w:val="18"/>
                <w:szCs w:val="18"/>
              </w:rPr>
              <w:t>31,185</w:t>
            </w:r>
          </w:p>
        </w:tc>
        <w:tc>
          <w:tcPr>
            <w:tcW w:w="1351" w:type="dxa"/>
            <w:vAlign w:val="center"/>
          </w:tcPr>
          <w:p w14:paraId="5AD660B7" w14:textId="241A2DD8" w:rsidR="00BB7BE0" w:rsidRPr="00596F11" w:rsidRDefault="00BB7BE0" w:rsidP="00BB7B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596F11">
              <w:rPr>
                <w:rFonts w:ascii="Arial" w:hAnsi="Arial" w:cs="Arial"/>
                <w:sz w:val="18"/>
                <w:szCs w:val="18"/>
              </w:rPr>
              <w:t>30,651</w:t>
            </w:r>
          </w:p>
        </w:tc>
        <w:tc>
          <w:tcPr>
            <w:tcW w:w="1351" w:type="dxa"/>
            <w:vAlign w:val="bottom"/>
          </w:tcPr>
          <w:p w14:paraId="6D4941D1" w14:textId="2DCB20C4" w:rsidR="00BB7BE0" w:rsidRPr="00596F11" w:rsidRDefault="00344473" w:rsidP="00BB7B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r>
              <w:rPr>
                <w:rFonts w:ascii="Arial" w:hAnsi="Arial" w:cs="Arial"/>
                <w:sz w:val="18"/>
                <w:szCs w:val="18"/>
              </w:rPr>
              <w:t>32,804</w:t>
            </w:r>
          </w:p>
        </w:tc>
        <w:tc>
          <w:tcPr>
            <w:tcW w:w="1351" w:type="dxa"/>
            <w:vAlign w:val="center"/>
          </w:tcPr>
          <w:p w14:paraId="2E6EDA00" w14:textId="1FE26B6A" w:rsidR="00BB7BE0" w:rsidRPr="00596F11" w:rsidRDefault="00BB7BE0" w:rsidP="00BB7B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596F11">
              <w:rPr>
                <w:rFonts w:ascii="Arial" w:hAnsi="Arial" w:cs="Arial"/>
                <w:sz w:val="18"/>
                <w:szCs w:val="18"/>
              </w:rPr>
              <w:t>30,866</w:t>
            </w:r>
          </w:p>
        </w:tc>
      </w:tr>
      <w:tr w:rsidR="00BB7BE0" w:rsidRPr="00596F11" w14:paraId="587174F9" w14:textId="77777777" w:rsidTr="00720AEA">
        <w:tc>
          <w:tcPr>
            <w:tcW w:w="3661" w:type="dxa"/>
            <w:vAlign w:val="bottom"/>
          </w:tcPr>
          <w:p w14:paraId="6D445A49" w14:textId="77777777" w:rsidR="00BB7BE0" w:rsidRPr="00596F11" w:rsidRDefault="00BB7BE0" w:rsidP="00BB7BE0">
            <w:pPr>
              <w:spacing w:before="60" w:line="276" w:lineRule="auto"/>
              <w:ind w:left="216" w:right="-108" w:hanging="216"/>
              <w:rPr>
                <w:rFonts w:ascii="Arial" w:hAnsi="Arial" w:cs="Arial"/>
                <w:sz w:val="18"/>
                <w:szCs w:val="18"/>
                <w:cs/>
              </w:rPr>
            </w:pPr>
          </w:p>
        </w:tc>
        <w:tc>
          <w:tcPr>
            <w:tcW w:w="1352" w:type="dxa"/>
            <w:shd w:val="clear" w:color="auto" w:fill="auto"/>
          </w:tcPr>
          <w:p w14:paraId="72489AA0" w14:textId="77777777" w:rsidR="00BB7BE0" w:rsidRPr="00596F11"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p>
        </w:tc>
        <w:tc>
          <w:tcPr>
            <w:tcW w:w="1351" w:type="dxa"/>
            <w:vAlign w:val="bottom"/>
          </w:tcPr>
          <w:p w14:paraId="6660F2EB" w14:textId="77777777" w:rsidR="00BB7BE0" w:rsidRPr="00596F11"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51" w:type="dxa"/>
          </w:tcPr>
          <w:p w14:paraId="305418E2" w14:textId="77777777" w:rsidR="00BB7BE0" w:rsidRPr="00596F11"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line="276" w:lineRule="auto"/>
              <w:ind w:left="-108" w:right="3"/>
              <w:jc w:val="right"/>
              <w:rPr>
                <w:rFonts w:ascii="Arial" w:hAnsi="Arial" w:cs="Arial"/>
                <w:sz w:val="18"/>
                <w:szCs w:val="18"/>
              </w:rPr>
            </w:pPr>
          </w:p>
        </w:tc>
        <w:tc>
          <w:tcPr>
            <w:tcW w:w="1351" w:type="dxa"/>
            <w:vAlign w:val="bottom"/>
          </w:tcPr>
          <w:p w14:paraId="254B6514" w14:textId="77777777" w:rsidR="00BB7BE0" w:rsidRPr="00596F11"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BB7BE0" w:rsidRPr="00596F11" w14:paraId="77E6C987" w14:textId="77777777" w:rsidTr="00720AEA">
        <w:tc>
          <w:tcPr>
            <w:tcW w:w="3661" w:type="dxa"/>
            <w:vAlign w:val="center"/>
          </w:tcPr>
          <w:p w14:paraId="400CFF82" w14:textId="77777777" w:rsidR="00BB7BE0" w:rsidRPr="00596F11" w:rsidRDefault="00BB7BE0" w:rsidP="00BB7BE0">
            <w:pPr>
              <w:spacing w:before="60" w:line="276" w:lineRule="auto"/>
              <w:ind w:left="216" w:right="-108" w:hanging="216"/>
              <w:rPr>
                <w:rFonts w:ascii="Arial" w:hAnsi="Arial" w:cs="Arial"/>
                <w:sz w:val="18"/>
                <w:szCs w:val="18"/>
                <w:u w:val="single"/>
              </w:rPr>
            </w:pPr>
            <w:r w:rsidRPr="00596F11">
              <w:rPr>
                <w:rFonts w:ascii="Arial" w:hAnsi="Arial" w:cs="Arial"/>
                <w:sz w:val="18"/>
                <w:szCs w:val="18"/>
                <w:u w:val="single"/>
              </w:rPr>
              <w:t>Other payables</w:t>
            </w:r>
            <w:r w:rsidRPr="00596F11">
              <w:rPr>
                <w:rFonts w:ascii="Arial" w:hAnsi="Arial" w:cs="Arial"/>
                <w:sz w:val="18"/>
                <w:szCs w:val="18"/>
                <w:u w:val="single"/>
                <w:cs/>
              </w:rPr>
              <w:t xml:space="preserve"> </w:t>
            </w:r>
            <w:r w:rsidRPr="00596F11">
              <w:rPr>
                <w:rFonts w:ascii="Arial" w:hAnsi="Arial" w:cs="Arial"/>
                <w:sz w:val="18"/>
                <w:szCs w:val="18"/>
                <w:u w:val="single"/>
              </w:rPr>
              <w:t>- related parties</w:t>
            </w:r>
          </w:p>
        </w:tc>
        <w:tc>
          <w:tcPr>
            <w:tcW w:w="1352" w:type="dxa"/>
            <w:shd w:val="clear" w:color="auto" w:fill="auto"/>
          </w:tcPr>
          <w:p w14:paraId="4DB2E3DF" w14:textId="77777777" w:rsidR="00BB7BE0" w:rsidRPr="00596F11"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p>
        </w:tc>
        <w:tc>
          <w:tcPr>
            <w:tcW w:w="1351" w:type="dxa"/>
            <w:shd w:val="clear" w:color="auto" w:fill="auto"/>
            <w:vAlign w:val="bottom"/>
          </w:tcPr>
          <w:p w14:paraId="62DCC8A9" w14:textId="77777777" w:rsidR="00BB7BE0" w:rsidRPr="00596F11"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51" w:type="dxa"/>
          </w:tcPr>
          <w:p w14:paraId="4B0AF5C1" w14:textId="77777777" w:rsidR="00BB7BE0" w:rsidRPr="00596F11"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51" w:type="dxa"/>
            <w:vAlign w:val="bottom"/>
          </w:tcPr>
          <w:p w14:paraId="7E82B856" w14:textId="77777777" w:rsidR="00BB7BE0" w:rsidRPr="00596F11"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F26940" w:rsidRPr="00596F11" w14:paraId="6D34B67A" w14:textId="77777777" w:rsidTr="00720AEA">
        <w:trPr>
          <w:trHeight w:val="68"/>
        </w:trPr>
        <w:tc>
          <w:tcPr>
            <w:tcW w:w="3661" w:type="dxa"/>
            <w:vAlign w:val="bottom"/>
          </w:tcPr>
          <w:p w14:paraId="221D998E" w14:textId="1F2B5778" w:rsidR="00F26940" w:rsidRPr="00596F11"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8"/>
                <w:szCs w:val="18"/>
                <w:cs/>
              </w:rPr>
            </w:pPr>
            <w:proofErr w:type="spellStart"/>
            <w:r w:rsidRPr="00596F11">
              <w:rPr>
                <w:rFonts w:ascii="Arial" w:hAnsi="Arial" w:cs="Arial"/>
                <w:sz w:val="18"/>
                <w:szCs w:val="18"/>
                <w:cs/>
              </w:rPr>
              <w:t>Related</w:t>
            </w:r>
            <w:proofErr w:type="spellEnd"/>
            <w:r w:rsidRPr="00596F11">
              <w:rPr>
                <w:rFonts w:ascii="Arial" w:hAnsi="Arial" w:cs="Arial"/>
                <w:sz w:val="18"/>
                <w:szCs w:val="18"/>
                <w:cs/>
              </w:rPr>
              <w:t xml:space="preserve"> </w:t>
            </w:r>
            <w:proofErr w:type="spellStart"/>
            <w:r w:rsidRPr="00596F11">
              <w:rPr>
                <w:rFonts w:ascii="Arial" w:hAnsi="Arial" w:cs="Arial"/>
                <w:sz w:val="18"/>
                <w:szCs w:val="18"/>
                <w:cs/>
              </w:rPr>
              <w:t>compan</w:t>
            </w:r>
            <w:proofErr w:type="spellEnd"/>
            <w:r w:rsidRPr="00596F11">
              <w:rPr>
                <w:rFonts w:ascii="Arial" w:hAnsi="Arial" w:cs="Arial"/>
                <w:sz w:val="18"/>
                <w:szCs w:val="18"/>
              </w:rPr>
              <w:t>y</w:t>
            </w:r>
          </w:p>
        </w:tc>
        <w:tc>
          <w:tcPr>
            <w:tcW w:w="1352" w:type="dxa"/>
            <w:shd w:val="clear" w:color="auto" w:fill="auto"/>
          </w:tcPr>
          <w:p w14:paraId="6498A963" w14:textId="0FF95465" w:rsidR="00F26940" w:rsidRPr="00596F11" w:rsidRDefault="00344473"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8"/>
                <w:szCs w:val="18"/>
              </w:rPr>
            </w:pPr>
            <w:r>
              <w:rPr>
                <w:rFonts w:ascii="Arial" w:hAnsi="Arial" w:cs="Arial"/>
                <w:sz w:val="18"/>
                <w:szCs w:val="18"/>
              </w:rPr>
              <w:t>48</w:t>
            </w:r>
            <w:r w:rsidR="00932628">
              <w:rPr>
                <w:rFonts w:ascii="Arial" w:hAnsi="Arial" w:cs="Arial"/>
                <w:sz w:val="18"/>
                <w:szCs w:val="18"/>
              </w:rPr>
              <w:t>,242</w:t>
            </w:r>
          </w:p>
        </w:tc>
        <w:tc>
          <w:tcPr>
            <w:tcW w:w="1351" w:type="dxa"/>
            <w:vAlign w:val="bottom"/>
          </w:tcPr>
          <w:p w14:paraId="4FA71BC6" w14:textId="65DD874E" w:rsidR="00F26940" w:rsidRPr="00596F11"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596F11">
              <w:rPr>
                <w:rFonts w:ascii="Arial" w:hAnsi="Arial" w:cs="Arial"/>
                <w:sz w:val="18"/>
                <w:szCs w:val="18"/>
                <w:lang w:val="en-GB"/>
              </w:rPr>
              <w:t>46,674</w:t>
            </w:r>
          </w:p>
        </w:tc>
        <w:tc>
          <w:tcPr>
            <w:tcW w:w="1351" w:type="dxa"/>
          </w:tcPr>
          <w:p w14:paraId="58E1487B" w14:textId="3682B441" w:rsidR="00F26940" w:rsidRPr="00596F11" w:rsidRDefault="00932628"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8"/>
                <w:szCs w:val="18"/>
              </w:rPr>
            </w:pPr>
            <w:r>
              <w:rPr>
                <w:rFonts w:ascii="Arial" w:hAnsi="Arial" w:cs="Arial"/>
                <w:sz w:val="18"/>
                <w:szCs w:val="18"/>
              </w:rPr>
              <w:t>48,172</w:t>
            </w:r>
          </w:p>
        </w:tc>
        <w:tc>
          <w:tcPr>
            <w:tcW w:w="1351" w:type="dxa"/>
            <w:vAlign w:val="bottom"/>
          </w:tcPr>
          <w:p w14:paraId="55A67072" w14:textId="1A770F9B" w:rsidR="00F26940" w:rsidRPr="00596F11"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596F11">
              <w:rPr>
                <w:rFonts w:ascii="Arial" w:hAnsi="Arial" w:cs="Arial"/>
                <w:sz w:val="18"/>
                <w:szCs w:val="18"/>
              </w:rPr>
              <w:t>46,551</w:t>
            </w:r>
          </w:p>
        </w:tc>
      </w:tr>
      <w:tr w:rsidR="00F26940" w:rsidRPr="00596F11" w14:paraId="06F65E14" w14:textId="77777777" w:rsidTr="00720AEA">
        <w:trPr>
          <w:trHeight w:val="145"/>
        </w:trPr>
        <w:tc>
          <w:tcPr>
            <w:tcW w:w="3661" w:type="dxa"/>
            <w:vAlign w:val="bottom"/>
          </w:tcPr>
          <w:p w14:paraId="3A0DAB80" w14:textId="1CAAB51F" w:rsidR="00F26940" w:rsidRPr="00596F11"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8"/>
                <w:szCs w:val="18"/>
                <w:cs/>
              </w:rPr>
            </w:pPr>
            <w:r w:rsidRPr="00596F11">
              <w:rPr>
                <w:rFonts w:ascii="Arial" w:hAnsi="Arial" w:cs="Arial"/>
                <w:sz w:val="18"/>
                <w:szCs w:val="18"/>
              </w:rPr>
              <w:t>Director</w:t>
            </w:r>
          </w:p>
        </w:tc>
        <w:tc>
          <w:tcPr>
            <w:tcW w:w="1352" w:type="dxa"/>
            <w:shd w:val="clear" w:color="auto" w:fill="auto"/>
          </w:tcPr>
          <w:p w14:paraId="3979246B" w14:textId="734658F8" w:rsidR="00F26940" w:rsidRPr="00596F11" w:rsidRDefault="00932628" w:rsidP="00F269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8"/>
                <w:szCs w:val="18"/>
              </w:rPr>
            </w:pPr>
            <w:r>
              <w:rPr>
                <w:rFonts w:ascii="Arial" w:hAnsi="Arial" w:cs="Arial"/>
                <w:sz w:val="18"/>
                <w:szCs w:val="18"/>
              </w:rPr>
              <w:t>154</w:t>
            </w:r>
          </w:p>
        </w:tc>
        <w:tc>
          <w:tcPr>
            <w:tcW w:w="1351" w:type="dxa"/>
            <w:vAlign w:val="bottom"/>
          </w:tcPr>
          <w:p w14:paraId="7776EB51" w14:textId="7E9CABCD" w:rsidR="00F26940" w:rsidRPr="00596F11" w:rsidRDefault="00F26940" w:rsidP="00F269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596F11">
              <w:rPr>
                <w:rFonts w:ascii="Arial" w:hAnsi="Arial" w:cs="Arial"/>
                <w:sz w:val="18"/>
                <w:szCs w:val="18"/>
                <w:lang w:val="en-GB"/>
              </w:rPr>
              <w:t>167</w:t>
            </w:r>
          </w:p>
        </w:tc>
        <w:tc>
          <w:tcPr>
            <w:tcW w:w="1351" w:type="dxa"/>
          </w:tcPr>
          <w:p w14:paraId="282E8973" w14:textId="4F49E460" w:rsidR="00F26940" w:rsidRPr="00596F11" w:rsidRDefault="00932628" w:rsidP="00F269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8"/>
                <w:szCs w:val="18"/>
              </w:rPr>
            </w:pPr>
            <w:r>
              <w:rPr>
                <w:rFonts w:ascii="Arial" w:hAnsi="Arial" w:cs="Arial"/>
                <w:sz w:val="18"/>
                <w:szCs w:val="18"/>
              </w:rPr>
              <w:t>-</w:t>
            </w:r>
          </w:p>
        </w:tc>
        <w:tc>
          <w:tcPr>
            <w:tcW w:w="1351" w:type="dxa"/>
          </w:tcPr>
          <w:p w14:paraId="1C5BC08B" w14:textId="649E729E" w:rsidR="00F26940" w:rsidRPr="00596F11" w:rsidRDefault="00F26940" w:rsidP="00F269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596F11">
              <w:rPr>
                <w:rFonts w:ascii="Arial" w:hAnsi="Arial" w:cs="Arial"/>
                <w:sz w:val="18"/>
                <w:szCs w:val="18"/>
              </w:rPr>
              <w:t xml:space="preserve">      -</w:t>
            </w:r>
          </w:p>
        </w:tc>
      </w:tr>
      <w:tr w:rsidR="00F26940" w:rsidRPr="00596F11" w14:paraId="36CD64EE" w14:textId="77777777" w:rsidTr="00720AEA">
        <w:trPr>
          <w:trHeight w:val="145"/>
        </w:trPr>
        <w:tc>
          <w:tcPr>
            <w:tcW w:w="3661" w:type="dxa"/>
            <w:vAlign w:val="bottom"/>
          </w:tcPr>
          <w:p w14:paraId="020CCA46" w14:textId="486575A7" w:rsidR="00F26940" w:rsidRPr="00596F11"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8"/>
                <w:szCs w:val="18"/>
                <w:cs/>
              </w:rPr>
            </w:pPr>
            <w:r w:rsidRPr="00596F11">
              <w:rPr>
                <w:rFonts w:ascii="Arial" w:hAnsi="Arial" w:cs="Arial"/>
                <w:sz w:val="18"/>
                <w:szCs w:val="18"/>
              </w:rPr>
              <w:t>Total</w:t>
            </w:r>
          </w:p>
        </w:tc>
        <w:tc>
          <w:tcPr>
            <w:tcW w:w="1352" w:type="dxa"/>
            <w:shd w:val="clear" w:color="auto" w:fill="auto"/>
          </w:tcPr>
          <w:p w14:paraId="3FB88186" w14:textId="1C139971" w:rsidR="00F26940" w:rsidRPr="00596F11" w:rsidRDefault="00932628" w:rsidP="00F269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8"/>
                <w:szCs w:val="18"/>
              </w:rPr>
            </w:pPr>
            <w:r>
              <w:rPr>
                <w:rFonts w:ascii="Arial" w:hAnsi="Arial" w:cs="Arial"/>
                <w:sz w:val="18"/>
                <w:szCs w:val="18"/>
              </w:rPr>
              <w:t>48,396</w:t>
            </w:r>
          </w:p>
        </w:tc>
        <w:tc>
          <w:tcPr>
            <w:tcW w:w="1351" w:type="dxa"/>
          </w:tcPr>
          <w:p w14:paraId="244DBDF6" w14:textId="5B77C9F6" w:rsidR="00F26940" w:rsidRPr="00596F11" w:rsidRDefault="00F26940" w:rsidP="00F269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596F11">
              <w:rPr>
                <w:rFonts w:ascii="Arial" w:hAnsi="Arial" w:cs="Arial"/>
                <w:sz w:val="18"/>
                <w:szCs w:val="18"/>
              </w:rPr>
              <w:t>46,841</w:t>
            </w:r>
          </w:p>
        </w:tc>
        <w:tc>
          <w:tcPr>
            <w:tcW w:w="1351" w:type="dxa"/>
          </w:tcPr>
          <w:p w14:paraId="557D4D66" w14:textId="61A33835" w:rsidR="00F26940" w:rsidRPr="00596F11" w:rsidRDefault="00932628" w:rsidP="00F269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8"/>
                <w:szCs w:val="18"/>
              </w:rPr>
            </w:pPr>
            <w:r>
              <w:rPr>
                <w:rFonts w:ascii="Arial" w:hAnsi="Arial" w:cs="Arial"/>
                <w:sz w:val="18"/>
                <w:szCs w:val="18"/>
              </w:rPr>
              <w:t>48</w:t>
            </w:r>
            <w:r w:rsidR="00D06605">
              <w:rPr>
                <w:rFonts w:ascii="Arial" w:hAnsi="Arial" w:cs="Arial"/>
                <w:sz w:val="18"/>
                <w:szCs w:val="18"/>
              </w:rPr>
              <w:t>,</w:t>
            </w:r>
            <w:r>
              <w:rPr>
                <w:rFonts w:ascii="Arial" w:hAnsi="Arial" w:cs="Arial"/>
                <w:sz w:val="18"/>
                <w:szCs w:val="18"/>
              </w:rPr>
              <w:t>172</w:t>
            </w:r>
          </w:p>
        </w:tc>
        <w:tc>
          <w:tcPr>
            <w:tcW w:w="1351" w:type="dxa"/>
          </w:tcPr>
          <w:p w14:paraId="430F2363" w14:textId="2D9FF1EA" w:rsidR="00F26940" w:rsidRPr="00596F11" w:rsidRDefault="00F26940" w:rsidP="00F269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596F11">
              <w:rPr>
                <w:rFonts w:ascii="Arial" w:hAnsi="Arial" w:cs="Arial"/>
                <w:sz w:val="18"/>
                <w:szCs w:val="18"/>
              </w:rPr>
              <w:t>46,551</w:t>
            </w:r>
          </w:p>
        </w:tc>
      </w:tr>
      <w:tr w:rsidR="00F26940" w:rsidRPr="00596F11" w14:paraId="5C4E1A60" w14:textId="77777777" w:rsidTr="00720AEA">
        <w:tc>
          <w:tcPr>
            <w:tcW w:w="3661" w:type="dxa"/>
            <w:vAlign w:val="center"/>
          </w:tcPr>
          <w:p w14:paraId="2DF8B03B" w14:textId="77777777" w:rsidR="00F26940" w:rsidRPr="00596F11" w:rsidRDefault="00F26940" w:rsidP="00F26940">
            <w:pPr>
              <w:tabs>
                <w:tab w:val="clear" w:pos="227"/>
                <w:tab w:val="clear" w:pos="1644"/>
                <w:tab w:val="clear" w:pos="1871"/>
              </w:tabs>
              <w:spacing w:before="60" w:line="276" w:lineRule="auto"/>
              <w:ind w:left="252" w:right="-108" w:hanging="252"/>
              <w:rPr>
                <w:rFonts w:ascii="Arial" w:hAnsi="Arial" w:cs="Arial"/>
                <w:sz w:val="18"/>
                <w:szCs w:val="18"/>
                <w:u w:val="single"/>
              </w:rPr>
            </w:pPr>
          </w:p>
        </w:tc>
        <w:tc>
          <w:tcPr>
            <w:tcW w:w="1352" w:type="dxa"/>
            <w:shd w:val="clear" w:color="auto" w:fill="auto"/>
          </w:tcPr>
          <w:p w14:paraId="388D9AAE" w14:textId="77777777" w:rsidR="00F26940" w:rsidRPr="00596F11"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p>
        </w:tc>
        <w:tc>
          <w:tcPr>
            <w:tcW w:w="1351" w:type="dxa"/>
            <w:vAlign w:val="bottom"/>
          </w:tcPr>
          <w:p w14:paraId="2B73D77C" w14:textId="77777777" w:rsidR="00F26940" w:rsidRPr="00596F11"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51" w:type="dxa"/>
          </w:tcPr>
          <w:p w14:paraId="161E7476" w14:textId="77777777" w:rsidR="00F26940" w:rsidRPr="00596F11"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51" w:type="dxa"/>
          </w:tcPr>
          <w:p w14:paraId="29668020" w14:textId="77777777" w:rsidR="00F26940" w:rsidRPr="00596F11"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F26940" w:rsidRPr="00596F11" w14:paraId="31BC0E01" w14:textId="77777777" w:rsidTr="00720AEA">
        <w:tc>
          <w:tcPr>
            <w:tcW w:w="3661" w:type="dxa"/>
            <w:vAlign w:val="center"/>
          </w:tcPr>
          <w:p w14:paraId="543DF439" w14:textId="349FF1A0" w:rsidR="00F26940" w:rsidRPr="00596F11" w:rsidRDefault="00F26940" w:rsidP="00F26940">
            <w:pPr>
              <w:tabs>
                <w:tab w:val="clear" w:pos="227"/>
                <w:tab w:val="clear" w:pos="1644"/>
                <w:tab w:val="clear" w:pos="1871"/>
              </w:tabs>
              <w:spacing w:before="60" w:line="276" w:lineRule="auto"/>
              <w:ind w:left="252" w:right="-108" w:hanging="252"/>
              <w:rPr>
                <w:rFonts w:ascii="Arial" w:hAnsi="Arial" w:cs="Arial"/>
                <w:sz w:val="18"/>
                <w:szCs w:val="18"/>
                <w:u w:val="single"/>
              </w:rPr>
            </w:pPr>
            <w:r w:rsidRPr="00596F11">
              <w:rPr>
                <w:rFonts w:ascii="Arial" w:hAnsi="Arial" w:cs="Arial"/>
                <w:sz w:val="18"/>
                <w:szCs w:val="18"/>
                <w:u w:val="single"/>
              </w:rPr>
              <w:t xml:space="preserve">Short-term loans and accrued interest </w:t>
            </w:r>
          </w:p>
          <w:p w14:paraId="67CF19DA" w14:textId="09A00EA9" w:rsidR="00F26940" w:rsidRPr="00596F11" w:rsidRDefault="00F26940" w:rsidP="00F26940">
            <w:pPr>
              <w:tabs>
                <w:tab w:val="clear" w:pos="227"/>
                <w:tab w:val="left" w:pos="1351"/>
              </w:tabs>
              <w:spacing w:before="60" w:line="276" w:lineRule="auto"/>
              <w:ind w:right="-108" w:firstLine="217"/>
              <w:rPr>
                <w:rFonts w:ascii="Arial" w:hAnsi="Arial" w:cs="Arial"/>
                <w:sz w:val="18"/>
                <w:szCs w:val="18"/>
              </w:rPr>
            </w:pPr>
            <w:r w:rsidRPr="00596F11">
              <w:rPr>
                <w:rFonts w:ascii="Arial" w:hAnsi="Arial" w:cs="Arial"/>
                <w:sz w:val="18"/>
                <w:szCs w:val="18"/>
                <w:u w:val="single"/>
              </w:rPr>
              <w:t>- expense from</w:t>
            </w:r>
            <w:r w:rsidRPr="00596F11">
              <w:rPr>
                <w:rFonts w:ascii="Arial" w:hAnsi="Arial" w:cs="Arial"/>
                <w:sz w:val="18"/>
                <w:szCs w:val="18"/>
                <w:u w:val="single"/>
                <w:cs/>
              </w:rPr>
              <w:t xml:space="preserve"> </w:t>
            </w:r>
            <w:r w:rsidRPr="00596F11">
              <w:rPr>
                <w:rFonts w:ascii="Arial" w:hAnsi="Arial" w:cs="Arial"/>
                <w:sz w:val="18"/>
                <w:szCs w:val="18"/>
                <w:u w:val="single"/>
              </w:rPr>
              <w:t>related parties</w:t>
            </w:r>
          </w:p>
        </w:tc>
        <w:tc>
          <w:tcPr>
            <w:tcW w:w="1352" w:type="dxa"/>
            <w:shd w:val="clear" w:color="auto" w:fill="auto"/>
          </w:tcPr>
          <w:p w14:paraId="0F1FB6A9" w14:textId="77777777" w:rsidR="00F26940" w:rsidRPr="00596F11"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p>
        </w:tc>
        <w:tc>
          <w:tcPr>
            <w:tcW w:w="1351" w:type="dxa"/>
            <w:vAlign w:val="bottom"/>
          </w:tcPr>
          <w:p w14:paraId="4EAF2B8A" w14:textId="77777777" w:rsidR="00F26940" w:rsidRPr="00596F11"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51" w:type="dxa"/>
          </w:tcPr>
          <w:p w14:paraId="3126252D" w14:textId="77777777" w:rsidR="00F26940" w:rsidRPr="00596F11"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51" w:type="dxa"/>
          </w:tcPr>
          <w:p w14:paraId="1F6CF33C" w14:textId="77777777" w:rsidR="00F26940" w:rsidRPr="00596F11"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9A6F86" w:rsidRPr="00596F11" w14:paraId="72C6D3DF" w14:textId="77777777" w:rsidTr="00720AEA">
        <w:trPr>
          <w:trHeight w:val="169"/>
        </w:trPr>
        <w:tc>
          <w:tcPr>
            <w:tcW w:w="3661" w:type="dxa"/>
          </w:tcPr>
          <w:p w14:paraId="1672019A" w14:textId="155A514F" w:rsidR="009A6F86" w:rsidRPr="00596F11" w:rsidRDefault="009A6F86" w:rsidP="009A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8"/>
                <w:szCs w:val="18"/>
              </w:rPr>
            </w:pPr>
            <w:r w:rsidRPr="00596F11">
              <w:rPr>
                <w:rFonts w:ascii="Arial" w:hAnsi="Arial" w:cs="Arial"/>
                <w:sz w:val="18"/>
                <w:szCs w:val="18"/>
              </w:rPr>
              <w:t>Directors</w:t>
            </w:r>
          </w:p>
        </w:tc>
        <w:tc>
          <w:tcPr>
            <w:tcW w:w="1352" w:type="dxa"/>
            <w:shd w:val="clear" w:color="auto" w:fill="auto"/>
            <w:vAlign w:val="bottom"/>
          </w:tcPr>
          <w:p w14:paraId="2EB41E21" w14:textId="31A77DB3" w:rsidR="009A6F86" w:rsidRPr="00596F11" w:rsidRDefault="00624542" w:rsidP="009A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Pr>
                <w:rFonts w:ascii="Arial" w:hAnsi="Arial" w:cs="Arial"/>
                <w:sz w:val="18"/>
                <w:szCs w:val="18"/>
              </w:rPr>
              <w:t>44,596</w:t>
            </w:r>
          </w:p>
        </w:tc>
        <w:tc>
          <w:tcPr>
            <w:tcW w:w="1351" w:type="dxa"/>
            <w:vAlign w:val="bottom"/>
          </w:tcPr>
          <w:p w14:paraId="4EF49FC5" w14:textId="22F28C7A" w:rsidR="009A6F86" w:rsidRPr="00596F11" w:rsidRDefault="009A6F86" w:rsidP="009A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596F11">
              <w:rPr>
                <w:rFonts w:ascii="Arial" w:hAnsi="Arial" w:cs="Arial"/>
                <w:sz w:val="18"/>
                <w:szCs w:val="18"/>
              </w:rPr>
              <w:t>47,126</w:t>
            </w:r>
          </w:p>
        </w:tc>
        <w:tc>
          <w:tcPr>
            <w:tcW w:w="1351" w:type="dxa"/>
            <w:vAlign w:val="bottom"/>
          </w:tcPr>
          <w:p w14:paraId="19A222DC" w14:textId="571B0676" w:rsidR="009A6F86" w:rsidRPr="00596F11" w:rsidRDefault="00624542" w:rsidP="009A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Pr>
                <w:rFonts w:ascii="Arial" w:hAnsi="Arial" w:cs="Arial"/>
                <w:sz w:val="18"/>
                <w:szCs w:val="18"/>
              </w:rPr>
              <w:t>37,459</w:t>
            </w:r>
          </w:p>
        </w:tc>
        <w:tc>
          <w:tcPr>
            <w:tcW w:w="1351" w:type="dxa"/>
            <w:vAlign w:val="bottom"/>
          </w:tcPr>
          <w:p w14:paraId="7C2000AC" w14:textId="66BC7D14" w:rsidR="009A6F86" w:rsidRPr="00596F11" w:rsidRDefault="009A6F86" w:rsidP="009A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596F11">
              <w:rPr>
                <w:rFonts w:ascii="Arial" w:hAnsi="Arial" w:cs="Arial"/>
                <w:sz w:val="18"/>
                <w:szCs w:val="18"/>
              </w:rPr>
              <w:t>37,015</w:t>
            </w:r>
          </w:p>
        </w:tc>
      </w:tr>
      <w:tr w:rsidR="009A6F86" w:rsidRPr="00596F11" w14:paraId="69612FE1" w14:textId="77777777" w:rsidTr="00720AEA">
        <w:tc>
          <w:tcPr>
            <w:tcW w:w="3661" w:type="dxa"/>
            <w:vAlign w:val="center"/>
          </w:tcPr>
          <w:p w14:paraId="138F04B7" w14:textId="4775E889" w:rsidR="009A6F86" w:rsidRPr="00596F11" w:rsidRDefault="009A6F86" w:rsidP="009A6F86">
            <w:pPr>
              <w:spacing w:before="60" w:after="30" w:line="276" w:lineRule="auto"/>
              <w:ind w:left="285" w:right="-108" w:hanging="9"/>
              <w:rPr>
                <w:rFonts w:ascii="Arial" w:hAnsi="Arial" w:cs="Arial"/>
                <w:sz w:val="18"/>
                <w:szCs w:val="18"/>
              </w:rPr>
            </w:pPr>
            <w:r w:rsidRPr="00596F11">
              <w:rPr>
                <w:rFonts w:ascii="Arial" w:hAnsi="Arial" w:cs="Arial"/>
                <w:sz w:val="18"/>
                <w:szCs w:val="18"/>
              </w:rPr>
              <w:t>Director of subsidiary</w:t>
            </w:r>
          </w:p>
        </w:tc>
        <w:tc>
          <w:tcPr>
            <w:tcW w:w="1352" w:type="dxa"/>
            <w:shd w:val="clear" w:color="auto" w:fill="auto"/>
          </w:tcPr>
          <w:p w14:paraId="70B49D8B" w14:textId="018DFCD8" w:rsidR="009A6F86" w:rsidRPr="00596F11" w:rsidRDefault="00624542" w:rsidP="009A6F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w:t>
            </w:r>
          </w:p>
        </w:tc>
        <w:tc>
          <w:tcPr>
            <w:tcW w:w="1351" w:type="dxa"/>
            <w:vAlign w:val="bottom"/>
          </w:tcPr>
          <w:p w14:paraId="5C0CDF1F" w14:textId="4E03DED7" w:rsidR="009A6F86" w:rsidRPr="00596F11" w:rsidRDefault="009A6F86" w:rsidP="009A6F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596F11">
              <w:rPr>
                <w:rFonts w:ascii="Arial" w:hAnsi="Arial" w:cs="Arial"/>
                <w:sz w:val="18"/>
                <w:szCs w:val="18"/>
              </w:rPr>
              <w:t>4,106</w:t>
            </w:r>
          </w:p>
        </w:tc>
        <w:tc>
          <w:tcPr>
            <w:tcW w:w="1351" w:type="dxa"/>
            <w:vAlign w:val="bottom"/>
          </w:tcPr>
          <w:p w14:paraId="74D88B64" w14:textId="42D3B702" w:rsidR="009A6F86" w:rsidRPr="00596F11" w:rsidRDefault="00624542" w:rsidP="009A6F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w:t>
            </w:r>
          </w:p>
        </w:tc>
        <w:tc>
          <w:tcPr>
            <w:tcW w:w="1351" w:type="dxa"/>
          </w:tcPr>
          <w:p w14:paraId="32686115" w14:textId="6817634C" w:rsidR="009A6F86" w:rsidRPr="00596F11" w:rsidRDefault="009A6F86" w:rsidP="009A6F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596F11">
              <w:rPr>
                <w:rFonts w:ascii="Arial" w:hAnsi="Arial" w:cs="Arial"/>
                <w:sz w:val="18"/>
                <w:szCs w:val="18"/>
              </w:rPr>
              <w:t xml:space="preserve">      -</w:t>
            </w:r>
          </w:p>
        </w:tc>
      </w:tr>
      <w:tr w:rsidR="009A6F86" w:rsidRPr="00596F11" w14:paraId="285F99EF" w14:textId="77777777" w:rsidTr="00720AEA">
        <w:tc>
          <w:tcPr>
            <w:tcW w:w="3661" w:type="dxa"/>
            <w:vAlign w:val="center"/>
          </w:tcPr>
          <w:p w14:paraId="19A0CD21" w14:textId="7C935618" w:rsidR="009A6F86" w:rsidRPr="00596F11" w:rsidRDefault="009A6F86" w:rsidP="009A6F86">
            <w:pPr>
              <w:spacing w:before="60" w:after="30" w:line="276" w:lineRule="auto"/>
              <w:ind w:right="-108"/>
              <w:rPr>
                <w:rFonts w:ascii="Arial" w:hAnsi="Arial" w:cs="Arial"/>
                <w:sz w:val="18"/>
                <w:szCs w:val="18"/>
              </w:rPr>
            </w:pPr>
            <w:r w:rsidRPr="00596F11">
              <w:rPr>
                <w:rFonts w:ascii="Arial" w:hAnsi="Arial" w:cs="Arial"/>
                <w:sz w:val="18"/>
                <w:szCs w:val="18"/>
              </w:rPr>
              <w:t>Total</w:t>
            </w:r>
          </w:p>
        </w:tc>
        <w:tc>
          <w:tcPr>
            <w:tcW w:w="1352" w:type="dxa"/>
            <w:shd w:val="clear" w:color="auto" w:fill="auto"/>
          </w:tcPr>
          <w:p w14:paraId="48EA3026" w14:textId="6C5C8619" w:rsidR="009A6F86" w:rsidRPr="00596F11" w:rsidRDefault="00624542" w:rsidP="009A6F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44,596</w:t>
            </w:r>
          </w:p>
        </w:tc>
        <w:tc>
          <w:tcPr>
            <w:tcW w:w="1351" w:type="dxa"/>
            <w:vAlign w:val="bottom"/>
          </w:tcPr>
          <w:p w14:paraId="5B45EE61" w14:textId="0588B2A1" w:rsidR="009A6F86" w:rsidRPr="00596F11" w:rsidRDefault="009A6F86" w:rsidP="009A6F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596F11">
              <w:rPr>
                <w:rFonts w:ascii="Arial" w:hAnsi="Arial" w:cs="Arial"/>
                <w:sz w:val="18"/>
                <w:szCs w:val="18"/>
              </w:rPr>
              <w:t>51,232</w:t>
            </w:r>
          </w:p>
        </w:tc>
        <w:tc>
          <w:tcPr>
            <w:tcW w:w="1351" w:type="dxa"/>
            <w:vAlign w:val="bottom"/>
          </w:tcPr>
          <w:p w14:paraId="24D6F182" w14:textId="347E8C8E" w:rsidR="009A6F86" w:rsidRPr="00596F11" w:rsidRDefault="00624542" w:rsidP="009A6F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37,459</w:t>
            </w:r>
          </w:p>
        </w:tc>
        <w:tc>
          <w:tcPr>
            <w:tcW w:w="1351" w:type="dxa"/>
            <w:vAlign w:val="bottom"/>
          </w:tcPr>
          <w:p w14:paraId="64FBBBC6" w14:textId="64493E30" w:rsidR="009A6F86" w:rsidRPr="00596F11" w:rsidRDefault="009A6F86" w:rsidP="009A6F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596F11">
              <w:rPr>
                <w:rFonts w:ascii="Arial" w:hAnsi="Arial" w:cs="Arial"/>
                <w:sz w:val="18"/>
                <w:szCs w:val="18"/>
              </w:rPr>
              <w:t>37,015</w:t>
            </w:r>
          </w:p>
        </w:tc>
      </w:tr>
    </w:tbl>
    <w:p w14:paraId="642CB8A9" w14:textId="77777777" w:rsidR="00C80D9C" w:rsidRPr="00596F11" w:rsidRDefault="00C80D9C" w:rsidP="00FA187F">
      <w:pPr>
        <w:tabs>
          <w:tab w:val="clear" w:pos="227"/>
          <w:tab w:val="clear" w:pos="454"/>
          <w:tab w:val="left" w:pos="9214"/>
        </w:tabs>
        <w:spacing w:line="360" w:lineRule="auto"/>
        <w:ind w:left="426"/>
        <w:jc w:val="thaiDistribute"/>
        <w:rPr>
          <w:rFonts w:ascii="Arial" w:hAnsi="Arial" w:cs="Arial"/>
          <w:sz w:val="19"/>
          <w:szCs w:val="19"/>
        </w:rPr>
      </w:pPr>
    </w:p>
    <w:p w14:paraId="094FDE90" w14:textId="77777777" w:rsidR="00A93D35" w:rsidRPr="00596F11" w:rsidRDefault="00A93D35" w:rsidP="00FA187F">
      <w:pPr>
        <w:tabs>
          <w:tab w:val="clear" w:pos="227"/>
          <w:tab w:val="clear" w:pos="454"/>
          <w:tab w:val="left" w:pos="9214"/>
        </w:tabs>
        <w:spacing w:line="360" w:lineRule="auto"/>
        <w:ind w:left="426"/>
        <w:jc w:val="thaiDistribute"/>
        <w:rPr>
          <w:rFonts w:ascii="Arial" w:hAnsi="Arial" w:cs="Arial"/>
          <w:sz w:val="19"/>
          <w:szCs w:val="19"/>
        </w:rPr>
      </w:pPr>
    </w:p>
    <w:p w14:paraId="76AA25B5" w14:textId="77777777" w:rsidR="00A93D35" w:rsidRPr="00596F11" w:rsidRDefault="00A93D35" w:rsidP="00FA187F">
      <w:pPr>
        <w:tabs>
          <w:tab w:val="clear" w:pos="227"/>
          <w:tab w:val="clear" w:pos="454"/>
          <w:tab w:val="left" w:pos="9214"/>
        </w:tabs>
        <w:spacing w:line="360" w:lineRule="auto"/>
        <w:ind w:left="426"/>
        <w:jc w:val="thaiDistribute"/>
        <w:rPr>
          <w:rFonts w:ascii="Arial" w:hAnsi="Arial" w:cs="Arial"/>
          <w:sz w:val="19"/>
          <w:szCs w:val="19"/>
        </w:rPr>
      </w:pPr>
    </w:p>
    <w:p w14:paraId="4DCBC0D7" w14:textId="77777777" w:rsidR="00A93D35" w:rsidRPr="00596F11" w:rsidRDefault="00A93D35" w:rsidP="00FA187F">
      <w:pPr>
        <w:tabs>
          <w:tab w:val="clear" w:pos="227"/>
          <w:tab w:val="clear" w:pos="454"/>
          <w:tab w:val="left" w:pos="9214"/>
        </w:tabs>
        <w:spacing w:line="360" w:lineRule="auto"/>
        <w:ind w:left="426"/>
        <w:jc w:val="thaiDistribute"/>
        <w:rPr>
          <w:rFonts w:ascii="Arial" w:hAnsi="Arial" w:cs="Arial"/>
          <w:sz w:val="19"/>
          <w:szCs w:val="19"/>
        </w:rPr>
      </w:pPr>
    </w:p>
    <w:p w14:paraId="6F87A349" w14:textId="7F97C8C2" w:rsidR="00A93D35" w:rsidRPr="00596F11" w:rsidRDefault="00320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Pr>
          <w:rFonts w:ascii="Arial" w:hAnsi="Arial" w:cs="Arial"/>
          <w:sz w:val="19"/>
          <w:szCs w:val="19"/>
        </w:rPr>
        <w:br w:type="page"/>
      </w:r>
    </w:p>
    <w:p w14:paraId="450C096B" w14:textId="5E670ACD" w:rsidR="00BA7703" w:rsidRPr="00596F11" w:rsidRDefault="00597366" w:rsidP="00757B58">
      <w:pPr>
        <w:tabs>
          <w:tab w:val="clear" w:pos="227"/>
          <w:tab w:val="clear" w:pos="454"/>
          <w:tab w:val="left" w:pos="9214"/>
        </w:tabs>
        <w:spacing w:line="360" w:lineRule="auto"/>
        <w:ind w:left="426"/>
        <w:jc w:val="thaiDistribute"/>
        <w:rPr>
          <w:rFonts w:ascii="Arial" w:hAnsi="Arial" w:cs="Arial"/>
          <w:sz w:val="19"/>
          <w:szCs w:val="19"/>
          <w:cs/>
        </w:rPr>
      </w:pPr>
      <w:r w:rsidRPr="00596F11">
        <w:rPr>
          <w:rFonts w:ascii="Arial" w:hAnsi="Arial" w:cs="Arial"/>
          <w:sz w:val="19"/>
          <w:szCs w:val="19"/>
        </w:rPr>
        <w:lastRenderedPageBreak/>
        <w:t xml:space="preserve">During the </w:t>
      </w:r>
      <w:r w:rsidR="000E3EEC">
        <w:rPr>
          <w:rFonts w:ascii="Arial" w:hAnsi="Arial" w:cs="Arial"/>
          <w:sz w:val="19"/>
          <w:szCs w:val="19"/>
        </w:rPr>
        <w:t>six</w:t>
      </w:r>
      <w:r w:rsidRPr="00596F11">
        <w:rPr>
          <w:rFonts w:ascii="Arial" w:hAnsi="Arial" w:cs="Arial"/>
          <w:sz w:val="19"/>
          <w:szCs w:val="19"/>
        </w:rPr>
        <w:t xml:space="preserve">-month period ended </w:t>
      </w:r>
      <w:r w:rsidR="000E3EEC" w:rsidRPr="000E3EEC">
        <w:rPr>
          <w:rFonts w:ascii="Arial" w:hAnsi="Arial" w:cs="Arial"/>
          <w:sz w:val="19"/>
          <w:szCs w:val="19"/>
        </w:rPr>
        <w:t>30 June</w:t>
      </w:r>
      <w:r w:rsidRPr="00596F11">
        <w:rPr>
          <w:rFonts w:ascii="Arial" w:hAnsi="Arial" w:cs="Arial"/>
          <w:sz w:val="19"/>
          <w:szCs w:val="19"/>
        </w:rPr>
        <w:t xml:space="preserve"> </w:t>
      </w:r>
      <w:r w:rsidR="009C3B82" w:rsidRPr="00596F11">
        <w:rPr>
          <w:rFonts w:ascii="Arial" w:hAnsi="Arial" w:cs="Arial"/>
          <w:sz w:val="19"/>
          <w:szCs w:val="19"/>
        </w:rPr>
        <w:t>202</w:t>
      </w:r>
      <w:r w:rsidRPr="00596F11">
        <w:rPr>
          <w:rFonts w:ascii="Arial" w:hAnsi="Arial" w:cs="Arial"/>
          <w:sz w:val="19"/>
          <w:szCs w:val="19"/>
        </w:rPr>
        <w:t>4</w:t>
      </w:r>
      <w:r w:rsidR="00DF30C2" w:rsidRPr="00596F11">
        <w:rPr>
          <w:rFonts w:ascii="Arial" w:hAnsi="Arial" w:cs="Arial"/>
          <w:sz w:val="19"/>
          <w:szCs w:val="19"/>
        </w:rPr>
        <w:t xml:space="preserve"> </w:t>
      </w:r>
      <w:r w:rsidR="00C3336C" w:rsidRPr="00596F11">
        <w:rPr>
          <w:rFonts w:ascii="Arial" w:hAnsi="Arial" w:cs="Arial"/>
          <w:sz w:val="19"/>
          <w:szCs w:val="19"/>
        </w:rPr>
        <w:t>and for the year ended 31 December 20</w:t>
      </w:r>
      <w:r w:rsidR="00415509" w:rsidRPr="00596F11">
        <w:rPr>
          <w:rFonts w:ascii="Arial" w:hAnsi="Arial" w:cs="Arial"/>
          <w:sz w:val="19"/>
          <w:szCs w:val="19"/>
        </w:rPr>
        <w:t>2</w:t>
      </w:r>
      <w:r w:rsidRPr="00596F11">
        <w:rPr>
          <w:rFonts w:ascii="Arial" w:hAnsi="Arial" w:cs="Arial"/>
          <w:sz w:val="19"/>
          <w:szCs w:val="19"/>
        </w:rPr>
        <w:t>3</w:t>
      </w:r>
      <w:r w:rsidR="00C3336C" w:rsidRPr="00596F11">
        <w:rPr>
          <w:rFonts w:ascii="Arial" w:hAnsi="Arial" w:cs="Arial"/>
          <w:sz w:val="19"/>
          <w:szCs w:val="19"/>
        </w:rPr>
        <w:t>,</w:t>
      </w:r>
      <w:r w:rsidR="00E01D54" w:rsidRPr="00596F11">
        <w:rPr>
          <w:rFonts w:ascii="Arial" w:hAnsi="Arial" w:cs="Arial"/>
          <w:sz w:val="19"/>
          <w:szCs w:val="19"/>
        </w:rPr>
        <w:t xml:space="preserve"> </w:t>
      </w:r>
      <w:r w:rsidR="00BA7703" w:rsidRPr="00596F11">
        <w:rPr>
          <w:rFonts w:ascii="Arial" w:hAnsi="Arial" w:cs="Arial"/>
          <w:sz w:val="19"/>
          <w:szCs w:val="19"/>
        </w:rPr>
        <w:t>th</w:t>
      </w:r>
      <w:r w:rsidR="00757B58" w:rsidRPr="00596F11">
        <w:rPr>
          <w:rFonts w:ascii="Arial" w:hAnsi="Arial" w:cs="Arial"/>
          <w:sz w:val="19"/>
          <w:szCs w:val="19"/>
        </w:rPr>
        <w:t>e</w:t>
      </w:r>
      <w:r w:rsidR="00BA7703" w:rsidRPr="00596F11">
        <w:rPr>
          <w:rFonts w:ascii="Arial" w:hAnsi="Arial" w:cs="Arial"/>
          <w:sz w:val="19"/>
          <w:szCs w:val="19"/>
        </w:rPr>
        <w:t xml:space="preserve"> movements in short</w:t>
      </w:r>
      <w:r w:rsidR="009B436F" w:rsidRPr="00596F11">
        <w:rPr>
          <w:rFonts w:ascii="Arial" w:hAnsi="Arial" w:cs="Arial"/>
          <w:sz w:val="19"/>
          <w:szCs w:val="19"/>
        </w:rPr>
        <w:t>-</w:t>
      </w:r>
      <w:r w:rsidR="00BA7703" w:rsidRPr="00596F11">
        <w:rPr>
          <w:rFonts w:ascii="Arial" w:hAnsi="Arial" w:cs="Arial"/>
          <w:sz w:val="19"/>
          <w:szCs w:val="19"/>
        </w:rPr>
        <w:t>term loans from related parties (excluding interest) are as follow</w:t>
      </w:r>
      <w:r w:rsidR="006F7532" w:rsidRPr="00596F11">
        <w:rPr>
          <w:rFonts w:ascii="Arial" w:hAnsi="Arial" w:cs="Arial"/>
          <w:sz w:val="19"/>
          <w:szCs w:val="19"/>
        </w:rPr>
        <w:t>s</w:t>
      </w:r>
      <w:r w:rsidR="00BA7703" w:rsidRPr="00596F11">
        <w:rPr>
          <w:rFonts w:ascii="Arial" w:hAnsi="Arial" w:cs="Arial"/>
          <w:sz w:val="19"/>
          <w:szCs w:val="19"/>
        </w:rPr>
        <w:t>:</w:t>
      </w:r>
    </w:p>
    <w:p w14:paraId="2F5CAB32" w14:textId="77777777" w:rsidR="003B4ADA" w:rsidRPr="00596F11" w:rsidRDefault="003B4ADA" w:rsidP="00BA7703">
      <w:pPr>
        <w:spacing w:line="360" w:lineRule="auto"/>
        <w:ind w:left="426" w:right="-1"/>
        <w:jc w:val="thaiDistribute"/>
        <w:rPr>
          <w:rFonts w:ascii="Arial" w:hAnsi="Arial" w:cs="Arial"/>
          <w:sz w:val="19"/>
          <w:szCs w:val="19"/>
        </w:rPr>
      </w:pPr>
    </w:p>
    <w:tbl>
      <w:tblPr>
        <w:tblW w:w="8980" w:type="dxa"/>
        <w:tblInd w:w="336" w:type="dxa"/>
        <w:tblLayout w:type="fixed"/>
        <w:tblLook w:val="01E0" w:firstRow="1" w:lastRow="1" w:firstColumn="1" w:lastColumn="1" w:noHBand="0" w:noVBand="0"/>
      </w:tblPr>
      <w:tblGrid>
        <w:gridCol w:w="567"/>
        <w:gridCol w:w="2783"/>
        <w:gridCol w:w="1418"/>
        <w:gridCol w:w="1413"/>
        <w:gridCol w:w="1431"/>
        <w:gridCol w:w="1368"/>
      </w:tblGrid>
      <w:tr w:rsidR="00FD4C7B" w:rsidRPr="00596F11" w14:paraId="730654EC" w14:textId="77777777" w:rsidTr="00492BEE">
        <w:trPr>
          <w:tblHeader/>
        </w:trPr>
        <w:tc>
          <w:tcPr>
            <w:tcW w:w="3350" w:type="dxa"/>
            <w:gridSpan w:val="2"/>
          </w:tcPr>
          <w:p w14:paraId="07FA5C62" w14:textId="77777777" w:rsidR="00696850" w:rsidRPr="00596F11" w:rsidRDefault="00696850"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9"/>
                <w:szCs w:val="19"/>
                <w:lang w:val="en-GB"/>
              </w:rPr>
            </w:pPr>
          </w:p>
        </w:tc>
        <w:tc>
          <w:tcPr>
            <w:tcW w:w="5630" w:type="dxa"/>
            <w:gridSpan w:val="4"/>
          </w:tcPr>
          <w:p w14:paraId="43B4329C" w14:textId="2EFDED30" w:rsidR="00696850" w:rsidRPr="00596F11" w:rsidRDefault="00696850" w:rsidP="00B40B14">
            <w:pPr>
              <w:spacing w:before="60" w:after="30" w:line="276" w:lineRule="auto"/>
              <w:jc w:val="right"/>
              <w:rPr>
                <w:rFonts w:ascii="Arial" w:hAnsi="Arial" w:cs="Arial"/>
                <w:sz w:val="19"/>
                <w:szCs w:val="19"/>
              </w:rPr>
            </w:pPr>
            <w:r w:rsidRPr="00596F11">
              <w:rPr>
                <w:rFonts w:ascii="Arial" w:hAnsi="Arial" w:cs="Arial"/>
                <w:sz w:val="19"/>
                <w:szCs w:val="19"/>
              </w:rPr>
              <w:t>(</w:t>
            </w:r>
            <w:proofErr w:type="gramStart"/>
            <w:r w:rsidRPr="00596F11">
              <w:rPr>
                <w:rFonts w:ascii="Arial" w:hAnsi="Arial" w:cs="Arial"/>
                <w:sz w:val="19"/>
                <w:szCs w:val="19"/>
              </w:rPr>
              <w:t>Unit :</w:t>
            </w:r>
            <w:proofErr w:type="gramEnd"/>
            <w:r w:rsidRPr="00596F11">
              <w:rPr>
                <w:rFonts w:ascii="Arial" w:hAnsi="Arial" w:cs="Arial"/>
                <w:sz w:val="19"/>
                <w:szCs w:val="19"/>
              </w:rPr>
              <w:t xml:space="preserve"> Thousand Baht)</w:t>
            </w:r>
          </w:p>
        </w:tc>
      </w:tr>
      <w:tr w:rsidR="00FD4C7B" w:rsidRPr="00596F11" w14:paraId="53A37A26" w14:textId="77777777" w:rsidTr="00492BEE">
        <w:trPr>
          <w:tblHeader/>
        </w:trPr>
        <w:tc>
          <w:tcPr>
            <w:tcW w:w="3350" w:type="dxa"/>
            <w:gridSpan w:val="2"/>
          </w:tcPr>
          <w:p w14:paraId="54F4E229" w14:textId="77777777" w:rsidR="00696850" w:rsidRPr="00596F11" w:rsidRDefault="00696850"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9"/>
                <w:szCs w:val="19"/>
                <w:lang w:val="en-GB"/>
              </w:rPr>
            </w:pPr>
          </w:p>
        </w:tc>
        <w:tc>
          <w:tcPr>
            <w:tcW w:w="2831" w:type="dxa"/>
            <w:gridSpan w:val="2"/>
          </w:tcPr>
          <w:p w14:paraId="61D11FB9" w14:textId="520C2E23" w:rsidR="00696850" w:rsidRPr="00596F11" w:rsidRDefault="00696850" w:rsidP="00B40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ascii="Arial" w:hAnsi="Arial" w:cs="Arial"/>
                <w:sz w:val="19"/>
                <w:szCs w:val="24"/>
              </w:rPr>
            </w:pPr>
            <w:r w:rsidRPr="00596F11">
              <w:rPr>
                <w:rFonts w:ascii="Arial" w:hAnsi="Arial" w:cs="Arial"/>
                <w:sz w:val="19"/>
                <w:szCs w:val="19"/>
              </w:rPr>
              <w:t>Consolidated</w:t>
            </w:r>
            <w:r w:rsidRPr="00596F11">
              <w:rPr>
                <w:rFonts w:ascii="Arial" w:hAnsi="Arial" w:cs="Arial"/>
                <w:sz w:val="19"/>
                <w:szCs w:val="19"/>
                <w:lang w:val="en-GB"/>
              </w:rPr>
              <w:t xml:space="preserve"> </w:t>
            </w:r>
            <w:r w:rsidR="00902FA9">
              <w:rPr>
                <w:rFonts w:ascii="Arial" w:hAnsi="Arial" w:cs="Arial"/>
                <w:sz w:val="19"/>
                <w:szCs w:val="24"/>
              </w:rPr>
              <w:t>F/S</w:t>
            </w:r>
          </w:p>
        </w:tc>
        <w:tc>
          <w:tcPr>
            <w:tcW w:w="2799" w:type="dxa"/>
            <w:gridSpan w:val="2"/>
          </w:tcPr>
          <w:p w14:paraId="2EBAE9AE" w14:textId="77B6A35B" w:rsidR="00696850" w:rsidRPr="00596F11" w:rsidRDefault="00641E23" w:rsidP="00B40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ascii="Arial" w:hAnsi="Arial" w:cs="Arial"/>
                <w:sz w:val="19"/>
                <w:szCs w:val="19"/>
                <w:lang w:val="en-GB"/>
              </w:rPr>
            </w:pPr>
            <w:r w:rsidRPr="00596F11">
              <w:rPr>
                <w:rFonts w:ascii="Arial" w:hAnsi="Arial" w:cs="Arial"/>
                <w:sz w:val="19"/>
                <w:szCs w:val="19"/>
              </w:rPr>
              <w:t xml:space="preserve">Separate </w:t>
            </w:r>
            <w:r w:rsidR="00902FA9">
              <w:rPr>
                <w:rFonts w:ascii="Arial" w:hAnsi="Arial" w:cs="Arial"/>
                <w:sz w:val="19"/>
                <w:szCs w:val="19"/>
              </w:rPr>
              <w:t>F/S</w:t>
            </w:r>
          </w:p>
        </w:tc>
      </w:tr>
      <w:tr w:rsidR="004868F0" w:rsidRPr="00596F11" w14:paraId="2D6BE192" w14:textId="77777777" w:rsidTr="002232EE">
        <w:trPr>
          <w:trHeight w:val="603"/>
          <w:tblHeader/>
        </w:trPr>
        <w:tc>
          <w:tcPr>
            <w:tcW w:w="3350" w:type="dxa"/>
            <w:gridSpan w:val="2"/>
          </w:tcPr>
          <w:p w14:paraId="4191D7A6" w14:textId="77777777" w:rsidR="004868F0" w:rsidRPr="00596F11" w:rsidRDefault="004868F0"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9"/>
                <w:szCs w:val="19"/>
                <w:cs/>
                <w:lang w:val="en-GB"/>
              </w:rPr>
            </w:pPr>
          </w:p>
        </w:tc>
        <w:tc>
          <w:tcPr>
            <w:tcW w:w="1418" w:type="dxa"/>
            <w:vAlign w:val="center"/>
          </w:tcPr>
          <w:p w14:paraId="23184D2C" w14:textId="3A59894C" w:rsidR="004868F0" w:rsidRPr="00596F11" w:rsidRDefault="000E3EEC" w:rsidP="00B40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1"/>
              <w:jc w:val="center"/>
              <w:rPr>
                <w:rFonts w:ascii="Arial" w:hAnsi="Arial" w:cs="Arial"/>
                <w:sz w:val="19"/>
                <w:szCs w:val="19"/>
                <w:lang w:val="en-GB"/>
              </w:rPr>
            </w:pPr>
            <w:r w:rsidRPr="000E3EEC">
              <w:rPr>
                <w:rFonts w:ascii="Arial" w:hAnsi="Arial" w:cs="Arial"/>
                <w:sz w:val="19"/>
                <w:szCs w:val="19"/>
              </w:rPr>
              <w:t>30 June</w:t>
            </w:r>
            <w:r w:rsidR="0011694B" w:rsidRPr="00596F11">
              <w:rPr>
                <w:rFonts w:ascii="Arial" w:hAnsi="Arial" w:cs="Arial"/>
                <w:sz w:val="19"/>
                <w:szCs w:val="19"/>
              </w:rPr>
              <w:t xml:space="preserve"> </w:t>
            </w:r>
            <w:r>
              <w:rPr>
                <w:rFonts w:ascii="Arial" w:hAnsi="Arial" w:cs="Arial"/>
                <w:sz w:val="19"/>
                <w:szCs w:val="19"/>
              </w:rPr>
              <w:br/>
            </w:r>
            <w:r w:rsidR="0011694B" w:rsidRPr="00596F11">
              <w:rPr>
                <w:rFonts w:ascii="Arial" w:hAnsi="Arial" w:cs="Arial"/>
                <w:sz w:val="19"/>
                <w:szCs w:val="19"/>
              </w:rPr>
              <w:t>2024</w:t>
            </w:r>
          </w:p>
        </w:tc>
        <w:tc>
          <w:tcPr>
            <w:tcW w:w="1413" w:type="dxa"/>
            <w:vAlign w:val="center"/>
          </w:tcPr>
          <w:p w14:paraId="457457E3" w14:textId="749BB958" w:rsidR="004868F0" w:rsidRPr="00596F11" w:rsidRDefault="004868F0" w:rsidP="00B40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1"/>
              <w:jc w:val="center"/>
              <w:rPr>
                <w:rFonts w:ascii="Arial" w:hAnsi="Arial" w:cs="Arial"/>
                <w:sz w:val="19"/>
                <w:szCs w:val="19"/>
              </w:rPr>
            </w:pPr>
            <w:r w:rsidRPr="00596F11">
              <w:rPr>
                <w:rFonts w:ascii="Arial" w:hAnsi="Arial" w:cs="Arial"/>
                <w:sz w:val="19"/>
                <w:szCs w:val="19"/>
              </w:rPr>
              <w:t>31 December</w:t>
            </w:r>
            <w:r w:rsidR="00B40B14" w:rsidRPr="00596F11">
              <w:rPr>
                <w:rFonts w:ascii="Arial" w:hAnsi="Arial" w:cs="Arial"/>
                <w:sz w:val="19"/>
                <w:szCs w:val="19"/>
              </w:rPr>
              <w:br/>
            </w:r>
            <w:r w:rsidRPr="00596F11">
              <w:rPr>
                <w:rFonts w:ascii="Arial" w:hAnsi="Arial" w:cs="Arial"/>
                <w:sz w:val="19"/>
                <w:szCs w:val="19"/>
              </w:rPr>
              <w:t>202</w:t>
            </w:r>
            <w:r w:rsidR="00AD4939" w:rsidRPr="00596F11">
              <w:rPr>
                <w:rFonts w:ascii="Arial" w:hAnsi="Arial" w:cs="Arial"/>
                <w:sz w:val="19"/>
                <w:szCs w:val="19"/>
              </w:rPr>
              <w:t>3</w:t>
            </w:r>
          </w:p>
        </w:tc>
        <w:tc>
          <w:tcPr>
            <w:tcW w:w="1431" w:type="dxa"/>
            <w:vAlign w:val="center"/>
          </w:tcPr>
          <w:p w14:paraId="1B5C6A52" w14:textId="6F730675" w:rsidR="004868F0" w:rsidRPr="00596F11" w:rsidRDefault="000E3EEC" w:rsidP="00B40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1" w:right="-33"/>
              <w:jc w:val="center"/>
              <w:rPr>
                <w:rFonts w:ascii="Arial" w:hAnsi="Arial" w:cs="Arial"/>
                <w:sz w:val="19"/>
                <w:szCs w:val="19"/>
                <w:lang w:val="en-GB"/>
              </w:rPr>
            </w:pPr>
            <w:r w:rsidRPr="000E3EEC">
              <w:rPr>
                <w:rFonts w:ascii="Arial" w:hAnsi="Arial" w:cs="Arial"/>
                <w:sz w:val="19"/>
                <w:szCs w:val="19"/>
              </w:rPr>
              <w:t>30 June</w:t>
            </w:r>
            <w:r w:rsidR="0011694B" w:rsidRPr="00596F11">
              <w:rPr>
                <w:rFonts w:ascii="Arial" w:hAnsi="Arial" w:cs="Arial"/>
                <w:sz w:val="19"/>
                <w:szCs w:val="19"/>
              </w:rPr>
              <w:t xml:space="preserve"> </w:t>
            </w:r>
            <w:r>
              <w:rPr>
                <w:rFonts w:ascii="Arial" w:hAnsi="Arial" w:cs="Arial"/>
                <w:sz w:val="19"/>
                <w:szCs w:val="19"/>
              </w:rPr>
              <w:br/>
            </w:r>
            <w:r w:rsidR="0011694B" w:rsidRPr="00596F11">
              <w:rPr>
                <w:rFonts w:ascii="Arial" w:hAnsi="Arial" w:cs="Arial"/>
                <w:sz w:val="19"/>
                <w:szCs w:val="19"/>
              </w:rPr>
              <w:t>2024</w:t>
            </w:r>
          </w:p>
        </w:tc>
        <w:tc>
          <w:tcPr>
            <w:tcW w:w="1368" w:type="dxa"/>
            <w:vAlign w:val="center"/>
          </w:tcPr>
          <w:p w14:paraId="772DA6FB" w14:textId="72E8ABC7" w:rsidR="004868F0" w:rsidRPr="00596F11" w:rsidRDefault="004868F0" w:rsidP="00B40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1"/>
              <w:jc w:val="center"/>
              <w:rPr>
                <w:rFonts w:ascii="Arial" w:hAnsi="Arial" w:cs="Arial"/>
                <w:sz w:val="19"/>
                <w:szCs w:val="19"/>
              </w:rPr>
            </w:pPr>
            <w:r w:rsidRPr="00596F11">
              <w:rPr>
                <w:rFonts w:ascii="Arial" w:hAnsi="Arial" w:cs="Arial"/>
                <w:sz w:val="19"/>
                <w:szCs w:val="19"/>
              </w:rPr>
              <w:t>31 December</w:t>
            </w:r>
            <w:r w:rsidR="00B40B14" w:rsidRPr="00596F11">
              <w:rPr>
                <w:rFonts w:ascii="Arial" w:hAnsi="Arial" w:cs="Arial"/>
                <w:sz w:val="19"/>
                <w:szCs w:val="19"/>
              </w:rPr>
              <w:br/>
            </w:r>
            <w:r w:rsidRPr="00596F11">
              <w:rPr>
                <w:rFonts w:ascii="Arial" w:hAnsi="Arial" w:cs="Arial"/>
                <w:sz w:val="19"/>
                <w:szCs w:val="19"/>
              </w:rPr>
              <w:t>202</w:t>
            </w:r>
            <w:r w:rsidR="00AD4939" w:rsidRPr="00596F11">
              <w:rPr>
                <w:rFonts w:ascii="Arial" w:hAnsi="Arial" w:cs="Arial"/>
                <w:sz w:val="19"/>
                <w:szCs w:val="19"/>
              </w:rPr>
              <w:t>3</w:t>
            </w:r>
          </w:p>
        </w:tc>
      </w:tr>
      <w:tr w:rsidR="00FD4C7B" w:rsidRPr="00596F11" w14:paraId="13D2C5CC" w14:textId="77777777" w:rsidTr="00492BEE">
        <w:tc>
          <w:tcPr>
            <w:tcW w:w="3350" w:type="dxa"/>
            <w:gridSpan w:val="2"/>
            <w:vAlign w:val="bottom"/>
          </w:tcPr>
          <w:p w14:paraId="11DD85F8" w14:textId="77777777" w:rsidR="00696850" w:rsidRPr="00596F11" w:rsidRDefault="00696850" w:rsidP="00B40B14">
            <w:pPr>
              <w:spacing w:before="60" w:after="30" w:line="276" w:lineRule="auto"/>
              <w:ind w:left="216" w:right="-108" w:hanging="216"/>
              <w:rPr>
                <w:rFonts w:ascii="Arial" w:hAnsi="Arial" w:cs="Arial"/>
                <w:sz w:val="19"/>
                <w:szCs w:val="19"/>
              </w:rPr>
            </w:pPr>
          </w:p>
        </w:tc>
        <w:tc>
          <w:tcPr>
            <w:tcW w:w="1418" w:type="dxa"/>
            <w:shd w:val="clear" w:color="auto" w:fill="auto"/>
          </w:tcPr>
          <w:p w14:paraId="31153E3D" w14:textId="77777777" w:rsidR="00696850" w:rsidRPr="00596F11" w:rsidRDefault="00696850"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lang w:val="en-GB"/>
              </w:rPr>
            </w:pPr>
          </w:p>
        </w:tc>
        <w:tc>
          <w:tcPr>
            <w:tcW w:w="1413" w:type="dxa"/>
          </w:tcPr>
          <w:p w14:paraId="170168BA" w14:textId="77777777" w:rsidR="00696850" w:rsidRPr="00596F11" w:rsidRDefault="00696850"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431" w:type="dxa"/>
            <w:vAlign w:val="bottom"/>
          </w:tcPr>
          <w:p w14:paraId="2C1B74BF" w14:textId="77777777" w:rsidR="00696850" w:rsidRPr="00596F11" w:rsidRDefault="00696850"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lang w:val="en-GB"/>
              </w:rPr>
            </w:pPr>
          </w:p>
        </w:tc>
        <w:tc>
          <w:tcPr>
            <w:tcW w:w="1368" w:type="dxa"/>
            <w:vAlign w:val="bottom"/>
          </w:tcPr>
          <w:p w14:paraId="345AA0AC" w14:textId="77777777" w:rsidR="00696850" w:rsidRPr="00596F11" w:rsidRDefault="00696850"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r>
      <w:tr w:rsidR="00AD4939" w:rsidRPr="00596F11" w14:paraId="09195C20" w14:textId="77777777" w:rsidTr="00492BEE">
        <w:trPr>
          <w:trHeight w:val="217"/>
        </w:trPr>
        <w:tc>
          <w:tcPr>
            <w:tcW w:w="3350" w:type="dxa"/>
            <w:gridSpan w:val="2"/>
            <w:vAlign w:val="bottom"/>
          </w:tcPr>
          <w:p w14:paraId="1AA6AE47" w14:textId="0634DF57" w:rsidR="00AD4939" w:rsidRPr="00324DAA" w:rsidRDefault="001E2735" w:rsidP="00B40B14">
            <w:pPr>
              <w:spacing w:before="60" w:after="30" w:line="276" w:lineRule="auto"/>
              <w:ind w:left="216" w:right="-108" w:hanging="216"/>
              <w:rPr>
                <w:rFonts w:ascii="Arial" w:hAnsi="Arial" w:cs="Arial"/>
                <w:sz w:val="19"/>
                <w:szCs w:val="19"/>
                <w:u w:val="single"/>
              </w:rPr>
            </w:pPr>
            <w:r w:rsidRPr="00324DAA">
              <w:rPr>
                <w:rFonts w:ascii="Arial" w:hAnsi="Arial" w:cs="Arial"/>
                <w:sz w:val="19"/>
                <w:szCs w:val="19"/>
              </w:rPr>
              <w:t>Balance</w:t>
            </w:r>
            <w:r w:rsidR="001D728A" w:rsidRPr="00324DAA">
              <w:rPr>
                <w:rFonts w:ascii="Arial" w:hAnsi="Arial" w:cs="Arial"/>
                <w:sz w:val="19"/>
                <w:szCs w:val="19"/>
              </w:rPr>
              <w:t xml:space="preserve"> - beginning</w:t>
            </w:r>
          </w:p>
        </w:tc>
        <w:tc>
          <w:tcPr>
            <w:tcW w:w="1418" w:type="dxa"/>
            <w:shd w:val="clear" w:color="auto" w:fill="auto"/>
            <w:vAlign w:val="bottom"/>
          </w:tcPr>
          <w:p w14:paraId="3A2A5422" w14:textId="7EC9B75A" w:rsidR="00AD4939" w:rsidRPr="00324DAA" w:rsidRDefault="00624542"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cs/>
              </w:rPr>
            </w:pPr>
            <w:r w:rsidRPr="00324DAA">
              <w:rPr>
                <w:rFonts w:ascii="Arial" w:hAnsi="Arial" w:cs="Arial"/>
                <w:sz w:val="19"/>
                <w:szCs w:val="19"/>
              </w:rPr>
              <w:t>49,000</w:t>
            </w:r>
          </w:p>
        </w:tc>
        <w:tc>
          <w:tcPr>
            <w:tcW w:w="1413" w:type="dxa"/>
            <w:vAlign w:val="bottom"/>
          </w:tcPr>
          <w:p w14:paraId="04EA691F" w14:textId="2C3AA121" w:rsidR="00AD4939" w:rsidRPr="00324DAA" w:rsidRDefault="00AD4939"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324DAA">
              <w:rPr>
                <w:rFonts w:ascii="Arial" w:hAnsi="Arial" w:cs="Arial"/>
                <w:sz w:val="19"/>
                <w:szCs w:val="19"/>
              </w:rPr>
              <w:t>59,000</w:t>
            </w:r>
          </w:p>
        </w:tc>
        <w:tc>
          <w:tcPr>
            <w:tcW w:w="1431" w:type="dxa"/>
            <w:vAlign w:val="bottom"/>
          </w:tcPr>
          <w:p w14:paraId="2FCF6E14" w14:textId="078583A3" w:rsidR="00AD4939" w:rsidRPr="00324DAA" w:rsidRDefault="00624542"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324DAA">
              <w:rPr>
                <w:rFonts w:ascii="Arial" w:hAnsi="Arial" w:cs="Arial"/>
                <w:sz w:val="19"/>
                <w:szCs w:val="19"/>
              </w:rPr>
              <w:t>35,000</w:t>
            </w:r>
          </w:p>
        </w:tc>
        <w:tc>
          <w:tcPr>
            <w:tcW w:w="1368" w:type="dxa"/>
          </w:tcPr>
          <w:p w14:paraId="43BEC85C" w14:textId="4D1379AC" w:rsidR="00AD4939" w:rsidRPr="00324DAA" w:rsidRDefault="00AD4939"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lang w:val="en-GB"/>
              </w:rPr>
            </w:pPr>
            <w:r w:rsidRPr="00324DAA">
              <w:rPr>
                <w:rFonts w:ascii="Arial" w:hAnsi="Arial" w:cs="Arial"/>
                <w:sz w:val="19"/>
                <w:szCs w:val="19"/>
              </w:rPr>
              <w:t>35,000</w:t>
            </w:r>
          </w:p>
        </w:tc>
      </w:tr>
      <w:tr w:rsidR="00AD4939" w:rsidRPr="00596F11" w14:paraId="1705428D" w14:textId="77777777" w:rsidTr="00492BEE">
        <w:tc>
          <w:tcPr>
            <w:tcW w:w="567" w:type="dxa"/>
            <w:vAlign w:val="bottom"/>
          </w:tcPr>
          <w:p w14:paraId="5D899B70" w14:textId="4DFD9FDC" w:rsidR="00AD4939" w:rsidRPr="00324DAA" w:rsidRDefault="00AD4939" w:rsidP="00B40B14">
            <w:pPr>
              <w:spacing w:before="60" w:after="30" w:line="276" w:lineRule="auto"/>
              <w:ind w:right="-108"/>
              <w:rPr>
                <w:rFonts w:ascii="Arial" w:hAnsi="Arial" w:cs="Arial"/>
                <w:sz w:val="19"/>
                <w:szCs w:val="19"/>
              </w:rPr>
            </w:pPr>
            <w:r w:rsidRPr="00324DAA">
              <w:rPr>
                <w:rFonts w:ascii="Arial" w:hAnsi="Arial" w:cs="Arial"/>
                <w:sz w:val="19"/>
                <w:szCs w:val="19"/>
                <w:u w:val="single"/>
              </w:rPr>
              <w:t>Less</w:t>
            </w:r>
          </w:p>
        </w:tc>
        <w:tc>
          <w:tcPr>
            <w:tcW w:w="2783" w:type="dxa"/>
            <w:vAlign w:val="bottom"/>
          </w:tcPr>
          <w:p w14:paraId="7EFC25A0" w14:textId="742CAA14" w:rsidR="00AD4939" w:rsidRPr="00324DAA" w:rsidRDefault="00C014BD" w:rsidP="00B40B14">
            <w:pPr>
              <w:spacing w:before="60" w:after="30" w:line="276" w:lineRule="auto"/>
              <w:ind w:right="-108"/>
              <w:rPr>
                <w:rFonts w:ascii="Arial" w:hAnsi="Arial" w:cs="Arial"/>
                <w:sz w:val="19"/>
                <w:szCs w:val="19"/>
              </w:rPr>
            </w:pPr>
            <w:r w:rsidRPr="00324DAA">
              <w:rPr>
                <w:rFonts w:ascii="Arial" w:hAnsi="Arial" w:cs="Arial"/>
                <w:sz w:val="19"/>
                <w:szCs w:val="19"/>
              </w:rPr>
              <w:t xml:space="preserve">Repaid during the </w:t>
            </w:r>
            <w:r w:rsidR="00223FA1" w:rsidRPr="00324DAA">
              <w:rPr>
                <w:rFonts w:ascii="Arial" w:hAnsi="Arial" w:cs="Arial"/>
                <w:sz w:val="19"/>
                <w:szCs w:val="19"/>
              </w:rPr>
              <w:t>period</w:t>
            </w:r>
          </w:p>
        </w:tc>
        <w:tc>
          <w:tcPr>
            <w:tcW w:w="1418" w:type="dxa"/>
            <w:shd w:val="clear" w:color="auto" w:fill="auto"/>
            <w:vAlign w:val="bottom"/>
          </w:tcPr>
          <w:p w14:paraId="67E90A20" w14:textId="723D4F8E" w:rsidR="00AD4939" w:rsidRPr="00324DAA" w:rsidRDefault="00624542" w:rsidP="00B40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324DAA">
              <w:rPr>
                <w:rFonts w:ascii="Arial" w:hAnsi="Arial" w:cs="Arial"/>
                <w:sz w:val="19"/>
                <w:szCs w:val="19"/>
                <w:cs/>
              </w:rPr>
              <w:t>(</w:t>
            </w:r>
            <w:r w:rsidRPr="00324DAA">
              <w:rPr>
                <w:rFonts w:ascii="Arial" w:hAnsi="Arial" w:cs="Arial"/>
                <w:sz w:val="19"/>
                <w:szCs w:val="19"/>
              </w:rPr>
              <w:t>7,000</w:t>
            </w:r>
            <w:r w:rsidR="00345D38" w:rsidRPr="00324DAA">
              <w:rPr>
                <w:rFonts w:ascii="Arial" w:hAnsi="Arial" w:cs="Arial"/>
                <w:sz w:val="19"/>
                <w:szCs w:val="19"/>
                <w:cs/>
              </w:rPr>
              <w:t>)</w:t>
            </w:r>
          </w:p>
        </w:tc>
        <w:tc>
          <w:tcPr>
            <w:tcW w:w="1413" w:type="dxa"/>
            <w:vAlign w:val="bottom"/>
          </w:tcPr>
          <w:p w14:paraId="723650FA" w14:textId="077D551D" w:rsidR="00AD4939" w:rsidRPr="00324DAA" w:rsidRDefault="00AD4939" w:rsidP="00B40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324DAA">
              <w:rPr>
                <w:rFonts w:ascii="Arial" w:hAnsi="Arial" w:cs="Arial"/>
                <w:sz w:val="19"/>
                <w:szCs w:val="19"/>
                <w:cs/>
              </w:rPr>
              <w:t>(</w:t>
            </w:r>
            <w:r w:rsidRPr="00324DAA">
              <w:rPr>
                <w:rFonts w:ascii="Arial" w:hAnsi="Arial" w:cs="Arial"/>
                <w:sz w:val="19"/>
                <w:szCs w:val="19"/>
              </w:rPr>
              <w:t>10,000</w:t>
            </w:r>
            <w:r w:rsidRPr="00324DAA">
              <w:rPr>
                <w:rFonts w:ascii="Arial" w:hAnsi="Arial" w:cs="Arial"/>
                <w:sz w:val="19"/>
                <w:szCs w:val="19"/>
                <w:cs/>
              </w:rPr>
              <w:t>)</w:t>
            </w:r>
          </w:p>
        </w:tc>
        <w:tc>
          <w:tcPr>
            <w:tcW w:w="1431" w:type="dxa"/>
          </w:tcPr>
          <w:p w14:paraId="28CD817B" w14:textId="2817BFA3" w:rsidR="00AD4939" w:rsidRPr="00324DAA" w:rsidRDefault="00624542" w:rsidP="00B40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324DAA">
              <w:rPr>
                <w:rFonts w:ascii="Arial" w:hAnsi="Arial" w:cs="Arial"/>
                <w:sz w:val="19"/>
                <w:szCs w:val="19"/>
              </w:rPr>
              <w:t>-</w:t>
            </w:r>
          </w:p>
        </w:tc>
        <w:tc>
          <w:tcPr>
            <w:tcW w:w="1368" w:type="dxa"/>
          </w:tcPr>
          <w:p w14:paraId="6EED0C7E" w14:textId="51369A84" w:rsidR="00AD4939" w:rsidRPr="00324DAA" w:rsidRDefault="00AD4939" w:rsidP="00B40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324DAA">
              <w:rPr>
                <w:rFonts w:ascii="Arial" w:hAnsi="Arial" w:cs="Arial"/>
                <w:sz w:val="19"/>
                <w:szCs w:val="19"/>
              </w:rPr>
              <w:t xml:space="preserve">      -</w:t>
            </w:r>
          </w:p>
        </w:tc>
      </w:tr>
      <w:tr w:rsidR="00AD4939" w:rsidRPr="00596F11" w14:paraId="453A9D39" w14:textId="77777777" w:rsidTr="00492BEE">
        <w:trPr>
          <w:trHeight w:val="169"/>
        </w:trPr>
        <w:tc>
          <w:tcPr>
            <w:tcW w:w="3350" w:type="dxa"/>
            <w:gridSpan w:val="2"/>
            <w:vAlign w:val="bottom"/>
          </w:tcPr>
          <w:p w14:paraId="3FD6C99B" w14:textId="496613A0" w:rsidR="00AD4939" w:rsidRPr="00324DAA" w:rsidRDefault="001D728A" w:rsidP="00B40B14">
            <w:pPr>
              <w:spacing w:before="60" w:after="30" w:line="276" w:lineRule="auto"/>
              <w:ind w:left="216" w:right="-108" w:hanging="216"/>
              <w:rPr>
                <w:rFonts w:ascii="Arial" w:hAnsi="Arial" w:cs="Arial"/>
                <w:sz w:val="19"/>
                <w:szCs w:val="19"/>
              </w:rPr>
            </w:pPr>
            <w:r w:rsidRPr="00324DAA">
              <w:rPr>
                <w:rFonts w:ascii="Arial" w:hAnsi="Arial" w:cs="Arial"/>
                <w:sz w:val="19"/>
                <w:szCs w:val="19"/>
              </w:rPr>
              <w:t>Balance - ending</w:t>
            </w:r>
          </w:p>
        </w:tc>
        <w:tc>
          <w:tcPr>
            <w:tcW w:w="1418" w:type="dxa"/>
            <w:shd w:val="clear" w:color="auto" w:fill="auto"/>
            <w:vAlign w:val="bottom"/>
          </w:tcPr>
          <w:p w14:paraId="77EFDDD9" w14:textId="181FC069" w:rsidR="00AD4939" w:rsidRPr="00324DAA" w:rsidRDefault="003D0523" w:rsidP="00B40B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cs/>
              </w:rPr>
            </w:pPr>
            <w:r w:rsidRPr="00324DAA">
              <w:rPr>
                <w:rFonts w:ascii="Arial" w:hAnsi="Arial" w:cs="Arial"/>
                <w:sz w:val="19"/>
                <w:szCs w:val="19"/>
              </w:rPr>
              <w:t>42,000</w:t>
            </w:r>
          </w:p>
        </w:tc>
        <w:tc>
          <w:tcPr>
            <w:tcW w:w="1413" w:type="dxa"/>
            <w:vAlign w:val="bottom"/>
          </w:tcPr>
          <w:p w14:paraId="481ECF4F" w14:textId="5FB165CC" w:rsidR="00AD4939" w:rsidRPr="00324DAA" w:rsidRDefault="00AD4939" w:rsidP="00B40B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324DAA">
              <w:rPr>
                <w:rFonts w:ascii="Arial" w:hAnsi="Arial" w:cs="Arial"/>
                <w:sz w:val="19"/>
                <w:szCs w:val="19"/>
              </w:rPr>
              <w:t>49,000</w:t>
            </w:r>
          </w:p>
        </w:tc>
        <w:tc>
          <w:tcPr>
            <w:tcW w:w="1431" w:type="dxa"/>
            <w:vAlign w:val="bottom"/>
          </w:tcPr>
          <w:p w14:paraId="6103DEBE" w14:textId="297D2CB0" w:rsidR="00AD4939" w:rsidRPr="00324DAA" w:rsidRDefault="00624542" w:rsidP="00B40B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324DAA">
              <w:rPr>
                <w:rFonts w:ascii="Arial" w:hAnsi="Arial" w:cs="Arial"/>
                <w:sz w:val="19"/>
                <w:szCs w:val="19"/>
              </w:rPr>
              <w:t>35,000</w:t>
            </w:r>
          </w:p>
        </w:tc>
        <w:tc>
          <w:tcPr>
            <w:tcW w:w="1368" w:type="dxa"/>
          </w:tcPr>
          <w:p w14:paraId="6C84FF14" w14:textId="2F7389E5" w:rsidR="00AD4939" w:rsidRPr="00324DAA" w:rsidRDefault="00AD4939" w:rsidP="00B40B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324DAA">
              <w:rPr>
                <w:rFonts w:ascii="Arial" w:hAnsi="Arial" w:cs="Arial"/>
                <w:sz w:val="19"/>
                <w:szCs w:val="19"/>
              </w:rPr>
              <w:t>35,000</w:t>
            </w:r>
          </w:p>
        </w:tc>
      </w:tr>
    </w:tbl>
    <w:p w14:paraId="4FC91738" w14:textId="77777777" w:rsidR="00C04199" w:rsidRPr="00596F11" w:rsidRDefault="00C04199" w:rsidP="001A184F">
      <w:pPr>
        <w:tabs>
          <w:tab w:val="clear" w:pos="454"/>
          <w:tab w:val="left" w:pos="630"/>
        </w:tabs>
        <w:spacing w:line="360" w:lineRule="auto"/>
        <w:ind w:right="-1"/>
        <w:jc w:val="thaiDistribute"/>
        <w:rPr>
          <w:rFonts w:ascii="Arial" w:hAnsi="Arial" w:cs="Arial"/>
          <w:sz w:val="19"/>
          <w:szCs w:val="19"/>
        </w:rPr>
      </w:pPr>
    </w:p>
    <w:p w14:paraId="2ADB5ADA" w14:textId="62ABD62C" w:rsidR="00E04EAC" w:rsidRPr="00596F11" w:rsidRDefault="00E04EAC" w:rsidP="00FA187F">
      <w:pPr>
        <w:tabs>
          <w:tab w:val="clear" w:pos="227"/>
          <w:tab w:val="clear" w:pos="454"/>
          <w:tab w:val="left" w:pos="9214"/>
        </w:tabs>
        <w:spacing w:line="360" w:lineRule="auto"/>
        <w:ind w:left="426"/>
        <w:jc w:val="thaiDistribute"/>
        <w:rPr>
          <w:rFonts w:ascii="Arial" w:hAnsi="Arial" w:cs="Arial"/>
          <w:sz w:val="19"/>
          <w:szCs w:val="19"/>
        </w:rPr>
      </w:pPr>
      <w:r w:rsidRPr="00596F11">
        <w:rPr>
          <w:rFonts w:ascii="Arial" w:hAnsi="Arial" w:cs="Arial"/>
          <w:sz w:val="19"/>
          <w:szCs w:val="19"/>
        </w:rPr>
        <w:t xml:space="preserve">Short-term loans from related parties </w:t>
      </w:r>
      <w:r w:rsidR="00810B63" w:rsidRPr="00596F11">
        <w:rPr>
          <w:rFonts w:ascii="Arial" w:hAnsi="Arial" w:cs="Arial"/>
          <w:sz w:val="19"/>
          <w:szCs w:val="19"/>
        </w:rPr>
        <w:t xml:space="preserve">are in the form </w:t>
      </w:r>
      <w:r w:rsidR="00D35F22" w:rsidRPr="00596F11">
        <w:rPr>
          <w:rFonts w:ascii="Arial" w:hAnsi="Arial" w:cs="Arial"/>
          <w:sz w:val="19"/>
          <w:szCs w:val="19"/>
        </w:rPr>
        <w:t xml:space="preserve">of </w:t>
      </w:r>
      <w:r w:rsidRPr="00596F11">
        <w:rPr>
          <w:rFonts w:ascii="Arial" w:hAnsi="Arial" w:cs="Arial"/>
          <w:sz w:val="19"/>
          <w:szCs w:val="19"/>
        </w:rPr>
        <w:t xml:space="preserve">promissory notes which bear interest at </w:t>
      </w:r>
      <w:r w:rsidR="000E3EEC">
        <w:rPr>
          <w:rFonts w:ascii="Arial" w:hAnsi="Arial" w:cs="Arial"/>
          <w:sz w:val="19"/>
          <w:szCs w:val="19"/>
        </w:rPr>
        <w:br/>
      </w:r>
      <w:r w:rsidR="003269AA" w:rsidRPr="00596F11">
        <w:rPr>
          <w:rFonts w:ascii="Arial" w:hAnsi="Arial" w:cs="Arial"/>
          <w:sz w:val="19"/>
          <w:szCs w:val="19"/>
        </w:rPr>
        <w:t>5.00% -</w:t>
      </w:r>
      <w:r w:rsidR="00320A10" w:rsidRPr="00596F11">
        <w:rPr>
          <w:rFonts w:ascii="Arial" w:hAnsi="Arial" w:cs="Arial"/>
          <w:sz w:val="19"/>
          <w:szCs w:val="19"/>
        </w:rPr>
        <w:t xml:space="preserve"> </w:t>
      </w:r>
      <w:r w:rsidR="00F369F1" w:rsidRPr="00596F11">
        <w:rPr>
          <w:rFonts w:ascii="Arial" w:hAnsi="Arial" w:cs="Arial"/>
          <w:sz w:val="19"/>
          <w:szCs w:val="19"/>
        </w:rPr>
        <w:t>6</w:t>
      </w:r>
      <w:r w:rsidRPr="00596F11">
        <w:rPr>
          <w:rFonts w:ascii="Arial" w:hAnsi="Arial" w:cs="Arial"/>
          <w:sz w:val="19"/>
          <w:szCs w:val="19"/>
        </w:rPr>
        <w:t>.00% per annum</w:t>
      </w:r>
      <w:r w:rsidR="00F5203C" w:rsidRPr="00596F11">
        <w:rPr>
          <w:rFonts w:ascii="Arial" w:hAnsi="Arial" w:cs="Arial"/>
          <w:sz w:val="19"/>
          <w:szCs w:val="19"/>
          <w:cs/>
        </w:rPr>
        <w:t xml:space="preserve"> </w:t>
      </w:r>
      <w:r w:rsidRPr="00596F11">
        <w:rPr>
          <w:rFonts w:ascii="Arial" w:hAnsi="Arial" w:cs="Arial"/>
          <w:sz w:val="19"/>
          <w:szCs w:val="19"/>
        </w:rPr>
        <w:t>and are repayable at call without collateral.</w:t>
      </w:r>
    </w:p>
    <w:p w14:paraId="575F6205" w14:textId="4B46348F" w:rsidR="003845F4" w:rsidRPr="00596F11" w:rsidRDefault="0038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2"/>
          <w:szCs w:val="22"/>
        </w:rPr>
      </w:pPr>
    </w:p>
    <w:tbl>
      <w:tblPr>
        <w:tblW w:w="9019" w:type="dxa"/>
        <w:tblInd w:w="335" w:type="dxa"/>
        <w:tblLayout w:type="fixed"/>
        <w:tblLook w:val="01E0" w:firstRow="1" w:lastRow="1" w:firstColumn="1" w:lastColumn="1" w:noHBand="0" w:noVBand="0"/>
      </w:tblPr>
      <w:tblGrid>
        <w:gridCol w:w="5194"/>
        <w:gridCol w:w="1985"/>
        <w:gridCol w:w="1840"/>
      </w:tblGrid>
      <w:tr w:rsidR="00AF023C" w:rsidRPr="00596F11" w14:paraId="06E2DC21" w14:textId="77777777" w:rsidTr="004B2D2A">
        <w:trPr>
          <w:tblHeader/>
        </w:trPr>
        <w:tc>
          <w:tcPr>
            <w:tcW w:w="5194" w:type="dxa"/>
          </w:tcPr>
          <w:p w14:paraId="099CF78F" w14:textId="77777777" w:rsidR="00AF023C" w:rsidRPr="00596F11"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3825" w:type="dxa"/>
            <w:gridSpan w:val="2"/>
          </w:tcPr>
          <w:p w14:paraId="3E52BB29" w14:textId="4FDA2B2D" w:rsidR="00AF023C" w:rsidRPr="00596F11" w:rsidRDefault="007C064C" w:rsidP="005B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596F11">
              <w:rPr>
                <w:rFonts w:ascii="Arial" w:hAnsi="Arial" w:cs="Arial"/>
                <w:sz w:val="19"/>
                <w:szCs w:val="19"/>
              </w:rPr>
              <w:t>(</w:t>
            </w:r>
            <w:proofErr w:type="gramStart"/>
            <w:r w:rsidRPr="00596F11">
              <w:rPr>
                <w:rFonts w:ascii="Arial" w:hAnsi="Arial" w:cs="Arial"/>
                <w:sz w:val="19"/>
                <w:szCs w:val="19"/>
              </w:rPr>
              <w:t>Unit :</w:t>
            </w:r>
            <w:proofErr w:type="gramEnd"/>
            <w:r w:rsidRPr="00596F11">
              <w:rPr>
                <w:rFonts w:ascii="Arial" w:hAnsi="Arial" w:cs="Arial"/>
                <w:sz w:val="19"/>
                <w:szCs w:val="19"/>
              </w:rPr>
              <w:t xml:space="preserve"> Thousand Baht)</w:t>
            </w:r>
          </w:p>
        </w:tc>
      </w:tr>
      <w:tr w:rsidR="00AF023C" w:rsidRPr="00596F11" w14:paraId="59B15DEC" w14:textId="77777777" w:rsidTr="004B2D2A">
        <w:trPr>
          <w:tblHeader/>
        </w:trPr>
        <w:tc>
          <w:tcPr>
            <w:tcW w:w="5194" w:type="dxa"/>
          </w:tcPr>
          <w:p w14:paraId="2B30BCF8" w14:textId="77777777" w:rsidR="00AF023C" w:rsidRPr="00596F11"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3825" w:type="dxa"/>
            <w:gridSpan w:val="2"/>
          </w:tcPr>
          <w:p w14:paraId="44144BEB" w14:textId="49E12663" w:rsidR="00AF023C" w:rsidRPr="00596F11" w:rsidRDefault="00630E1B" w:rsidP="008804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lang w:val="en-GB"/>
              </w:rPr>
            </w:pPr>
            <w:r w:rsidRPr="00596F11">
              <w:rPr>
                <w:rFonts w:ascii="Arial" w:hAnsi="Arial" w:cs="Arial"/>
                <w:sz w:val="19"/>
                <w:szCs w:val="19"/>
              </w:rPr>
              <w:t>Consol</w:t>
            </w:r>
            <w:r w:rsidR="00774A76" w:rsidRPr="00596F11">
              <w:rPr>
                <w:rFonts w:ascii="Arial" w:hAnsi="Arial" w:cs="Arial"/>
                <w:sz w:val="19"/>
                <w:szCs w:val="19"/>
              </w:rPr>
              <w:t>idated a</w:t>
            </w:r>
            <w:r w:rsidR="006E2F22" w:rsidRPr="00596F11">
              <w:rPr>
                <w:rFonts w:ascii="Arial" w:hAnsi="Arial" w:cs="Arial"/>
                <w:sz w:val="19"/>
                <w:szCs w:val="19"/>
              </w:rPr>
              <w:t>n</w:t>
            </w:r>
            <w:r w:rsidR="00774A76" w:rsidRPr="00596F11">
              <w:rPr>
                <w:rFonts w:ascii="Arial" w:hAnsi="Arial" w:cs="Arial"/>
                <w:sz w:val="19"/>
                <w:szCs w:val="19"/>
              </w:rPr>
              <w:t xml:space="preserve">d </w:t>
            </w:r>
            <w:r w:rsidR="00AF023C" w:rsidRPr="00596F11">
              <w:rPr>
                <w:rFonts w:ascii="Arial" w:hAnsi="Arial" w:cs="Arial"/>
                <w:sz w:val="19"/>
                <w:szCs w:val="19"/>
              </w:rPr>
              <w:t>Separate</w:t>
            </w:r>
            <w:r w:rsidR="001122E6" w:rsidRPr="00596F11">
              <w:rPr>
                <w:rFonts w:ascii="Arial" w:hAnsi="Arial" w:cs="Arial"/>
                <w:sz w:val="19"/>
                <w:szCs w:val="19"/>
              </w:rPr>
              <w:t xml:space="preserve"> </w:t>
            </w:r>
            <w:r w:rsidR="00902FA9">
              <w:rPr>
                <w:rFonts w:ascii="Arial" w:hAnsi="Arial" w:cs="Arial"/>
                <w:sz w:val="19"/>
                <w:szCs w:val="19"/>
              </w:rPr>
              <w:t>F/S</w:t>
            </w:r>
          </w:p>
        </w:tc>
      </w:tr>
      <w:tr w:rsidR="004868F0" w:rsidRPr="00596F11" w14:paraId="0443BA0C" w14:textId="77777777" w:rsidTr="004B2D2A">
        <w:trPr>
          <w:tblHeader/>
        </w:trPr>
        <w:tc>
          <w:tcPr>
            <w:tcW w:w="5194" w:type="dxa"/>
          </w:tcPr>
          <w:p w14:paraId="046D01A0" w14:textId="77777777" w:rsidR="004868F0" w:rsidRPr="00596F11" w:rsidRDefault="004868F0" w:rsidP="0048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1985" w:type="dxa"/>
          </w:tcPr>
          <w:p w14:paraId="2F3319C9" w14:textId="2BA820AE" w:rsidR="004868F0" w:rsidRPr="00596F11" w:rsidRDefault="000E3EEC" w:rsidP="004868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lang w:val="en-GB"/>
              </w:rPr>
            </w:pPr>
            <w:r w:rsidRPr="000E3EEC">
              <w:rPr>
                <w:rFonts w:ascii="Arial" w:hAnsi="Arial" w:cs="Arial"/>
                <w:sz w:val="19"/>
                <w:szCs w:val="19"/>
              </w:rPr>
              <w:t>30 June</w:t>
            </w:r>
            <w:r w:rsidR="00FB28F6" w:rsidRPr="00596F11">
              <w:rPr>
                <w:rFonts w:ascii="Arial" w:hAnsi="Arial" w:cs="Arial"/>
                <w:sz w:val="19"/>
                <w:szCs w:val="19"/>
              </w:rPr>
              <w:t xml:space="preserve"> 2024</w:t>
            </w:r>
          </w:p>
        </w:tc>
        <w:tc>
          <w:tcPr>
            <w:tcW w:w="1840" w:type="dxa"/>
          </w:tcPr>
          <w:p w14:paraId="496A0B63" w14:textId="6A208D08" w:rsidR="004868F0" w:rsidRPr="00596F11" w:rsidRDefault="004868F0" w:rsidP="004868F0">
            <w:pPr>
              <w:pBdr>
                <w:bottom w:val="single" w:sz="4" w:space="1" w:color="auto"/>
              </w:pBdr>
              <w:tabs>
                <w:tab w:val="clear" w:pos="907"/>
              </w:tabs>
              <w:spacing w:before="60" w:line="276" w:lineRule="auto"/>
              <w:ind w:left="-21"/>
              <w:jc w:val="center"/>
              <w:rPr>
                <w:rFonts w:ascii="Arial" w:hAnsi="Arial" w:cs="Arial"/>
                <w:sz w:val="19"/>
                <w:szCs w:val="19"/>
                <w:lang w:val="en-GB"/>
              </w:rPr>
            </w:pPr>
            <w:r w:rsidRPr="00596F11">
              <w:rPr>
                <w:rFonts w:ascii="Arial" w:hAnsi="Arial" w:cs="Arial"/>
                <w:sz w:val="19"/>
                <w:szCs w:val="19"/>
              </w:rPr>
              <w:t>31 December</w:t>
            </w:r>
            <w:r w:rsidR="00697BB3" w:rsidRPr="00596F11">
              <w:rPr>
                <w:rFonts w:ascii="Arial" w:hAnsi="Arial" w:cs="Arial"/>
                <w:sz w:val="19"/>
                <w:szCs w:val="19"/>
              </w:rPr>
              <w:t xml:space="preserve"> </w:t>
            </w:r>
            <w:r w:rsidRPr="00596F11">
              <w:rPr>
                <w:rFonts w:ascii="Arial" w:hAnsi="Arial" w:cs="Arial"/>
                <w:sz w:val="19"/>
                <w:szCs w:val="19"/>
              </w:rPr>
              <w:t>202</w:t>
            </w:r>
            <w:r w:rsidR="00FB28F6" w:rsidRPr="00596F11">
              <w:rPr>
                <w:rFonts w:ascii="Arial" w:hAnsi="Arial" w:cs="Arial"/>
                <w:sz w:val="19"/>
                <w:szCs w:val="19"/>
              </w:rPr>
              <w:t>3</w:t>
            </w:r>
          </w:p>
        </w:tc>
      </w:tr>
      <w:tr w:rsidR="00AF023C" w:rsidRPr="00596F11" w14:paraId="19B41A69" w14:textId="77777777" w:rsidTr="004B2D2A">
        <w:trPr>
          <w:trHeight w:hRule="exact" w:val="333"/>
          <w:tblHeader/>
        </w:trPr>
        <w:tc>
          <w:tcPr>
            <w:tcW w:w="5194" w:type="dxa"/>
          </w:tcPr>
          <w:p w14:paraId="74367E2F" w14:textId="77777777" w:rsidR="00AF023C" w:rsidRPr="00596F11"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1985" w:type="dxa"/>
          </w:tcPr>
          <w:p w14:paraId="589CAC08" w14:textId="77777777" w:rsidR="00AF023C" w:rsidRPr="00596F11"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rPr>
            </w:pPr>
          </w:p>
        </w:tc>
        <w:tc>
          <w:tcPr>
            <w:tcW w:w="1840" w:type="dxa"/>
          </w:tcPr>
          <w:p w14:paraId="0D809A82" w14:textId="77777777" w:rsidR="00AF023C" w:rsidRPr="00596F11" w:rsidRDefault="00AF023C" w:rsidP="00880470">
            <w:pPr>
              <w:tabs>
                <w:tab w:val="clear" w:pos="907"/>
              </w:tabs>
              <w:spacing w:before="60" w:line="276" w:lineRule="auto"/>
              <w:ind w:left="-108" w:right="-80"/>
              <w:jc w:val="center"/>
              <w:rPr>
                <w:rFonts w:ascii="Arial" w:hAnsi="Arial" w:cs="Arial"/>
                <w:sz w:val="19"/>
                <w:szCs w:val="19"/>
              </w:rPr>
            </w:pPr>
          </w:p>
        </w:tc>
      </w:tr>
      <w:tr w:rsidR="00AF023C" w:rsidRPr="00596F11" w14:paraId="64E4D2A9" w14:textId="77777777" w:rsidTr="004B2D2A">
        <w:tc>
          <w:tcPr>
            <w:tcW w:w="5194" w:type="dxa"/>
            <w:vAlign w:val="bottom"/>
          </w:tcPr>
          <w:p w14:paraId="35FAEE37" w14:textId="2A0AB42A" w:rsidR="00AF023C" w:rsidRPr="00596F11" w:rsidRDefault="00AF023C" w:rsidP="00880470">
            <w:pPr>
              <w:spacing w:before="60" w:line="276" w:lineRule="auto"/>
              <w:ind w:left="216" w:right="-108" w:hanging="216"/>
              <w:rPr>
                <w:rFonts w:ascii="Arial" w:hAnsi="Arial" w:cs="Arial"/>
                <w:sz w:val="19"/>
                <w:szCs w:val="19"/>
              </w:rPr>
            </w:pPr>
            <w:r w:rsidRPr="00596F11">
              <w:rPr>
                <w:rFonts w:ascii="Arial" w:hAnsi="Arial" w:cs="Arial"/>
                <w:sz w:val="19"/>
                <w:szCs w:val="19"/>
                <w:u w:val="single"/>
              </w:rPr>
              <w:t>L</w:t>
            </w:r>
            <w:r w:rsidR="00322CC5" w:rsidRPr="00596F11">
              <w:rPr>
                <w:rFonts w:ascii="Arial" w:hAnsi="Arial" w:cs="Arial"/>
                <w:sz w:val="19"/>
                <w:szCs w:val="19"/>
                <w:u w:val="single"/>
              </w:rPr>
              <w:t>ong</w:t>
            </w:r>
            <w:r w:rsidR="0031618F" w:rsidRPr="00596F11">
              <w:rPr>
                <w:rFonts w:ascii="Arial" w:hAnsi="Arial" w:cs="Arial"/>
                <w:sz w:val="19"/>
                <w:szCs w:val="19"/>
                <w:u w:val="single"/>
              </w:rPr>
              <w:t>-</w:t>
            </w:r>
            <w:r w:rsidR="00B614B8" w:rsidRPr="00596F11">
              <w:rPr>
                <w:rFonts w:ascii="Arial" w:hAnsi="Arial" w:cs="Arial"/>
                <w:sz w:val="19"/>
                <w:szCs w:val="19"/>
                <w:u w:val="single"/>
              </w:rPr>
              <w:t>term l</w:t>
            </w:r>
            <w:r w:rsidRPr="00596F11">
              <w:rPr>
                <w:rFonts w:ascii="Arial" w:hAnsi="Arial" w:cs="Arial"/>
                <w:sz w:val="19"/>
                <w:szCs w:val="19"/>
                <w:u w:val="single"/>
              </w:rPr>
              <w:t xml:space="preserve">oan from related </w:t>
            </w:r>
            <w:r w:rsidR="00C84E10" w:rsidRPr="00596F11">
              <w:rPr>
                <w:rFonts w:ascii="Arial" w:hAnsi="Arial" w:cs="Arial"/>
                <w:sz w:val="19"/>
                <w:szCs w:val="19"/>
                <w:u w:val="single"/>
              </w:rPr>
              <w:t>person</w:t>
            </w:r>
          </w:p>
        </w:tc>
        <w:tc>
          <w:tcPr>
            <w:tcW w:w="1985" w:type="dxa"/>
          </w:tcPr>
          <w:p w14:paraId="0E5345C3" w14:textId="77777777" w:rsidR="00AF023C" w:rsidRPr="00596F11"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p>
        </w:tc>
        <w:tc>
          <w:tcPr>
            <w:tcW w:w="1840" w:type="dxa"/>
          </w:tcPr>
          <w:p w14:paraId="2BA7F167" w14:textId="77777777" w:rsidR="00AF023C" w:rsidRPr="00596F11"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r>
      <w:tr w:rsidR="00FB28F6" w:rsidRPr="00596F11" w14:paraId="43E06BAF" w14:textId="77777777" w:rsidTr="004B2D2A">
        <w:trPr>
          <w:trHeight w:val="169"/>
        </w:trPr>
        <w:tc>
          <w:tcPr>
            <w:tcW w:w="5194" w:type="dxa"/>
            <w:vAlign w:val="bottom"/>
          </w:tcPr>
          <w:p w14:paraId="656D8A60" w14:textId="6C21F1A9" w:rsidR="00FB28F6" w:rsidRPr="00596F11" w:rsidRDefault="00FB28F6" w:rsidP="00FB28F6">
            <w:pPr>
              <w:tabs>
                <w:tab w:val="clear" w:pos="227"/>
                <w:tab w:val="left" w:pos="1351"/>
              </w:tabs>
              <w:spacing w:before="60" w:line="276" w:lineRule="auto"/>
              <w:ind w:right="-108" w:firstLine="217"/>
              <w:rPr>
                <w:rFonts w:ascii="Arial" w:hAnsi="Arial" w:cs="Arial"/>
                <w:sz w:val="19"/>
                <w:szCs w:val="19"/>
              </w:rPr>
            </w:pPr>
            <w:r w:rsidRPr="00596F11">
              <w:rPr>
                <w:rFonts w:ascii="Arial" w:hAnsi="Arial" w:cs="Arial"/>
                <w:sz w:val="19"/>
                <w:szCs w:val="19"/>
              </w:rPr>
              <w:t>Relative of director</w:t>
            </w:r>
          </w:p>
        </w:tc>
        <w:tc>
          <w:tcPr>
            <w:tcW w:w="1985" w:type="dxa"/>
            <w:shd w:val="clear" w:color="auto" w:fill="auto"/>
            <w:vAlign w:val="bottom"/>
          </w:tcPr>
          <w:p w14:paraId="5624EB4B" w14:textId="6801FCAA" w:rsidR="00FB28F6" w:rsidRPr="00596F11" w:rsidRDefault="008051DC" w:rsidP="00FB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60,807</w:t>
            </w:r>
          </w:p>
        </w:tc>
        <w:tc>
          <w:tcPr>
            <w:tcW w:w="1840" w:type="dxa"/>
            <w:vAlign w:val="bottom"/>
          </w:tcPr>
          <w:p w14:paraId="616391E2" w14:textId="763EDEDF" w:rsidR="00FB28F6" w:rsidRPr="00596F11" w:rsidRDefault="00FB28F6" w:rsidP="00FB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596F11">
              <w:rPr>
                <w:rFonts w:ascii="Arial" w:hAnsi="Arial" w:cs="Arial"/>
                <w:sz w:val="19"/>
                <w:szCs w:val="19"/>
              </w:rPr>
              <w:t>60,807</w:t>
            </w:r>
          </w:p>
        </w:tc>
      </w:tr>
      <w:tr w:rsidR="00FB28F6" w:rsidRPr="00596F11" w14:paraId="0958046B" w14:textId="77777777" w:rsidTr="004B2D2A">
        <w:trPr>
          <w:trHeight w:val="169"/>
        </w:trPr>
        <w:tc>
          <w:tcPr>
            <w:tcW w:w="5194" w:type="dxa"/>
          </w:tcPr>
          <w:p w14:paraId="7D4A4652" w14:textId="7D27F87B" w:rsidR="00FB28F6" w:rsidRPr="00596F11" w:rsidRDefault="00FB28F6" w:rsidP="00FB28F6">
            <w:pPr>
              <w:tabs>
                <w:tab w:val="clear" w:pos="227"/>
                <w:tab w:val="left" w:pos="1351"/>
              </w:tabs>
              <w:spacing w:before="60" w:line="276" w:lineRule="auto"/>
              <w:ind w:right="-108" w:firstLine="217"/>
              <w:rPr>
                <w:rFonts w:ascii="Arial" w:hAnsi="Arial" w:cs="Arial"/>
                <w:sz w:val="19"/>
                <w:szCs w:val="19"/>
                <w:cs/>
              </w:rPr>
            </w:pPr>
            <w:r w:rsidRPr="00596F11">
              <w:rPr>
                <w:rFonts w:ascii="Arial" w:hAnsi="Arial" w:cs="Arial"/>
                <w:sz w:val="19"/>
                <w:szCs w:val="19"/>
                <w:u w:val="single"/>
              </w:rPr>
              <w:t>Less</w:t>
            </w:r>
            <w:r w:rsidRPr="00596F11">
              <w:rPr>
                <w:rFonts w:ascii="Arial" w:hAnsi="Arial" w:cs="Arial"/>
                <w:sz w:val="19"/>
                <w:szCs w:val="19"/>
              </w:rPr>
              <w:t xml:space="preserve"> Current portion</w:t>
            </w:r>
          </w:p>
        </w:tc>
        <w:tc>
          <w:tcPr>
            <w:tcW w:w="1985" w:type="dxa"/>
            <w:shd w:val="clear" w:color="auto" w:fill="auto"/>
            <w:vAlign w:val="bottom"/>
          </w:tcPr>
          <w:p w14:paraId="70A29171" w14:textId="7A875CE5" w:rsidR="00FB28F6" w:rsidRPr="008051DC" w:rsidRDefault="008051DC" w:rsidP="00FB28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8051DC">
              <w:rPr>
                <w:rFonts w:ascii="Arial" w:hAnsi="Arial" w:cs="Arial"/>
                <w:sz w:val="19"/>
                <w:szCs w:val="19"/>
                <w:cs/>
              </w:rPr>
              <w:t>(</w:t>
            </w:r>
            <w:r w:rsidR="00EB32A4">
              <w:rPr>
                <w:rFonts w:ascii="Arial" w:hAnsi="Arial" w:cs="Arial"/>
                <w:sz w:val="19"/>
                <w:szCs w:val="19"/>
              </w:rPr>
              <w:t>9</w:t>
            </w:r>
            <w:r w:rsidRPr="008051DC">
              <w:rPr>
                <w:rFonts w:ascii="Arial" w:hAnsi="Arial" w:cs="Arial"/>
                <w:sz w:val="19"/>
                <w:szCs w:val="19"/>
              </w:rPr>
              <w:t>,9</w:t>
            </w:r>
            <w:r w:rsidR="00D2355C">
              <w:rPr>
                <w:rFonts w:ascii="Arial" w:hAnsi="Arial" w:cs="Arial"/>
                <w:sz w:val="19"/>
                <w:szCs w:val="19"/>
              </w:rPr>
              <w:t>70</w:t>
            </w:r>
            <w:r w:rsidRPr="008051DC">
              <w:rPr>
                <w:rFonts w:ascii="Arial" w:hAnsi="Arial" w:cs="Arial"/>
                <w:sz w:val="19"/>
                <w:szCs w:val="19"/>
                <w:cs/>
              </w:rPr>
              <w:t>)</w:t>
            </w:r>
          </w:p>
        </w:tc>
        <w:tc>
          <w:tcPr>
            <w:tcW w:w="1840" w:type="dxa"/>
            <w:vAlign w:val="bottom"/>
          </w:tcPr>
          <w:p w14:paraId="27B29703" w14:textId="64F90FCA" w:rsidR="00FB28F6" w:rsidRPr="00596F11" w:rsidRDefault="00FB28F6" w:rsidP="00FB28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596F11">
              <w:rPr>
                <w:rFonts w:ascii="Arial" w:hAnsi="Arial" w:cs="Arial"/>
                <w:sz w:val="19"/>
                <w:szCs w:val="19"/>
                <w:cs/>
              </w:rPr>
              <w:t>(</w:t>
            </w:r>
            <w:r w:rsidRPr="00596F11">
              <w:rPr>
                <w:rFonts w:ascii="Arial" w:hAnsi="Arial" w:cs="Arial"/>
                <w:sz w:val="19"/>
                <w:szCs w:val="19"/>
              </w:rPr>
              <w:t>11,964</w:t>
            </w:r>
            <w:r w:rsidRPr="00596F11">
              <w:rPr>
                <w:rFonts w:ascii="Arial" w:hAnsi="Arial" w:cs="Arial"/>
                <w:sz w:val="19"/>
                <w:szCs w:val="19"/>
                <w:cs/>
              </w:rPr>
              <w:t>)</w:t>
            </w:r>
          </w:p>
        </w:tc>
      </w:tr>
      <w:tr w:rsidR="00FB28F6" w:rsidRPr="00596F11" w14:paraId="1C64E787" w14:textId="77777777" w:rsidTr="004B2D2A">
        <w:trPr>
          <w:trHeight w:val="169"/>
        </w:trPr>
        <w:tc>
          <w:tcPr>
            <w:tcW w:w="5194" w:type="dxa"/>
          </w:tcPr>
          <w:p w14:paraId="3AD40D6A" w14:textId="017487A4" w:rsidR="00FB28F6" w:rsidRPr="00596F11" w:rsidRDefault="00FB28F6" w:rsidP="00FB28F6">
            <w:pPr>
              <w:tabs>
                <w:tab w:val="clear" w:pos="227"/>
                <w:tab w:val="left" w:pos="1351"/>
              </w:tabs>
              <w:spacing w:before="60" w:line="276" w:lineRule="auto"/>
              <w:ind w:right="-108" w:firstLine="217"/>
              <w:rPr>
                <w:rFonts w:ascii="Arial" w:hAnsi="Arial" w:cs="Arial"/>
                <w:sz w:val="19"/>
                <w:szCs w:val="19"/>
              </w:rPr>
            </w:pPr>
            <w:r w:rsidRPr="00596F11">
              <w:rPr>
                <w:rFonts w:ascii="Arial" w:hAnsi="Arial" w:cs="Arial"/>
                <w:sz w:val="19"/>
                <w:szCs w:val="19"/>
              </w:rPr>
              <w:t xml:space="preserve">   Net</w:t>
            </w:r>
          </w:p>
        </w:tc>
        <w:tc>
          <w:tcPr>
            <w:tcW w:w="1985" w:type="dxa"/>
            <w:shd w:val="clear" w:color="auto" w:fill="auto"/>
            <w:vAlign w:val="bottom"/>
          </w:tcPr>
          <w:p w14:paraId="0F8AEBE7" w14:textId="76603AB9" w:rsidR="00FB28F6" w:rsidRPr="00596F11" w:rsidRDefault="00294206" w:rsidP="00FB28F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50</w:t>
            </w:r>
            <w:r w:rsidR="008051DC">
              <w:rPr>
                <w:rFonts w:ascii="Arial" w:hAnsi="Arial" w:cs="Arial"/>
                <w:sz w:val="19"/>
                <w:szCs w:val="19"/>
              </w:rPr>
              <w:t>,</w:t>
            </w:r>
            <w:r>
              <w:rPr>
                <w:rFonts w:ascii="Arial" w:hAnsi="Arial" w:cs="Arial"/>
                <w:sz w:val="19"/>
                <w:szCs w:val="19"/>
              </w:rPr>
              <w:t>837</w:t>
            </w:r>
          </w:p>
        </w:tc>
        <w:tc>
          <w:tcPr>
            <w:tcW w:w="1840" w:type="dxa"/>
            <w:vAlign w:val="bottom"/>
          </w:tcPr>
          <w:p w14:paraId="5F88C11A" w14:textId="41DF9F1C" w:rsidR="00FB28F6" w:rsidRPr="00596F11" w:rsidRDefault="00FB28F6" w:rsidP="00FB28F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596F11">
              <w:rPr>
                <w:rFonts w:ascii="Arial" w:hAnsi="Arial" w:cs="Arial"/>
                <w:sz w:val="19"/>
                <w:szCs w:val="19"/>
              </w:rPr>
              <w:t>48,843</w:t>
            </w:r>
          </w:p>
        </w:tc>
      </w:tr>
    </w:tbl>
    <w:p w14:paraId="77A06923" w14:textId="77777777" w:rsidR="00295648" w:rsidRPr="00596F11" w:rsidRDefault="00295648" w:rsidP="0029564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p w14:paraId="3C27E40F" w14:textId="14B47A5E" w:rsidR="00923AD6" w:rsidRPr="00596F11" w:rsidRDefault="0022760E" w:rsidP="0016099F">
      <w:pPr>
        <w:tabs>
          <w:tab w:val="clear" w:pos="227"/>
          <w:tab w:val="clear" w:pos="454"/>
          <w:tab w:val="left" w:pos="9214"/>
        </w:tabs>
        <w:spacing w:line="360" w:lineRule="auto"/>
        <w:ind w:left="426"/>
        <w:jc w:val="thaiDistribute"/>
        <w:rPr>
          <w:rFonts w:ascii="Arial" w:hAnsi="Arial" w:cs="Arial"/>
          <w:sz w:val="19"/>
          <w:szCs w:val="19"/>
        </w:rPr>
      </w:pPr>
      <w:r w:rsidRPr="00596F11">
        <w:rPr>
          <w:rFonts w:ascii="Arial" w:hAnsi="Arial" w:cs="Arial"/>
          <w:sz w:val="19"/>
          <w:szCs w:val="19"/>
        </w:rPr>
        <w:t xml:space="preserve">During the </w:t>
      </w:r>
      <w:r w:rsidR="000E3EEC">
        <w:rPr>
          <w:rFonts w:ascii="Arial" w:hAnsi="Arial" w:cs="Arial"/>
          <w:sz w:val="19"/>
          <w:szCs w:val="19"/>
        </w:rPr>
        <w:t>six</w:t>
      </w:r>
      <w:r w:rsidR="00240129" w:rsidRPr="00596F11">
        <w:rPr>
          <w:rFonts w:ascii="Arial" w:hAnsi="Arial" w:cs="Arial"/>
          <w:sz w:val="19"/>
          <w:szCs w:val="19"/>
        </w:rPr>
        <w:t>-</w:t>
      </w:r>
      <w:r w:rsidRPr="00596F11">
        <w:rPr>
          <w:rFonts w:ascii="Arial" w:hAnsi="Arial" w:cs="Arial"/>
          <w:sz w:val="19"/>
          <w:szCs w:val="19"/>
        </w:rPr>
        <w:t xml:space="preserve">month period ended </w:t>
      </w:r>
      <w:r w:rsidR="000E3EEC" w:rsidRPr="000E3EEC">
        <w:rPr>
          <w:rFonts w:ascii="Arial" w:hAnsi="Arial" w:cs="Arial"/>
          <w:sz w:val="19"/>
          <w:szCs w:val="19"/>
        </w:rPr>
        <w:t>30 June</w:t>
      </w:r>
      <w:r w:rsidRPr="00596F11">
        <w:rPr>
          <w:rFonts w:ascii="Arial" w:hAnsi="Arial" w:cs="Arial"/>
          <w:sz w:val="19"/>
          <w:szCs w:val="19"/>
        </w:rPr>
        <w:t xml:space="preserve"> </w:t>
      </w:r>
      <w:r w:rsidR="00843502" w:rsidRPr="00596F11">
        <w:rPr>
          <w:rFonts w:ascii="Arial" w:hAnsi="Arial" w:cs="Arial"/>
          <w:sz w:val="19"/>
          <w:szCs w:val="19"/>
        </w:rPr>
        <w:t>202</w:t>
      </w:r>
      <w:r w:rsidRPr="00596F11">
        <w:rPr>
          <w:rFonts w:ascii="Arial" w:hAnsi="Arial" w:cs="Arial"/>
          <w:sz w:val="19"/>
          <w:szCs w:val="19"/>
        </w:rPr>
        <w:t>4</w:t>
      </w:r>
      <w:r w:rsidR="00923AD6" w:rsidRPr="00596F11">
        <w:rPr>
          <w:rFonts w:ascii="Arial" w:hAnsi="Arial" w:cs="Arial"/>
          <w:sz w:val="19"/>
          <w:szCs w:val="19"/>
        </w:rPr>
        <w:t xml:space="preserve"> and for the year ended 31 December 202</w:t>
      </w:r>
      <w:r w:rsidRPr="00596F11">
        <w:rPr>
          <w:rFonts w:ascii="Arial" w:hAnsi="Arial" w:cs="Arial"/>
          <w:sz w:val="19"/>
          <w:szCs w:val="19"/>
        </w:rPr>
        <w:t>3</w:t>
      </w:r>
      <w:r w:rsidR="00923AD6" w:rsidRPr="00596F11">
        <w:rPr>
          <w:rFonts w:ascii="Arial" w:hAnsi="Arial" w:cs="Arial"/>
          <w:sz w:val="19"/>
          <w:szCs w:val="19"/>
        </w:rPr>
        <w:t xml:space="preserve">, the movements in </w:t>
      </w:r>
      <w:r w:rsidR="00E35CAF" w:rsidRPr="00596F11">
        <w:rPr>
          <w:rFonts w:ascii="Arial" w:hAnsi="Arial" w:cs="Arial"/>
          <w:sz w:val="19"/>
          <w:szCs w:val="19"/>
        </w:rPr>
        <w:t xml:space="preserve">long-term </w:t>
      </w:r>
      <w:r w:rsidR="00923AD6" w:rsidRPr="00596F11">
        <w:rPr>
          <w:rFonts w:ascii="Arial" w:hAnsi="Arial" w:cs="Arial"/>
          <w:sz w:val="19"/>
          <w:szCs w:val="19"/>
        </w:rPr>
        <w:t>loan from related p</w:t>
      </w:r>
      <w:r w:rsidR="00A65034" w:rsidRPr="00596F11">
        <w:rPr>
          <w:rFonts w:ascii="Arial" w:hAnsi="Arial" w:cs="Arial"/>
          <w:sz w:val="19"/>
          <w:szCs w:val="19"/>
        </w:rPr>
        <w:t>erson</w:t>
      </w:r>
      <w:r w:rsidR="00923AD6" w:rsidRPr="00596F11">
        <w:rPr>
          <w:rFonts w:ascii="Arial" w:hAnsi="Arial" w:cs="Arial"/>
          <w:sz w:val="19"/>
          <w:szCs w:val="19"/>
        </w:rPr>
        <w:t xml:space="preserve"> (excluding interest) are as follow</w:t>
      </w:r>
      <w:r w:rsidR="00E034D8" w:rsidRPr="00596F11">
        <w:rPr>
          <w:rFonts w:ascii="Arial" w:hAnsi="Arial" w:cs="Arial"/>
          <w:sz w:val="19"/>
          <w:szCs w:val="19"/>
        </w:rPr>
        <w:t>s</w:t>
      </w:r>
      <w:r w:rsidR="00923AD6" w:rsidRPr="00596F11">
        <w:rPr>
          <w:rFonts w:ascii="Arial" w:hAnsi="Arial" w:cs="Arial"/>
          <w:sz w:val="19"/>
          <w:szCs w:val="19"/>
        </w:rPr>
        <w:t>:</w:t>
      </w:r>
    </w:p>
    <w:p w14:paraId="7FCB7A83" w14:textId="77777777" w:rsidR="00923AD6" w:rsidRPr="00596F11" w:rsidRDefault="00923AD6" w:rsidP="0029564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tbl>
      <w:tblPr>
        <w:tblW w:w="9029" w:type="dxa"/>
        <w:tblInd w:w="336" w:type="dxa"/>
        <w:tblLayout w:type="fixed"/>
        <w:tblLook w:val="01E0" w:firstRow="1" w:lastRow="1" w:firstColumn="1" w:lastColumn="1" w:noHBand="0" w:noVBand="0"/>
      </w:tblPr>
      <w:tblGrid>
        <w:gridCol w:w="5236"/>
        <w:gridCol w:w="1959"/>
        <w:gridCol w:w="1834"/>
      </w:tblGrid>
      <w:tr w:rsidR="00CA6603" w:rsidRPr="00596F11" w14:paraId="6B5D40CF" w14:textId="77777777" w:rsidTr="00FA187F">
        <w:trPr>
          <w:tblHeader/>
        </w:trPr>
        <w:tc>
          <w:tcPr>
            <w:tcW w:w="5236" w:type="dxa"/>
          </w:tcPr>
          <w:p w14:paraId="104E1E4F" w14:textId="77777777" w:rsidR="00CA6603" w:rsidRPr="00596F11" w:rsidRDefault="00CA6603" w:rsidP="0033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3793" w:type="dxa"/>
            <w:gridSpan w:val="2"/>
          </w:tcPr>
          <w:p w14:paraId="712674D7" w14:textId="032FAA98" w:rsidR="00CA6603" w:rsidRPr="00596F11" w:rsidRDefault="00CA6603" w:rsidP="0056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596F11">
              <w:rPr>
                <w:rFonts w:ascii="Arial" w:hAnsi="Arial" w:cs="Arial"/>
                <w:sz w:val="19"/>
                <w:szCs w:val="19"/>
              </w:rPr>
              <w:t>(</w:t>
            </w:r>
            <w:proofErr w:type="gramStart"/>
            <w:r w:rsidRPr="00596F11">
              <w:rPr>
                <w:rFonts w:ascii="Arial" w:hAnsi="Arial" w:cs="Arial"/>
                <w:sz w:val="19"/>
                <w:szCs w:val="19"/>
              </w:rPr>
              <w:t>Unit :</w:t>
            </w:r>
            <w:proofErr w:type="gramEnd"/>
            <w:r w:rsidRPr="00596F11">
              <w:rPr>
                <w:rFonts w:ascii="Arial" w:hAnsi="Arial" w:cs="Arial"/>
                <w:sz w:val="19"/>
                <w:szCs w:val="19"/>
              </w:rPr>
              <w:t xml:space="preserve"> Thousand Baht)</w:t>
            </w:r>
          </w:p>
        </w:tc>
      </w:tr>
      <w:tr w:rsidR="00CA6603" w:rsidRPr="00596F11" w14:paraId="070A55AB" w14:textId="77777777" w:rsidTr="00FA187F">
        <w:trPr>
          <w:tblHeader/>
        </w:trPr>
        <w:tc>
          <w:tcPr>
            <w:tcW w:w="5236" w:type="dxa"/>
          </w:tcPr>
          <w:p w14:paraId="0FF687CA" w14:textId="77777777" w:rsidR="00CA6603" w:rsidRPr="00596F11" w:rsidRDefault="00CA6603" w:rsidP="0033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3793" w:type="dxa"/>
            <w:gridSpan w:val="2"/>
          </w:tcPr>
          <w:p w14:paraId="1C4B1250" w14:textId="374ADEEB" w:rsidR="00CA6603" w:rsidRPr="00A15846" w:rsidRDefault="00CA6603" w:rsidP="0033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theme="minorBidi"/>
                <w:sz w:val="19"/>
                <w:szCs w:val="19"/>
                <w:lang w:val="en-GB"/>
              </w:rPr>
            </w:pPr>
            <w:r w:rsidRPr="00596F11">
              <w:rPr>
                <w:rFonts w:ascii="Arial" w:hAnsi="Arial" w:cs="Arial"/>
                <w:sz w:val="19"/>
                <w:szCs w:val="19"/>
              </w:rPr>
              <w:t>Consolidated a</w:t>
            </w:r>
            <w:r w:rsidR="006E2F22" w:rsidRPr="00596F11">
              <w:rPr>
                <w:rFonts w:ascii="Arial" w:hAnsi="Arial" w:cs="Arial"/>
                <w:sz w:val="19"/>
                <w:szCs w:val="19"/>
              </w:rPr>
              <w:t>n</w:t>
            </w:r>
            <w:r w:rsidRPr="00596F11">
              <w:rPr>
                <w:rFonts w:ascii="Arial" w:hAnsi="Arial" w:cs="Arial"/>
                <w:sz w:val="19"/>
                <w:szCs w:val="19"/>
              </w:rPr>
              <w:t xml:space="preserve">d Separate </w:t>
            </w:r>
            <w:r w:rsidR="00A15846">
              <w:rPr>
                <w:rFonts w:ascii="Arial" w:hAnsi="Arial" w:cs="Arial"/>
                <w:sz w:val="19"/>
                <w:szCs w:val="19"/>
              </w:rPr>
              <w:t>F/S</w:t>
            </w:r>
          </w:p>
        </w:tc>
      </w:tr>
      <w:tr w:rsidR="00843502" w:rsidRPr="00596F11" w14:paraId="186C97A3" w14:textId="77777777" w:rsidTr="00FA187F">
        <w:trPr>
          <w:tblHeader/>
        </w:trPr>
        <w:tc>
          <w:tcPr>
            <w:tcW w:w="5236" w:type="dxa"/>
          </w:tcPr>
          <w:p w14:paraId="328522FD" w14:textId="77777777" w:rsidR="00843502" w:rsidRPr="00596F11" w:rsidRDefault="00843502" w:rsidP="00843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cs/>
                <w:lang w:val="en-GB"/>
              </w:rPr>
            </w:pPr>
          </w:p>
        </w:tc>
        <w:tc>
          <w:tcPr>
            <w:tcW w:w="1959" w:type="dxa"/>
          </w:tcPr>
          <w:p w14:paraId="62EC2AF0" w14:textId="7B9E0B5A" w:rsidR="00843502" w:rsidRPr="00596F11" w:rsidRDefault="000E3EEC" w:rsidP="008435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2" w:right="-33"/>
              <w:jc w:val="center"/>
              <w:rPr>
                <w:rFonts w:ascii="Arial" w:hAnsi="Arial" w:cs="Arial"/>
                <w:sz w:val="19"/>
                <w:szCs w:val="19"/>
                <w:lang w:val="en-GB"/>
              </w:rPr>
            </w:pPr>
            <w:r w:rsidRPr="000E3EEC">
              <w:rPr>
                <w:rFonts w:ascii="Arial" w:hAnsi="Arial" w:cs="Arial"/>
                <w:sz w:val="19"/>
                <w:szCs w:val="19"/>
              </w:rPr>
              <w:t>30 June</w:t>
            </w:r>
            <w:r w:rsidR="007D6A9A" w:rsidRPr="00596F11">
              <w:rPr>
                <w:rFonts w:ascii="Arial" w:hAnsi="Arial" w:cs="Arial"/>
                <w:sz w:val="19"/>
                <w:szCs w:val="19"/>
              </w:rPr>
              <w:t xml:space="preserve"> 2024</w:t>
            </w:r>
          </w:p>
        </w:tc>
        <w:tc>
          <w:tcPr>
            <w:tcW w:w="1834" w:type="dxa"/>
          </w:tcPr>
          <w:p w14:paraId="19381AE6" w14:textId="610CC880" w:rsidR="00843502" w:rsidRPr="00596F11" w:rsidRDefault="00843502" w:rsidP="00745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2" w:right="-33"/>
              <w:jc w:val="center"/>
              <w:rPr>
                <w:rFonts w:ascii="Arial" w:hAnsi="Arial" w:cs="Arial"/>
                <w:sz w:val="19"/>
                <w:szCs w:val="19"/>
              </w:rPr>
            </w:pPr>
            <w:r w:rsidRPr="00596F11">
              <w:rPr>
                <w:rFonts w:ascii="Arial" w:hAnsi="Arial" w:cs="Arial"/>
                <w:sz w:val="19"/>
                <w:szCs w:val="19"/>
              </w:rPr>
              <w:t>31 December</w:t>
            </w:r>
            <w:r w:rsidR="00697BB3" w:rsidRPr="00596F11">
              <w:rPr>
                <w:rFonts w:ascii="Arial" w:hAnsi="Arial" w:cs="Arial"/>
                <w:sz w:val="19"/>
                <w:szCs w:val="19"/>
              </w:rPr>
              <w:t xml:space="preserve"> </w:t>
            </w:r>
            <w:r w:rsidRPr="00596F11">
              <w:rPr>
                <w:rFonts w:ascii="Arial" w:hAnsi="Arial" w:cs="Arial"/>
                <w:sz w:val="19"/>
                <w:szCs w:val="19"/>
              </w:rPr>
              <w:t>202</w:t>
            </w:r>
            <w:r w:rsidR="007D6A9A" w:rsidRPr="00596F11">
              <w:rPr>
                <w:rFonts w:ascii="Arial" w:hAnsi="Arial" w:cs="Arial"/>
                <w:sz w:val="19"/>
                <w:szCs w:val="19"/>
              </w:rPr>
              <w:t>3</w:t>
            </w:r>
          </w:p>
        </w:tc>
      </w:tr>
      <w:tr w:rsidR="00CA6603" w:rsidRPr="00596F11" w14:paraId="277E5E11" w14:textId="77777777" w:rsidTr="00FA187F">
        <w:tc>
          <w:tcPr>
            <w:tcW w:w="5236" w:type="dxa"/>
            <w:vAlign w:val="bottom"/>
          </w:tcPr>
          <w:p w14:paraId="190216E4" w14:textId="77777777" w:rsidR="00CA6603" w:rsidRPr="00596F11" w:rsidRDefault="00CA6603" w:rsidP="00334ED8">
            <w:pPr>
              <w:spacing w:before="60" w:line="276" w:lineRule="auto"/>
              <w:ind w:left="216" w:right="-108" w:hanging="216"/>
              <w:rPr>
                <w:rFonts w:ascii="Arial" w:hAnsi="Arial" w:cs="Arial"/>
                <w:sz w:val="19"/>
                <w:szCs w:val="19"/>
              </w:rPr>
            </w:pPr>
          </w:p>
        </w:tc>
        <w:tc>
          <w:tcPr>
            <w:tcW w:w="1959" w:type="dxa"/>
            <w:vAlign w:val="bottom"/>
          </w:tcPr>
          <w:p w14:paraId="4BF227AA" w14:textId="77777777" w:rsidR="00CA6603" w:rsidRPr="00596F11" w:rsidRDefault="00CA6603" w:rsidP="0033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834" w:type="dxa"/>
            <w:vAlign w:val="bottom"/>
          </w:tcPr>
          <w:p w14:paraId="23E87287" w14:textId="77777777" w:rsidR="00CA6603" w:rsidRPr="00596F11" w:rsidRDefault="00CA6603" w:rsidP="0033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p>
        </w:tc>
      </w:tr>
      <w:tr w:rsidR="00A33C03" w:rsidRPr="00596F11" w14:paraId="3C312889" w14:textId="77777777">
        <w:trPr>
          <w:trHeight w:val="170"/>
        </w:trPr>
        <w:tc>
          <w:tcPr>
            <w:tcW w:w="5236" w:type="dxa"/>
            <w:vAlign w:val="center"/>
          </w:tcPr>
          <w:p w14:paraId="35EB6E6B" w14:textId="5EA69455" w:rsidR="00A33C03" w:rsidRPr="00596F11" w:rsidRDefault="00C006C9" w:rsidP="00A33C03">
            <w:pPr>
              <w:tabs>
                <w:tab w:val="clear" w:pos="227"/>
                <w:tab w:val="left" w:pos="0"/>
              </w:tabs>
              <w:spacing w:before="60" w:line="276" w:lineRule="auto"/>
              <w:ind w:right="-108"/>
              <w:rPr>
                <w:rFonts w:ascii="Arial" w:hAnsi="Arial" w:cs="Arial"/>
                <w:sz w:val="19"/>
                <w:szCs w:val="19"/>
                <w:u w:val="single"/>
              </w:rPr>
            </w:pPr>
            <w:r w:rsidRPr="00596F11">
              <w:rPr>
                <w:rFonts w:ascii="Arial" w:hAnsi="Arial" w:cs="Arial"/>
                <w:sz w:val="19"/>
                <w:szCs w:val="19"/>
              </w:rPr>
              <w:t>Balance - beginning</w:t>
            </w:r>
          </w:p>
        </w:tc>
        <w:tc>
          <w:tcPr>
            <w:tcW w:w="1959" w:type="dxa"/>
            <w:vAlign w:val="center"/>
          </w:tcPr>
          <w:p w14:paraId="69B65795" w14:textId="4405532B" w:rsidR="00A33C03" w:rsidRPr="00596F11" w:rsidRDefault="008051DC" w:rsidP="00A33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60,807</w:t>
            </w:r>
          </w:p>
        </w:tc>
        <w:tc>
          <w:tcPr>
            <w:tcW w:w="1834" w:type="dxa"/>
          </w:tcPr>
          <w:p w14:paraId="134AEB4A" w14:textId="41E4F1BA" w:rsidR="00A33C03" w:rsidRPr="00596F11" w:rsidRDefault="00A33C03" w:rsidP="00A33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r w:rsidRPr="00596F11">
              <w:rPr>
                <w:rFonts w:ascii="Arial" w:hAnsi="Arial" w:cs="Arial"/>
                <w:sz w:val="19"/>
                <w:szCs w:val="19"/>
              </w:rPr>
              <w:t>64,795</w:t>
            </w:r>
          </w:p>
        </w:tc>
      </w:tr>
      <w:tr w:rsidR="00A33C03" w:rsidRPr="00596F11" w14:paraId="5A7ACA64" w14:textId="77777777">
        <w:trPr>
          <w:trHeight w:val="170"/>
        </w:trPr>
        <w:tc>
          <w:tcPr>
            <w:tcW w:w="5236" w:type="dxa"/>
            <w:vAlign w:val="center"/>
          </w:tcPr>
          <w:p w14:paraId="76EB1330" w14:textId="5BC54C13" w:rsidR="00A33C03" w:rsidRPr="00596F11" w:rsidRDefault="00A33C03" w:rsidP="00A33C03">
            <w:pPr>
              <w:tabs>
                <w:tab w:val="clear" w:pos="227"/>
                <w:tab w:val="left" w:pos="0"/>
              </w:tabs>
              <w:spacing w:before="60" w:line="276" w:lineRule="auto"/>
              <w:ind w:right="-108"/>
              <w:rPr>
                <w:rFonts w:ascii="Arial" w:hAnsi="Arial" w:cs="Arial"/>
                <w:sz w:val="19"/>
                <w:szCs w:val="19"/>
              </w:rPr>
            </w:pPr>
            <w:r w:rsidRPr="00596F11">
              <w:rPr>
                <w:rFonts w:ascii="Arial" w:hAnsi="Arial" w:cs="Arial"/>
                <w:sz w:val="19"/>
                <w:szCs w:val="19"/>
                <w:u w:val="single"/>
              </w:rPr>
              <w:t>Less</w:t>
            </w:r>
            <w:r w:rsidRPr="00596F11">
              <w:rPr>
                <w:rFonts w:ascii="Arial" w:hAnsi="Arial" w:cs="Arial"/>
                <w:sz w:val="19"/>
                <w:szCs w:val="19"/>
              </w:rPr>
              <w:t xml:space="preserve"> </w:t>
            </w:r>
            <w:r w:rsidR="00D17335" w:rsidRPr="00596F11">
              <w:rPr>
                <w:rFonts w:ascii="Arial" w:hAnsi="Arial" w:cs="Arial"/>
                <w:sz w:val="19"/>
                <w:szCs w:val="19"/>
              </w:rPr>
              <w:t>Repaid during the period</w:t>
            </w:r>
          </w:p>
        </w:tc>
        <w:tc>
          <w:tcPr>
            <w:tcW w:w="1959" w:type="dxa"/>
            <w:vAlign w:val="center"/>
          </w:tcPr>
          <w:p w14:paraId="50A98B2A" w14:textId="1B547FE0" w:rsidR="00A33C03" w:rsidRPr="00596F11" w:rsidRDefault="008051DC" w:rsidP="00A33C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w:t>
            </w:r>
          </w:p>
        </w:tc>
        <w:tc>
          <w:tcPr>
            <w:tcW w:w="1834" w:type="dxa"/>
          </w:tcPr>
          <w:p w14:paraId="7D8B0CE6" w14:textId="071A39C0" w:rsidR="00A33C03" w:rsidRPr="00596F11" w:rsidRDefault="00A33C03" w:rsidP="00A33C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596F11">
              <w:rPr>
                <w:rFonts w:ascii="Arial" w:hAnsi="Arial" w:cs="Arial"/>
                <w:sz w:val="19"/>
                <w:szCs w:val="19"/>
                <w:cs/>
              </w:rPr>
              <w:t>(</w:t>
            </w:r>
            <w:r w:rsidRPr="00596F11">
              <w:rPr>
                <w:rFonts w:ascii="Arial" w:hAnsi="Arial" w:cs="Arial"/>
                <w:sz w:val="19"/>
                <w:szCs w:val="19"/>
              </w:rPr>
              <w:t>3,988</w:t>
            </w:r>
            <w:r w:rsidRPr="00596F11">
              <w:rPr>
                <w:rFonts w:ascii="Arial" w:hAnsi="Arial" w:cs="Arial"/>
                <w:sz w:val="19"/>
                <w:szCs w:val="19"/>
                <w:cs/>
              </w:rPr>
              <w:t>)</w:t>
            </w:r>
          </w:p>
        </w:tc>
      </w:tr>
      <w:tr w:rsidR="00A33C03" w:rsidRPr="00596F11" w14:paraId="27E39C2A" w14:textId="77777777">
        <w:trPr>
          <w:trHeight w:val="170"/>
        </w:trPr>
        <w:tc>
          <w:tcPr>
            <w:tcW w:w="5236" w:type="dxa"/>
            <w:vAlign w:val="center"/>
          </w:tcPr>
          <w:p w14:paraId="1819802F" w14:textId="283C3E69" w:rsidR="00A33C03" w:rsidRPr="00596F11" w:rsidRDefault="00C006C9" w:rsidP="00A33C03">
            <w:pPr>
              <w:tabs>
                <w:tab w:val="clear" w:pos="227"/>
                <w:tab w:val="left" w:pos="0"/>
              </w:tabs>
              <w:spacing w:before="60" w:line="276" w:lineRule="auto"/>
              <w:ind w:right="-108"/>
              <w:rPr>
                <w:rFonts w:ascii="Arial" w:hAnsi="Arial" w:cs="Arial"/>
                <w:sz w:val="19"/>
                <w:szCs w:val="19"/>
                <w:u w:val="single"/>
              </w:rPr>
            </w:pPr>
            <w:r w:rsidRPr="00596F11">
              <w:rPr>
                <w:rFonts w:ascii="Arial" w:hAnsi="Arial" w:cs="Arial"/>
                <w:sz w:val="19"/>
                <w:szCs w:val="19"/>
              </w:rPr>
              <w:t xml:space="preserve">Balance </w:t>
            </w:r>
            <w:r w:rsidR="008815C2" w:rsidRPr="00596F11">
              <w:rPr>
                <w:rFonts w:ascii="Arial" w:hAnsi="Arial" w:cs="Arial"/>
                <w:sz w:val="19"/>
                <w:szCs w:val="19"/>
              </w:rPr>
              <w:t>-</w:t>
            </w:r>
            <w:r w:rsidRPr="00596F11">
              <w:rPr>
                <w:rFonts w:ascii="Arial" w:hAnsi="Arial" w:cs="Arial"/>
                <w:sz w:val="19"/>
                <w:szCs w:val="19"/>
              </w:rPr>
              <w:t xml:space="preserve"> ending</w:t>
            </w:r>
          </w:p>
        </w:tc>
        <w:tc>
          <w:tcPr>
            <w:tcW w:w="1959" w:type="dxa"/>
            <w:vAlign w:val="center"/>
          </w:tcPr>
          <w:p w14:paraId="25574452" w14:textId="7128DB4E" w:rsidR="00A33C03" w:rsidRPr="00596F11" w:rsidRDefault="008051DC" w:rsidP="00A33C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60,807</w:t>
            </w:r>
          </w:p>
        </w:tc>
        <w:tc>
          <w:tcPr>
            <w:tcW w:w="1834" w:type="dxa"/>
          </w:tcPr>
          <w:p w14:paraId="1FE4CEF0" w14:textId="142631AD" w:rsidR="00A33C03" w:rsidRPr="00596F11" w:rsidRDefault="00A33C03" w:rsidP="00A33C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596F11">
              <w:rPr>
                <w:rFonts w:ascii="Arial" w:hAnsi="Arial" w:cs="Arial"/>
                <w:sz w:val="19"/>
                <w:szCs w:val="19"/>
              </w:rPr>
              <w:t>60,807</w:t>
            </w:r>
          </w:p>
        </w:tc>
      </w:tr>
    </w:tbl>
    <w:p w14:paraId="6ED1A29B" w14:textId="77777777" w:rsidR="003C4BA0" w:rsidRPr="00596F11" w:rsidRDefault="003C4BA0" w:rsidP="00BF24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p w14:paraId="06185190" w14:textId="77777777" w:rsidR="00617B0A" w:rsidRPr="00596F11" w:rsidRDefault="00617B0A" w:rsidP="00BF24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p w14:paraId="3AF06554" w14:textId="77777777" w:rsidR="00617B0A" w:rsidRPr="00596F11" w:rsidRDefault="00617B0A" w:rsidP="00BF24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p w14:paraId="55F7F55A" w14:textId="77777777" w:rsidR="00617B0A" w:rsidRDefault="00617B0A" w:rsidP="00BF24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p w14:paraId="376D8F8C" w14:textId="77777777" w:rsidR="00B06E62" w:rsidRDefault="00B06E62" w:rsidP="00BF24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p w14:paraId="154E0685" w14:textId="77777777" w:rsidR="00B06E62" w:rsidRDefault="00B06E62" w:rsidP="00BF24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p w14:paraId="4507A619" w14:textId="3C8D3B1C" w:rsidR="00B40DF1" w:rsidRDefault="00B4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cs/>
        </w:rPr>
      </w:pPr>
      <w:r>
        <w:rPr>
          <w:rFonts w:ascii="Arial" w:hAnsi="Arial"/>
          <w:sz w:val="19"/>
          <w:szCs w:val="19"/>
          <w:cs/>
        </w:rPr>
        <w:br w:type="page"/>
      </w:r>
    </w:p>
    <w:p w14:paraId="248CAB29" w14:textId="77777777" w:rsidR="00946EC7" w:rsidRPr="00596F11" w:rsidRDefault="00FF4C74" w:rsidP="0094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rial" w:hAnsi="Arial" w:cs="Arial"/>
          <w:sz w:val="19"/>
          <w:szCs w:val="19"/>
        </w:rPr>
      </w:pPr>
      <w:r w:rsidRPr="00596F11">
        <w:rPr>
          <w:rFonts w:ascii="Arial" w:hAnsi="Arial" w:cs="Arial"/>
          <w:sz w:val="19"/>
          <w:szCs w:val="19"/>
        </w:rPr>
        <w:lastRenderedPageBreak/>
        <w:t>In</w:t>
      </w:r>
      <w:r w:rsidR="000C77AC" w:rsidRPr="00596F11">
        <w:rPr>
          <w:rFonts w:ascii="Arial" w:hAnsi="Arial" w:cs="Arial"/>
          <w:sz w:val="19"/>
          <w:szCs w:val="19"/>
        </w:rPr>
        <w:t xml:space="preserve"> </w:t>
      </w:r>
      <w:r w:rsidR="00946EC7" w:rsidRPr="00596F11">
        <w:rPr>
          <w:rFonts w:ascii="Arial" w:hAnsi="Arial" w:cs="Arial"/>
          <w:sz w:val="19"/>
          <w:szCs w:val="19"/>
        </w:rPr>
        <w:t xml:space="preserve">2021, </w:t>
      </w:r>
      <w:r w:rsidR="00A13091" w:rsidRPr="00596F11">
        <w:rPr>
          <w:rFonts w:ascii="Arial" w:hAnsi="Arial" w:cs="Arial"/>
          <w:sz w:val="19"/>
          <w:szCs w:val="19"/>
        </w:rPr>
        <w:t xml:space="preserve">the Company obtained loans from a </w:t>
      </w:r>
      <w:r w:rsidRPr="00596F11">
        <w:rPr>
          <w:rFonts w:ascii="Arial" w:hAnsi="Arial" w:cs="Arial"/>
          <w:sz w:val="19"/>
          <w:szCs w:val="19"/>
        </w:rPr>
        <w:t>relative of a director</w:t>
      </w:r>
      <w:r w:rsidR="00A13091" w:rsidRPr="00596F11">
        <w:rPr>
          <w:rFonts w:ascii="Arial" w:hAnsi="Arial" w:cs="Arial"/>
          <w:sz w:val="19"/>
          <w:szCs w:val="19"/>
        </w:rPr>
        <w:t xml:space="preserve"> totaling Baht </w:t>
      </w:r>
      <w:r w:rsidRPr="00596F11">
        <w:rPr>
          <w:rFonts w:ascii="Arial" w:hAnsi="Arial" w:cs="Arial"/>
          <w:sz w:val="19"/>
          <w:szCs w:val="19"/>
        </w:rPr>
        <w:t>83.75</w:t>
      </w:r>
      <w:r w:rsidR="00A13091" w:rsidRPr="00596F11">
        <w:rPr>
          <w:rFonts w:ascii="Arial" w:hAnsi="Arial" w:cs="Arial"/>
          <w:sz w:val="19"/>
          <w:szCs w:val="19"/>
        </w:rPr>
        <w:t xml:space="preserve"> million </w:t>
      </w:r>
      <w:r w:rsidRPr="00596F11">
        <w:rPr>
          <w:rFonts w:ascii="Arial" w:hAnsi="Arial" w:cs="Arial"/>
          <w:sz w:val="19"/>
          <w:szCs w:val="19"/>
        </w:rPr>
        <w:t>with</w:t>
      </w:r>
      <w:r w:rsidR="00A13091" w:rsidRPr="00596F11">
        <w:rPr>
          <w:rFonts w:ascii="Arial" w:hAnsi="Arial" w:cs="Arial"/>
          <w:sz w:val="19"/>
          <w:szCs w:val="19"/>
        </w:rPr>
        <w:t xml:space="preserve"> no collateral </w:t>
      </w:r>
      <w:r w:rsidRPr="00596F11">
        <w:rPr>
          <w:rFonts w:ascii="Arial" w:hAnsi="Arial" w:cs="Arial"/>
          <w:sz w:val="19"/>
          <w:szCs w:val="19"/>
        </w:rPr>
        <w:t xml:space="preserve">and bear interest at MLR - 0.25% per annum </w:t>
      </w:r>
      <w:r w:rsidR="00A13091" w:rsidRPr="00596F11">
        <w:rPr>
          <w:rFonts w:ascii="Arial" w:hAnsi="Arial" w:cs="Arial"/>
          <w:sz w:val="19"/>
          <w:szCs w:val="19"/>
        </w:rPr>
        <w:t>to restructure its debts by repaying loan from a financial institution before maturity date and reduce interest burden.</w:t>
      </w:r>
      <w:r w:rsidR="00A13091" w:rsidRPr="00596F11">
        <w:rPr>
          <w:rFonts w:ascii="Arial" w:hAnsi="Arial" w:cs="Arial"/>
          <w:sz w:val="19"/>
          <w:szCs w:val="19"/>
          <w:cs/>
        </w:rPr>
        <w:t xml:space="preserve"> </w:t>
      </w:r>
      <w:r w:rsidR="00A13091" w:rsidRPr="00596F11">
        <w:rPr>
          <w:rFonts w:ascii="Arial" w:hAnsi="Arial" w:cs="Arial"/>
          <w:sz w:val="19"/>
          <w:szCs w:val="19"/>
        </w:rPr>
        <w:t xml:space="preserve">Under the loan agreements, the Company will repay the principal and interest </w:t>
      </w:r>
      <w:proofErr w:type="gramStart"/>
      <w:r w:rsidR="00A13091" w:rsidRPr="00596F11">
        <w:rPr>
          <w:rFonts w:ascii="Arial" w:hAnsi="Arial" w:cs="Arial"/>
          <w:sz w:val="19"/>
          <w:szCs w:val="19"/>
        </w:rPr>
        <w:t>by</w:t>
      </w:r>
      <w:proofErr w:type="gramEnd"/>
      <w:r w:rsidR="00A13091" w:rsidRPr="00596F11">
        <w:rPr>
          <w:rFonts w:ascii="Arial" w:hAnsi="Arial" w:cs="Arial"/>
          <w:sz w:val="19"/>
          <w:szCs w:val="19"/>
        </w:rPr>
        <w:t xml:space="preserve"> 84 installments at Baht </w:t>
      </w:r>
      <w:r w:rsidRPr="00596F11">
        <w:rPr>
          <w:rFonts w:ascii="Arial" w:hAnsi="Arial" w:cs="Arial"/>
          <w:sz w:val="19"/>
          <w:szCs w:val="19"/>
        </w:rPr>
        <w:t>1.00 million each.</w:t>
      </w:r>
      <w:r w:rsidR="00A13091" w:rsidRPr="00596F11">
        <w:rPr>
          <w:rFonts w:ascii="Arial" w:hAnsi="Arial" w:cs="Arial"/>
          <w:sz w:val="19"/>
          <w:szCs w:val="19"/>
        </w:rPr>
        <w:t xml:space="preserve"> The remaining principal amount and interest will be fully paid by 25 September 2028.</w:t>
      </w:r>
    </w:p>
    <w:p w14:paraId="5A6AE856" w14:textId="77777777" w:rsidR="00B40DF1" w:rsidRDefault="00B40DF1" w:rsidP="0086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rial" w:hAnsi="Arial" w:cstheme="minorBidi"/>
          <w:sz w:val="19"/>
          <w:szCs w:val="24"/>
        </w:rPr>
      </w:pPr>
    </w:p>
    <w:p w14:paraId="2ACBC473" w14:textId="028243AD" w:rsidR="00A46348" w:rsidRPr="00596F11" w:rsidRDefault="003B1660" w:rsidP="0086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rial" w:hAnsi="Arial" w:cs="Arial"/>
          <w:sz w:val="19"/>
          <w:szCs w:val="19"/>
        </w:rPr>
      </w:pPr>
      <w:r w:rsidRPr="00596F11">
        <w:rPr>
          <w:rFonts w:ascii="Arial" w:hAnsi="Arial" w:cs="Arial"/>
          <w:sz w:val="19"/>
          <w:szCs w:val="24"/>
        </w:rPr>
        <w:t xml:space="preserve">On 26 </w:t>
      </w:r>
      <w:r w:rsidR="0039339C" w:rsidRPr="00596F11">
        <w:rPr>
          <w:rFonts w:ascii="Arial" w:hAnsi="Arial" w:cs="Arial"/>
          <w:sz w:val="19"/>
          <w:szCs w:val="24"/>
        </w:rPr>
        <w:t>A</w:t>
      </w:r>
      <w:r w:rsidR="00A31AA5" w:rsidRPr="00596F11">
        <w:rPr>
          <w:rFonts w:ascii="Arial" w:hAnsi="Arial" w:cs="Arial"/>
          <w:sz w:val="19"/>
          <w:szCs w:val="24"/>
        </w:rPr>
        <w:t>pril</w:t>
      </w:r>
      <w:r w:rsidR="00A46348" w:rsidRPr="00596F11">
        <w:rPr>
          <w:rFonts w:ascii="Arial" w:hAnsi="Arial" w:cs="Arial"/>
          <w:sz w:val="19"/>
          <w:szCs w:val="19"/>
        </w:rPr>
        <w:t xml:space="preserve"> 2023, </w:t>
      </w:r>
      <w:r w:rsidR="0028542D" w:rsidRPr="00596F11">
        <w:rPr>
          <w:rFonts w:ascii="Arial" w:hAnsi="Arial" w:cs="Arial"/>
          <w:sz w:val="19"/>
          <w:szCs w:val="19"/>
        </w:rPr>
        <w:t xml:space="preserve">the Company entered into a debt modification agreement to defer the repayment of the principal amount over 8 installments from May to December 2023, </w:t>
      </w:r>
      <w:r w:rsidR="009E2A26" w:rsidRPr="00596F11">
        <w:rPr>
          <w:rFonts w:ascii="Arial" w:hAnsi="Arial" w:cs="Arial"/>
          <w:sz w:val="19"/>
          <w:szCs w:val="19"/>
        </w:rPr>
        <w:t>then</w:t>
      </w:r>
      <w:r w:rsidR="00C86165" w:rsidRPr="00596F11">
        <w:rPr>
          <w:rFonts w:ascii="Arial" w:hAnsi="Arial" w:cs="Arial"/>
          <w:sz w:val="19"/>
          <w:szCs w:val="19"/>
        </w:rPr>
        <w:t xml:space="preserve"> </w:t>
      </w:r>
      <w:r w:rsidR="00FA2B3B" w:rsidRPr="00596F11">
        <w:rPr>
          <w:rFonts w:ascii="Arial" w:hAnsi="Arial" w:cs="Arial"/>
          <w:sz w:val="19"/>
          <w:szCs w:val="19"/>
        </w:rPr>
        <w:t xml:space="preserve">on </w:t>
      </w:r>
      <w:r w:rsidR="001B749B" w:rsidRPr="00596F11">
        <w:rPr>
          <w:rFonts w:ascii="Arial" w:hAnsi="Arial" w:cs="Arial"/>
          <w:sz w:val="19"/>
          <w:szCs w:val="19"/>
        </w:rPr>
        <w:t xml:space="preserve">2 </w:t>
      </w:r>
      <w:r w:rsidR="00364B65" w:rsidRPr="00596F11">
        <w:rPr>
          <w:rFonts w:ascii="Arial" w:hAnsi="Arial" w:cs="Arial"/>
          <w:sz w:val="19"/>
          <w:szCs w:val="19"/>
        </w:rPr>
        <w:t>F</w:t>
      </w:r>
      <w:r w:rsidR="0031454C" w:rsidRPr="00596F11">
        <w:rPr>
          <w:rFonts w:ascii="Arial" w:hAnsi="Arial" w:cs="Arial"/>
          <w:sz w:val="19"/>
          <w:szCs w:val="19"/>
        </w:rPr>
        <w:t>e</w:t>
      </w:r>
      <w:r w:rsidR="005A7D6B" w:rsidRPr="00596F11">
        <w:rPr>
          <w:rFonts w:ascii="Arial" w:hAnsi="Arial" w:cs="Arial"/>
          <w:sz w:val="19"/>
          <w:szCs w:val="19"/>
        </w:rPr>
        <w:t>bru</w:t>
      </w:r>
      <w:r w:rsidR="00296A4F" w:rsidRPr="00596F11">
        <w:rPr>
          <w:rFonts w:ascii="Arial" w:hAnsi="Arial" w:cs="Arial"/>
          <w:sz w:val="19"/>
          <w:szCs w:val="19"/>
        </w:rPr>
        <w:t>ary 2024</w:t>
      </w:r>
      <w:r w:rsidR="003E4592" w:rsidRPr="00596F11">
        <w:rPr>
          <w:rFonts w:ascii="Arial" w:hAnsi="Arial" w:cs="Arial"/>
          <w:sz w:val="19"/>
          <w:szCs w:val="19"/>
        </w:rPr>
        <w:t xml:space="preserve"> </w:t>
      </w:r>
      <w:r w:rsidR="00786E39" w:rsidRPr="00596F11">
        <w:rPr>
          <w:rFonts w:ascii="Arial" w:hAnsi="Arial" w:cs="Arial"/>
          <w:sz w:val="19"/>
          <w:szCs w:val="19"/>
        </w:rPr>
        <w:t>the Company entered into a debt modification agreement to defer the repayment of the principal</w:t>
      </w:r>
      <w:r w:rsidR="0028542D" w:rsidRPr="00596F11">
        <w:rPr>
          <w:rFonts w:ascii="Arial" w:hAnsi="Arial" w:cs="Arial"/>
          <w:sz w:val="19"/>
          <w:szCs w:val="19"/>
        </w:rPr>
        <w:t xml:space="preserve"> </w:t>
      </w:r>
      <w:r w:rsidR="00F502C4" w:rsidRPr="00596F11">
        <w:rPr>
          <w:rFonts w:ascii="Arial" w:hAnsi="Arial" w:cs="Arial"/>
          <w:sz w:val="19"/>
          <w:szCs w:val="19"/>
        </w:rPr>
        <w:t xml:space="preserve">No.2 </w:t>
      </w:r>
      <w:r w:rsidR="001638C3" w:rsidRPr="00596F11">
        <w:rPr>
          <w:rFonts w:ascii="Arial" w:hAnsi="Arial" w:cs="Arial"/>
          <w:sz w:val="19"/>
          <w:szCs w:val="19"/>
        </w:rPr>
        <w:t>amount over 8 installments from Jan</w:t>
      </w:r>
      <w:r w:rsidR="0085296E" w:rsidRPr="00596F11">
        <w:rPr>
          <w:rFonts w:ascii="Arial" w:hAnsi="Arial" w:cs="Arial"/>
          <w:sz w:val="19"/>
          <w:szCs w:val="19"/>
        </w:rPr>
        <w:t>ua</w:t>
      </w:r>
      <w:r w:rsidR="002855BB" w:rsidRPr="00596F11">
        <w:rPr>
          <w:rFonts w:ascii="Arial" w:hAnsi="Arial" w:cs="Arial"/>
          <w:sz w:val="19"/>
          <w:szCs w:val="19"/>
        </w:rPr>
        <w:t>ry</w:t>
      </w:r>
      <w:r w:rsidR="001638C3" w:rsidRPr="00596F11">
        <w:rPr>
          <w:rFonts w:ascii="Arial" w:hAnsi="Arial" w:cs="Arial"/>
          <w:sz w:val="19"/>
          <w:szCs w:val="19"/>
        </w:rPr>
        <w:t xml:space="preserve"> to </w:t>
      </w:r>
      <w:r w:rsidR="002855BB" w:rsidRPr="00596F11">
        <w:rPr>
          <w:rFonts w:ascii="Arial" w:hAnsi="Arial" w:cs="Arial"/>
          <w:sz w:val="19"/>
          <w:szCs w:val="19"/>
        </w:rPr>
        <w:t>Aug</w:t>
      </w:r>
      <w:r w:rsidR="0049130D" w:rsidRPr="00596F11">
        <w:rPr>
          <w:rFonts w:ascii="Arial" w:hAnsi="Arial" w:cs="Arial"/>
          <w:sz w:val="19"/>
          <w:szCs w:val="19"/>
        </w:rPr>
        <w:t xml:space="preserve">ust </w:t>
      </w:r>
      <w:r w:rsidR="001638C3" w:rsidRPr="00596F11">
        <w:rPr>
          <w:rFonts w:ascii="Arial" w:hAnsi="Arial" w:cs="Arial"/>
          <w:sz w:val="19"/>
          <w:szCs w:val="19"/>
        </w:rPr>
        <w:t>202</w:t>
      </w:r>
      <w:r w:rsidR="0049130D" w:rsidRPr="00596F11">
        <w:rPr>
          <w:rFonts w:ascii="Arial" w:hAnsi="Arial" w:cs="Arial"/>
          <w:sz w:val="19"/>
          <w:szCs w:val="19"/>
        </w:rPr>
        <w:t xml:space="preserve">4, </w:t>
      </w:r>
      <w:r w:rsidR="000F38A0" w:rsidRPr="00596F11">
        <w:rPr>
          <w:rFonts w:ascii="Arial" w:hAnsi="Arial" w:cs="Arial"/>
          <w:sz w:val="19"/>
          <w:szCs w:val="19"/>
        </w:rPr>
        <w:t>the</w:t>
      </w:r>
      <w:r w:rsidR="0028542D" w:rsidRPr="00596F11">
        <w:rPr>
          <w:rFonts w:ascii="Arial" w:hAnsi="Arial" w:cs="Arial"/>
          <w:sz w:val="19"/>
          <w:szCs w:val="19"/>
        </w:rPr>
        <w:t xml:space="preserve"> lender has agreed to allow the Company to pay only the interest for these installments. The remaining outstanding balance will be fully paid by 2028.</w:t>
      </w:r>
    </w:p>
    <w:p w14:paraId="798E5110" w14:textId="77777777" w:rsidR="007402D7" w:rsidRPr="00596F11" w:rsidRDefault="007402D7" w:rsidP="0099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rPr>
      </w:pPr>
    </w:p>
    <w:p w14:paraId="780C0246" w14:textId="37B8D059" w:rsidR="00F057B0" w:rsidRPr="00596F11" w:rsidRDefault="00F76FE9" w:rsidP="0074546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1800"/>
          <w:tab w:val="left" w:pos="9214"/>
        </w:tabs>
        <w:spacing w:line="360" w:lineRule="auto"/>
        <w:ind w:left="426" w:right="-10" w:hanging="426"/>
        <w:jc w:val="thaiDistribute"/>
        <w:rPr>
          <w:rFonts w:ascii="Arial" w:hAnsi="Arial" w:cs="Arial"/>
          <w:b/>
          <w:bCs/>
          <w:sz w:val="19"/>
          <w:szCs w:val="19"/>
          <w:lang w:val="en-GB"/>
        </w:rPr>
      </w:pPr>
      <w:r w:rsidRPr="00596F11">
        <w:rPr>
          <w:rFonts w:ascii="Arial" w:hAnsi="Arial" w:cs="Arial"/>
          <w:b/>
          <w:bCs/>
          <w:sz w:val="19"/>
          <w:szCs w:val="24"/>
        </w:rPr>
        <w:t>TRADE</w:t>
      </w:r>
      <w:r w:rsidRPr="00596F11">
        <w:rPr>
          <w:rFonts w:ascii="Arial" w:hAnsi="Arial" w:cs="Arial"/>
          <w:b/>
          <w:bCs/>
          <w:sz w:val="19"/>
          <w:szCs w:val="19"/>
          <w:lang w:val="en-GB"/>
        </w:rPr>
        <w:t xml:space="preserve"> ACCOUNTS RECEIVABLE </w:t>
      </w:r>
      <w:r w:rsidR="00B41752" w:rsidRPr="00596F11">
        <w:rPr>
          <w:rFonts w:ascii="Arial" w:hAnsi="Arial" w:cs="Arial"/>
          <w:b/>
          <w:bCs/>
          <w:sz w:val="19"/>
          <w:szCs w:val="19"/>
          <w:lang w:val="en-GB"/>
        </w:rPr>
        <w:t>-</w:t>
      </w:r>
      <w:r w:rsidR="00624E65" w:rsidRPr="00596F11">
        <w:rPr>
          <w:rFonts w:ascii="Arial" w:hAnsi="Arial" w:cs="Arial"/>
          <w:b/>
          <w:bCs/>
          <w:sz w:val="19"/>
          <w:szCs w:val="19"/>
          <w:lang w:val="en-GB"/>
        </w:rPr>
        <w:t xml:space="preserve"> GENERAL CUSTOMERS</w:t>
      </w:r>
    </w:p>
    <w:p w14:paraId="79F1B6F4" w14:textId="77777777" w:rsidR="00F057B0" w:rsidRPr="00596F11" w:rsidRDefault="00F057B0" w:rsidP="00EE7C86">
      <w:pPr>
        <w:tabs>
          <w:tab w:val="clear" w:pos="454"/>
          <w:tab w:val="clear" w:pos="680"/>
          <w:tab w:val="left" w:pos="993"/>
        </w:tabs>
        <w:spacing w:line="360" w:lineRule="auto"/>
        <w:ind w:left="450"/>
        <w:jc w:val="thaiDistribute"/>
        <w:rPr>
          <w:rFonts w:ascii="Arial" w:hAnsi="Arial" w:cs="Arial"/>
          <w:sz w:val="19"/>
          <w:szCs w:val="19"/>
        </w:rPr>
      </w:pPr>
    </w:p>
    <w:p w14:paraId="0AB8E3E6" w14:textId="2750E563" w:rsidR="00F057B0" w:rsidRPr="00596F11" w:rsidRDefault="00367B57" w:rsidP="00FA187F">
      <w:pPr>
        <w:tabs>
          <w:tab w:val="clear" w:pos="227"/>
          <w:tab w:val="clear" w:pos="454"/>
          <w:tab w:val="clear" w:pos="907"/>
          <w:tab w:val="left" w:pos="900"/>
          <w:tab w:val="left" w:pos="9214"/>
        </w:tabs>
        <w:spacing w:line="360" w:lineRule="auto"/>
        <w:ind w:left="426"/>
        <w:jc w:val="thaiDistribute"/>
        <w:rPr>
          <w:rFonts w:ascii="Arial" w:hAnsi="Arial" w:cs="Arial"/>
          <w:sz w:val="19"/>
          <w:szCs w:val="19"/>
          <w:lang w:val="en-GB"/>
        </w:rPr>
      </w:pPr>
      <w:r w:rsidRPr="00596F11">
        <w:rPr>
          <w:rFonts w:ascii="Arial" w:hAnsi="Arial" w:cs="Arial"/>
          <w:sz w:val="19"/>
          <w:szCs w:val="24"/>
        </w:rPr>
        <w:t>A</w:t>
      </w:r>
      <w:r w:rsidR="00D4218C" w:rsidRPr="00596F11">
        <w:rPr>
          <w:rFonts w:ascii="Arial" w:hAnsi="Arial" w:cs="Arial"/>
          <w:sz w:val="19"/>
          <w:szCs w:val="19"/>
        </w:rPr>
        <w:t xml:space="preserve">s </w:t>
      </w:r>
      <w:proofErr w:type="gramStart"/>
      <w:r w:rsidRPr="00596F11">
        <w:rPr>
          <w:rFonts w:ascii="Arial" w:hAnsi="Arial" w:cs="Arial"/>
          <w:sz w:val="19"/>
          <w:szCs w:val="19"/>
        </w:rPr>
        <w:t>at</w:t>
      </w:r>
      <w:proofErr w:type="gramEnd"/>
      <w:r w:rsidR="00D32CA4" w:rsidRPr="00596F11">
        <w:rPr>
          <w:rFonts w:ascii="Arial" w:hAnsi="Arial" w:cs="Arial"/>
          <w:sz w:val="19"/>
          <w:szCs w:val="19"/>
        </w:rPr>
        <w:t xml:space="preserve"> </w:t>
      </w:r>
      <w:r w:rsidR="000E3EEC" w:rsidRPr="000E3EEC">
        <w:rPr>
          <w:rFonts w:ascii="Arial" w:hAnsi="Arial" w:cs="Arial"/>
          <w:sz w:val="19"/>
          <w:szCs w:val="19"/>
        </w:rPr>
        <w:t>30 June</w:t>
      </w:r>
      <w:r w:rsidR="00A00C5A" w:rsidRPr="00596F11">
        <w:rPr>
          <w:rFonts w:ascii="Arial" w:hAnsi="Arial" w:cs="Arial"/>
          <w:sz w:val="19"/>
          <w:szCs w:val="19"/>
        </w:rPr>
        <w:t xml:space="preserve"> </w:t>
      </w:r>
      <w:r w:rsidR="00616E6D" w:rsidRPr="00596F11">
        <w:rPr>
          <w:rFonts w:ascii="Arial" w:hAnsi="Arial" w:cs="Arial"/>
          <w:sz w:val="19"/>
          <w:szCs w:val="19"/>
        </w:rPr>
        <w:t>202</w:t>
      </w:r>
      <w:r w:rsidR="00A00C5A" w:rsidRPr="00596F11">
        <w:rPr>
          <w:rFonts w:ascii="Arial" w:hAnsi="Arial" w:cs="Arial"/>
          <w:sz w:val="19"/>
          <w:szCs w:val="19"/>
        </w:rPr>
        <w:t>4</w:t>
      </w:r>
      <w:r w:rsidR="00D4218C" w:rsidRPr="00596F11">
        <w:rPr>
          <w:rFonts w:ascii="Arial" w:hAnsi="Arial" w:cs="Arial"/>
          <w:sz w:val="19"/>
          <w:szCs w:val="19"/>
        </w:rPr>
        <w:t xml:space="preserve"> and 31 December </w:t>
      </w:r>
      <w:r w:rsidR="004708A6" w:rsidRPr="00596F11">
        <w:rPr>
          <w:rFonts w:ascii="Arial" w:hAnsi="Arial" w:cs="Arial"/>
          <w:sz w:val="19"/>
          <w:szCs w:val="19"/>
        </w:rPr>
        <w:t>20</w:t>
      </w:r>
      <w:r w:rsidR="00EE7C86" w:rsidRPr="00596F11">
        <w:rPr>
          <w:rFonts w:ascii="Arial" w:hAnsi="Arial" w:cs="Arial"/>
          <w:sz w:val="19"/>
          <w:szCs w:val="19"/>
        </w:rPr>
        <w:t>2</w:t>
      </w:r>
      <w:r w:rsidR="00A00C5A" w:rsidRPr="00596F11">
        <w:rPr>
          <w:rFonts w:ascii="Arial" w:hAnsi="Arial" w:cs="Arial"/>
          <w:sz w:val="19"/>
          <w:szCs w:val="19"/>
        </w:rPr>
        <w:t>3</w:t>
      </w:r>
      <w:r w:rsidR="004E4519" w:rsidRPr="00596F11">
        <w:rPr>
          <w:rFonts w:ascii="Arial" w:hAnsi="Arial" w:cs="Arial"/>
          <w:sz w:val="19"/>
          <w:szCs w:val="19"/>
        </w:rPr>
        <w:t>,</w:t>
      </w:r>
      <w:r w:rsidR="00D4218C" w:rsidRPr="00596F11">
        <w:rPr>
          <w:rFonts w:ascii="Arial" w:hAnsi="Arial" w:cs="Arial"/>
          <w:sz w:val="19"/>
          <w:szCs w:val="19"/>
        </w:rPr>
        <w:t xml:space="preserve"> </w:t>
      </w:r>
      <w:r w:rsidR="00A67B2C" w:rsidRPr="00596F11">
        <w:rPr>
          <w:rFonts w:ascii="Arial" w:hAnsi="Arial" w:cs="Arial"/>
          <w:sz w:val="19"/>
          <w:szCs w:val="19"/>
        </w:rPr>
        <w:t xml:space="preserve">trade accounts receivable </w:t>
      </w:r>
      <w:r w:rsidR="00FB0825" w:rsidRPr="00596F11">
        <w:rPr>
          <w:rFonts w:ascii="Arial" w:hAnsi="Arial" w:cs="Arial"/>
          <w:sz w:val="19"/>
          <w:szCs w:val="19"/>
        </w:rPr>
        <w:t>-</w:t>
      </w:r>
      <w:r w:rsidR="00A67B2C" w:rsidRPr="00596F11">
        <w:rPr>
          <w:rFonts w:ascii="Arial" w:hAnsi="Arial" w:cs="Arial"/>
          <w:sz w:val="19"/>
          <w:szCs w:val="19"/>
        </w:rPr>
        <w:t xml:space="preserve"> general customers</w:t>
      </w:r>
      <w:r w:rsidR="00885786" w:rsidRPr="00596F11">
        <w:rPr>
          <w:rFonts w:ascii="Arial" w:hAnsi="Arial" w:cs="Arial"/>
          <w:sz w:val="19"/>
          <w:szCs w:val="19"/>
        </w:rPr>
        <w:t xml:space="preserve">, </w:t>
      </w:r>
      <w:r w:rsidR="00FF2DCE" w:rsidRPr="00596F11">
        <w:rPr>
          <w:rFonts w:ascii="Arial" w:eastAsia="Arial Unicode MS" w:hAnsi="Arial" w:cs="Arial"/>
          <w:sz w:val="19"/>
          <w:szCs w:val="19"/>
        </w:rPr>
        <w:t>can analy</w:t>
      </w:r>
      <w:r w:rsidR="0071004B" w:rsidRPr="00596F11">
        <w:rPr>
          <w:rFonts w:ascii="Arial" w:eastAsia="Arial Unicode MS" w:hAnsi="Arial" w:cs="Arial"/>
          <w:sz w:val="19"/>
          <w:szCs w:val="19"/>
        </w:rPr>
        <w:t>z</w:t>
      </w:r>
      <w:r w:rsidR="00FF2DCE" w:rsidRPr="00596F11">
        <w:rPr>
          <w:rFonts w:ascii="Arial" w:eastAsia="Arial Unicode MS" w:hAnsi="Arial" w:cs="Arial"/>
          <w:sz w:val="19"/>
          <w:szCs w:val="19"/>
        </w:rPr>
        <w:t>e aging as follows:</w:t>
      </w:r>
    </w:p>
    <w:p w14:paraId="37FD0E0F" w14:textId="77777777" w:rsidR="004B581D" w:rsidRPr="00596F11" w:rsidRDefault="004B581D" w:rsidP="00FA187F">
      <w:pPr>
        <w:tabs>
          <w:tab w:val="clear" w:pos="227"/>
          <w:tab w:val="clear" w:pos="454"/>
          <w:tab w:val="left" w:pos="9214"/>
        </w:tabs>
        <w:spacing w:line="360" w:lineRule="auto"/>
        <w:ind w:left="426"/>
        <w:jc w:val="thaiDistribute"/>
        <w:rPr>
          <w:rFonts w:ascii="Arial" w:hAnsi="Arial" w:cs="Arial"/>
          <w:sz w:val="19"/>
          <w:szCs w:val="19"/>
        </w:rPr>
      </w:pPr>
    </w:p>
    <w:p w14:paraId="720B96CA" w14:textId="77777777" w:rsidR="006E02A6" w:rsidRPr="00596F11" w:rsidRDefault="006E02A6" w:rsidP="00EE7C86">
      <w:pPr>
        <w:tabs>
          <w:tab w:val="clear" w:pos="907"/>
          <w:tab w:val="left" w:pos="900"/>
        </w:tabs>
        <w:spacing w:line="360" w:lineRule="auto"/>
        <w:ind w:left="426" w:right="-1"/>
        <w:jc w:val="thaiDistribute"/>
        <w:rPr>
          <w:rFonts w:ascii="Arial" w:hAnsi="Arial" w:cs="Arial"/>
          <w:sz w:val="4"/>
          <w:szCs w:val="4"/>
        </w:rPr>
      </w:pPr>
    </w:p>
    <w:tbl>
      <w:tblPr>
        <w:tblW w:w="9073" w:type="dxa"/>
        <w:tblInd w:w="369" w:type="dxa"/>
        <w:tblLayout w:type="fixed"/>
        <w:tblCellMar>
          <w:left w:w="0" w:type="dxa"/>
          <w:right w:w="0" w:type="dxa"/>
        </w:tblCellMar>
        <w:tblLook w:val="0000" w:firstRow="0" w:lastRow="0" w:firstColumn="0" w:lastColumn="0" w:noHBand="0" w:noVBand="0"/>
      </w:tblPr>
      <w:tblGrid>
        <w:gridCol w:w="3366"/>
        <w:gridCol w:w="1246"/>
        <w:gridCol w:w="238"/>
        <w:gridCol w:w="1251"/>
        <w:gridCol w:w="238"/>
        <w:gridCol w:w="1247"/>
        <w:gridCol w:w="238"/>
        <w:gridCol w:w="1249"/>
      </w:tblGrid>
      <w:tr w:rsidR="00FD4C7B" w:rsidRPr="00596F11" w14:paraId="7E6BC5C7" w14:textId="77777777" w:rsidTr="0032463C">
        <w:trPr>
          <w:cantSplit/>
          <w:trHeight w:val="268"/>
          <w:tblHeader/>
        </w:trPr>
        <w:tc>
          <w:tcPr>
            <w:tcW w:w="3366" w:type="dxa"/>
            <w:shd w:val="clear" w:color="auto" w:fill="auto"/>
          </w:tcPr>
          <w:p w14:paraId="41A4B1FA" w14:textId="77777777" w:rsidR="00227438" w:rsidRPr="00596F11" w:rsidRDefault="00227438" w:rsidP="0032463C">
            <w:pPr>
              <w:spacing w:before="60" w:line="276" w:lineRule="auto"/>
              <w:jc w:val="thaiDistribute"/>
              <w:rPr>
                <w:rFonts w:ascii="Arial" w:hAnsi="Arial" w:cs="Arial"/>
                <w:sz w:val="19"/>
                <w:szCs w:val="19"/>
                <w:cs/>
              </w:rPr>
            </w:pPr>
          </w:p>
        </w:tc>
        <w:tc>
          <w:tcPr>
            <w:tcW w:w="2735" w:type="dxa"/>
            <w:gridSpan w:val="3"/>
          </w:tcPr>
          <w:p w14:paraId="3AA3A272" w14:textId="77777777" w:rsidR="00227438" w:rsidRPr="00596F11" w:rsidRDefault="00227438" w:rsidP="0032463C">
            <w:pPr>
              <w:spacing w:before="60" w:line="276" w:lineRule="auto"/>
              <w:ind w:right="180"/>
              <w:jc w:val="right"/>
              <w:rPr>
                <w:rFonts w:ascii="Arial" w:hAnsi="Arial" w:cs="Arial"/>
                <w:sz w:val="19"/>
                <w:szCs w:val="19"/>
              </w:rPr>
            </w:pPr>
          </w:p>
        </w:tc>
        <w:tc>
          <w:tcPr>
            <w:tcW w:w="238" w:type="dxa"/>
            <w:shd w:val="clear" w:color="auto" w:fill="auto"/>
          </w:tcPr>
          <w:p w14:paraId="329BC3DC" w14:textId="77777777" w:rsidR="00227438" w:rsidRPr="00596F11" w:rsidRDefault="00227438" w:rsidP="0032463C">
            <w:pPr>
              <w:spacing w:before="60" w:line="276" w:lineRule="auto"/>
              <w:jc w:val="thaiDistribute"/>
              <w:rPr>
                <w:rFonts w:ascii="Arial" w:hAnsi="Arial" w:cs="Arial"/>
                <w:sz w:val="19"/>
                <w:szCs w:val="19"/>
              </w:rPr>
            </w:pPr>
          </w:p>
        </w:tc>
        <w:tc>
          <w:tcPr>
            <w:tcW w:w="2734" w:type="dxa"/>
            <w:gridSpan w:val="3"/>
            <w:shd w:val="clear" w:color="auto" w:fill="auto"/>
            <w:vAlign w:val="bottom"/>
          </w:tcPr>
          <w:p w14:paraId="1CB59D99" w14:textId="1693E06E" w:rsidR="00227438" w:rsidRPr="00596F11" w:rsidRDefault="00227438" w:rsidP="0032463C">
            <w:pPr>
              <w:spacing w:before="60" w:line="276" w:lineRule="auto"/>
              <w:ind w:right="51"/>
              <w:jc w:val="right"/>
              <w:rPr>
                <w:rFonts w:ascii="Arial" w:hAnsi="Arial" w:cs="Arial"/>
                <w:sz w:val="19"/>
                <w:szCs w:val="19"/>
                <w:cs/>
              </w:rPr>
            </w:pPr>
            <w:r w:rsidRPr="00596F11">
              <w:rPr>
                <w:rFonts w:ascii="Arial" w:hAnsi="Arial" w:cs="Arial"/>
                <w:sz w:val="19"/>
                <w:szCs w:val="19"/>
              </w:rPr>
              <w:t>(</w:t>
            </w:r>
            <w:proofErr w:type="gramStart"/>
            <w:r w:rsidRPr="00596F11">
              <w:rPr>
                <w:rFonts w:ascii="Arial" w:hAnsi="Arial" w:cs="Arial"/>
                <w:sz w:val="19"/>
                <w:szCs w:val="19"/>
              </w:rPr>
              <w:t>Unit :</w:t>
            </w:r>
            <w:proofErr w:type="gramEnd"/>
            <w:r w:rsidRPr="00596F11">
              <w:rPr>
                <w:rFonts w:ascii="Arial" w:hAnsi="Arial" w:cs="Arial"/>
                <w:sz w:val="19"/>
                <w:szCs w:val="19"/>
              </w:rPr>
              <w:t xml:space="preserve"> Thousand Baht)</w:t>
            </w:r>
          </w:p>
        </w:tc>
      </w:tr>
      <w:tr w:rsidR="00FD4C7B" w:rsidRPr="00596F11" w14:paraId="304B8CDC" w14:textId="77777777" w:rsidTr="0032463C">
        <w:trPr>
          <w:cantSplit/>
          <w:trHeight w:val="343"/>
          <w:tblHeader/>
        </w:trPr>
        <w:tc>
          <w:tcPr>
            <w:tcW w:w="3366" w:type="dxa"/>
            <w:shd w:val="clear" w:color="auto" w:fill="auto"/>
            <w:vAlign w:val="bottom"/>
          </w:tcPr>
          <w:p w14:paraId="078F6346" w14:textId="77777777" w:rsidR="00CA5A07" w:rsidRPr="00596F11" w:rsidRDefault="00CA5A07" w:rsidP="0032463C">
            <w:pPr>
              <w:spacing w:before="60" w:line="276" w:lineRule="auto"/>
              <w:jc w:val="center"/>
              <w:rPr>
                <w:rFonts w:ascii="Arial" w:hAnsi="Arial" w:cs="Arial"/>
                <w:b/>
                <w:bCs/>
                <w:sz w:val="19"/>
                <w:szCs w:val="19"/>
              </w:rPr>
            </w:pPr>
          </w:p>
        </w:tc>
        <w:tc>
          <w:tcPr>
            <w:tcW w:w="2735" w:type="dxa"/>
            <w:gridSpan w:val="3"/>
            <w:tcBorders>
              <w:bottom w:val="single" w:sz="4" w:space="0" w:color="auto"/>
            </w:tcBorders>
          </w:tcPr>
          <w:p w14:paraId="0DCC30EC" w14:textId="553BEB17" w:rsidR="00CA5A07" w:rsidRPr="00ED5373" w:rsidRDefault="00CA5A07" w:rsidP="0032463C">
            <w:pPr>
              <w:tabs>
                <w:tab w:val="clear" w:pos="454"/>
                <w:tab w:val="clear" w:pos="680"/>
                <w:tab w:val="left" w:pos="0"/>
              </w:tabs>
              <w:spacing w:before="60" w:line="276" w:lineRule="auto"/>
              <w:jc w:val="center"/>
              <w:rPr>
                <w:rFonts w:ascii="Arial" w:hAnsi="Arial" w:cstheme="minorBidi"/>
                <w:sz w:val="19"/>
                <w:szCs w:val="19"/>
              </w:rPr>
            </w:pPr>
            <w:r w:rsidRPr="00596F11">
              <w:rPr>
                <w:rFonts w:ascii="Arial" w:hAnsi="Arial" w:cs="Arial"/>
                <w:sz w:val="19"/>
                <w:szCs w:val="19"/>
              </w:rPr>
              <w:t xml:space="preserve">Consolidated </w:t>
            </w:r>
            <w:r w:rsidR="00ED5373">
              <w:rPr>
                <w:rFonts w:ascii="Arial" w:hAnsi="Arial" w:cs="Arial"/>
                <w:sz w:val="19"/>
                <w:szCs w:val="19"/>
              </w:rPr>
              <w:t>F/S</w:t>
            </w:r>
          </w:p>
        </w:tc>
        <w:tc>
          <w:tcPr>
            <w:tcW w:w="238" w:type="dxa"/>
            <w:shd w:val="clear" w:color="auto" w:fill="auto"/>
            <w:vAlign w:val="bottom"/>
          </w:tcPr>
          <w:p w14:paraId="6D7D7478" w14:textId="77777777" w:rsidR="00CA5A07" w:rsidRPr="00596F11" w:rsidRDefault="00CA5A07" w:rsidP="0032463C">
            <w:pPr>
              <w:spacing w:before="60" w:line="276" w:lineRule="auto"/>
              <w:jc w:val="center"/>
              <w:rPr>
                <w:rFonts w:ascii="Arial" w:hAnsi="Arial" w:cs="Arial"/>
                <w:sz w:val="19"/>
                <w:szCs w:val="19"/>
              </w:rPr>
            </w:pPr>
          </w:p>
        </w:tc>
        <w:tc>
          <w:tcPr>
            <w:tcW w:w="2734" w:type="dxa"/>
            <w:gridSpan w:val="3"/>
            <w:tcBorders>
              <w:bottom w:val="single" w:sz="4" w:space="0" w:color="auto"/>
            </w:tcBorders>
            <w:shd w:val="clear" w:color="auto" w:fill="auto"/>
          </w:tcPr>
          <w:p w14:paraId="00EA1C47" w14:textId="7C823DA0" w:rsidR="00CA5A07" w:rsidRPr="00596F11" w:rsidRDefault="00CA5A07" w:rsidP="0032463C">
            <w:pPr>
              <w:tabs>
                <w:tab w:val="clear" w:pos="454"/>
                <w:tab w:val="clear" w:pos="680"/>
                <w:tab w:val="left" w:pos="0"/>
              </w:tabs>
              <w:spacing w:before="60" w:line="276" w:lineRule="auto"/>
              <w:jc w:val="center"/>
              <w:rPr>
                <w:rFonts w:ascii="Arial" w:hAnsi="Arial" w:cs="Arial"/>
                <w:sz w:val="19"/>
                <w:szCs w:val="19"/>
              </w:rPr>
            </w:pPr>
            <w:r w:rsidRPr="00596F11">
              <w:rPr>
                <w:rFonts w:ascii="Arial" w:hAnsi="Arial" w:cs="Arial"/>
                <w:sz w:val="19"/>
                <w:szCs w:val="19"/>
              </w:rPr>
              <w:t xml:space="preserve">Separate </w:t>
            </w:r>
            <w:r w:rsidR="00ED5373">
              <w:rPr>
                <w:rFonts w:ascii="Arial" w:hAnsi="Arial" w:cs="Arial"/>
                <w:sz w:val="19"/>
                <w:szCs w:val="19"/>
              </w:rPr>
              <w:t>F/S</w:t>
            </w:r>
          </w:p>
        </w:tc>
      </w:tr>
      <w:tr w:rsidR="00616E6D" w:rsidRPr="00596F11" w14:paraId="3816C25A" w14:textId="77777777" w:rsidTr="0032463C">
        <w:trPr>
          <w:cantSplit/>
          <w:trHeight w:val="350"/>
          <w:tblHeader/>
        </w:trPr>
        <w:tc>
          <w:tcPr>
            <w:tcW w:w="3366" w:type="dxa"/>
            <w:shd w:val="clear" w:color="auto" w:fill="auto"/>
            <w:vAlign w:val="bottom"/>
          </w:tcPr>
          <w:p w14:paraId="5D67AF2F" w14:textId="77777777" w:rsidR="00616E6D" w:rsidRPr="00596F11" w:rsidRDefault="00616E6D" w:rsidP="00616E6D">
            <w:pPr>
              <w:tabs>
                <w:tab w:val="left" w:pos="360"/>
              </w:tabs>
              <w:spacing w:before="60" w:line="276" w:lineRule="auto"/>
              <w:jc w:val="center"/>
              <w:rPr>
                <w:rFonts w:ascii="Arial" w:hAnsi="Arial" w:cs="Arial"/>
                <w:sz w:val="19"/>
                <w:szCs w:val="19"/>
              </w:rPr>
            </w:pPr>
          </w:p>
        </w:tc>
        <w:tc>
          <w:tcPr>
            <w:tcW w:w="1246" w:type="dxa"/>
            <w:tcBorders>
              <w:bottom w:val="single" w:sz="4" w:space="0" w:color="auto"/>
            </w:tcBorders>
            <w:shd w:val="clear" w:color="auto" w:fill="auto"/>
            <w:vAlign w:val="bottom"/>
          </w:tcPr>
          <w:p w14:paraId="5BF50A16" w14:textId="306A20E8" w:rsidR="00616E6D" w:rsidRPr="00596F11" w:rsidRDefault="000E3EEC" w:rsidP="00616E6D">
            <w:pPr>
              <w:tabs>
                <w:tab w:val="clear" w:pos="907"/>
              </w:tabs>
              <w:spacing w:before="60" w:line="276" w:lineRule="auto"/>
              <w:ind w:left="-108" w:right="-80"/>
              <w:jc w:val="center"/>
              <w:rPr>
                <w:rFonts w:ascii="Arial" w:hAnsi="Arial" w:cs="Arial"/>
                <w:sz w:val="19"/>
                <w:szCs w:val="19"/>
                <w:cs/>
              </w:rPr>
            </w:pPr>
            <w:r w:rsidRPr="000E3EEC">
              <w:rPr>
                <w:rFonts w:ascii="Arial" w:hAnsi="Arial" w:cs="Arial"/>
                <w:sz w:val="19"/>
                <w:szCs w:val="19"/>
              </w:rPr>
              <w:t>30 June</w:t>
            </w:r>
            <w:r w:rsidR="007C00A6" w:rsidRPr="00596F11">
              <w:rPr>
                <w:rFonts w:ascii="Arial" w:hAnsi="Arial" w:cs="Arial"/>
                <w:sz w:val="19"/>
                <w:szCs w:val="19"/>
              </w:rPr>
              <w:t xml:space="preserve"> </w:t>
            </w:r>
            <w:r w:rsidR="007C00A6" w:rsidRPr="00596F11">
              <w:rPr>
                <w:rFonts w:ascii="Arial" w:hAnsi="Arial" w:cs="Arial"/>
                <w:sz w:val="19"/>
                <w:szCs w:val="19"/>
              </w:rPr>
              <w:br/>
              <w:t>2024</w:t>
            </w:r>
          </w:p>
        </w:tc>
        <w:tc>
          <w:tcPr>
            <w:tcW w:w="238" w:type="dxa"/>
            <w:shd w:val="clear" w:color="auto" w:fill="auto"/>
            <w:vAlign w:val="bottom"/>
          </w:tcPr>
          <w:p w14:paraId="6290DA69" w14:textId="77777777" w:rsidR="00616E6D" w:rsidRPr="00596F11" w:rsidRDefault="00616E6D" w:rsidP="00616E6D">
            <w:pPr>
              <w:tabs>
                <w:tab w:val="clear" w:pos="907"/>
              </w:tabs>
              <w:spacing w:before="60" w:line="276" w:lineRule="auto"/>
              <w:ind w:left="-108" w:right="-80"/>
              <w:jc w:val="center"/>
              <w:rPr>
                <w:rFonts w:ascii="Arial" w:hAnsi="Arial" w:cs="Arial"/>
                <w:sz w:val="19"/>
                <w:szCs w:val="19"/>
                <w:cs/>
              </w:rPr>
            </w:pPr>
          </w:p>
        </w:tc>
        <w:tc>
          <w:tcPr>
            <w:tcW w:w="1251" w:type="dxa"/>
            <w:tcBorders>
              <w:bottom w:val="single" w:sz="4" w:space="0" w:color="auto"/>
            </w:tcBorders>
            <w:shd w:val="clear" w:color="auto" w:fill="auto"/>
            <w:vAlign w:val="bottom"/>
          </w:tcPr>
          <w:p w14:paraId="6A17E7FA" w14:textId="750A0EFB" w:rsidR="00616E6D" w:rsidRPr="00596F11" w:rsidRDefault="00616E6D" w:rsidP="00616E6D">
            <w:pPr>
              <w:tabs>
                <w:tab w:val="clear" w:pos="907"/>
              </w:tabs>
              <w:spacing w:before="60" w:line="276" w:lineRule="auto"/>
              <w:ind w:left="-108" w:right="-80"/>
              <w:jc w:val="center"/>
              <w:rPr>
                <w:rFonts w:ascii="Arial" w:hAnsi="Arial" w:cs="Arial"/>
                <w:sz w:val="19"/>
                <w:szCs w:val="19"/>
                <w:cs/>
                <w:lang w:val="en-GB"/>
              </w:rPr>
            </w:pPr>
            <w:r w:rsidRPr="00596F11">
              <w:rPr>
                <w:rFonts w:ascii="Arial" w:hAnsi="Arial" w:cs="Arial"/>
                <w:sz w:val="19"/>
                <w:szCs w:val="19"/>
              </w:rPr>
              <w:t>31 December</w:t>
            </w:r>
            <w:r w:rsidRPr="00596F11">
              <w:rPr>
                <w:rFonts w:ascii="Arial" w:hAnsi="Arial" w:cs="Arial"/>
                <w:sz w:val="19"/>
                <w:szCs w:val="19"/>
              </w:rPr>
              <w:br/>
              <w:t>202</w:t>
            </w:r>
            <w:r w:rsidR="007C00A6" w:rsidRPr="00596F11">
              <w:rPr>
                <w:rFonts w:ascii="Arial" w:hAnsi="Arial" w:cs="Arial"/>
                <w:sz w:val="19"/>
                <w:szCs w:val="19"/>
              </w:rPr>
              <w:t>3</w:t>
            </w:r>
          </w:p>
        </w:tc>
        <w:tc>
          <w:tcPr>
            <w:tcW w:w="238" w:type="dxa"/>
            <w:shd w:val="clear" w:color="auto" w:fill="auto"/>
            <w:vAlign w:val="center"/>
          </w:tcPr>
          <w:p w14:paraId="322B48FF" w14:textId="77777777" w:rsidR="00616E6D" w:rsidRPr="00596F11" w:rsidRDefault="00616E6D" w:rsidP="00616E6D">
            <w:pPr>
              <w:tabs>
                <w:tab w:val="clear" w:pos="907"/>
              </w:tabs>
              <w:spacing w:before="60" w:line="276" w:lineRule="auto"/>
              <w:ind w:left="-108" w:right="-80"/>
              <w:jc w:val="center"/>
              <w:rPr>
                <w:rFonts w:ascii="Arial" w:hAnsi="Arial" w:cs="Arial"/>
                <w:sz w:val="19"/>
                <w:szCs w:val="19"/>
                <w:cs/>
              </w:rPr>
            </w:pPr>
          </w:p>
        </w:tc>
        <w:tc>
          <w:tcPr>
            <w:tcW w:w="1247" w:type="dxa"/>
            <w:tcBorders>
              <w:bottom w:val="single" w:sz="4" w:space="0" w:color="auto"/>
            </w:tcBorders>
            <w:shd w:val="clear" w:color="auto" w:fill="auto"/>
            <w:vAlign w:val="bottom"/>
          </w:tcPr>
          <w:p w14:paraId="419C3D0C" w14:textId="42F0F243" w:rsidR="00616E6D" w:rsidRPr="00596F11" w:rsidRDefault="000E3EEC" w:rsidP="00616E6D">
            <w:pPr>
              <w:tabs>
                <w:tab w:val="clear" w:pos="907"/>
              </w:tabs>
              <w:spacing w:before="60" w:line="276" w:lineRule="auto"/>
              <w:ind w:left="-108" w:right="-80"/>
              <w:jc w:val="center"/>
              <w:rPr>
                <w:rFonts w:ascii="Arial" w:hAnsi="Arial" w:cs="Arial"/>
                <w:sz w:val="19"/>
                <w:szCs w:val="19"/>
                <w:cs/>
              </w:rPr>
            </w:pPr>
            <w:r w:rsidRPr="000E3EEC">
              <w:rPr>
                <w:rFonts w:ascii="Arial" w:hAnsi="Arial" w:cs="Arial"/>
                <w:sz w:val="19"/>
                <w:szCs w:val="19"/>
              </w:rPr>
              <w:t>30 June</w:t>
            </w:r>
            <w:r w:rsidR="007C00A6" w:rsidRPr="00596F11">
              <w:rPr>
                <w:rFonts w:ascii="Arial" w:hAnsi="Arial" w:cs="Arial"/>
                <w:sz w:val="19"/>
                <w:szCs w:val="19"/>
              </w:rPr>
              <w:t xml:space="preserve"> </w:t>
            </w:r>
            <w:r w:rsidR="007C00A6" w:rsidRPr="00596F11">
              <w:rPr>
                <w:rFonts w:ascii="Arial" w:hAnsi="Arial" w:cs="Arial"/>
                <w:sz w:val="19"/>
                <w:szCs w:val="19"/>
              </w:rPr>
              <w:br/>
              <w:t>2024</w:t>
            </w:r>
          </w:p>
        </w:tc>
        <w:tc>
          <w:tcPr>
            <w:tcW w:w="238" w:type="dxa"/>
            <w:shd w:val="clear" w:color="auto" w:fill="auto"/>
            <w:vAlign w:val="bottom"/>
          </w:tcPr>
          <w:p w14:paraId="21DECA1B" w14:textId="77777777" w:rsidR="00616E6D" w:rsidRPr="00596F11" w:rsidRDefault="00616E6D" w:rsidP="00616E6D">
            <w:pPr>
              <w:tabs>
                <w:tab w:val="clear" w:pos="907"/>
              </w:tabs>
              <w:spacing w:before="60" w:line="276" w:lineRule="auto"/>
              <w:ind w:left="-108" w:right="-80"/>
              <w:jc w:val="center"/>
              <w:rPr>
                <w:rFonts w:ascii="Arial" w:hAnsi="Arial" w:cs="Arial"/>
                <w:sz w:val="19"/>
                <w:szCs w:val="19"/>
                <w:cs/>
              </w:rPr>
            </w:pPr>
          </w:p>
        </w:tc>
        <w:tc>
          <w:tcPr>
            <w:tcW w:w="1249" w:type="dxa"/>
            <w:tcBorders>
              <w:bottom w:val="single" w:sz="4" w:space="0" w:color="auto"/>
            </w:tcBorders>
            <w:shd w:val="clear" w:color="auto" w:fill="auto"/>
            <w:vAlign w:val="bottom"/>
          </w:tcPr>
          <w:p w14:paraId="7AFC31FD" w14:textId="1AF94505" w:rsidR="00616E6D" w:rsidRPr="00596F11" w:rsidRDefault="00616E6D" w:rsidP="00616E6D">
            <w:pPr>
              <w:tabs>
                <w:tab w:val="clear" w:pos="907"/>
              </w:tabs>
              <w:spacing w:before="60" w:line="276" w:lineRule="auto"/>
              <w:ind w:left="-108" w:right="-80"/>
              <w:jc w:val="center"/>
              <w:rPr>
                <w:rFonts w:ascii="Arial" w:hAnsi="Arial" w:cs="Arial"/>
                <w:sz w:val="19"/>
                <w:szCs w:val="19"/>
                <w:cs/>
                <w:lang w:val="en-GB"/>
              </w:rPr>
            </w:pPr>
            <w:r w:rsidRPr="00596F11">
              <w:rPr>
                <w:rFonts w:ascii="Arial" w:hAnsi="Arial" w:cs="Arial"/>
                <w:sz w:val="19"/>
                <w:szCs w:val="19"/>
              </w:rPr>
              <w:t>31 December</w:t>
            </w:r>
            <w:r w:rsidRPr="00596F11">
              <w:rPr>
                <w:rFonts w:ascii="Arial" w:hAnsi="Arial" w:cs="Arial"/>
                <w:sz w:val="19"/>
                <w:szCs w:val="19"/>
              </w:rPr>
              <w:br/>
              <w:t>202</w:t>
            </w:r>
            <w:r w:rsidR="007C00A6" w:rsidRPr="00596F11">
              <w:rPr>
                <w:rFonts w:ascii="Arial" w:hAnsi="Arial" w:cs="Arial"/>
                <w:sz w:val="19"/>
                <w:szCs w:val="19"/>
              </w:rPr>
              <w:t>3</w:t>
            </w:r>
          </w:p>
        </w:tc>
      </w:tr>
      <w:tr w:rsidR="00FD4C7B" w:rsidRPr="00596F11" w14:paraId="40817218" w14:textId="77777777" w:rsidTr="0032463C">
        <w:trPr>
          <w:cantSplit/>
          <w:trHeight w:val="352"/>
        </w:trPr>
        <w:tc>
          <w:tcPr>
            <w:tcW w:w="3366" w:type="dxa"/>
            <w:shd w:val="clear" w:color="auto" w:fill="auto"/>
            <w:vAlign w:val="bottom"/>
          </w:tcPr>
          <w:p w14:paraId="496B4048" w14:textId="77777777" w:rsidR="00CA5A07" w:rsidRPr="00596F11" w:rsidRDefault="00CA5A07" w:rsidP="0032463C">
            <w:pPr>
              <w:tabs>
                <w:tab w:val="left" w:pos="710"/>
              </w:tabs>
              <w:spacing w:before="60" w:line="276" w:lineRule="auto"/>
              <w:ind w:left="66" w:right="114"/>
              <w:rPr>
                <w:rFonts w:ascii="Arial" w:hAnsi="Arial" w:cs="Arial"/>
                <w:sz w:val="19"/>
                <w:szCs w:val="19"/>
              </w:rPr>
            </w:pPr>
          </w:p>
        </w:tc>
        <w:tc>
          <w:tcPr>
            <w:tcW w:w="1246" w:type="dxa"/>
            <w:shd w:val="clear" w:color="auto" w:fill="auto"/>
          </w:tcPr>
          <w:p w14:paraId="0AE04340" w14:textId="77777777" w:rsidR="00CA5A07" w:rsidRPr="00596F11" w:rsidRDefault="00CA5A07" w:rsidP="0032463C">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5880955D" w14:textId="77777777" w:rsidR="00CA5A07" w:rsidRPr="00596F11"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c>
          <w:tcPr>
            <w:tcW w:w="1251" w:type="dxa"/>
            <w:shd w:val="clear" w:color="auto" w:fill="auto"/>
          </w:tcPr>
          <w:p w14:paraId="57EEE394" w14:textId="77777777" w:rsidR="00CA5A07" w:rsidRPr="00596F11" w:rsidRDefault="00CA5A07" w:rsidP="0032463C">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029D99F5" w14:textId="77777777" w:rsidR="00CA5A07" w:rsidRPr="00596F11"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c>
          <w:tcPr>
            <w:tcW w:w="1247" w:type="dxa"/>
            <w:shd w:val="clear" w:color="auto" w:fill="auto"/>
          </w:tcPr>
          <w:p w14:paraId="732802C6" w14:textId="77777777" w:rsidR="00CA5A07" w:rsidRPr="00596F11"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c>
          <w:tcPr>
            <w:tcW w:w="238" w:type="dxa"/>
            <w:shd w:val="clear" w:color="auto" w:fill="auto"/>
          </w:tcPr>
          <w:p w14:paraId="60FF5DAA" w14:textId="77777777" w:rsidR="00CA5A07" w:rsidRPr="00596F11"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c>
          <w:tcPr>
            <w:tcW w:w="1249" w:type="dxa"/>
            <w:shd w:val="clear" w:color="auto" w:fill="auto"/>
          </w:tcPr>
          <w:p w14:paraId="3FB93DB7" w14:textId="77777777" w:rsidR="00CA5A07" w:rsidRPr="00596F11"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r>
      <w:tr w:rsidR="00BF5505" w:rsidRPr="00596F11" w14:paraId="4A7E15B6" w14:textId="77777777" w:rsidTr="0032463C">
        <w:trPr>
          <w:cantSplit/>
          <w:trHeight w:val="162"/>
        </w:trPr>
        <w:tc>
          <w:tcPr>
            <w:tcW w:w="3366" w:type="dxa"/>
            <w:shd w:val="clear" w:color="auto" w:fill="auto"/>
            <w:vAlign w:val="bottom"/>
          </w:tcPr>
          <w:p w14:paraId="1B28CD10" w14:textId="77777777" w:rsidR="00BF5505" w:rsidRPr="00596F11" w:rsidRDefault="00BF5505" w:rsidP="00BF5505">
            <w:pPr>
              <w:tabs>
                <w:tab w:val="left" w:pos="710"/>
              </w:tabs>
              <w:spacing w:before="60" w:line="276" w:lineRule="auto"/>
              <w:ind w:left="66" w:right="114"/>
              <w:rPr>
                <w:rFonts w:ascii="Arial" w:hAnsi="Arial" w:cs="Arial"/>
                <w:sz w:val="19"/>
                <w:szCs w:val="19"/>
                <w:lang w:val="en-GB"/>
              </w:rPr>
            </w:pPr>
            <w:r w:rsidRPr="00596F11">
              <w:rPr>
                <w:rFonts w:ascii="Arial" w:hAnsi="Arial" w:cs="Arial"/>
                <w:sz w:val="19"/>
                <w:szCs w:val="19"/>
              </w:rPr>
              <w:t>Not yet due</w:t>
            </w:r>
          </w:p>
        </w:tc>
        <w:tc>
          <w:tcPr>
            <w:tcW w:w="1246" w:type="dxa"/>
            <w:shd w:val="clear" w:color="auto" w:fill="auto"/>
            <w:vAlign w:val="bottom"/>
          </w:tcPr>
          <w:p w14:paraId="1712BFDD" w14:textId="716302AD" w:rsidR="00BF5505" w:rsidRPr="00BF5505" w:rsidRDefault="00BF5505" w:rsidP="00BF5505">
            <w:pPr>
              <w:tabs>
                <w:tab w:val="clear" w:pos="454"/>
                <w:tab w:val="clear" w:pos="680"/>
                <w:tab w:val="left" w:pos="0"/>
              </w:tabs>
              <w:spacing w:before="60" w:line="276" w:lineRule="auto"/>
              <w:ind w:right="84"/>
              <w:jc w:val="right"/>
              <w:rPr>
                <w:rFonts w:ascii="Arial" w:hAnsi="Arial" w:cs="Arial"/>
                <w:sz w:val="19"/>
                <w:szCs w:val="19"/>
              </w:rPr>
            </w:pPr>
            <w:r w:rsidRPr="00BF5505">
              <w:rPr>
                <w:rFonts w:ascii="Arial" w:hAnsi="Arial" w:cs="Arial"/>
                <w:sz w:val="19"/>
                <w:szCs w:val="19"/>
              </w:rPr>
              <w:t>98,329</w:t>
            </w:r>
          </w:p>
        </w:tc>
        <w:tc>
          <w:tcPr>
            <w:tcW w:w="238" w:type="dxa"/>
            <w:shd w:val="clear" w:color="auto" w:fill="auto"/>
          </w:tcPr>
          <w:p w14:paraId="4557301E"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3CDDB688" w14:textId="710AF47C"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r w:rsidRPr="00596F11">
              <w:rPr>
                <w:rFonts w:ascii="Arial" w:hAnsi="Arial" w:cs="Arial"/>
                <w:sz w:val="19"/>
                <w:szCs w:val="19"/>
              </w:rPr>
              <w:t>170,171</w:t>
            </w:r>
          </w:p>
        </w:tc>
        <w:tc>
          <w:tcPr>
            <w:tcW w:w="238" w:type="dxa"/>
            <w:shd w:val="clear" w:color="auto" w:fill="auto"/>
          </w:tcPr>
          <w:p w14:paraId="20B04BC3"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26572ED7" w14:textId="1E2251B9" w:rsidR="00BF5505" w:rsidRPr="00C70114" w:rsidRDefault="00AB562F" w:rsidP="00BF5505">
            <w:pPr>
              <w:tabs>
                <w:tab w:val="clear" w:pos="454"/>
                <w:tab w:val="clear" w:pos="680"/>
                <w:tab w:val="left" w:pos="0"/>
              </w:tabs>
              <w:spacing w:before="60" w:line="276" w:lineRule="auto"/>
              <w:ind w:right="84"/>
              <w:jc w:val="right"/>
              <w:rPr>
                <w:rFonts w:ascii="Arial" w:hAnsi="Arial" w:cstheme="minorBidi"/>
                <w:sz w:val="19"/>
                <w:szCs w:val="19"/>
              </w:rPr>
            </w:pPr>
            <w:r w:rsidRPr="00C70114">
              <w:rPr>
                <w:rFonts w:ascii="Arial" w:hAnsi="Arial" w:cstheme="minorBidi"/>
                <w:sz w:val="19"/>
                <w:szCs w:val="19"/>
              </w:rPr>
              <w:t>90</w:t>
            </w:r>
            <w:r w:rsidR="00BF5505" w:rsidRPr="00C70114">
              <w:rPr>
                <w:rFonts w:ascii="Arial" w:hAnsi="Arial" w:cstheme="minorBidi"/>
                <w:sz w:val="19"/>
                <w:szCs w:val="19"/>
              </w:rPr>
              <w:t>,</w:t>
            </w:r>
            <w:r w:rsidRPr="00C70114">
              <w:rPr>
                <w:rFonts w:ascii="Arial" w:hAnsi="Arial" w:cstheme="minorBidi"/>
                <w:sz w:val="19"/>
                <w:szCs w:val="19"/>
              </w:rPr>
              <w:t>596</w:t>
            </w:r>
          </w:p>
        </w:tc>
        <w:tc>
          <w:tcPr>
            <w:tcW w:w="238" w:type="dxa"/>
            <w:shd w:val="clear" w:color="auto" w:fill="auto"/>
          </w:tcPr>
          <w:p w14:paraId="79ACAE04"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709CCD54" w14:textId="2DF26209"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r w:rsidRPr="00596F11">
              <w:rPr>
                <w:rFonts w:ascii="Arial" w:hAnsi="Arial" w:cs="Arial"/>
                <w:sz w:val="19"/>
                <w:szCs w:val="19"/>
              </w:rPr>
              <w:t>153,929</w:t>
            </w:r>
          </w:p>
        </w:tc>
      </w:tr>
      <w:tr w:rsidR="00BF5505" w:rsidRPr="00596F11" w14:paraId="5B03A2AD" w14:textId="77777777" w:rsidTr="0032463C">
        <w:trPr>
          <w:cantSplit/>
          <w:trHeight w:val="108"/>
        </w:trPr>
        <w:tc>
          <w:tcPr>
            <w:tcW w:w="3366" w:type="dxa"/>
            <w:shd w:val="clear" w:color="auto" w:fill="auto"/>
            <w:vAlign w:val="bottom"/>
          </w:tcPr>
          <w:p w14:paraId="6213CD3E" w14:textId="45B74170" w:rsidR="00BF5505" w:rsidRPr="00596F11" w:rsidRDefault="00BF5505" w:rsidP="00BF5505">
            <w:pPr>
              <w:tabs>
                <w:tab w:val="left" w:pos="710"/>
              </w:tabs>
              <w:spacing w:before="60" w:line="276" w:lineRule="auto"/>
              <w:ind w:left="66" w:right="114"/>
              <w:rPr>
                <w:rFonts w:ascii="Arial" w:hAnsi="Arial" w:cs="Arial"/>
                <w:sz w:val="19"/>
                <w:szCs w:val="19"/>
                <w:lang w:val="en-GB"/>
              </w:rPr>
            </w:pPr>
            <w:r w:rsidRPr="00596F11">
              <w:rPr>
                <w:rFonts w:ascii="Arial" w:hAnsi="Arial" w:cs="Arial"/>
                <w:sz w:val="19"/>
                <w:szCs w:val="19"/>
              </w:rPr>
              <w:t>Overdue</w:t>
            </w:r>
          </w:p>
        </w:tc>
        <w:tc>
          <w:tcPr>
            <w:tcW w:w="1246" w:type="dxa"/>
            <w:shd w:val="clear" w:color="auto" w:fill="auto"/>
            <w:vAlign w:val="bottom"/>
          </w:tcPr>
          <w:p w14:paraId="51B2C44E" w14:textId="14B6BABC" w:rsidR="00BF5505" w:rsidRPr="00BF5505"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5221C9A3"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7541623B" w14:textId="1E6E6C20"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6862607A"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211C09A8" w14:textId="77777777" w:rsidR="00BF5505" w:rsidRPr="00C70114"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4BAB23A2"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7F82E121"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r>
      <w:tr w:rsidR="00BF5505" w:rsidRPr="00596F11" w14:paraId="2A0A98E9" w14:textId="77777777" w:rsidTr="0032463C">
        <w:trPr>
          <w:cantSplit/>
          <w:trHeight w:val="68"/>
        </w:trPr>
        <w:tc>
          <w:tcPr>
            <w:tcW w:w="3366" w:type="dxa"/>
            <w:shd w:val="clear" w:color="auto" w:fill="auto"/>
            <w:vAlign w:val="bottom"/>
          </w:tcPr>
          <w:p w14:paraId="3584B212" w14:textId="77777777" w:rsidR="00BF5505" w:rsidRPr="00596F11" w:rsidRDefault="00BF5505" w:rsidP="00BF5505">
            <w:pPr>
              <w:tabs>
                <w:tab w:val="left" w:pos="710"/>
              </w:tabs>
              <w:spacing w:before="60" w:line="276" w:lineRule="auto"/>
              <w:ind w:left="283" w:right="114"/>
              <w:rPr>
                <w:rFonts w:ascii="Arial" w:hAnsi="Arial" w:cs="Arial"/>
                <w:sz w:val="19"/>
                <w:szCs w:val="19"/>
              </w:rPr>
            </w:pPr>
            <w:r w:rsidRPr="00596F11">
              <w:rPr>
                <w:rFonts w:ascii="Arial" w:hAnsi="Arial" w:cs="Arial"/>
                <w:sz w:val="19"/>
                <w:szCs w:val="19"/>
              </w:rPr>
              <w:t>Less than 3 months</w:t>
            </w:r>
          </w:p>
        </w:tc>
        <w:tc>
          <w:tcPr>
            <w:tcW w:w="1246" w:type="dxa"/>
            <w:shd w:val="clear" w:color="auto" w:fill="auto"/>
          </w:tcPr>
          <w:p w14:paraId="08B89DB3" w14:textId="592D96C9" w:rsidR="00BF5505" w:rsidRPr="00BF5505" w:rsidRDefault="00BF5505" w:rsidP="00BF5505">
            <w:pPr>
              <w:tabs>
                <w:tab w:val="clear" w:pos="454"/>
                <w:tab w:val="clear" w:pos="680"/>
                <w:tab w:val="left" w:pos="0"/>
              </w:tabs>
              <w:spacing w:before="60" w:line="276" w:lineRule="auto"/>
              <w:ind w:right="84"/>
              <w:jc w:val="right"/>
              <w:rPr>
                <w:rFonts w:ascii="Arial" w:hAnsi="Arial" w:cs="Arial"/>
                <w:sz w:val="19"/>
                <w:szCs w:val="19"/>
              </w:rPr>
            </w:pPr>
            <w:r w:rsidRPr="00BF5505">
              <w:rPr>
                <w:rFonts w:ascii="Arial" w:hAnsi="Arial" w:cs="Arial"/>
                <w:sz w:val="19"/>
                <w:szCs w:val="19"/>
              </w:rPr>
              <w:t>92,460</w:t>
            </w:r>
          </w:p>
        </w:tc>
        <w:tc>
          <w:tcPr>
            <w:tcW w:w="238" w:type="dxa"/>
            <w:shd w:val="clear" w:color="auto" w:fill="auto"/>
          </w:tcPr>
          <w:p w14:paraId="2D868E15"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1E057BFF" w14:textId="4C52223F"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r w:rsidRPr="00596F11">
              <w:rPr>
                <w:rFonts w:ascii="Arial" w:hAnsi="Arial" w:cs="Arial"/>
                <w:sz w:val="19"/>
                <w:szCs w:val="19"/>
              </w:rPr>
              <w:t>114,006</w:t>
            </w:r>
          </w:p>
        </w:tc>
        <w:tc>
          <w:tcPr>
            <w:tcW w:w="238" w:type="dxa"/>
            <w:shd w:val="clear" w:color="auto" w:fill="auto"/>
          </w:tcPr>
          <w:p w14:paraId="53729A3C"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6E93DD44" w14:textId="56E1DD53" w:rsidR="00BF5505" w:rsidRPr="00C70114" w:rsidRDefault="00BF5505" w:rsidP="00BF5505">
            <w:pPr>
              <w:tabs>
                <w:tab w:val="clear" w:pos="454"/>
                <w:tab w:val="clear" w:pos="680"/>
                <w:tab w:val="left" w:pos="0"/>
              </w:tabs>
              <w:spacing w:before="60" w:line="276" w:lineRule="auto"/>
              <w:ind w:right="84"/>
              <w:jc w:val="right"/>
              <w:rPr>
                <w:rFonts w:ascii="Arial" w:hAnsi="Arial" w:cs="Arial"/>
                <w:sz w:val="19"/>
                <w:szCs w:val="19"/>
                <w:cs/>
              </w:rPr>
            </w:pPr>
            <w:r w:rsidRPr="00C70114">
              <w:rPr>
                <w:rFonts w:ascii="Arial" w:hAnsi="Arial" w:cs="Arial"/>
                <w:sz w:val="19"/>
                <w:szCs w:val="19"/>
              </w:rPr>
              <w:t>88,</w:t>
            </w:r>
            <w:r w:rsidR="00AB562F" w:rsidRPr="00C70114">
              <w:rPr>
                <w:rFonts w:ascii="Arial" w:hAnsi="Arial" w:cs="Arial"/>
                <w:sz w:val="19"/>
                <w:szCs w:val="19"/>
              </w:rPr>
              <w:t>017</w:t>
            </w:r>
          </w:p>
        </w:tc>
        <w:tc>
          <w:tcPr>
            <w:tcW w:w="238" w:type="dxa"/>
            <w:shd w:val="clear" w:color="auto" w:fill="auto"/>
          </w:tcPr>
          <w:p w14:paraId="399C6201"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3F689435" w14:textId="46A7BCB3"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r w:rsidRPr="00596F11">
              <w:rPr>
                <w:rFonts w:ascii="Arial" w:hAnsi="Arial" w:cs="Arial"/>
                <w:sz w:val="19"/>
                <w:szCs w:val="19"/>
              </w:rPr>
              <w:t>110,204</w:t>
            </w:r>
          </w:p>
        </w:tc>
      </w:tr>
      <w:tr w:rsidR="00BF5505" w:rsidRPr="00596F11" w14:paraId="4E524F7C" w14:textId="77777777" w:rsidTr="0032463C">
        <w:trPr>
          <w:cantSplit/>
          <w:trHeight w:val="90"/>
        </w:trPr>
        <w:tc>
          <w:tcPr>
            <w:tcW w:w="3366" w:type="dxa"/>
            <w:shd w:val="clear" w:color="auto" w:fill="auto"/>
            <w:vAlign w:val="bottom"/>
          </w:tcPr>
          <w:p w14:paraId="7398EC72" w14:textId="77777777" w:rsidR="00BF5505" w:rsidRPr="00596F11" w:rsidRDefault="00BF5505" w:rsidP="00BF5505">
            <w:pPr>
              <w:tabs>
                <w:tab w:val="left" w:pos="710"/>
              </w:tabs>
              <w:spacing w:before="60" w:line="276" w:lineRule="auto"/>
              <w:ind w:left="283" w:right="114"/>
              <w:rPr>
                <w:rFonts w:ascii="Arial" w:hAnsi="Arial" w:cs="Arial"/>
                <w:sz w:val="19"/>
                <w:szCs w:val="19"/>
              </w:rPr>
            </w:pPr>
            <w:r w:rsidRPr="00596F11">
              <w:rPr>
                <w:rFonts w:ascii="Arial" w:hAnsi="Arial" w:cs="Arial"/>
                <w:sz w:val="19"/>
                <w:szCs w:val="19"/>
              </w:rPr>
              <w:t>3 - 6 months</w:t>
            </w:r>
          </w:p>
        </w:tc>
        <w:tc>
          <w:tcPr>
            <w:tcW w:w="1246" w:type="dxa"/>
            <w:shd w:val="clear" w:color="auto" w:fill="auto"/>
          </w:tcPr>
          <w:p w14:paraId="2901D1A2" w14:textId="7025B2F9" w:rsidR="00BF5505" w:rsidRPr="00BF5505" w:rsidRDefault="00BF5505" w:rsidP="00BF5505">
            <w:pPr>
              <w:tabs>
                <w:tab w:val="clear" w:pos="454"/>
                <w:tab w:val="clear" w:pos="680"/>
                <w:tab w:val="left" w:pos="0"/>
              </w:tabs>
              <w:spacing w:before="60" w:line="276" w:lineRule="auto"/>
              <w:ind w:right="84"/>
              <w:jc w:val="right"/>
              <w:rPr>
                <w:rFonts w:ascii="Arial" w:hAnsi="Arial" w:cs="Arial"/>
                <w:sz w:val="19"/>
                <w:szCs w:val="19"/>
              </w:rPr>
            </w:pPr>
            <w:r w:rsidRPr="00BF5505">
              <w:rPr>
                <w:rFonts w:ascii="Arial" w:hAnsi="Arial" w:cs="Arial"/>
                <w:sz w:val="19"/>
                <w:szCs w:val="19"/>
              </w:rPr>
              <w:t>16,035</w:t>
            </w:r>
          </w:p>
        </w:tc>
        <w:tc>
          <w:tcPr>
            <w:tcW w:w="238" w:type="dxa"/>
            <w:shd w:val="clear" w:color="auto" w:fill="auto"/>
          </w:tcPr>
          <w:p w14:paraId="45D3FEA1"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70DC4AF7" w14:textId="05F8A5A1"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r w:rsidRPr="00596F11">
              <w:rPr>
                <w:rFonts w:ascii="Arial" w:hAnsi="Arial" w:cs="Arial"/>
                <w:sz w:val="19"/>
                <w:szCs w:val="19"/>
              </w:rPr>
              <w:t>30,338</w:t>
            </w:r>
          </w:p>
        </w:tc>
        <w:tc>
          <w:tcPr>
            <w:tcW w:w="238" w:type="dxa"/>
            <w:shd w:val="clear" w:color="auto" w:fill="auto"/>
          </w:tcPr>
          <w:p w14:paraId="4E34D5D3"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5BFBCF4D" w14:textId="5F9ED4E1" w:rsidR="00BF5505" w:rsidRPr="00C70114" w:rsidRDefault="00BF5505" w:rsidP="00BF5505">
            <w:pPr>
              <w:tabs>
                <w:tab w:val="clear" w:pos="454"/>
                <w:tab w:val="clear" w:pos="680"/>
                <w:tab w:val="left" w:pos="0"/>
              </w:tabs>
              <w:spacing w:before="60" w:line="276" w:lineRule="auto"/>
              <w:ind w:right="84"/>
              <w:jc w:val="right"/>
              <w:rPr>
                <w:rFonts w:ascii="Arial" w:hAnsi="Arial" w:cs="Arial"/>
                <w:sz w:val="19"/>
                <w:szCs w:val="19"/>
              </w:rPr>
            </w:pPr>
            <w:r w:rsidRPr="00C70114">
              <w:rPr>
                <w:rFonts w:ascii="Arial" w:hAnsi="Arial" w:cs="Arial"/>
                <w:sz w:val="19"/>
                <w:szCs w:val="19"/>
              </w:rPr>
              <w:t>15,591</w:t>
            </w:r>
          </w:p>
        </w:tc>
        <w:tc>
          <w:tcPr>
            <w:tcW w:w="238" w:type="dxa"/>
            <w:shd w:val="clear" w:color="auto" w:fill="auto"/>
          </w:tcPr>
          <w:p w14:paraId="664C9A08"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23BE15AD" w14:textId="2BFEF92B"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r w:rsidRPr="00596F11">
              <w:rPr>
                <w:rFonts w:ascii="Arial" w:hAnsi="Arial" w:cs="Arial"/>
                <w:sz w:val="19"/>
                <w:szCs w:val="19"/>
              </w:rPr>
              <w:t>29,630</w:t>
            </w:r>
          </w:p>
        </w:tc>
      </w:tr>
      <w:tr w:rsidR="00BF5505" w:rsidRPr="00596F11" w14:paraId="1F92950B" w14:textId="77777777" w:rsidTr="0032463C">
        <w:trPr>
          <w:cantSplit/>
          <w:trHeight w:val="68"/>
        </w:trPr>
        <w:tc>
          <w:tcPr>
            <w:tcW w:w="3366" w:type="dxa"/>
            <w:shd w:val="clear" w:color="auto" w:fill="auto"/>
            <w:vAlign w:val="bottom"/>
          </w:tcPr>
          <w:p w14:paraId="46C02662" w14:textId="77777777" w:rsidR="00BF5505" w:rsidRPr="00596F11" w:rsidRDefault="00BF5505" w:rsidP="00BF5505">
            <w:pPr>
              <w:tabs>
                <w:tab w:val="left" w:pos="710"/>
              </w:tabs>
              <w:spacing w:before="60" w:line="276" w:lineRule="auto"/>
              <w:ind w:left="283" w:right="114"/>
              <w:rPr>
                <w:rFonts w:ascii="Arial" w:hAnsi="Arial" w:cs="Arial"/>
                <w:sz w:val="19"/>
                <w:szCs w:val="19"/>
              </w:rPr>
            </w:pPr>
            <w:r w:rsidRPr="00596F11">
              <w:rPr>
                <w:rFonts w:ascii="Arial" w:hAnsi="Arial" w:cs="Arial"/>
                <w:sz w:val="19"/>
                <w:szCs w:val="19"/>
              </w:rPr>
              <w:t xml:space="preserve">6 - 12 months </w:t>
            </w:r>
          </w:p>
        </w:tc>
        <w:tc>
          <w:tcPr>
            <w:tcW w:w="1246" w:type="dxa"/>
            <w:shd w:val="clear" w:color="auto" w:fill="auto"/>
          </w:tcPr>
          <w:p w14:paraId="4B91908B" w14:textId="2119DC21" w:rsidR="00BF5505" w:rsidRPr="00BF5505" w:rsidRDefault="00BF5505" w:rsidP="00BF5505">
            <w:pPr>
              <w:tabs>
                <w:tab w:val="clear" w:pos="454"/>
                <w:tab w:val="clear" w:pos="680"/>
                <w:tab w:val="left" w:pos="0"/>
              </w:tabs>
              <w:spacing w:before="60" w:line="276" w:lineRule="auto"/>
              <w:ind w:right="84"/>
              <w:jc w:val="right"/>
              <w:rPr>
                <w:rFonts w:ascii="Arial" w:hAnsi="Arial" w:cs="Arial"/>
                <w:sz w:val="19"/>
                <w:szCs w:val="19"/>
              </w:rPr>
            </w:pPr>
            <w:r w:rsidRPr="00BF5505">
              <w:rPr>
                <w:rFonts w:ascii="Arial" w:hAnsi="Arial" w:cs="Arial"/>
                <w:sz w:val="19"/>
                <w:szCs w:val="19"/>
              </w:rPr>
              <w:t>6,233</w:t>
            </w:r>
          </w:p>
        </w:tc>
        <w:tc>
          <w:tcPr>
            <w:tcW w:w="238" w:type="dxa"/>
            <w:shd w:val="clear" w:color="auto" w:fill="auto"/>
          </w:tcPr>
          <w:p w14:paraId="2A630934"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3464C82A" w14:textId="2EF6C3B1"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r w:rsidRPr="00596F11">
              <w:rPr>
                <w:rFonts w:ascii="Arial" w:hAnsi="Arial" w:cs="Arial"/>
                <w:sz w:val="19"/>
                <w:szCs w:val="19"/>
              </w:rPr>
              <w:t>5,763</w:t>
            </w:r>
          </w:p>
        </w:tc>
        <w:tc>
          <w:tcPr>
            <w:tcW w:w="238" w:type="dxa"/>
            <w:shd w:val="clear" w:color="auto" w:fill="auto"/>
          </w:tcPr>
          <w:p w14:paraId="195FB68C"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07EAD0AF" w14:textId="46DB2E2B" w:rsidR="00BF5505" w:rsidRPr="00C70114" w:rsidRDefault="00BF5505" w:rsidP="00BF5505">
            <w:pPr>
              <w:tabs>
                <w:tab w:val="clear" w:pos="454"/>
                <w:tab w:val="clear" w:pos="680"/>
                <w:tab w:val="left" w:pos="0"/>
              </w:tabs>
              <w:spacing w:before="60" w:line="276" w:lineRule="auto"/>
              <w:ind w:right="84"/>
              <w:jc w:val="right"/>
              <w:rPr>
                <w:rFonts w:ascii="Arial" w:hAnsi="Arial" w:cs="Arial"/>
                <w:sz w:val="19"/>
                <w:szCs w:val="19"/>
              </w:rPr>
            </w:pPr>
            <w:r w:rsidRPr="00C70114">
              <w:rPr>
                <w:rFonts w:ascii="Arial" w:hAnsi="Arial" w:cs="Arial"/>
                <w:sz w:val="19"/>
                <w:szCs w:val="19"/>
              </w:rPr>
              <w:t>6,116</w:t>
            </w:r>
          </w:p>
        </w:tc>
        <w:tc>
          <w:tcPr>
            <w:tcW w:w="238" w:type="dxa"/>
            <w:shd w:val="clear" w:color="auto" w:fill="auto"/>
          </w:tcPr>
          <w:p w14:paraId="56548969"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0428780F" w14:textId="6FA9ADCD"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r w:rsidRPr="00596F11">
              <w:rPr>
                <w:rFonts w:ascii="Arial" w:hAnsi="Arial" w:cs="Arial"/>
                <w:sz w:val="19"/>
                <w:szCs w:val="19"/>
              </w:rPr>
              <w:t>5,693</w:t>
            </w:r>
          </w:p>
        </w:tc>
      </w:tr>
      <w:tr w:rsidR="00BF5505" w:rsidRPr="00596F11" w14:paraId="7D692CDF" w14:textId="77777777" w:rsidTr="0032463C">
        <w:trPr>
          <w:cantSplit/>
          <w:trHeight w:val="68"/>
        </w:trPr>
        <w:tc>
          <w:tcPr>
            <w:tcW w:w="3366" w:type="dxa"/>
            <w:shd w:val="clear" w:color="auto" w:fill="auto"/>
            <w:vAlign w:val="bottom"/>
          </w:tcPr>
          <w:p w14:paraId="556C864F" w14:textId="77777777" w:rsidR="00BF5505" w:rsidRPr="00596F11" w:rsidRDefault="00BF5505" w:rsidP="00BF5505">
            <w:pPr>
              <w:tabs>
                <w:tab w:val="left" w:pos="710"/>
              </w:tabs>
              <w:spacing w:before="60" w:line="276" w:lineRule="auto"/>
              <w:ind w:left="283" w:right="114"/>
              <w:rPr>
                <w:rFonts w:ascii="Arial" w:hAnsi="Arial" w:cs="Arial"/>
                <w:sz w:val="19"/>
                <w:szCs w:val="19"/>
              </w:rPr>
            </w:pPr>
            <w:r w:rsidRPr="00596F11">
              <w:rPr>
                <w:rFonts w:ascii="Arial" w:hAnsi="Arial" w:cs="Arial"/>
                <w:sz w:val="19"/>
                <w:szCs w:val="19"/>
              </w:rPr>
              <w:t>More than 12 months</w:t>
            </w:r>
          </w:p>
        </w:tc>
        <w:tc>
          <w:tcPr>
            <w:tcW w:w="1246" w:type="dxa"/>
            <w:shd w:val="clear" w:color="auto" w:fill="auto"/>
          </w:tcPr>
          <w:p w14:paraId="4B28659A" w14:textId="4CE3D8AC" w:rsidR="00BF5505" w:rsidRPr="00BF5505" w:rsidRDefault="00BF5505" w:rsidP="00BF5505">
            <w:pPr>
              <w:tabs>
                <w:tab w:val="clear" w:pos="454"/>
                <w:tab w:val="clear" w:pos="680"/>
                <w:tab w:val="left" w:pos="0"/>
              </w:tabs>
              <w:spacing w:before="60" w:line="276" w:lineRule="auto"/>
              <w:ind w:right="84"/>
              <w:jc w:val="right"/>
              <w:rPr>
                <w:rFonts w:ascii="Arial" w:hAnsi="Arial" w:cs="Arial"/>
                <w:sz w:val="19"/>
                <w:szCs w:val="19"/>
              </w:rPr>
            </w:pPr>
            <w:r w:rsidRPr="00BF5505">
              <w:rPr>
                <w:rFonts w:ascii="Arial" w:hAnsi="Arial" w:cs="Arial"/>
                <w:sz w:val="19"/>
                <w:szCs w:val="19"/>
              </w:rPr>
              <w:t>258</w:t>
            </w:r>
          </w:p>
        </w:tc>
        <w:tc>
          <w:tcPr>
            <w:tcW w:w="238" w:type="dxa"/>
            <w:shd w:val="clear" w:color="auto" w:fill="auto"/>
          </w:tcPr>
          <w:p w14:paraId="67CEA800"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51" w:type="dxa"/>
            <w:tcBorders>
              <w:bottom w:val="single" w:sz="4" w:space="0" w:color="auto"/>
            </w:tcBorders>
            <w:shd w:val="clear" w:color="auto" w:fill="auto"/>
            <w:vAlign w:val="bottom"/>
          </w:tcPr>
          <w:p w14:paraId="7E0FE6C8" w14:textId="4BBE2B9A"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r w:rsidRPr="00596F11">
              <w:rPr>
                <w:rFonts w:ascii="Arial" w:hAnsi="Arial" w:cs="Arial"/>
                <w:sz w:val="19"/>
                <w:szCs w:val="19"/>
              </w:rPr>
              <w:t>419</w:t>
            </w:r>
          </w:p>
        </w:tc>
        <w:tc>
          <w:tcPr>
            <w:tcW w:w="238" w:type="dxa"/>
            <w:shd w:val="clear" w:color="auto" w:fill="auto"/>
          </w:tcPr>
          <w:p w14:paraId="43157E3E"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47" w:type="dxa"/>
            <w:tcBorders>
              <w:bottom w:val="single" w:sz="4" w:space="0" w:color="auto"/>
            </w:tcBorders>
            <w:shd w:val="clear" w:color="auto" w:fill="auto"/>
          </w:tcPr>
          <w:p w14:paraId="2A98E678" w14:textId="537F0F80" w:rsidR="00BF5505" w:rsidRPr="00C70114" w:rsidRDefault="00AB562F" w:rsidP="00BF5505">
            <w:pPr>
              <w:tabs>
                <w:tab w:val="clear" w:pos="454"/>
                <w:tab w:val="clear" w:pos="680"/>
                <w:tab w:val="left" w:pos="0"/>
              </w:tabs>
              <w:spacing w:before="60" w:line="276" w:lineRule="auto"/>
              <w:ind w:right="84"/>
              <w:jc w:val="right"/>
              <w:rPr>
                <w:rFonts w:ascii="Arial" w:hAnsi="Arial" w:cs="Arial"/>
                <w:sz w:val="19"/>
                <w:szCs w:val="19"/>
              </w:rPr>
            </w:pPr>
            <w:r w:rsidRPr="00C70114">
              <w:rPr>
                <w:rFonts w:ascii="Arial" w:hAnsi="Arial" w:cs="Arial"/>
                <w:sz w:val="19"/>
                <w:szCs w:val="19"/>
              </w:rPr>
              <w:t>250</w:t>
            </w:r>
          </w:p>
        </w:tc>
        <w:tc>
          <w:tcPr>
            <w:tcW w:w="238" w:type="dxa"/>
            <w:shd w:val="clear" w:color="auto" w:fill="auto"/>
          </w:tcPr>
          <w:p w14:paraId="46CE4A2F"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49" w:type="dxa"/>
            <w:tcBorders>
              <w:bottom w:val="single" w:sz="4" w:space="0" w:color="auto"/>
            </w:tcBorders>
            <w:shd w:val="clear" w:color="auto" w:fill="auto"/>
            <w:vAlign w:val="bottom"/>
          </w:tcPr>
          <w:p w14:paraId="7300B693" w14:textId="5B7D80BD"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r w:rsidRPr="00596F11">
              <w:rPr>
                <w:rFonts w:ascii="Arial" w:hAnsi="Arial" w:cs="Arial"/>
                <w:sz w:val="19"/>
                <w:szCs w:val="19"/>
              </w:rPr>
              <w:t>296</w:t>
            </w:r>
          </w:p>
        </w:tc>
      </w:tr>
      <w:tr w:rsidR="002B7672" w:rsidRPr="00596F11" w14:paraId="77B5BAB5" w14:textId="77777777" w:rsidTr="0032463C">
        <w:trPr>
          <w:cantSplit/>
          <w:trHeight w:val="58"/>
        </w:trPr>
        <w:tc>
          <w:tcPr>
            <w:tcW w:w="3366" w:type="dxa"/>
            <w:shd w:val="clear" w:color="auto" w:fill="auto"/>
            <w:vAlign w:val="bottom"/>
          </w:tcPr>
          <w:p w14:paraId="46EB5070" w14:textId="77777777" w:rsidR="002B7672" w:rsidRPr="00596F11" w:rsidRDefault="002B7672" w:rsidP="002B7672">
            <w:pPr>
              <w:tabs>
                <w:tab w:val="left" w:pos="710"/>
              </w:tabs>
              <w:spacing w:before="60" w:line="276" w:lineRule="auto"/>
              <w:ind w:left="66" w:right="114"/>
              <w:rPr>
                <w:rFonts w:ascii="Arial" w:hAnsi="Arial" w:cs="Arial"/>
                <w:sz w:val="19"/>
                <w:szCs w:val="19"/>
              </w:rPr>
            </w:pPr>
            <w:r w:rsidRPr="00596F11">
              <w:rPr>
                <w:rFonts w:ascii="Arial" w:hAnsi="Arial" w:cs="Arial"/>
                <w:sz w:val="19"/>
                <w:szCs w:val="19"/>
              </w:rPr>
              <w:t>Total</w:t>
            </w:r>
          </w:p>
        </w:tc>
        <w:tc>
          <w:tcPr>
            <w:tcW w:w="1246" w:type="dxa"/>
            <w:tcBorders>
              <w:top w:val="single" w:sz="4" w:space="0" w:color="auto"/>
            </w:tcBorders>
            <w:shd w:val="clear" w:color="auto" w:fill="auto"/>
          </w:tcPr>
          <w:p w14:paraId="714A532A" w14:textId="50F184CC" w:rsidR="002B7672" w:rsidRPr="00596F11" w:rsidRDefault="009F0AFC" w:rsidP="002B7672">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213,315</w:t>
            </w:r>
          </w:p>
        </w:tc>
        <w:tc>
          <w:tcPr>
            <w:tcW w:w="238" w:type="dxa"/>
            <w:shd w:val="clear" w:color="auto" w:fill="auto"/>
          </w:tcPr>
          <w:p w14:paraId="4B6563EC" w14:textId="77777777" w:rsidR="002B7672" w:rsidRPr="00596F11"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51" w:type="dxa"/>
            <w:tcBorders>
              <w:top w:val="single" w:sz="4" w:space="0" w:color="auto"/>
            </w:tcBorders>
            <w:shd w:val="clear" w:color="auto" w:fill="auto"/>
            <w:vAlign w:val="bottom"/>
          </w:tcPr>
          <w:p w14:paraId="0BB743B5" w14:textId="599B85AA" w:rsidR="002B7672" w:rsidRPr="00596F11" w:rsidRDefault="002B7672" w:rsidP="002B7672">
            <w:pPr>
              <w:tabs>
                <w:tab w:val="clear" w:pos="454"/>
                <w:tab w:val="clear" w:pos="680"/>
                <w:tab w:val="left" w:pos="0"/>
              </w:tabs>
              <w:spacing w:before="60" w:line="276" w:lineRule="auto"/>
              <w:ind w:right="84"/>
              <w:jc w:val="right"/>
              <w:rPr>
                <w:rFonts w:ascii="Arial" w:hAnsi="Arial" w:cs="Arial"/>
                <w:sz w:val="19"/>
                <w:szCs w:val="19"/>
              </w:rPr>
            </w:pPr>
            <w:r w:rsidRPr="00596F11">
              <w:rPr>
                <w:rFonts w:ascii="Arial" w:hAnsi="Arial" w:cs="Arial"/>
                <w:sz w:val="19"/>
                <w:szCs w:val="19"/>
              </w:rPr>
              <w:t>320,697</w:t>
            </w:r>
          </w:p>
        </w:tc>
        <w:tc>
          <w:tcPr>
            <w:tcW w:w="238" w:type="dxa"/>
            <w:shd w:val="clear" w:color="auto" w:fill="auto"/>
          </w:tcPr>
          <w:p w14:paraId="10AD2A9C" w14:textId="77777777" w:rsidR="002B7672" w:rsidRPr="00596F11"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47" w:type="dxa"/>
            <w:tcBorders>
              <w:top w:val="single" w:sz="4" w:space="0" w:color="auto"/>
            </w:tcBorders>
            <w:shd w:val="clear" w:color="auto" w:fill="auto"/>
          </w:tcPr>
          <w:p w14:paraId="5E484A75" w14:textId="1E92EA5B" w:rsidR="002B7672" w:rsidRPr="00C70114" w:rsidRDefault="00BE4E43" w:rsidP="002B7672">
            <w:pPr>
              <w:tabs>
                <w:tab w:val="clear" w:pos="454"/>
                <w:tab w:val="clear" w:pos="680"/>
                <w:tab w:val="left" w:pos="0"/>
              </w:tabs>
              <w:spacing w:before="60" w:line="276" w:lineRule="auto"/>
              <w:ind w:right="84"/>
              <w:jc w:val="right"/>
              <w:rPr>
                <w:rFonts w:ascii="Arial" w:hAnsi="Arial" w:cs="Arial"/>
                <w:sz w:val="19"/>
                <w:szCs w:val="19"/>
              </w:rPr>
            </w:pPr>
            <w:r w:rsidRPr="00C70114">
              <w:rPr>
                <w:rFonts w:ascii="Arial" w:hAnsi="Arial" w:cs="Arial"/>
                <w:sz w:val="19"/>
                <w:szCs w:val="19"/>
              </w:rPr>
              <w:t>200,570</w:t>
            </w:r>
          </w:p>
        </w:tc>
        <w:tc>
          <w:tcPr>
            <w:tcW w:w="238" w:type="dxa"/>
            <w:shd w:val="clear" w:color="auto" w:fill="auto"/>
          </w:tcPr>
          <w:p w14:paraId="165D55A7" w14:textId="77777777" w:rsidR="002B7672" w:rsidRPr="00596F11"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49" w:type="dxa"/>
            <w:tcBorders>
              <w:top w:val="single" w:sz="4" w:space="0" w:color="auto"/>
            </w:tcBorders>
            <w:shd w:val="clear" w:color="auto" w:fill="auto"/>
          </w:tcPr>
          <w:p w14:paraId="15ABB7C5" w14:textId="78C0C8D2" w:rsidR="002B7672" w:rsidRPr="00596F11" w:rsidRDefault="002B7672" w:rsidP="002B7672">
            <w:pPr>
              <w:tabs>
                <w:tab w:val="clear" w:pos="454"/>
                <w:tab w:val="clear" w:pos="680"/>
                <w:tab w:val="left" w:pos="0"/>
              </w:tabs>
              <w:spacing w:before="60" w:line="276" w:lineRule="auto"/>
              <w:ind w:right="84"/>
              <w:jc w:val="right"/>
              <w:rPr>
                <w:rFonts w:ascii="Arial" w:hAnsi="Arial" w:cs="Arial"/>
                <w:sz w:val="19"/>
                <w:szCs w:val="19"/>
              </w:rPr>
            </w:pPr>
            <w:r w:rsidRPr="00596F11">
              <w:rPr>
                <w:rFonts w:ascii="Arial" w:hAnsi="Arial" w:cs="Arial"/>
                <w:sz w:val="19"/>
                <w:szCs w:val="19"/>
              </w:rPr>
              <w:t>299,752</w:t>
            </w:r>
          </w:p>
        </w:tc>
      </w:tr>
      <w:tr w:rsidR="002B7672" w:rsidRPr="00596F11" w14:paraId="701BBBE5" w14:textId="77777777" w:rsidTr="0016099F">
        <w:trPr>
          <w:cantSplit/>
          <w:trHeight w:val="171"/>
        </w:trPr>
        <w:tc>
          <w:tcPr>
            <w:tcW w:w="3366" w:type="dxa"/>
            <w:shd w:val="clear" w:color="auto" w:fill="auto"/>
            <w:vAlign w:val="bottom"/>
          </w:tcPr>
          <w:p w14:paraId="7474D1E2" w14:textId="4FC3BFB4" w:rsidR="002B7672" w:rsidRPr="00596F11" w:rsidRDefault="002B7672" w:rsidP="002B7672">
            <w:pPr>
              <w:spacing w:before="60" w:line="276" w:lineRule="auto"/>
              <w:ind w:left="66"/>
              <w:rPr>
                <w:rFonts w:ascii="Arial" w:hAnsi="Arial" w:cs="Arial"/>
                <w:sz w:val="19"/>
                <w:szCs w:val="19"/>
              </w:rPr>
            </w:pPr>
            <w:r w:rsidRPr="00596F11">
              <w:rPr>
                <w:rFonts w:ascii="Arial" w:hAnsi="Arial" w:cs="Arial"/>
                <w:sz w:val="19"/>
                <w:szCs w:val="19"/>
                <w:u w:val="single"/>
              </w:rPr>
              <w:t>Less</w:t>
            </w:r>
            <w:r w:rsidRPr="00596F11">
              <w:rPr>
                <w:rFonts w:ascii="Arial" w:hAnsi="Arial" w:cs="Arial"/>
                <w:sz w:val="19"/>
                <w:szCs w:val="19"/>
              </w:rPr>
              <w:t xml:space="preserve"> Allowance for expected </w:t>
            </w:r>
          </w:p>
          <w:p w14:paraId="11C8B029" w14:textId="0AA9C38B" w:rsidR="002B7672" w:rsidRPr="00596F11" w:rsidRDefault="002B7672" w:rsidP="002B7672">
            <w:pPr>
              <w:spacing w:before="60" w:line="276" w:lineRule="auto"/>
              <w:ind w:left="66"/>
              <w:rPr>
                <w:rFonts w:ascii="Arial" w:hAnsi="Arial" w:cs="Arial"/>
                <w:sz w:val="19"/>
                <w:szCs w:val="19"/>
              </w:rPr>
            </w:pPr>
            <w:r w:rsidRPr="00596F11">
              <w:rPr>
                <w:rFonts w:ascii="Arial" w:hAnsi="Arial" w:cs="Arial"/>
                <w:sz w:val="19"/>
                <w:szCs w:val="19"/>
              </w:rPr>
              <w:t xml:space="preserve">              credit losses</w:t>
            </w:r>
          </w:p>
        </w:tc>
        <w:tc>
          <w:tcPr>
            <w:tcW w:w="1246" w:type="dxa"/>
            <w:shd w:val="clear" w:color="auto" w:fill="auto"/>
            <w:vAlign w:val="bottom"/>
          </w:tcPr>
          <w:p w14:paraId="2FFE19BC" w14:textId="43D63DAC" w:rsidR="002B7672" w:rsidRPr="00D80F9D" w:rsidRDefault="009F0AFC" w:rsidP="002B7672">
            <w:pPr>
              <w:tabs>
                <w:tab w:val="clear" w:pos="454"/>
                <w:tab w:val="clear" w:pos="680"/>
                <w:tab w:val="left" w:pos="0"/>
              </w:tabs>
              <w:spacing w:before="60" w:line="276" w:lineRule="auto"/>
              <w:ind w:right="84"/>
              <w:jc w:val="right"/>
              <w:rPr>
                <w:rFonts w:ascii="Arial" w:hAnsi="Arial" w:cs="Arial"/>
                <w:sz w:val="19"/>
                <w:szCs w:val="19"/>
              </w:rPr>
            </w:pPr>
            <w:r w:rsidRPr="00D80F9D">
              <w:rPr>
                <w:rFonts w:ascii="Arial" w:hAnsi="Arial" w:cs="Arial"/>
                <w:sz w:val="19"/>
                <w:szCs w:val="19"/>
                <w:cs/>
              </w:rPr>
              <w:t>(</w:t>
            </w:r>
            <w:r w:rsidRPr="00D80F9D">
              <w:rPr>
                <w:rFonts w:ascii="Arial" w:hAnsi="Arial" w:cs="Arial"/>
                <w:sz w:val="19"/>
                <w:szCs w:val="19"/>
              </w:rPr>
              <w:t>46</w:t>
            </w:r>
            <w:r w:rsidRPr="00D80F9D">
              <w:rPr>
                <w:rFonts w:ascii="Arial" w:hAnsi="Arial" w:cs="Arial"/>
                <w:sz w:val="19"/>
                <w:szCs w:val="19"/>
                <w:cs/>
              </w:rPr>
              <w:t>)</w:t>
            </w:r>
          </w:p>
        </w:tc>
        <w:tc>
          <w:tcPr>
            <w:tcW w:w="238" w:type="dxa"/>
            <w:shd w:val="clear" w:color="auto" w:fill="auto"/>
          </w:tcPr>
          <w:p w14:paraId="422E0269" w14:textId="77777777" w:rsidR="002B7672" w:rsidRPr="00596F11"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7A1F4A10" w14:textId="3E63B8FA" w:rsidR="002B7672" w:rsidRPr="00596F11" w:rsidRDefault="002B7672" w:rsidP="002B7672">
            <w:pPr>
              <w:tabs>
                <w:tab w:val="clear" w:pos="454"/>
                <w:tab w:val="clear" w:pos="680"/>
                <w:tab w:val="left" w:pos="0"/>
              </w:tabs>
              <w:spacing w:before="60" w:line="276" w:lineRule="auto"/>
              <w:ind w:right="84"/>
              <w:jc w:val="right"/>
              <w:rPr>
                <w:rFonts w:ascii="Arial" w:hAnsi="Arial" w:cs="Arial"/>
                <w:sz w:val="19"/>
                <w:szCs w:val="19"/>
              </w:rPr>
            </w:pPr>
            <w:r w:rsidRPr="00596F11">
              <w:rPr>
                <w:rFonts w:ascii="Arial" w:hAnsi="Arial" w:cs="Arial"/>
                <w:sz w:val="19"/>
                <w:szCs w:val="19"/>
                <w:cs/>
              </w:rPr>
              <w:t>(</w:t>
            </w:r>
            <w:r w:rsidRPr="00596F11">
              <w:rPr>
                <w:rFonts w:ascii="Arial" w:hAnsi="Arial" w:cs="Arial"/>
                <w:sz w:val="19"/>
                <w:szCs w:val="19"/>
              </w:rPr>
              <w:t>61</w:t>
            </w:r>
            <w:r w:rsidRPr="00596F11">
              <w:rPr>
                <w:rFonts w:ascii="Arial" w:hAnsi="Arial" w:cs="Arial"/>
                <w:sz w:val="19"/>
                <w:szCs w:val="19"/>
                <w:cs/>
              </w:rPr>
              <w:t>)</w:t>
            </w:r>
          </w:p>
        </w:tc>
        <w:tc>
          <w:tcPr>
            <w:tcW w:w="238" w:type="dxa"/>
            <w:shd w:val="clear" w:color="auto" w:fill="auto"/>
          </w:tcPr>
          <w:p w14:paraId="1D693270" w14:textId="77777777" w:rsidR="002B7672" w:rsidRPr="00596F11"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vAlign w:val="bottom"/>
          </w:tcPr>
          <w:p w14:paraId="67C0B872" w14:textId="158334E4" w:rsidR="002B7672" w:rsidRPr="00D80F9D" w:rsidRDefault="00BE4E43" w:rsidP="002B7672">
            <w:pPr>
              <w:tabs>
                <w:tab w:val="clear" w:pos="454"/>
                <w:tab w:val="clear" w:pos="680"/>
                <w:tab w:val="left" w:pos="0"/>
              </w:tabs>
              <w:spacing w:before="60" w:line="276" w:lineRule="auto"/>
              <w:ind w:right="84"/>
              <w:jc w:val="right"/>
              <w:rPr>
                <w:rFonts w:ascii="Arial" w:hAnsi="Arial" w:cs="Arial"/>
                <w:sz w:val="19"/>
                <w:szCs w:val="19"/>
              </w:rPr>
            </w:pPr>
            <w:r w:rsidRPr="00D80F9D">
              <w:rPr>
                <w:rFonts w:ascii="Arial" w:hAnsi="Arial" w:cs="Arial"/>
                <w:sz w:val="19"/>
                <w:szCs w:val="19"/>
                <w:cs/>
              </w:rPr>
              <w:t>(</w:t>
            </w:r>
            <w:r w:rsidR="00D80F9D" w:rsidRPr="00D80F9D">
              <w:rPr>
                <w:rFonts w:ascii="Arial" w:hAnsi="Arial" w:cs="Arial"/>
                <w:sz w:val="19"/>
                <w:szCs w:val="19"/>
              </w:rPr>
              <w:t>46</w:t>
            </w:r>
            <w:r w:rsidR="00D80F9D" w:rsidRPr="00D80F9D">
              <w:rPr>
                <w:rFonts w:ascii="Arial" w:hAnsi="Arial" w:cs="Arial"/>
                <w:sz w:val="19"/>
                <w:szCs w:val="19"/>
                <w:cs/>
              </w:rPr>
              <w:t>)</w:t>
            </w:r>
          </w:p>
        </w:tc>
        <w:tc>
          <w:tcPr>
            <w:tcW w:w="238" w:type="dxa"/>
            <w:shd w:val="clear" w:color="auto" w:fill="auto"/>
          </w:tcPr>
          <w:p w14:paraId="6770CB5F" w14:textId="77777777" w:rsidR="002B7672" w:rsidRPr="00596F11"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vAlign w:val="bottom"/>
          </w:tcPr>
          <w:p w14:paraId="6D36F32B" w14:textId="16E50B4A" w:rsidR="002B7672" w:rsidRPr="00596F11" w:rsidRDefault="002B7672" w:rsidP="002B7672">
            <w:pPr>
              <w:tabs>
                <w:tab w:val="clear" w:pos="454"/>
                <w:tab w:val="clear" w:pos="680"/>
                <w:tab w:val="left" w:pos="0"/>
              </w:tabs>
              <w:spacing w:before="60" w:line="276" w:lineRule="auto"/>
              <w:ind w:right="84"/>
              <w:jc w:val="right"/>
              <w:rPr>
                <w:rFonts w:ascii="Arial" w:hAnsi="Arial" w:cs="Arial"/>
                <w:sz w:val="19"/>
                <w:szCs w:val="19"/>
              </w:rPr>
            </w:pPr>
            <w:r w:rsidRPr="00596F11">
              <w:rPr>
                <w:rFonts w:ascii="Arial" w:hAnsi="Arial" w:cs="Arial"/>
                <w:sz w:val="19"/>
                <w:szCs w:val="19"/>
                <w:cs/>
              </w:rPr>
              <w:t>(</w:t>
            </w:r>
            <w:r w:rsidRPr="00596F11">
              <w:rPr>
                <w:rFonts w:ascii="Arial" w:hAnsi="Arial" w:cs="Arial"/>
                <w:sz w:val="19"/>
                <w:szCs w:val="19"/>
              </w:rPr>
              <w:t>61</w:t>
            </w:r>
            <w:r w:rsidRPr="00596F11">
              <w:rPr>
                <w:rFonts w:ascii="Arial" w:hAnsi="Arial" w:cs="Arial"/>
                <w:sz w:val="19"/>
                <w:szCs w:val="19"/>
                <w:cs/>
              </w:rPr>
              <w:t>)</w:t>
            </w:r>
          </w:p>
        </w:tc>
      </w:tr>
      <w:tr w:rsidR="002B7672" w:rsidRPr="00596F11" w14:paraId="72E475F1" w14:textId="77777777" w:rsidTr="0032463C">
        <w:trPr>
          <w:cantSplit/>
          <w:trHeight w:val="278"/>
        </w:trPr>
        <w:tc>
          <w:tcPr>
            <w:tcW w:w="3366" w:type="dxa"/>
            <w:shd w:val="clear" w:color="auto" w:fill="auto"/>
            <w:vAlign w:val="bottom"/>
          </w:tcPr>
          <w:p w14:paraId="73042305" w14:textId="77777777" w:rsidR="002B7672" w:rsidRPr="00596F11" w:rsidRDefault="002B7672" w:rsidP="002B7672">
            <w:pPr>
              <w:tabs>
                <w:tab w:val="clear" w:pos="6322"/>
                <w:tab w:val="left" w:pos="710"/>
              </w:tabs>
              <w:spacing w:before="60" w:line="276" w:lineRule="auto"/>
              <w:ind w:left="66" w:right="113"/>
              <w:rPr>
                <w:rFonts w:ascii="Arial" w:hAnsi="Arial" w:cs="Arial"/>
                <w:sz w:val="19"/>
                <w:szCs w:val="19"/>
              </w:rPr>
            </w:pPr>
            <w:r w:rsidRPr="00596F11">
              <w:rPr>
                <w:rFonts w:ascii="Arial" w:hAnsi="Arial" w:cs="Arial"/>
                <w:sz w:val="19"/>
                <w:szCs w:val="19"/>
              </w:rPr>
              <w:t>Net</w:t>
            </w:r>
          </w:p>
        </w:tc>
        <w:tc>
          <w:tcPr>
            <w:tcW w:w="1246" w:type="dxa"/>
            <w:tcBorders>
              <w:top w:val="single" w:sz="4" w:space="0" w:color="auto"/>
              <w:bottom w:val="single" w:sz="12" w:space="0" w:color="auto"/>
            </w:tcBorders>
            <w:shd w:val="clear" w:color="auto" w:fill="auto"/>
          </w:tcPr>
          <w:p w14:paraId="704167FA" w14:textId="568928F8" w:rsidR="002B7672" w:rsidRPr="00596F11" w:rsidRDefault="009F0AFC" w:rsidP="002B7672">
            <w:pPr>
              <w:tabs>
                <w:tab w:val="clear" w:pos="454"/>
                <w:tab w:val="clear" w:pos="680"/>
                <w:tab w:val="left" w:pos="0"/>
              </w:tabs>
              <w:spacing w:before="60" w:line="276" w:lineRule="auto"/>
              <w:ind w:right="84"/>
              <w:jc w:val="right"/>
              <w:rPr>
                <w:rFonts w:ascii="Arial" w:hAnsi="Arial" w:cs="Arial"/>
                <w:sz w:val="19"/>
                <w:szCs w:val="19"/>
                <w:cs/>
              </w:rPr>
            </w:pPr>
            <w:r>
              <w:rPr>
                <w:rFonts w:ascii="Arial" w:hAnsi="Arial" w:cs="Arial"/>
                <w:sz w:val="19"/>
                <w:szCs w:val="19"/>
              </w:rPr>
              <w:t>213,269</w:t>
            </w:r>
          </w:p>
        </w:tc>
        <w:tc>
          <w:tcPr>
            <w:tcW w:w="238" w:type="dxa"/>
            <w:shd w:val="clear" w:color="auto" w:fill="auto"/>
          </w:tcPr>
          <w:p w14:paraId="183EDFDB" w14:textId="77777777" w:rsidR="002B7672" w:rsidRPr="00596F11"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51" w:type="dxa"/>
            <w:tcBorders>
              <w:top w:val="single" w:sz="4" w:space="0" w:color="auto"/>
              <w:bottom w:val="single" w:sz="12" w:space="0" w:color="auto"/>
            </w:tcBorders>
            <w:shd w:val="clear" w:color="auto" w:fill="auto"/>
            <w:vAlign w:val="bottom"/>
          </w:tcPr>
          <w:p w14:paraId="3F1E8124" w14:textId="12BC3015" w:rsidR="002B7672" w:rsidRPr="00596F11" w:rsidRDefault="002B7672" w:rsidP="002B7672">
            <w:pPr>
              <w:tabs>
                <w:tab w:val="clear" w:pos="454"/>
                <w:tab w:val="clear" w:pos="680"/>
                <w:tab w:val="left" w:pos="0"/>
              </w:tabs>
              <w:spacing w:before="60" w:line="276" w:lineRule="auto"/>
              <w:ind w:right="84"/>
              <w:jc w:val="right"/>
              <w:rPr>
                <w:rFonts w:ascii="Arial" w:hAnsi="Arial" w:cs="Arial"/>
                <w:sz w:val="19"/>
                <w:szCs w:val="19"/>
              </w:rPr>
            </w:pPr>
            <w:r w:rsidRPr="00596F11">
              <w:rPr>
                <w:rFonts w:ascii="Arial" w:hAnsi="Arial" w:cs="Arial"/>
                <w:sz w:val="19"/>
                <w:szCs w:val="19"/>
              </w:rPr>
              <w:t>320,636</w:t>
            </w:r>
          </w:p>
        </w:tc>
        <w:tc>
          <w:tcPr>
            <w:tcW w:w="238" w:type="dxa"/>
            <w:shd w:val="clear" w:color="auto" w:fill="auto"/>
          </w:tcPr>
          <w:p w14:paraId="104D1ED8" w14:textId="77777777" w:rsidR="002B7672" w:rsidRPr="00596F11"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47" w:type="dxa"/>
            <w:tcBorders>
              <w:top w:val="single" w:sz="4" w:space="0" w:color="auto"/>
              <w:bottom w:val="single" w:sz="12" w:space="0" w:color="auto"/>
            </w:tcBorders>
            <w:shd w:val="clear" w:color="auto" w:fill="auto"/>
            <w:vAlign w:val="bottom"/>
          </w:tcPr>
          <w:p w14:paraId="79A4F2FF" w14:textId="038B0FA8" w:rsidR="002B7672" w:rsidRPr="00596F11" w:rsidRDefault="00D80F9D" w:rsidP="002B7672">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200,524</w:t>
            </w:r>
          </w:p>
        </w:tc>
        <w:tc>
          <w:tcPr>
            <w:tcW w:w="238" w:type="dxa"/>
            <w:shd w:val="clear" w:color="auto" w:fill="auto"/>
          </w:tcPr>
          <w:p w14:paraId="480B191F" w14:textId="77777777" w:rsidR="002B7672" w:rsidRPr="00596F11"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49" w:type="dxa"/>
            <w:tcBorders>
              <w:top w:val="single" w:sz="4" w:space="0" w:color="auto"/>
              <w:bottom w:val="single" w:sz="12" w:space="0" w:color="auto"/>
            </w:tcBorders>
            <w:shd w:val="clear" w:color="auto" w:fill="auto"/>
            <w:vAlign w:val="bottom"/>
          </w:tcPr>
          <w:p w14:paraId="6CCF9718" w14:textId="6BEED80B" w:rsidR="002B7672" w:rsidRPr="00596F11" w:rsidRDefault="002B7672" w:rsidP="002B7672">
            <w:pPr>
              <w:tabs>
                <w:tab w:val="clear" w:pos="454"/>
                <w:tab w:val="clear" w:pos="680"/>
                <w:tab w:val="left" w:pos="0"/>
              </w:tabs>
              <w:spacing w:before="60" w:line="276" w:lineRule="auto"/>
              <w:ind w:right="84"/>
              <w:jc w:val="right"/>
              <w:rPr>
                <w:rFonts w:ascii="Arial" w:hAnsi="Arial" w:cs="Arial"/>
                <w:sz w:val="19"/>
                <w:szCs w:val="19"/>
              </w:rPr>
            </w:pPr>
            <w:r w:rsidRPr="00596F11">
              <w:rPr>
                <w:rFonts w:ascii="Arial" w:hAnsi="Arial" w:cs="Arial"/>
                <w:sz w:val="19"/>
                <w:szCs w:val="19"/>
              </w:rPr>
              <w:t>299,691</w:t>
            </w:r>
          </w:p>
        </w:tc>
      </w:tr>
    </w:tbl>
    <w:p w14:paraId="076FAF85" w14:textId="77777777" w:rsidR="006E063E" w:rsidRPr="00596F11" w:rsidRDefault="006E063E" w:rsidP="006E0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jc w:val="thaiDistribute"/>
        <w:rPr>
          <w:rFonts w:ascii="Arial" w:hAnsi="Arial" w:cs="Arial"/>
          <w:b/>
          <w:bCs/>
          <w:sz w:val="19"/>
          <w:szCs w:val="19"/>
          <w:lang w:val="en-GB"/>
        </w:rPr>
      </w:pPr>
    </w:p>
    <w:p w14:paraId="778B4947" w14:textId="77777777" w:rsidR="001A567E" w:rsidRPr="00596F11" w:rsidRDefault="001A567E" w:rsidP="005F2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50F36E75" w14:textId="28A8CA93" w:rsidR="009874F6" w:rsidRPr="00596F11" w:rsidRDefault="00987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19"/>
          <w:szCs w:val="19"/>
          <w:lang w:val="en-GB"/>
        </w:rPr>
      </w:pPr>
      <w:r w:rsidRPr="00596F11">
        <w:rPr>
          <w:rFonts w:ascii="Arial" w:hAnsi="Arial" w:cs="Arial"/>
          <w:b/>
          <w:bCs/>
          <w:sz w:val="19"/>
          <w:szCs w:val="19"/>
          <w:lang w:val="en-GB"/>
        </w:rPr>
        <w:br w:type="page"/>
      </w:r>
    </w:p>
    <w:p w14:paraId="5112ADA7" w14:textId="0B45AA67" w:rsidR="00F057B0" w:rsidRPr="00596F11" w:rsidRDefault="006B406D" w:rsidP="0074546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 w:val="left" w:pos="9214"/>
        </w:tabs>
        <w:spacing w:line="360" w:lineRule="auto"/>
        <w:ind w:left="426" w:right="-10" w:hanging="426"/>
        <w:jc w:val="thaiDistribute"/>
        <w:rPr>
          <w:rFonts w:ascii="Arial" w:hAnsi="Arial" w:cs="Arial"/>
          <w:b/>
          <w:bCs/>
          <w:sz w:val="19"/>
          <w:szCs w:val="19"/>
          <w:lang w:val="en-GB"/>
        </w:rPr>
      </w:pPr>
      <w:r w:rsidRPr="00596F11">
        <w:rPr>
          <w:rFonts w:ascii="Arial" w:hAnsi="Arial" w:cs="Arial"/>
          <w:b/>
          <w:bCs/>
          <w:sz w:val="19"/>
          <w:szCs w:val="24"/>
        </w:rPr>
        <w:lastRenderedPageBreak/>
        <w:t>INVESTMENT</w:t>
      </w:r>
      <w:r w:rsidRPr="00596F11">
        <w:rPr>
          <w:rFonts w:ascii="Arial" w:hAnsi="Arial" w:cs="Arial"/>
          <w:b/>
          <w:bCs/>
          <w:sz w:val="19"/>
          <w:szCs w:val="19"/>
          <w:lang w:val="en-GB"/>
        </w:rPr>
        <w:t xml:space="preserve"> IN SUBSIDIAR</w:t>
      </w:r>
      <w:r w:rsidR="00D720BD" w:rsidRPr="00596F11">
        <w:rPr>
          <w:rFonts w:ascii="Arial" w:hAnsi="Arial" w:cs="Arial"/>
          <w:b/>
          <w:bCs/>
          <w:sz w:val="19"/>
          <w:szCs w:val="19"/>
          <w:lang w:val="en-GB"/>
        </w:rPr>
        <w:t>Y</w:t>
      </w:r>
    </w:p>
    <w:p w14:paraId="489A81C8" w14:textId="77777777" w:rsidR="00212DBD" w:rsidRPr="00596F11" w:rsidRDefault="00212DBD" w:rsidP="005D4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tbl>
      <w:tblPr>
        <w:tblW w:w="8962" w:type="dxa"/>
        <w:tblInd w:w="348" w:type="dxa"/>
        <w:tblLayout w:type="fixed"/>
        <w:tblLook w:val="0000" w:firstRow="0" w:lastRow="0" w:firstColumn="0" w:lastColumn="0" w:noHBand="0" w:noVBand="0"/>
      </w:tblPr>
      <w:tblGrid>
        <w:gridCol w:w="2442"/>
        <w:gridCol w:w="815"/>
        <w:gridCol w:w="815"/>
        <w:gridCol w:w="815"/>
        <w:gridCol w:w="815"/>
        <w:gridCol w:w="815"/>
        <w:gridCol w:w="815"/>
        <w:gridCol w:w="815"/>
        <w:gridCol w:w="815"/>
      </w:tblGrid>
      <w:tr w:rsidR="00FD4C7B" w:rsidRPr="00596F11" w14:paraId="6480FAE4" w14:textId="77777777" w:rsidTr="003F3AEC">
        <w:trPr>
          <w:cantSplit/>
        </w:trPr>
        <w:tc>
          <w:tcPr>
            <w:tcW w:w="2442" w:type="dxa"/>
            <w:shd w:val="clear" w:color="auto" w:fill="auto"/>
          </w:tcPr>
          <w:p w14:paraId="5CB579B2" w14:textId="77777777" w:rsidR="00212DBD" w:rsidRPr="00596F11" w:rsidRDefault="00212DBD" w:rsidP="00A1165D">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450" w:right="6"/>
              <w:jc w:val="both"/>
              <w:rPr>
                <w:rFonts w:ascii="Arial" w:hAnsi="Arial" w:cs="Arial"/>
                <w:sz w:val="14"/>
                <w:szCs w:val="14"/>
              </w:rPr>
            </w:pPr>
          </w:p>
        </w:tc>
        <w:tc>
          <w:tcPr>
            <w:tcW w:w="6520" w:type="dxa"/>
            <w:gridSpan w:val="8"/>
            <w:shd w:val="clear" w:color="auto" w:fill="auto"/>
          </w:tcPr>
          <w:p w14:paraId="390A8AF0" w14:textId="77777777" w:rsidR="00212DBD" w:rsidRPr="00596F11" w:rsidRDefault="00212DBD" w:rsidP="00A1165D">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450" w:right="6"/>
              <w:jc w:val="right"/>
              <w:rPr>
                <w:rFonts w:ascii="Arial" w:hAnsi="Arial" w:cs="Arial"/>
                <w:sz w:val="14"/>
                <w:szCs w:val="14"/>
              </w:rPr>
            </w:pPr>
            <w:r w:rsidRPr="00596F11">
              <w:rPr>
                <w:rFonts w:ascii="Arial" w:hAnsi="Arial" w:cs="Arial"/>
                <w:sz w:val="14"/>
                <w:szCs w:val="14"/>
              </w:rPr>
              <w:t>(</w:t>
            </w:r>
            <w:proofErr w:type="gramStart"/>
            <w:r w:rsidRPr="00596F11">
              <w:rPr>
                <w:rFonts w:ascii="Arial" w:hAnsi="Arial" w:cs="Arial"/>
                <w:sz w:val="14"/>
                <w:szCs w:val="14"/>
              </w:rPr>
              <w:t>Unit :</w:t>
            </w:r>
            <w:proofErr w:type="gramEnd"/>
            <w:r w:rsidRPr="00596F11">
              <w:rPr>
                <w:rFonts w:ascii="Arial" w:hAnsi="Arial" w:cs="Arial"/>
                <w:sz w:val="14"/>
                <w:szCs w:val="14"/>
              </w:rPr>
              <w:t xml:space="preserve"> Thousand Baht)</w:t>
            </w:r>
          </w:p>
        </w:tc>
      </w:tr>
      <w:tr w:rsidR="00FD4C7B" w:rsidRPr="00596F11" w14:paraId="07A15808" w14:textId="77777777" w:rsidTr="003F3AEC">
        <w:trPr>
          <w:cantSplit/>
          <w:trHeight w:val="252"/>
        </w:trPr>
        <w:tc>
          <w:tcPr>
            <w:tcW w:w="2442" w:type="dxa"/>
            <w:shd w:val="clear" w:color="auto" w:fill="auto"/>
          </w:tcPr>
          <w:p w14:paraId="4325F7A3" w14:textId="77777777" w:rsidR="00212DBD" w:rsidRPr="00596F11" w:rsidRDefault="00212DBD" w:rsidP="00A1165D">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450" w:right="6"/>
              <w:jc w:val="both"/>
              <w:rPr>
                <w:rFonts w:ascii="Arial" w:hAnsi="Arial" w:cs="Arial"/>
                <w:sz w:val="14"/>
                <w:szCs w:val="14"/>
              </w:rPr>
            </w:pPr>
          </w:p>
        </w:tc>
        <w:tc>
          <w:tcPr>
            <w:tcW w:w="6520" w:type="dxa"/>
            <w:gridSpan w:val="8"/>
            <w:shd w:val="clear" w:color="auto" w:fill="auto"/>
          </w:tcPr>
          <w:p w14:paraId="2299F6E4" w14:textId="33AC7E98" w:rsidR="00212DBD" w:rsidRPr="00596F11" w:rsidRDefault="00212DBD" w:rsidP="00A1165D">
            <w:pPr>
              <w:pBdr>
                <w:bottom w:val="single" w:sz="4" w:space="1" w:color="auto"/>
              </w:pBd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 w:val="left" w:pos="972"/>
              </w:tabs>
              <w:spacing w:before="60" w:after="30" w:line="276" w:lineRule="auto"/>
              <w:ind w:left="-45" w:right="6"/>
              <w:jc w:val="center"/>
              <w:rPr>
                <w:rFonts w:ascii="Arial" w:hAnsi="Arial" w:cs="Arial"/>
                <w:sz w:val="14"/>
                <w:szCs w:val="14"/>
              </w:rPr>
            </w:pPr>
            <w:r w:rsidRPr="00596F11">
              <w:rPr>
                <w:rFonts w:ascii="Arial" w:hAnsi="Arial" w:cs="Arial"/>
                <w:sz w:val="14"/>
                <w:szCs w:val="14"/>
              </w:rPr>
              <w:t xml:space="preserve">Separate </w:t>
            </w:r>
            <w:r w:rsidR="00E1127C">
              <w:rPr>
                <w:rFonts w:ascii="Arial" w:hAnsi="Arial" w:cs="Arial"/>
                <w:sz w:val="14"/>
                <w:szCs w:val="14"/>
              </w:rPr>
              <w:t>F/S</w:t>
            </w:r>
          </w:p>
        </w:tc>
      </w:tr>
      <w:tr w:rsidR="00FD4C7B" w:rsidRPr="00596F11" w14:paraId="4C150503" w14:textId="77777777" w:rsidTr="003F3AEC">
        <w:trPr>
          <w:cantSplit/>
        </w:trPr>
        <w:tc>
          <w:tcPr>
            <w:tcW w:w="2442" w:type="dxa"/>
            <w:shd w:val="clear" w:color="auto" w:fill="auto"/>
          </w:tcPr>
          <w:p w14:paraId="53BADE28" w14:textId="77777777" w:rsidR="00212DBD" w:rsidRPr="00596F11" w:rsidRDefault="00212DBD" w:rsidP="00A1165D">
            <w:pPr>
              <w:pStyle w:val="BodyText"/>
              <w:tabs>
                <w:tab w:val="clear" w:pos="227"/>
                <w:tab w:val="clear" w:pos="1644"/>
              </w:tabs>
              <w:spacing w:before="60" w:after="30" w:line="276" w:lineRule="auto"/>
              <w:ind w:left="-42"/>
              <w:jc w:val="center"/>
              <w:rPr>
                <w:rFonts w:ascii="Arial" w:hAnsi="Arial" w:cs="Arial"/>
                <w:sz w:val="14"/>
                <w:szCs w:val="14"/>
                <w:lang w:val="en-GB"/>
              </w:rPr>
            </w:pPr>
          </w:p>
        </w:tc>
        <w:tc>
          <w:tcPr>
            <w:tcW w:w="1630" w:type="dxa"/>
            <w:gridSpan w:val="2"/>
            <w:shd w:val="clear" w:color="auto" w:fill="auto"/>
            <w:vAlign w:val="bottom"/>
          </w:tcPr>
          <w:p w14:paraId="42E987A9" w14:textId="19878CAB" w:rsidR="00212DBD" w:rsidRPr="00596F11" w:rsidRDefault="00212DBD" w:rsidP="00A1165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596F11">
              <w:rPr>
                <w:rFonts w:ascii="Arial" w:hAnsi="Arial" w:cs="Arial"/>
                <w:sz w:val="14"/>
                <w:szCs w:val="14"/>
              </w:rPr>
              <w:t>Paid</w:t>
            </w:r>
            <w:r w:rsidRPr="00596F11">
              <w:rPr>
                <w:rFonts w:ascii="Arial" w:hAnsi="Arial" w:cs="Arial"/>
                <w:sz w:val="14"/>
                <w:szCs w:val="14"/>
                <w:lang w:val="en-GB"/>
              </w:rPr>
              <w:t>-</w:t>
            </w:r>
            <w:r w:rsidRPr="00596F11">
              <w:rPr>
                <w:rFonts w:ascii="Arial" w:hAnsi="Arial" w:cs="Arial"/>
                <w:sz w:val="14"/>
                <w:szCs w:val="14"/>
              </w:rPr>
              <w:t>up capital</w:t>
            </w:r>
          </w:p>
        </w:tc>
        <w:tc>
          <w:tcPr>
            <w:tcW w:w="1630" w:type="dxa"/>
            <w:gridSpan w:val="2"/>
            <w:shd w:val="clear" w:color="auto" w:fill="auto"/>
            <w:vAlign w:val="bottom"/>
          </w:tcPr>
          <w:p w14:paraId="14064426" w14:textId="77777777" w:rsidR="00212DBD" w:rsidRPr="00596F11" w:rsidRDefault="00212DBD" w:rsidP="00A1165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cs/>
              </w:rPr>
            </w:pPr>
            <w:r w:rsidRPr="00596F11">
              <w:rPr>
                <w:rFonts w:ascii="Arial" w:hAnsi="Arial" w:cs="Arial"/>
                <w:sz w:val="14"/>
                <w:szCs w:val="14"/>
              </w:rPr>
              <w:t>Percentage of shareholding</w:t>
            </w:r>
          </w:p>
        </w:tc>
        <w:tc>
          <w:tcPr>
            <w:tcW w:w="1630" w:type="dxa"/>
            <w:gridSpan w:val="2"/>
            <w:shd w:val="clear" w:color="auto" w:fill="auto"/>
            <w:vAlign w:val="bottom"/>
          </w:tcPr>
          <w:p w14:paraId="4F7132E8" w14:textId="77777777" w:rsidR="00212DBD" w:rsidRPr="00596F11" w:rsidRDefault="00212DBD" w:rsidP="00A1165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596F11">
              <w:rPr>
                <w:rFonts w:ascii="Arial" w:hAnsi="Arial" w:cs="Arial"/>
                <w:sz w:val="14"/>
                <w:szCs w:val="14"/>
              </w:rPr>
              <w:t>Cost method</w:t>
            </w:r>
          </w:p>
        </w:tc>
        <w:tc>
          <w:tcPr>
            <w:tcW w:w="1630" w:type="dxa"/>
            <w:gridSpan w:val="2"/>
            <w:shd w:val="clear" w:color="auto" w:fill="auto"/>
            <w:vAlign w:val="bottom"/>
          </w:tcPr>
          <w:p w14:paraId="44BAC499" w14:textId="77777777" w:rsidR="00212DBD" w:rsidRPr="00596F11" w:rsidRDefault="00212DBD" w:rsidP="00A1165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lang w:val="en-GB"/>
              </w:rPr>
            </w:pPr>
            <w:r w:rsidRPr="00596F11">
              <w:rPr>
                <w:rFonts w:ascii="Arial" w:hAnsi="Arial" w:cs="Arial"/>
                <w:sz w:val="14"/>
                <w:szCs w:val="14"/>
              </w:rPr>
              <w:t>Dividend income</w:t>
            </w:r>
          </w:p>
        </w:tc>
      </w:tr>
      <w:tr w:rsidR="000E3EEC" w:rsidRPr="00596F11" w14:paraId="441BC939" w14:textId="77777777" w:rsidTr="003F3AEC">
        <w:trPr>
          <w:cantSplit/>
        </w:trPr>
        <w:tc>
          <w:tcPr>
            <w:tcW w:w="2442" w:type="dxa"/>
            <w:shd w:val="clear" w:color="auto" w:fill="auto"/>
          </w:tcPr>
          <w:p w14:paraId="5D6E1F5A" w14:textId="77777777" w:rsidR="000E3EEC" w:rsidRPr="00596F11" w:rsidRDefault="000E3EEC" w:rsidP="000E3EEC">
            <w:pPr>
              <w:pStyle w:val="BodyText"/>
              <w:tabs>
                <w:tab w:val="clear" w:pos="227"/>
                <w:tab w:val="clear" w:pos="1644"/>
              </w:tabs>
              <w:spacing w:before="60" w:after="30" w:line="276" w:lineRule="auto"/>
              <w:ind w:left="-42"/>
              <w:jc w:val="center"/>
              <w:rPr>
                <w:rFonts w:ascii="Arial" w:hAnsi="Arial" w:cs="Arial"/>
                <w:sz w:val="14"/>
                <w:szCs w:val="14"/>
                <w:lang w:val="en-GB"/>
              </w:rPr>
            </w:pPr>
          </w:p>
        </w:tc>
        <w:tc>
          <w:tcPr>
            <w:tcW w:w="815" w:type="dxa"/>
            <w:shd w:val="clear" w:color="auto" w:fill="auto"/>
          </w:tcPr>
          <w:p w14:paraId="272E9EAA" w14:textId="6C6D2170" w:rsidR="000E3EEC" w:rsidRPr="00596F11" w:rsidRDefault="000E3EEC" w:rsidP="000E3EEC">
            <w:pPr>
              <w:pStyle w:val="BodyText"/>
              <w:pBdr>
                <w:bottom w:val="single" w:sz="4" w:space="1" w:color="auto"/>
              </w:pBdr>
              <w:tabs>
                <w:tab w:val="clear" w:pos="227"/>
                <w:tab w:val="clear" w:pos="1644"/>
                <w:tab w:val="clear" w:pos="6322"/>
              </w:tabs>
              <w:spacing w:before="60" w:after="30" w:line="276" w:lineRule="auto"/>
              <w:ind w:left="-42"/>
              <w:jc w:val="center"/>
              <w:rPr>
                <w:rFonts w:ascii="Arial" w:hAnsi="Arial" w:cs="Arial"/>
                <w:sz w:val="14"/>
                <w:szCs w:val="14"/>
                <w:lang w:val="en-GB"/>
              </w:rPr>
            </w:pPr>
            <w:r>
              <w:rPr>
                <w:rFonts w:ascii="Arial" w:hAnsi="Arial" w:cs="Arial"/>
                <w:sz w:val="14"/>
                <w:szCs w:val="14"/>
                <w:lang w:val="en-GB"/>
              </w:rPr>
              <w:t>30 Jun</w:t>
            </w:r>
            <w:r w:rsidRPr="00596F11">
              <w:rPr>
                <w:rFonts w:ascii="Arial" w:hAnsi="Arial" w:cs="Arial"/>
                <w:sz w:val="14"/>
                <w:szCs w:val="14"/>
                <w:lang w:val="en-GB"/>
              </w:rPr>
              <w:br/>
              <w:t>2024</w:t>
            </w:r>
          </w:p>
        </w:tc>
        <w:tc>
          <w:tcPr>
            <w:tcW w:w="815" w:type="dxa"/>
            <w:shd w:val="clear" w:color="auto" w:fill="auto"/>
          </w:tcPr>
          <w:p w14:paraId="4289B51A" w14:textId="0DEFFD4A" w:rsidR="000E3EEC" w:rsidRPr="00596F11" w:rsidRDefault="000E3EEC" w:rsidP="000E3EEC">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596F11">
              <w:rPr>
                <w:rFonts w:ascii="Arial" w:hAnsi="Arial" w:cs="Arial"/>
                <w:sz w:val="14"/>
                <w:szCs w:val="14"/>
              </w:rPr>
              <w:t xml:space="preserve">31 Dec </w:t>
            </w:r>
            <w:r w:rsidRPr="00596F11">
              <w:rPr>
                <w:rFonts w:ascii="Arial" w:hAnsi="Arial" w:cs="Arial"/>
                <w:sz w:val="14"/>
                <w:szCs w:val="14"/>
                <w:lang w:val="en-GB"/>
              </w:rPr>
              <w:t>2023</w:t>
            </w:r>
          </w:p>
        </w:tc>
        <w:tc>
          <w:tcPr>
            <w:tcW w:w="815" w:type="dxa"/>
            <w:shd w:val="clear" w:color="auto" w:fill="auto"/>
          </w:tcPr>
          <w:p w14:paraId="5FA36990" w14:textId="344EFD89" w:rsidR="000E3EEC" w:rsidRPr="00596F11" w:rsidRDefault="000E3EEC" w:rsidP="000E3EEC">
            <w:pPr>
              <w:pStyle w:val="BodyText"/>
              <w:pBdr>
                <w:bottom w:val="single" w:sz="4" w:space="1" w:color="auto"/>
              </w:pBdr>
              <w:tabs>
                <w:tab w:val="clear" w:pos="227"/>
                <w:tab w:val="clear" w:pos="1644"/>
                <w:tab w:val="clear" w:pos="6322"/>
              </w:tabs>
              <w:spacing w:before="60" w:after="30" w:line="276" w:lineRule="auto"/>
              <w:ind w:left="-42"/>
              <w:jc w:val="center"/>
              <w:rPr>
                <w:rFonts w:ascii="Arial" w:hAnsi="Arial" w:cs="Arial"/>
                <w:sz w:val="14"/>
                <w:szCs w:val="14"/>
                <w:lang w:val="en-GB"/>
              </w:rPr>
            </w:pPr>
            <w:r>
              <w:rPr>
                <w:rFonts w:ascii="Arial" w:hAnsi="Arial" w:cs="Arial"/>
                <w:sz w:val="14"/>
                <w:szCs w:val="14"/>
                <w:lang w:val="en-GB"/>
              </w:rPr>
              <w:t>30 Jun</w:t>
            </w:r>
            <w:r w:rsidRPr="00596F11">
              <w:rPr>
                <w:rFonts w:ascii="Arial" w:hAnsi="Arial" w:cs="Arial"/>
                <w:sz w:val="14"/>
                <w:szCs w:val="14"/>
                <w:lang w:val="en-GB"/>
              </w:rPr>
              <w:br/>
              <w:t>2024</w:t>
            </w:r>
          </w:p>
        </w:tc>
        <w:tc>
          <w:tcPr>
            <w:tcW w:w="815" w:type="dxa"/>
            <w:shd w:val="clear" w:color="auto" w:fill="auto"/>
          </w:tcPr>
          <w:p w14:paraId="1B15976D" w14:textId="603EC792" w:rsidR="000E3EEC" w:rsidRPr="00596F11" w:rsidRDefault="000E3EEC" w:rsidP="000E3EEC">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596F11">
              <w:rPr>
                <w:rFonts w:ascii="Arial" w:hAnsi="Arial" w:cs="Arial"/>
                <w:sz w:val="14"/>
                <w:szCs w:val="14"/>
              </w:rPr>
              <w:t xml:space="preserve">31 Dec </w:t>
            </w:r>
            <w:r w:rsidRPr="00596F11">
              <w:rPr>
                <w:rFonts w:ascii="Arial" w:hAnsi="Arial" w:cs="Arial"/>
                <w:sz w:val="14"/>
                <w:szCs w:val="14"/>
                <w:lang w:val="en-GB"/>
              </w:rPr>
              <w:t>2023</w:t>
            </w:r>
          </w:p>
        </w:tc>
        <w:tc>
          <w:tcPr>
            <w:tcW w:w="815" w:type="dxa"/>
            <w:shd w:val="clear" w:color="auto" w:fill="auto"/>
          </w:tcPr>
          <w:p w14:paraId="222F7544" w14:textId="716566E7" w:rsidR="000E3EEC" w:rsidRPr="00596F11" w:rsidRDefault="000E3EEC" w:rsidP="000E3EEC">
            <w:pPr>
              <w:pStyle w:val="BodyText"/>
              <w:pBdr>
                <w:bottom w:val="single" w:sz="4" w:space="1" w:color="auto"/>
              </w:pBdr>
              <w:tabs>
                <w:tab w:val="clear" w:pos="227"/>
                <w:tab w:val="clear" w:pos="454"/>
                <w:tab w:val="clear" w:pos="1644"/>
                <w:tab w:val="clear" w:pos="6322"/>
                <w:tab w:val="left" w:pos="523"/>
              </w:tabs>
              <w:spacing w:before="60" w:after="30" w:line="276" w:lineRule="auto"/>
              <w:ind w:left="-42"/>
              <w:jc w:val="center"/>
              <w:rPr>
                <w:rFonts w:ascii="Arial" w:hAnsi="Arial" w:cs="Arial"/>
                <w:sz w:val="14"/>
                <w:szCs w:val="14"/>
                <w:lang w:val="en-GB"/>
              </w:rPr>
            </w:pPr>
            <w:r>
              <w:rPr>
                <w:rFonts w:ascii="Arial" w:hAnsi="Arial" w:cs="Arial"/>
                <w:sz w:val="14"/>
                <w:szCs w:val="14"/>
                <w:lang w:val="en-GB"/>
              </w:rPr>
              <w:t>30 Jun</w:t>
            </w:r>
            <w:r w:rsidRPr="00596F11">
              <w:rPr>
                <w:rFonts w:ascii="Arial" w:hAnsi="Arial" w:cs="Arial"/>
                <w:sz w:val="14"/>
                <w:szCs w:val="14"/>
                <w:lang w:val="en-GB"/>
              </w:rPr>
              <w:br/>
              <w:t>2024</w:t>
            </w:r>
          </w:p>
        </w:tc>
        <w:tc>
          <w:tcPr>
            <w:tcW w:w="815" w:type="dxa"/>
            <w:shd w:val="clear" w:color="auto" w:fill="auto"/>
          </w:tcPr>
          <w:p w14:paraId="11B26EEC" w14:textId="0623C64C" w:rsidR="000E3EEC" w:rsidRPr="00596F11" w:rsidRDefault="000E3EEC" w:rsidP="000E3EEC">
            <w:pPr>
              <w:pStyle w:val="BodyText"/>
              <w:pBdr>
                <w:bottom w:val="single" w:sz="4" w:space="1" w:color="auto"/>
              </w:pBdr>
              <w:tabs>
                <w:tab w:val="clear" w:pos="227"/>
                <w:tab w:val="clear" w:pos="454"/>
                <w:tab w:val="clear" w:pos="1644"/>
                <w:tab w:val="clear" w:pos="6322"/>
                <w:tab w:val="left" w:pos="523"/>
              </w:tabs>
              <w:spacing w:before="60" w:after="30" w:line="276" w:lineRule="auto"/>
              <w:ind w:left="-42"/>
              <w:jc w:val="center"/>
              <w:rPr>
                <w:rFonts w:ascii="Arial" w:hAnsi="Arial" w:cs="Arial"/>
                <w:sz w:val="14"/>
                <w:szCs w:val="14"/>
                <w:lang w:val="en-GB"/>
              </w:rPr>
            </w:pPr>
            <w:r w:rsidRPr="00596F11">
              <w:rPr>
                <w:rFonts w:ascii="Arial" w:hAnsi="Arial" w:cs="Arial"/>
                <w:sz w:val="14"/>
                <w:szCs w:val="14"/>
              </w:rPr>
              <w:t xml:space="preserve">31 Dec </w:t>
            </w:r>
            <w:r w:rsidRPr="00596F11">
              <w:rPr>
                <w:rFonts w:ascii="Arial" w:hAnsi="Arial" w:cs="Arial"/>
                <w:sz w:val="14"/>
                <w:szCs w:val="14"/>
                <w:lang w:val="en-GB"/>
              </w:rPr>
              <w:t>2023</w:t>
            </w:r>
          </w:p>
        </w:tc>
        <w:tc>
          <w:tcPr>
            <w:tcW w:w="815" w:type="dxa"/>
            <w:shd w:val="clear" w:color="auto" w:fill="auto"/>
          </w:tcPr>
          <w:p w14:paraId="52ACB9C7" w14:textId="03DA02E9" w:rsidR="000E3EEC" w:rsidRPr="00596F11" w:rsidRDefault="000E3EEC" w:rsidP="000E3EEC">
            <w:pPr>
              <w:pStyle w:val="BodyText"/>
              <w:pBdr>
                <w:bottom w:val="single" w:sz="4" w:space="1" w:color="auto"/>
              </w:pBdr>
              <w:tabs>
                <w:tab w:val="clear" w:pos="227"/>
                <w:tab w:val="clear" w:pos="1644"/>
                <w:tab w:val="clear" w:pos="6322"/>
              </w:tabs>
              <w:spacing w:before="60" w:after="30" w:line="276" w:lineRule="auto"/>
              <w:ind w:left="-42"/>
              <w:jc w:val="center"/>
              <w:rPr>
                <w:rFonts w:ascii="Arial" w:hAnsi="Arial" w:cs="Arial"/>
                <w:sz w:val="14"/>
                <w:szCs w:val="14"/>
                <w:lang w:val="en-GB"/>
              </w:rPr>
            </w:pPr>
            <w:r>
              <w:rPr>
                <w:rFonts w:ascii="Arial" w:hAnsi="Arial" w:cs="Arial"/>
                <w:sz w:val="14"/>
                <w:szCs w:val="14"/>
                <w:lang w:val="en-GB"/>
              </w:rPr>
              <w:t>30 Jun</w:t>
            </w:r>
            <w:r w:rsidRPr="00596F11">
              <w:rPr>
                <w:rFonts w:ascii="Arial" w:hAnsi="Arial" w:cs="Arial"/>
                <w:sz w:val="14"/>
                <w:szCs w:val="14"/>
                <w:lang w:val="en-GB"/>
              </w:rPr>
              <w:br/>
              <w:t>2024</w:t>
            </w:r>
          </w:p>
        </w:tc>
        <w:tc>
          <w:tcPr>
            <w:tcW w:w="815" w:type="dxa"/>
            <w:shd w:val="clear" w:color="auto" w:fill="auto"/>
          </w:tcPr>
          <w:p w14:paraId="475FDFDC" w14:textId="79C162B5" w:rsidR="000E3EEC" w:rsidRPr="00596F11" w:rsidRDefault="000E3EEC" w:rsidP="000E3EEC">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596F11">
              <w:rPr>
                <w:rFonts w:ascii="Arial" w:hAnsi="Arial" w:cs="Arial"/>
                <w:sz w:val="14"/>
                <w:szCs w:val="14"/>
              </w:rPr>
              <w:t xml:space="preserve">31 Dec </w:t>
            </w:r>
            <w:r w:rsidRPr="00596F11">
              <w:rPr>
                <w:rFonts w:ascii="Arial" w:hAnsi="Arial" w:cs="Arial"/>
                <w:sz w:val="14"/>
                <w:szCs w:val="14"/>
                <w:lang w:val="en-GB"/>
              </w:rPr>
              <w:t>2023</w:t>
            </w:r>
          </w:p>
        </w:tc>
      </w:tr>
      <w:tr w:rsidR="00FD4C7B" w:rsidRPr="00596F11" w14:paraId="36C34FAF" w14:textId="77777777" w:rsidTr="003F3AEC">
        <w:trPr>
          <w:cantSplit/>
        </w:trPr>
        <w:tc>
          <w:tcPr>
            <w:tcW w:w="2442" w:type="dxa"/>
            <w:shd w:val="clear" w:color="auto" w:fill="auto"/>
          </w:tcPr>
          <w:p w14:paraId="7903626D" w14:textId="77777777" w:rsidR="00212DBD" w:rsidRPr="00596F11" w:rsidRDefault="00212DBD" w:rsidP="00A1165D">
            <w:pPr>
              <w:pStyle w:val="BodyText"/>
              <w:tabs>
                <w:tab w:val="clear" w:pos="227"/>
                <w:tab w:val="clear" w:pos="1644"/>
              </w:tabs>
              <w:spacing w:before="60" w:after="30" w:line="276" w:lineRule="auto"/>
              <w:ind w:left="-42"/>
              <w:rPr>
                <w:rFonts w:ascii="Arial" w:hAnsi="Arial" w:cs="Arial"/>
                <w:sz w:val="14"/>
                <w:szCs w:val="14"/>
                <w:cs/>
              </w:rPr>
            </w:pPr>
          </w:p>
        </w:tc>
        <w:tc>
          <w:tcPr>
            <w:tcW w:w="815" w:type="dxa"/>
            <w:shd w:val="clear" w:color="auto" w:fill="auto"/>
          </w:tcPr>
          <w:p w14:paraId="11E3DDD2" w14:textId="77777777" w:rsidR="00212DBD" w:rsidRPr="00596F11" w:rsidRDefault="00212DBD" w:rsidP="00A1165D">
            <w:pPr>
              <w:pStyle w:val="BodyText"/>
              <w:tabs>
                <w:tab w:val="clear" w:pos="227"/>
                <w:tab w:val="clear" w:pos="1644"/>
              </w:tabs>
              <w:spacing w:before="60" w:after="30" w:line="276" w:lineRule="auto"/>
              <w:ind w:left="-42"/>
              <w:jc w:val="center"/>
              <w:rPr>
                <w:rFonts w:ascii="Arial" w:hAnsi="Arial" w:cs="Arial"/>
                <w:sz w:val="14"/>
                <w:szCs w:val="14"/>
                <w:cs/>
              </w:rPr>
            </w:pPr>
          </w:p>
        </w:tc>
        <w:tc>
          <w:tcPr>
            <w:tcW w:w="815" w:type="dxa"/>
            <w:shd w:val="clear" w:color="auto" w:fill="auto"/>
          </w:tcPr>
          <w:p w14:paraId="6DC17C41" w14:textId="77777777" w:rsidR="00212DBD" w:rsidRPr="00596F11" w:rsidRDefault="00212DBD" w:rsidP="00A1165D">
            <w:pPr>
              <w:pStyle w:val="BodyText"/>
              <w:tabs>
                <w:tab w:val="clear" w:pos="227"/>
                <w:tab w:val="clear" w:pos="1644"/>
              </w:tabs>
              <w:spacing w:before="60" w:after="30" w:line="276" w:lineRule="auto"/>
              <w:ind w:left="-42"/>
              <w:jc w:val="center"/>
              <w:rPr>
                <w:rFonts w:ascii="Arial" w:hAnsi="Arial" w:cs="Arial"/>
                <w:sz w:val="14"/>
                <w:szCs w:val="14"/>
                <w:cs/>
              </w:rPr>
            </w:pPr>
          </w:p>
        </w:tc>
        <w:tc>
          <w:tcPr>
            <w:tcW w:w="815" w:type="dxa"/>
            <w:shd w:val="clear" w:color="auto" w:fill="auto"/>
          </w:tcPr>
          <w:p w14:paraId="32C8C7F2" w14:textId="77777777" w:rsidR="00212DBD" w:rsidRPr="00596F11" w:rsidRDefault="00212DBD" w:rsidP="00A1165D">
            <w:pPr>
              <w:pStyle w:val="BodyText"/>
              <w:tabs>
                <w:tab w:val="clear" w:pos="227"/>
                <w:tab w:val="clear" w:pos="1644"/>
              </w:tabs>
              <w:spacing w:before="60" w:after="30" w:line="276" w:lineRule="auto"/>
              <w:ind w:left="-42"/>
              <w:jc w:val="center"/>
              <w:rPr>
                <w:rFonts w:ascii="Arial" w:hAnsi="Arial" w:cs="Arial"/>
                <w:sz w:val="14"/>
                <w:szCs w:val="14"/>
                <w:cs/>
              </w:rPr>
            </w:pPr>
          </w:p>
        </w:tc>
        <w:tc>
          <w:tcPr>
            <w:tcW w:w="815" w:type="dxa"/>
            <w:shd w:val="clear" w:color="auto" w:fill="auto"/>
          </w:tcPr>
          <w:p w14:paraId="5BAB4BFB" w14:textId="77777777" w:rsidR="00212DBD" w:rsidRPr="00596F11" w:rsidRDefault="00212DBD" w:rsidP="00A1165D">
            <w:pPr>
              <w:pStyle w:val="BodyText"/>
              <w:tabs>
                <w:tab w:val="clear" w:pos="227"/>
                <w:tab w:val="clear" w:pos="1644"/>
              </w:tabs>
              <w:spacing w:before="60" w:after="30" w:line="276" w:lineRule="auto"/>
              <w:ind w:left="-42"/>
              <w:jc w:val="center"/>
              <w:rPr>
                <w:rFonts w:ascii="Arial" w:hAnsi="Arial" w:cs="Arial"/>
                <w:sz w:val="14"/>
                <w:szCs w:val="14"/>
                <w:cs/>
              </w:rPr>
            </w:pPr>
          </w:p>
        </w:tc>
        <w:tc>
          <w:tcPr>
            <w:tcW w:w="815" w:type="dxa"/>
            <w:shd w:val="clear" w:color="auto" w:fill="auto"/>
          </w:tcPr>
          <w:p w14:paraId="558EB772" w14:textId="77777777" w:rsidR="00212DBD" w:rsidRPr="00596F11" w:rsidRDefault="00212DBD" w:rsidP="00A1165D">
            <w:pPr>
              <w:pStyle w:val="BodyText"/>
              <w:tabs>
                <w:tab w:val="clear" w:pos="227"/>
                <w:tab w:val="clear" w:pos="1644"/>
                <w:tab w:val="decimal" w:pos="517"/>
              </w:tabs>
              <w:spacing w:before="60" w:after="30" w:line="276" w:lineRule="auto"/>
              <w:ind w:left="-42"/>
              <w:rPr>
                <w:rFonts w:ascii="Arial" w:hAnsi="Arial" w:cs="Arial"/>
                <w:sz w:val="14"/>
                <w:szCs w:val="14"/>
              </w:rPr>
            </w:pPr>
          </w:p>
        </w:tc>
        <w:tc>
          <w:tcPr>
            <w:tcW w:w="815" w:type="dxa"/>
            <w:shd w:val="clear" w:color="auto" w:fill="auto"/>
          </w:tcPr>
          <w:p w14:paraId="5F207365" w14:textId="77777777" w:rsidR="00212DBD" w:rsidRPr="00596F11" w:rsidRDefault="00212DBD" w:rsidP="00A1165D">
            <w:pPr>
              <w:pStyle w:val="BodyText"/>
              <w:tabs>
                <w:tab w:val="clear" w:pos="227"/>
                <w:tab w:val="clear" w:pos="1644"/>
                <w:tab w:val="decimal" w:pos="517"/>
              </w:tabs>
              <w:spacing w:before="60" w:after="30" w:line="276" w:lineRule="auto"/>
              <w:ind w:left="-42"/>
              <w:rPr>
                <w:rFonts w:ascii="Arial" w:hAnsi="Arial" w:cs="Arial"/>
                <w:sz w:val="14"/>
                <w:szCs w:val="14"/>
              </w:rPr>
            </w:pPr>
          </w:p>
        </w:tc>
        <w:tc>
          <w:tcPr>
            <w:tcW w:w="815" w:type="dxa"/>
            <w:shd w:val="clear" w:color="auto" w:fill="auto"/>
          </w:tcPr>
          <w:p w14:paraId="7AF7C181" w14:textId="77777777" w:rsidR="00212DBD" w:rsidRPr="00596F11" w:rsidRDefault="00212DBD" w:rsidP="00A1165D">
            <w:pPr>
              <w:pStyle w:val="BodyText"/>
              <w:tabs>
                <w:tab w:val="clear" w:pos="227"/>
                <w:tab w:val="clear" w:pos="1644"/>
                <w:tab w:val="decimal" w:pos="517"/>
              </w:tabs>
              <w:spacing w:before="60" w:after="30" w:line="276" w:lineRule="auto"/>
              <w:ind w:left="-42"/>
              <w:rPr>
                <w:rFonts w:ascii="Arial" w:hAnsi="Arial" w:cs="Arial"/>
                <w:sz w:val="14"/>
                <w:szCs w:val="14"/>
              </w:rPr>
            </w:pPr>
          </w:p>
        </w:tc>
        <w:tc>
          <w:tcPr>
            <w:tcW w:w="815" w:type="dxa"/>
            <w:shd w:val="clear" w:color="auto" w:fill="auto"/>
          </w:tcPr>
          <w:p w14:paraId="0DC76D93" w14:textId="77777777" w:rsidR="00212DBD" w:rsidRPr="00596F11" w:rsidRDefault="00212DBD" w:rsidP="00A1165D">
            <w:pPr>
              <w:pStyle w:val="BodyText"/>
              <w:tabs>
                <w:tab w:val="clear" w:pos="227"/>
                <w:tab w:val="clear" w:pos="1644"/>
              </w:tabs>
              <w:spacing w:before="60" w:after="30" w:line="276" w:lineRule="auto"/>
              <w:ind w:left="-42"/>
              <w:jc w:val="center"/>
              <w:rPr>
                <w:rFonts w:ascii="Arial" w:hAnsi="Arial" w:cs="Arial"/>
                <w:sz w:val="14"/>
                <w:szCs w:val="14"/>
              </w:rPr>
            </w:pPr>
          </w:p>
        </w:tc>
      </w:tr>
      <w:tr w:rsidR="002B1E28" w:rsidRPr="00596F11" w14:paraId="1E6C5112" w14:textId="77777777" w:rsidTr="003F3AEC">
        <w:trPr>
          <w:cantSplit/>
          <w:trHeight w:val="57"/>
        </w:trPr>
        <w:tc>
          <w:tcPr>
            <w:tcW w:w="2442" w:type="dxa"/>
            <w:shd w:val="clear" w:color="auto" w:fill="auto"/>
          </w:tcPr>
          <w:p w14:paraId="7DD4B7A6" w14:textId="77777777" w:rsidR="002B1E28" w:rsidRPr="00596F11" w:rsidRDefault="002B1E28" w:rsidP="001E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before="60" w:after="30" w:line="276" w:lineRule="auto"/>
              <w:ind w:left="150" w:right="-133" w:hanging="150"/>
              <w:rPr>
                <w:rFonts w:ascii="Arial" w:hAnsi="Arial" w:cs="Arial"/>
                <w:sz w:val="14"/>
                <w:szCs w:val="14"/>
                <w:cs/>
              </w:rPr>
            </w:pPr>
            <w:proofErr w:type="spellStart"/>
            <w:r w:rsidRPr="00596F11">
              <w:rPr>
                <w:rFonts w:ascii="Arial" w:hAnsi="Arial" w:cs="Arial"/>
                <w:sz w:val="14"/>
                <w:szCs w:val="14"/>
              </w:rPr>
              <w:t>Spacemed</w:t>
            </w:r>
            <w:proofErr w:type="spellEnd"/>
            <w:r w:rsidRPr="00596F11">
              <w:rPr>
                <w:rFonts w:ascii="Arial" w:hAnsi="Arial" w:cs="Arial"/>
                <w:sz w:val="14"/>
                <w:szCs w:val="14"/>
              </w:rPr>
              <w:t xml:space="preserve"> Company Limited</w:t>
            </w:r>
          </w:p>
        </w:tc>
        <w:tc>
          <w:tcPr>
            <w:tcW w:w="815" w:type="dxa"/>
            <w:shd w:val="clear" w:color="auto" w:fill="auto"/>
          </w:tcPr>
          <w:p w14:paraId="64965BA8" w14:textId="340061DC" w:rsidR="002B1E28" w:rsidRPr="00596F11" w:rsidRDefault="00D80F9D" w:rsidP="00745461">
            <w:pPr>
              <w:pStyle w:val="BodyText"/>
              <w:pBdr>
                <w:bottom w:val="single" w:sz="12" w:space="1" w:color="auto"/>
              </w:pBdr>
              <w:tabs>
                <w:tab w:val="clear" w:pos="227"/>
                <w:tab w:val="clear" w:pos="1644"/>
                <w:tab w:val="clear" w:pos="6322"/>
              </w:tabs>
              <w:spacing w:before="60" w:after="30" w:line="276" w:lineRule="auto"/>
              <w:ind w:left="-42"/>
              <w:jc w:val="right"/>
              <w:rPr>
                <w:rFonts w:ascii="Arial" w:hAnsi="Arial" w:cs="Arial"/>
                <w:sz w:val="14"/>
                <w:szCs w:val="14"/>
                <w:lang w:val="en-GB"/>
              </w:rPr>
            </w:pPr>
            <w:r>
              <w:rPr>
                <w:rFonts w:ascii="Arial" w:hAnsi="Arial" w:cs="Arial"/>
                <w:sz w:val="14"/>
                <w:szCs w:val="14"/>
                <w:lang w:val="en-GB"/>
              </w:rPr>
              <w:t>50,000</w:t>
            </w:r>
          </w:p>
        </w:tc>
        <w:tc>
          <w:tcPr>
            <w:tcW w:w="815" w:type="dxa"/>
            <w:shd w:val="clear" w:color="auto" w:fill="auto"/>
          </w:tcPr>
          <w:p w14:paraId="77471BB6" w14:textId="4874C2C1" w:rsidR="002B1E28" w:rsidRPr="00596F11" w:rsidRDefault="002B1E28" w:rsidP="00745461">
            <w:pPr>
              <w:pStyle w:val="BodyText"/>
              <w:pBdr>
                <w:bottom w:val="single" w:sz="12" w:space="1" w:color="auto"/>
              </w:pBdr>
              <w:tabs>
                <w:tab w:val="clear" w:pos="227"/>
                <w:tab w:val="clear" w:pos="1644"/>
                <w:tab w:val="clear" w:pos="6322"/>
              </w:tabs>
              <w:spacing w:before="60" w:after="30" w:line="276" w:lineRule="auto"/>
              <w:ind w:left="-42"/>
              <w:jc w:val="right"/>
              <w:rPr>
                <w:rFonts w:ascii="Arial" w:hAnsi="Arial" w:cs="Arial"/>
                <w:sz w:val="14"/>
                <w:szCs w:val="14"/>
                <w:lang w:val="en-GB"/>
              </w:rPr>
            </w:pPr>
            <w:r w:rsidRPr="00596F11">
              <w:rPr>
                <w:rFonts w:ascii="Arial" w:hAnsi="Arial" w:cs="Arial"/>
                <w:sz w:val="14"/>
                <w:szCs w:val="14"/>
                <w:lang w:val="en-GB"/>
              </w:rPr>
              <w:t>50,000</w:t>
            </w:r>
          </w:p>
        </w:tc>
        <w:tc>
          <w:tcPr>
            <w:tcW w:w="815" w:type="dxa"/>
            <w:shd w:val="clear" w:color="auto" w:fill="auto"/>
          </w:tcPr>
          <w:p w14:paraId="7DFF1398" w14:textId="3E4547D3" w:rsidR="002B1E28" w:rsidRPr="00596F11" w:rsidRDefault="00D80F9D" w:rsidP="00745461">
            <w:pPr>
              <w:pStyle w:val="BodyText"/>
              <w:pBdr>
                <w:bottom w:val="single" w:sz="12" w:space="1" w:color="auto"/>
              </w:pBdr>
              <w:tabs>
                <w:tab w:val="clear" w:pos="227"/>
                <w:tab w:val="clear" w:pos="1644"/>
                <w:tab w:val="clear" w:pos="6322"/>
              </w:tabs>
              <w:spacing w:before="60" w:after="30" w:line="276" w:lineRule="auto"/>
              <w:ind w:left="-42"/>
              <w:jc w:val="right"/>
              <w:rPr>
                <w:rFonts w:ascii="Arial" w:hAnsi="Arial" w:cs="Arial"/>
                <w:sz w:val="14"/>
                <w:szCs w:val="14"/>
                <w:lang w:val="en-GB"/>
              </w:rPr>
            </w:pPr>
            <w:r>
              <w:rPr>
                <w:rFonts w:ascii="Arial" w:hAnsi="Arial" w:cs="Arial"/>
                <w:sz w:val="14"/>
                <w:szCs w:val="14"/>
                <w:lang w:val="en-GB"/>
              </w:rPr>
              <w:t>100.00</w:t>
            </w:r>
          </w:p>
        </w:tc>
        <w:tc>
          <w:tcPr>
            <w:tcW w:w="815" w:type="dxa"/>
            <w:shd w:val="clear" w:color="auto" w:fill="auto"/>
          </w:tcPr>
          <w:p w14:paraId="3D9F9F70" w14:textId="403C2488" w:rsidR="002B1E28" w:rsidRPr="00596F11" w:rsidRDefault="002B1E28" w:rsidP="00745461">
            <w:pPr>
              <w:pStyle w:val="BodyText"/>
              <w:pBdr>
                <w:bottom w:val="single" w:sz="12" w:space="1" w:color="auto"/>
              </w:pBdr>
              <w:tabs>
                <w:tab w:val="clear" w:pos="227"/>
                <w:tab w:val="clear" w:pos="1644"/>
                <w:tab w:val="clear" w:pos="6322"/>
              </w:tabs>
              <w:spacing w:before="60" w:after="30" w:line="276" w:lineRule="auto"/>
              <w:ind w:left="-42"/>
              <w:jc w:val="right"/>
              <w:rPr>
                <w:rFonts w:ascii="Arial" w:hAnsi="Arial" w:cs="Arial"/>
                <w:sz w:val="14"/>
                <w:szCs w:val="14"/>
                <w:lang w:val="en-GB"/>
              </w:rPr>
            </w:pPr>
            <w:r w:rsidRPr="00596F11">
              <w:rPr>
                <w:rFonts w:ascii="Arial" w:hAnsi="Arial" w:cs="Arial"/>
                <w:sz w:val="14"/>
                <w:szCs w:val="14"/>
                <w:lang w:val="en-GB"/>
              </w:rPr>
              <w:t>100.00</w:t>
            </w:r>
          </w:p>
        </w:tc>
        <w:tc>
          <w:tcPr>
            <w:tcW w:w="815" w:type="dxa"/>
            <w:shd w:val="clear" w:color="auto" w:fill="auto"/>
          </w:tcPr>
          <w:p w14:paraId="2FB450D9" w14:textId="48821F73" w:rsidR="002B1E28" w:rsidRPr="00596F11" w:rsidRDefault="009B39EE" w:rsidP="00745461">
            <w:pPr>
              <w:pStyle w:val="BodyText"/>
              <w:pBdr>
                <w:bottom w:val="single" w:sz="12" w:space="1" w:color="auto"/>
              </w:pBdr>
              <w:tabs>
                <w:tab w:val="clear" w:pos="227"/>
                <w:tab w:val="clear" w:pos="1644"/>
                <w:tab w:val="clear" w:pos="6322"/>
              </w:tabs>
              <w:spacing w:before="60" w:after="30" w:line="276" w:lineRule="auto"/>
              <w:ind w:left="-42"/>
              <w:jc w:val="right"/>
              <w:rPr>
                <w:rFonts w:ascii="Arial" w:hAnsi="Arial" w:cs="Arial"/>
                <w:sz w:val="14"/>
                <w:szCs w:val="14"/>
                <w:lang w:val="en-GB"/>
              </w:rPr>
            </w:pPr>
            <w:r>
              <w:rPr>
                <w:rFonts w:ascii="Arial" w:hAnsi="Arial" w:cs="Arial"/>
                <w:sz w:val="14"/>
                <w:szCs w:val="14"/>
                <w:lang w:val="en-GB"/>
              </w:rPr>
              <w:t>59,391</w:t>
            </w:r>
          </w:p>
        </w:tc>
        <w:tc>
          <w:tcPr>
            <w:tcW w:w="815" w:type="dxa"/>
            <w:shd w:val="clear" w:color="auto" w:fill="auto"/>
          </w:tcPr>
          <w:p w14:paraId="338E6169" w14:textId="7F686365" w:rsidR="002B1E28" w:rsidRPr="00596F11" w:rsidRDefault="002B1E28" w:rsidP="00745461">
            <w:pPr>
              <w:pStyle w:val="BodyText"/>
              <w:pBdr>
                <w:bottom w:val="single" w:sz="12" w:space="1" w:color="auto"/>
              </w:pBdr>
              <w:tabs>
                <w:tab w:val="clear" w:pos="227"/>
                <w:tab w:val="clear" w:pos="1644"/>
                <w:tab w:val="clear" w:pos="6322"/>
              </w:tabs>
              <w:spacing w:before="60" w:after="30" w:line="276" w:lineRule="auto"/>
              <w:ind w:left="-42"/>
              <w:jc w:val="right"/>
              <w:rPr>
                <w:rFonts w:ascii="Arial" w:hAnsi="Arial" w:cs="Arial"/>
                <w:sz w:val="14"/>
                <w:szCs w:val="14"/>
                <w:lang w:val="en-GB"/>
              </w:rPr>
            </w:pPr>
            <w:r w:rsidRPr="00596F11">
              <w:rPr>
                <w:rFonts w:ascii="Arial" w:hAnsi="Arial" w:cs="Arial"/>
                <w:sz w:val="14"/>
                <w:szCs w:val="14"/>
                <w:lang w:val="en-GB"/>
              </w:rPr>
              <w:t>59,391</w:t>
            </w:r>
          </w:p>
        </w:tc>
        <w:tc>
          <w:tcPr>
            <w:tcW w:w="815" w:type="dxa"/>
            <w:shd w:val="clear" w:color="auto" w:fill="auto"/>
          </w:tcPr>
          <w:p w14:paraId="783BC50B" w14:textId="42FD523F" w:rsidR="002B1E28" w:rsidRPr="00596F11" w:rsidRDefault="009B39EE" w:rsidP="002B1E28">
            <w:pPr>
              <w:pStyle w:val="Header"/>
              <w:pBdr>
                <w:bottom w:val="single" w:sz="12" w:space="1" w:color="auto"/>
              </w:pBdr>
              <w:tabs>
                <w:tab w:val="clear" w:pos="227"/>
                <w:tab w:val="clear" w:pos="1644"/>
              </w:tabs>
              <w:spacing w:before="60" w:after="30" w:line="276" w:lineRule="auto"/>
              <w:ind w:left="-42"/>
              <w:jc w:val="right"/>
              <w:rPr>
                <w:rFonts w:ascii="Arial" w:hAnsi="Arial" w:cs="Arial"/>
                <w:sz w:val="14"/>
                <w:szCs w:val="14"/>
              </w:rPr>
            </w:pPr>
            <w:r>
              <w:rPr>
                <w:rFonts w:ascii="Arial" w:hAnsi="Arial" w:cs="Arial"/>
                <w:sz w:val="14"/>
                <w:szCs w:val="14"/>
              </w:rPr>
              <w:t>-</w:t>
            </w:r>
          </w:p>
        </w:tc>
        <w:tc>
          <w:tcPr>
            <w:tcW w:w="815" w:type="dxa"/>
            <w:shd w:val="clear" w:color="auto" w:fill="auto"/>
          </w:tcPr>
          <w:p w14:paraId="28033746" w14:textId="3469474D" w:rsidR="002B1E28" w:rsidRPr="00596F11" w:rsidRDefault="00805AA3" w:rsidP="002B1E28">
            <w:pPr>
              <w:pStyle w:val="Header"/>
              <w:pBdr>
                <w:bottom w:val="single" w:sz="12" w:space="1" w:color="auto"/>
              </w:pBdr>
              <w:tabs>
                <w:tab w:val="clear" w:pos="227"/>
                <w:tab w:val="clear" w:pos="1644"/>
              </w:tabs>
              <w:spacing w:before="60" w:after="30" w:line="276" w:lineRule="auto"/>
              <w:ind w:left="-42"/>
              <w:jc w:val="right"/>
              <w:rPr>
                <w:rFonts w:ascii="Arial" w:hAnsi="Arial" w:cs="Arial"/>
                <w:sz w:val="14"/>
                <w:szCs w:val="14"/>
                <w:highlight w:val="yellow"/>
                <w:lang w:val="en-GB"/>
              </w:rPr>
            </w:pPr>
            <w:r w:rsidRPr="00596F11">
              <w:rPr>
                <w:rFonts w:ascii="Arial" w:hAnsi="Arial" w:cs="Arial"/>
                <w:sz w:val="14"/>
                <w:szCs w:val="14"/>
              </w:rPr>
              <w:t>-</w:t>
            </w:r>
          </w:p>
        </w:tc>
      </w:tr>
    </w:tbl>
    <w:p w14:paraId="1B48DC2E" w14:textId="77777777" w:rsidR="00231DC4" w:rsidRPr="00596F11" w:rsidRDefault="00231DC4" w:rsidP="0018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p w14:paraId="23FB7FE1" w14:textId="4398FE27" w:rsidR="00F057B0" w:rsidRPr="00596F11" w:rsidRDefault="00F81596" w:rsidP="0074546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 w:val="left" w:pos="9214"/>
        </w:tabs>
        <w:spacing w:line="360" w:lineRule="auto"/>
        <w:ind w:left="426" w:right="-10" w:hanging="426"/>
        <w:jc w:val="thaiDistribute"/>
        <w:rPr>
          <w:rFonts w:ascii="Arial" w:hAnsi="Arial" w:cs="Arial"/>
          <w:b/>
          <w:bCs/>
          <w:sz w:val="19"/>
          <w:szCs w:val="19"/>
          <w:lang w:val="en-GB"/>
        </w:rPr>
      </w:pPr>
      <w:r w:rsidRPr="00596F11">
        <w:rPr>
          <w:rFonts w:ascii="Arial" w:hAnsi="Arial" w:cs="Arial"/>
          <w:b/>
          <w:bCs/>
          <w:sz w:val="19"/>
          <w:szCs w:val="19"/>
          <w:lang w:val="en-GB"/>
        </w:rPr>
        <w:t>PROPERTY, PLANT</w:t>
      </w:r>
      <w:r w:rsidR="00F76FE9" w:rsidRPr="00596F11">
        <w:rPr>
          <w:rFonts w:ascii="Arial" w:hAnsi="Arial" w:cs="Arial"/>
          <w:b/>
          <w:bCs/>
          <w:sz w:val="19"/>
          <w:szCs w:val="19"/>
          <w:lang w:val="en-GB"/>
        </w:rPr>
        <w:t xml:space="preserve"> AND </w:t>
      </w:r>
      <w:r w:rsidR="00F76FE9" w:rsidRPr="00596F11">
        <w:rPr>
          <w:rFonts w:ascii="Arial" w:hAnsi="Arial" w:cs="Arial"/>
          <w:b/>
          <w:bCs/>
          <w:sz w:val="19"/>
          <w:szCs w:val="24"/>
        </w:rPr>
        <w:t>EQUIPMENT</w:t>
      </w:r>
      <w:r w:rsidR="00F76FE9" w:rsidRPr="00596F11">
        <w:rPr>
          <w:rFonts w:ascii="Arial" w:hAnsi="Arial" w:cs="Arial"/>
          <w:b/>
          <w:bCs/>
          <w:sz w:val="19"/>
          <w:szCs w:val="19"/>
          <w:lang w:val="en-GB"/>
        </w:rPr>
        <w:t xml:space="preserve"> </w:t>
      </w:r>
    </w:p>
    <w:p w14:paraId="02658F31" w14:textId="77777777" w:rsidR="007F32FF" w:rsidRPr="00596F11"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lang w:val="en-GB"/>
        </w:rPr>
      </w:pPr>
    </w:p>
    <w:p w14:paraId="3DB6A3CA" w14:textId="3BF1C164" w:rsidR="00681E5A" w:rsidRPr="00596F11" w:rsidRDefault="00FB1490" w:rsidP="00FA187F">
      <w:pPr>
        <w:tabs>
          <w:tab w:val="clear" w:pos="227"/>
          <w:tab w:val="clear" w:pos="454"/>
          <w:tab w:val="left" w:pos="9214"/>
        </w:tabs>
        <w:spacing w:line="360" w:lineRule="auto"/>
        <w:ind w:left="426"/>
        <w:jc w:val="thaiDistribute"/>
        <w:rPr>
          <w:rFonts w:ascii="Arial" w:hAnsi="Arial" w:cs="Arial"/>
          <w:sz w:val="19"/>
          <w:szCs w:val="19"/>
        </w:rPr>
      </w:pPr>
      <w:r w:rsidRPr="00596F11">
        <w:rPr>
          <w:rFonts w:ascii="Arial" w:hAnsi="Arial" w:cs="Arial"/>
          <w:sz w:val="19"/>
          <w:szCs w:val="19"/>
        </w:rPr>
        <w:t xml:space="preserve">During the </w:t>
      </w:r>
      <w:r w:rsidR="000E3EEC">
        <w:rPr>
          <w:rFonts w:ascii="Arial" w:hAnsi="Arial" w:cs="Arial"/>
          <w:sz w:val="19"/>
          <w:szCs w:val="19"/>
        </w:rPr>
        <w:t>six</w:t>
      </w:r>
      <w:r w:rsidRPr="00596F11">
        <w:rPr>
          <w:rFonts w:ascii="Arial" w:hAnsi="Arial" w:cs="Arial"/>
          <w:sz w:val="19"/>
          <w:szCs w:val="19"/>
        </w:rPr>
        <w:t xml:space="preserve">-month period ended </w:t>
      </w:r>
      <w:r w:rsidR="000E3EEC">
        <w:rPr>
          <w:rFonts w:ascii="Arial" w:hAnsi="Arial" w:cs="Arial"/>
          <w:sz w:val="19"/>
          <w:szCs w:val="19"/>
        </w:rPr>
        <w:t>30 June</w:t>
      </w:r>
      <w:r w:rsidRPr="00596F11">
        <w:rPr>
          <w:rFonts w:ascii="Arial" w:hAnsi="Arial" w:cs="Arial"/>
          <w:sz w:val="19"/>
          <w:szCs w:val="19"/>
        </w:rPr>
        <w:t xml:space="preserve"> </w:t>
      </w:r>
      <w:r w:rsidR="001C6CE3" w:rsidRPr="00596F11">
        <w:rPr>
          <w:rFonts w:ascii="Arial" w:hAnsi="Arial" w:cs="Arial"/>
          <w:sz w:val="19"/>
          <w:szCs w:val="19"/>
        </w:rPr>
        <w:t>202</w:t>
      </w:r>
      <w:r w:rsidRPr="00596F11">
        <w:rPr>
          <w:rFonts w:ascii="Arial" w:hAnsi="Arial" w:cs="Arial"/>
          <w:sz w:val="19"/>
          <w:szCs w:val="19"/>
        </w:rPr>
        <w:t>4</w:t>
      </w:r>
      <w:r w:rsidR="00681E5A" w:rsidRPr="00596F11">
        <w:rPr>
          <w:rFonts w:ascii="Arial" w:hAnsi="Arial" w:cs="Arial"/>
          <w:sz w:val="19"/>
          <w:szCs w:val="19"/>
        </w:rPr>
        <w:t>, condensed movements in property, plant and equipment are as follows:</w:t>
      </w:r>
    </w:p>
    <w:p w14:paraId="07D4066A" w14:textId="77777777" w:rsidR="009234E5" w:rsidRPr="00596F11" w:rsidRDefault="009234E5" w:rsidP="007F19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rPr>
      </w:pPr>
    </w:p>
    <w:tbl>
      <w:tblPr>
        <w:tblW w:w="8898" w:type="dxa"/>
        <w:tblInd w:w="378" w:type="dxa"/>
        <w:tblLayout w:type="fixed"/>
        <w:tblLook w:val="0000" w:firstRow="0" w:lastRow="0" w:firstColumn="0" w:lastColumn="0" w:noHBand="0" w:noVBand="0"/>
      </w:tblPr>
      <w:tblGrid>
        <w:gridCol w:w="4842"/>
        <w:gridCol w:w="2031"/>
        <w:gridCol w:w="2025"/>
      </w:tblGrid>
      <w:tr w:rsidR="00FD4C7B" w:rsidRPr="00596F11" w14:paraId="745547B5" w14:textId="77777777" w:rsidTr="003F3AEC">
        <w:trPr>
          <w:cantSplit/>
          <w:trHeight w:val="373"/>
        </w:trPr>
        <w:tc>
          <w:tcPr>
            <w:tcW w:w="4842" w:type="dxa"/>
          </w:tcPr>
          <w:p w14:paraId="44D22003" w14:textId="77777777" w:rsidR="00681E5A" w:rsidRPr="00596F11" w:rsidRDefault="00681E5A" w:rsidP="007E59C0">
            <w:pPr>
              <w:spacing w:before="60" w:line="276" w:lineRule="auto"/>
              <w:rPr>
                <w:rFonts w:ascii="Arial" w:hAnsi="Arial" w:cs="Arial"/>
                <w:sz w:val="19"/>
                <w:szCs w:val="19"/>
                <w:cs/>
              </w:rPr>
            </w:pPr>
          </w:p>
        </w:tc>
        <w:tc>
          <w:tcPr>
            <w:tcW w:w="4056" w:type="dxa"/>
            <w:gridSpan w:val="2"/>
            <w:vAlign w:val="center"/>
          </w:tcPr>
          <w:p w14:paraId="4C22F672" w14:textId="44684139" w:rsidR="00681E5A" w:rsidRPr="00596F11" w:rsidRDefault="00681E5A" w:rsidP="007E59C0">
            <w:pPr>
              <w:spacing w:before="60" w:line="276" w:lineRule="auto"/>
              <w:jc w:val="right"/>
              <w:rPr>
                <w:rFonts w:ascii="Arial" w:hAnsi="Arial" w:cs="Arial"/>
                <w:sz w:val="19"/>
                <w:szCs w:val="19"/>
                <w:cs/>
              </w:rPr>
            </w:pPr>
            <w:r w:rsidRPr="00596F11">
              <w:rPr>
                <w:rFonts w:ascii="Arial" w:hAnsi="Arial" w:cs="Arial"/>
                <w:sz w:val="19"/>
                <w:szCs w:val="19"/>
              </w:rPr>
              <w:t>(</w:t>
            </w:r>
            <w:proofErr w:type="gramStart"/>
            <w:r w:rsidRPr="00596F11">
              <w:rPr>
                <w:rFonts w:ascii="Arial" w:hAnsi="Arial" w:cs="Arial"/>
                <w:sz w:val="19"/>
                <w:szCs w:val="19"/>
              </w:rPr>
              <w:t>Unit</w:t>
            </w:r>
            <w:r w:rsidR="00CA50CA" w:rsidRPr="00596F11">
              <w:rPr>
                <w:rFonts w:ascii="Arial" w:hAnsi="Arial" w:cs="Arial"/>
                <w:sz w:val="19"/>
                <w:szCs w:val="19"/>
              </w:rPr>
              <w:t xml:space="preserve"> </w:t>
            </w:r>
            <w:r w:rsidRPr="00596F11">
              <w:rPr>
                <w:rFonts w:ascii="Arial" w:hAnsi="Arial" w:cs="Arial"/>
                <w:sz w:val="19"/>
                <w:szCs w:val="19"/>
              </w:rPr>
              <w:t>:</w:t>
            </w:r>
            <w:proofErr w:type="gramEnd"/>
            <w:r w:rsidRPr="00596F11">
              <w:rPr>
                <w:rFonts w:ascii="Arial" w:hAnsi="Arial" w:cs="Arial"/>
                <w:sz w:val="19"/>
                <w:szCs w:val="19"/>
              </w:rPr>
              <w:t xml:space="preserve"> Thousand</w:t>
            </w:r>
            <w:r w:rsidRPr="00596F11">
              <w:rPr>
                <w:rFonts w:ascii="Arial" w:hAnsi="Arial" w:cs="Arial"/>
                <w:sz w:val="19"/>
                <w:szCs w:val="19"/>
                <w:cs/>
              </w:rPr>
              <w:t xml:space="preserve"> </w:t>
            </w:r>
            <w:r w:rsidRPr="00596F11">
              <w:rPr>
                <w:rFonts w:ascii="Arial" w:hAnsi="Arial" w:cs="Arial"/>
                <w:sz w:val="19"/>
                <w:szCs w:val="19"/>
              </w:rPr>
              <w:t>Baht)</w:t>
            </w:r>
          </w:p>
        </w:tc>
      </w:tr>
      <w:tr w:rsidR="00FD4C7B" w:rsidRPr="00596F11" w14:paraId="622F4675" w14:textId="77777777" w:rsidTr="003F3AEC">
        <w:trPr>
          <w:cantSplit/>
          <w:trHeight w:val="109"/>
        </w:trPr>
        <w:tc>
          <w:tcPr>
            <w:tcW w:w="4842" w:type="dxa"/>
          </w:tcPr>
          <w:p w14:paraId="06ACD1DC" w14:textId="77777777" w:rsidR="00681E5A" w:rsidRPr="00596F11" w:rsidRDefault="00681E5A" w:rsidP="007E59C0">
            <w:pPr>
              <w:tabs>
                <w:tab w:val="clear" w:pos="5387"/>
                <w:tab w:val="left" w:pos="5244"/>
              </w:tabs>
              <w:spacing w:before="60" w:line="276" w:lineRule="auto"/>
              <w:rPr>
                <w:rFonts w:ascii="Arial" w:hAnsi="Arial" w:cs="Arial"/>
                <w:sz w:val="19"/>
                <w:szCs w:val="19"/>
                <w:cs/>
              </w:rPr>
            </w:pPr>
          </w:p>
        </w:tc>
        <w:tc>
          <w:tcPr>
            <w:tcW w:w="2031" w:type="dxa"/>
          </w:tcPr>
          <w:p w14:paraId="2EFB9600" w14:textId="207B214C" w:rsidR="00681E5A" w:rsidRPr="00596F11" w:rsidRDefault="00681E5A" w:rsidP="007E59C0">
            <w:pPr>
              <w:pBdr>
                <w:bottom w:val="single" w:sz="4" w:space="1" w:color="auto"/>
              </w:pBdr>
              <w:spacing w:before="60" w:line="276" w:lineRule="auto"/>
              <w:jc w:val="center"/>
              <w:rPr>
                <w:rFonts w:ascii="Arial" w:hAnsi="Arial" w:cs="Arial"/>
                <w:sz w:val="19"/>
                <w:szCs w:val="24"/>
                <w:cs/>
              </w:rPr>
            </w:pPr>
            <w:r w:rsidRPr="00596F11">
              <w:rPr>
                <w:rFonts w:ascii="Arial" w:hAnsi="Arial" w:cs="Arial"/>
                <w:sz w:val="19"/>
                <w:szCs w:val="19"/>
              </w:rPr>
              <w:t>Consolidated</w:t>
            </w:r>
            <w:r w:rsidR="00E1127C">
              <w:rPr>
                <w:rFonts w:ascii="Arial" w:hAnsi="Arial" w:cs="Arial"/>
                <w:sz w:val="19"/>
                <w:szCs w:val="19"/>
              </w:rPr>
              <w:t xml:space="preserve"> F/S</w:t>
            </w:r>
          </w:p>
        </w:tc>
        <w:tc>
          <w:tcPr>
            <w:tcW w:w="2025" w:type="dxa"/>
          </w:tcPr>
          <w:p w14:paraId="04B656DE" w14:textId="6608F9D4" w:rsidR="00681E5A" w:rsidRPr="00596F11" w:rsidRDefault="00681E5A" w:rsidP="007E59C0">
            <w:pPr>
              <w:pBdr>
                <w:bottom w:val="single" w:sz="4" w:space="1" w:color="auto"/>
              </w:pBdr>
              <w:spacing w:before="60" w:line="276" w:lineRule="auto"/>
              <w:jc w:val="center"/>
              <w:rPr>
                <w:rFonts w:ascii="Arial" w:hAnsi="Arial" w:cs="Arial"/>
                <w:sz w:val="19"/>
                <w:szCs w:val="19"/>
                <w:cs/>
              </w:rPr>
            </w:pPr>
            <w:r w:rsidRPr="00596F11">
              <w:rPr>
                <w:rFonts w:ascii="Arial" w:hAnsi="Arial" w:cs="Arial"/>
                <w:sz w:val="19"/>
                <w:szCs w:val="19"/>
              </w:rPr>
              <w:t xml:space="preserve">Separate </w:t>
            </w:r>
            <w:r w:rsidR="00E1127C">
              <w:rPr>
                <w:rFonts w:ascii="Arial" w:hAnsi="Arial" w:cs="Arial"/>
                <w:sz w:val="19"/>
                <w:szCs w:val="19"/>
              </w:rPr>
              <w:t>F/S</w:t>
            </w:r>
          </w:p>
        </w:tc>
      </w:tr>
      <w:tr w:rsidR="00FD4C7B" w:rsidRPr="00596F11" w14:paraId="409DC544" w14:textId="77777777" w:rsidTr="003F3AEC">
        <w:trPr>
          <w:cantSplit/>
          <w:trHeight w:val="288"/>
        </w:trPr>
        <w:tc>
          <w:tcPr>
            <w:tcW w:w="4842" w:type="dxa"/>
          </w:tcPr>
          <w:p w14:paraId="4AAEDF1A" w14:textId="77777777" w:rsidR="00681E5A" w:rsidRPr="00596F11" w:rsidRDefault="00681E5A" w:rsidP="007E59C0">
            <w:pPr>
              <w:spacing w:before="60" w:line="276" w:lineRule="auto"/>
              <w:rPr>
                <w:rFonts w:ascii="Arial" w:hAnsi="Arial" w:cs="Arial"/>
                <w:sz w:val="19"/>
                <w:szCs w:val="19"/>
                <w:cs/>
              </w:rPr>
            </w:pPr>
          </w:p>
        </w:tc>
        <w:tc>
          <w:tcPr>
            <w:tcW w:w="2031" w:type="dxa"/>
          </w:tcPr>
          <w:p w14:paraId="31B1D82A" w14:textId="77777777" w:rsidR="00681E5A" w:rsidRPr="00596F11" w:rsidRDefault="00681E5A" w:rsidP="007E59C0">
            <w:pPr>
              <w:spacing w:before="60" w:line="276" w:lineRule="auto"/>
              <w:rPr>
                <w:rFonts w:ascii="Arial" w:hAnsi="Arial" w:cs="Arial"/>
                <w:sz w:val="19"/>
                <w:szCs w:val="19"/>
                <w:cs/>
              </w:rPr>
            </w:pPr>
          </w:p>
        </w:tc>
        <w:tc>
          <w:tcPr>
            <w:tcW w:w="2025" w:type="dxa"/>
          </w:tcPr>
          <w:p w14:paraId="0EBE966E" w14:textId="77777777" w:rsidR="00681E5A" w:rsidRPr="00596F11" w:rsidRDefault="00681E5A" w:rsidP="007E59C0">
            <w:pPr>
              <w:spacing w:before="60" w:line="276" w:lineRule="auto"/>
              <w:rPr>
                <w:rFonts w:ascii="Arial" w:hAnsi="Arial" w:cs="Arial"/>
                <w:sz w:val="19"/>
                <w:szCs w:val="19"/>
                <w:cs/>
              </w:rPr>
            </w:pPr>
          </w:p>
        </w:tc>
      </w:tr>
      <w:tr w:rsidR="00FD4C7B" w:rsidRPr="00596F11" w14:paraId="00F75E8E" w14:textId="67F86E1E" w:rsidTr="003F3AEC">
        <w:trPr>
          <w:cantSplit/>
          <w:trHeight w:val="54"/>
        </w:trPr>
        <w:tc>
          <w:tcPr>
            <w:tcW w:w="4842" w:type="dxa"/>
          </w:tcPr>
          <w:p w14:paraId="5D2ED062" w14:textId="0C7BABAA" w:rsidR="005D3988" w:rsidRPr="00596F11" w:rsidRDefault="00BC7D6F" w:rsidP="007E59C0">
            <w:pPr>
              <w:spacing w:before="60" w:line="276" w:lineRule="auto"/>
              <w:ind w:left="360" w:right="-43" w:hanging="378"/>
              <w:rPr>
                <w:rFonts w:ascii="Arial" w:hAnsi="Arial" w:cs="Arial"/>
                <w:bCs/>
                <w:sz w:val="19"/>
                <w:szCs w:val="24"/>
              </w:rPr>
            </w:pPr>
            <w:r w:rsidRPr="00596F11">
              <w:rPr>
                <w:rFonts w:ascii="Arial" w:hAnsi="Arial" w:cs="Arial"/>
                <w:bCs/>
                <w:sz w:val="19"/>
                <w:szCs w:val="19"/>
              </w:rPr>
              <w:t>N</w:t>
            </w:r>
            <w:r w:rsidRPr="00596F11">
              <w:rPr>
                <w:rFonts w:ascii="Arial" w:hAnsi="Arial" w:cs="Arial"/>
                <w:bCs/>
                <w:sz w:val="19"/>
                <w:szCs w:val="24"/>
              </w:rPr>
              <w:t>et</w:t>
            </w:r>
            <w:r w:rsidR="002918CE" w:rsidRPr="00596F11">
              <w:rPr>
                <w:rFonts w:ascii="Arial" w:hAnsi="Arial" w:cs="Arial"/>
                <w:bCs/>
                <w:sz w:val="19"/>
                <w:szCs w:val="24"/>
              </w:rPr>
              <w:t xml:space="preserve"> </w:t>
            </w:r>
            <w:r w:rsidR="005D3988" w:rsidRPr="00596F11">
              <w:rPr>
                <w:rFonts w:ascii="Arial" w:hAnsi="Arial" w:cs="Arial"/>
                <w:bCs/>
                <w:sz w:val="19"/>
                <w:szCs w:val="19"/>
              </w:rPr>
              <w:t>book value</w:t>
            </w:r>
            <w:r w:rsidRPr="00596F11">
              <w:rPr>
                <w:rFonts w:ascii="Arial" w:hAnsi="Arial" w:cs="Arial"/>
                <w:bCs/>
                <w:sz w:val="19"/>
                <w:szCs w:val="19"/>
              </w:rPr>
              <w:t xml:space="preserve"> - beginning</w:t>
            </w:r>
          </w:p>
        </w:tc>
        <w:tc>
          <w:tcPr>
            <w:tcW w:w="2031" w:type="dxa"/>
            <w:shd w:val="clear" w:color="auto" w:fill="auto"/>
          </w:tcPr>
          <w:p w14:paraId="67FD384F" w14:textId="5232CF5B" w:rsidR="005D3988" w:rsidRPr="00C70114" w:rsidRDefault="003F64E2" w:rsidP="007E59C0">
            <w:pPr>
              <w:overflowPunct w:val="0"/>
              <w:autoSpaceDE w:val="0"/>
              <w:autoSpaceDN w:val="0"/>
              <w:adjustRightInd w:val="0"/>
              <w:spacing w:before="60" w:line="276" w:lineRule="auto"/>
              <w:ind w:left="-108"/>
              <w:jc w:val="right"/>
              <w:rPr>
                <w:rFonts w:ascii="Arial" w:hAnsi="Arial" w:cs="Arial"/>
                <w:sz w:val="19"/>
                <w:szCs w:val="19"/>
              </w:rPr>
            </w:pPr>
            <w:r w:rsidRPr="00C70114">
              <w:rPr>
                <w:rFonts w:ascii="Arial" w:hAnsi="Arial" w:cs="Arial"/>
                <w:sz w:val="19"/>
                <w:szCs w:val="19"/>
              </w:rPr>
              <w:t>333,912</w:t>
            </w:r>
          </w:p>
        </w:tc>
        <w:tc>
          <w:tcPr>
            <w:tcW w:w="2025" w:type="dxa"/>
            <w:shd w:val="clear" w:color="auto" w:fill="auto"/>
          </w:tcPr>
          <w:p w14:paraId="78662070" w14:textId="739DF8AF" w:rsidR="005D3988" w:rsidRPr="00C70114" w:rsidRDefault="000C6E87" w:rsidP="00015A56">
            <w:pPr>
              <w:overflowPunct w:val="0"/>
              <w:autoSpaceDE w:val="0"/>
              <w:autoSpaceDN w:val="0"/>
              <w:adjustRightInd w:val="0"/>
              <w:spacing w:before="60" w:line="276" w:lineRule="auto"/>
              <w:jc w:val="right"/>
              <w:rPr>
                <w:rFonts w:ascii="Arial" w:hAnsi="Arial" w:cs="Arial"/>
                <w:sz w:val="19"/>
                <w:szCs w:val="19"/>
              </w:rPr>
            </w:pPr>
            <w:r w:rsidRPr="00C70114">
              <w:rPr>
                <w:rFonts w:ascii="Arial" w:hAnsi="Arial" w:cs="Arial"/>
                <w:sz w:val="19"/>
                <w:szCs w:val="19"/>
                <w:lang w:val="en-GB"/>
              </w:rPr>
              <w:t>326,638</w:t>
            </w:r>
          </w:p>
        </w:tc>
      </w:tr>
      <w:tr w:rsidR="00E733D1" w:rsidRPr="00596F11" w14:paraId="718D785E" w14:textId="77777777" w:rsidTr="003F3AEC">
        <w:trPr>
          <w:cantSplit/>
          <w:trHeight w:val="216"/>
        </w:trPr>
        <w:tc>
          <w:tcPr>
            <w:tcW w:w="4842" w:type="dxa"/>
          </w:tcPr>
          <w:p w14:paraId="2A214BD5" w14:textId="4626A202" w:rsidR="00E733D1" w:rsidRPr="00596F11" w:rsidRDefault="00E733D1" w:rsidP="00E733D1">
            <w:pPr>
              <w:tabs>
                <w:tab w:val="clear" w:pos="907"/>
                <w:tab w:val="left" w:pos="900"/>
              </w:tabs>
              <w:spacing w:before="60" w:line="276" w:lineRule="auto"/>
              <w:ind w:left="360" w:right="-43" w:hanging="378"/>
              <w:jc w:val="both"/>
              <w:rPr>
                <w:rFonts w:ascii="Arial" w:hAnsi="Arial" w:cs="Arial"/>
                <w:sz w:val="19"/>
                <w:szCs w:val="19"/>
              </w:rPr>
            </w:pPr>
            <w:r w:rsidRPr="00596F11">
              <w:rPr>
                <w:rFonts w:ascii="Arial" w:hAnsi="Arial" w:cs="Arial"/>
                <w:sz w:val="19"/>
                <w:szCs w:val="19"/>
              </w:rPr>
              <w:t xml:space="preserve">Additional purchases of assets </w:t>
            </w:r>
          </w:p>
        </w:tc>
        <w:tc>
          <w:tcPr>
            <w:tcW w:w="2031" w:type="dxa"/>
            <w:shd w:val="clear" w:color="auto" w:fill="auto"/>
          </w:tcPr>
          <w:p w14:paraId="5A66F994" w14:textId="4940D600" w:rsidR="00E733D1" w:rsidRPr="00C70114" w:rsidRDefault="009B39EE" w:rsidP="00E733D1">
            <w:pPr>
              <w:overflowPunct w:val="0"/>
              <w:autoSpaceDE w:val="0"/>
              <w:autoSpaceDN w:val="0"/>
              <w:adjustRightInd w:val="0"/>
              <w:spacing w:before="60" w:line="276" w:lineRule="auto"/>
              <w:ind w:left="-108"/>
              <w:jc w:val="right"/>
              <w:rPr>
                <w:rFonts w:ascii="Arial" w:hAnsi="Arial" w:cs="Browallia New"/>
                <w:sz w:val="19"/>
                <w:szCs w:val="24"/>
              </w:rPr>
            </w:pPr>
            <w:r w:rsidRPr="00C70114">
              <w:rPr>
                <w:rFonts w:ascii="Arial" w:hAnsi="Arial" w:cs="Arial"/>
                <w:sz w:val="19"/>
                <w:szCs w:val="24"/>
                <w:lang w:val="en-AU"/>
              </w:rPr>
              <w:t>11,35</w:t>
            </w:r>
            <w:r w:rsidR="007018BE" w:rsidRPr="00C70114">
              <w:rPr>
                <w:rFonts w:ascii="Arial" w:hAnsi="Arial" w:cs="Browallia New"/>
                <w:sz w:val="19"/>
                <w:szCs w:val="24"/>
              </w:rPr>
              <w:t>8</w:t>
            </w:r>
          </w:p>
        </w:tc>
        <w:tc>
          <w:tcPr>
            <w:tcW w:w="2025" w:type="dxa"/>
            <w:shd w:val="clear" w:color="auto" w:fill="auto"/>
          </w:tcPr>
          <w:p w14:paraId="3B817C61" w14:textId="0AB4D01D" w:rsidR="00E733D1" w:rsidRPr="00C70114" w:rsidRDefault="0066305F" w:rsidP="00E733D1">
            <w:pPr>
              <w:overflowPunct w:val="0"/>
              <w:autoSpaceDE w:val="0"/>
              <w:autoSpaceDN w:val="0"/>
              <w:adjustRightInd w:val="0"/>
              <w:spacing w:before="60" w:line="276" w:lineRule="auto"/>
              <w:ind w:left="-108"/>
              <w:jc w:val="right"/>
              <w:rPr>
                <w:rFonts w:ascii="Arial" w:hAnsi="Arial" w:cs="Arial"/>
                <w:sz w:val="19"/>
                <w:szCs w:val="19"/>
              </w:rPr>
            </w:pPr>
            <w:r w:rsidRPr="00C70114">
              <w:rPr>
                <w:rFonts w:ascii="Arial" w:hAnsi="Arial" w:cs="Arial"/>
                <w:sz w:val="19"/>
                <w:szCs w:val="19"/>
              </w:rPr>
              <w:t>11,34</w:t>
            </w:r>
            <w:r w:rsidR="007018BE" w:rsidRPr="00C70114">
              <w:rPr>
                <w:rFonts w:ascii="Arial" w:hAnsi="Arial" w:cs="Arial"/>
                <w:sz w:val="19"/>
                <w:szCs w:val="19"/>
              </w:rPr>
              <w:t>6</w:t>
            </w:r>
          </w:p>
        </w:tc>
      </w:tr>
      <w:tr w:rsidR="00E733D1" w:rsidRPr="00596F11" w14:paraId="751AF698" w14:textId="77777777" w:rsidTr="003F3AEC">
        <w:trPr>
          <w:cantSplit/>
          <w:trHeight w:val="216"/>
        </w:trPr>
        <w:tc>
          <w:tcPr>
            <w:tcW w:w="4842" w:type="dxa"/>
          </w:tcPr>
          <w:p w14:paraId="5723CE0D" w14:textId="19F7E793" w:rsidR="00E733D1" w:rsidRPr="00596F11" w:rsidRDefault="00E733D1" w:rsidP="00E733D1">
            <w:pPr>
              <w:tabs>
                <w:tab w:val="clear" w:pos="907"/>
                <w:tab w:val="left" w:pos="900"/>
              </w:tabs>
              <w:spacing w:before="60" w:line="276" w:lineRule="auto"/>
              <w:ind w:left="360" w:right="-43" w:hanging="378"/>
              <w:jc w:val="both"/>
              <w:rPr>
                <w:rFonts w:ascii="Arial" w:hAnsi="Arial" w:cs="Arial"/>
                <w:sz w:val="19"/>
                <w:szCs w:val="19"/>
              </w:rPr>
            </w:pPr>
            <w:r w:rsidRPr="00596F11">
              <w:rPr>
                <w:rFonts w:ascii="Arial" w:hAnsi="Arial" w:cs="Arial"/>
                <w:sz w:val="19"/>
                <w:szCs w:val="19"/>
              </w:rPr>
              <w:t>Net book value of assets disposal</w:t>
            </w:r>
            <w:r w:rsidRPr="00596F11">
              <w:rPr>
                <w:rFonts w:ascii="Arial" w:hAnsi="Arial" w:cs="Arial"/>
                <w:sz w:val="19"/>
                <w:szCs w:val="19"/>
                <w:cs/>
              </w:rPr>
              <w:t xml:space="preserve"> </w:t>
            </w:r>
            <w:r w:rsidRPr="00596F11">
              <w:rPr>
                <w:rFonts w:ascii="Arial" w:hAnsi="Arial" w:cs="Arial"/>
                <w:sz w:val="19"/>
                <w:szCs w:val="19"/>
              </w:rPr>
              <w:t>and written-off</w:t>
            </w:r>
          </w:p>
        </w:tc>
        <w:tc>
          <w:tcPr>
            <w:tcW w:w="2031" w:type="dxa"/>
            <w:shd w:val="clear" w:color="auto" w:fill="auto"/>
          </w:tcPr>
          <w:p w14:paraId="13A4ABB5" w14:textId="6504CCFB" w:rsidR="00E733D1" w:rsidRPr="00C70114" w:rsidRDefault="009B39EE" w:rsidP="00E733D1">
            <w:pPr>
              <w:overflowPunct w:val="0"/>
              <w:autoSpaceDE w:val="0"/>
              <w:autoSpaceDN w:val="0"/>
              <w:adjustRightInd w:val="0"/>
              <w:spacing w:before="60" w:line="276" w:lineRule="auto"/>
              <w:ind w:left="-108"/>
              <w:jc w:val="right"/>
              <w:rPr>
                <w:rFonts w:ascii="Arial" w:hAnsi="Arial" w:cs="Arial"/>
                <w:sz w:val="19"/>
                <w:szCs w:val="19"/>
              </w:rPr>
            </w:pPr>
            <w:r w:rsidRPr="00C70114">
              <w:rPr>
                <w:rFonts w:ascii="Arial" w:hAnsi="Arial" w:cs="Arial"/>
                <w:sz w:val="19"/>
                <w:szCs w:val="19"/>
                <w:cs/>
              </w:rPr>
              <w:t>(</w:t>
            </w:r>
            <w:r w:rsidRPr="00C70114">
              <w:rPr>
                <w:rFonts w:ascii="Arial" w:hAnsi="Arial" w:cs="Arial"/>
                <w:sz w:val="19"/>
                <w:szCs w:val="19"/>
              </w:rPr>
              <w:t>13</w:t>
            </w:r>
            <w:r w:rsidR="007018BE" w:rsidRPr="00C70114">
              <w:rPr>
                <w:rFonts w:ascii="Arial" w:hAnsi="Arial" w:cs="Arial"/>
                <w:sz w:val="19"/>
                <w:szCs w:val="19"/>
              </w:rPr>
              <w:t>3</w:t>
            </w:r>
            <w:r w:rsidRPr="00C70114">
              <w:rPr>
                <w:rFonts w:ascii="Arial" w:hAnsi="Arial" w:cs="Arial"/>
                <w:sz w:val="19"/>
                <w:szCs w:val="19"/>
                <w:cs/>
              </w:rPr>
              <w:t>)</w:t>
            </w:r>
          </w:p>
        </w:tc>
        <w:tc>
          <w:tcPr>
            <w:tcW w:w="2025" w:type="dxa"/>
            <w:shd w:val="clear" w:color="auto" w:fill="auto"/>
          </w:tcPr>
          <w:p w14:paraId="2F5BF035" w14:textId="0C1281D6" w:rsidR="00E733D1" w:rsidRPr="00C70114" w:rsidRDefault="0066305F" w:rsidP="00E733D1">
            <w:pPr>
              <w:overflowPunct w:val="0"/>
              <w:autoSpaceDE w:val="0"/>
              <w:autoSpaceDN w:val="0"/>
              <w:adjustRightInd w:val="0"/>
              <w:spacing w:before="60" w:line="276" w:lineRule="auto"/>
              <w:ind w:left="-108"/>
              <w:jc w:val="right"/>
              <w:rPr>
                <w:rFonts w:ascii="Arial" w:hAnsi="Arial" w:cs="Arial"/>
                <w:sz w:val="19"/>
                <w:szCs w:val="19"/>
              </w:rPr>
            </w:pPr>
            <w:r w:rsidRPr="00C70114">
              <w:rPr>
                <w:rFonts w:ascii="Arial" w:hAnsi="Arial" w:cs="Arial"/>
                <w:sz w:val="19"/>
                <w:szCs w:val="19"/>
                <w:cs/>
              </w:rPr>
              <w:t>(</w:t>
            </w:r>
            <w:r w:rsidRPr="00C70114">
              <w:rPr>
                <w:rFonts w:ascii="Arial" w:hAnsi="Arial" w:cs="Arial"/>
                <w:sz w:val="19"/>
                <w:szCs w:val="19"/>
              </w:rPr>
              <w:t>13</w:t>
            </w:r>
            <w:r w:rsidR="007018BE" w:rsidRPr="00C70114">
              <w:rPr>
                <w:rFonts w:ascii="Arial" w:hAnsi="Arial" w:cs="Arial"/>
                <w:sz w:val="19"/>
                <w:szCs w:val="19"/>
              </w:rPr>
              <w:t>3</w:t>
            </w:r>
            <w:r w:rsidRPr="00C70114">
              <w:rPr>
                <w:rFonts w:ascii="Arial" w:hAnsi="Arial" w:cs="Arial"/>
                <w:sz w:val="19"/>
                <w:szCs w:val="19"/>
                <w:cs/>
              </w:rPr>
              <w:t>)</w:t>
            </w:r>
          </w:p>
        </w:tc>
      </w:tr>
      <w:tr w:rsidR="00E733D1" w:rsidRPr="00596F11" w14:paraId="112FF62D" w14:textId="77777777" w:rsidTr="003F3AEC">
        <w:trPr>
          <w:cantSplit/>
          <w:trHeight w:val="54"/>
        </w:trPr>
        <w:tc>
          <w:tcPr>
            <w:tcW w:w="4842" w:type="dxa"/>
          </w:tcPr>
          <w:p w14:paraId="02C51370" w14:textId="21158FE4" w:rsidR="00E733D1" w:rsidRPr="00596F11" w:rsidRDefault="00E733D1" w:rsidP="00E733D1">
            <w:pPr>
              <w:tabs>
                <w:tab w:val="clear" w:pos="907"/>
                <w:tab w:val="left" w:pos="900"/>
              </w:tabs>
              <w:spacing w:before="60" w:line="276" w:lineRule="auto"/>
              <w:ind w:left="360" w:right="-43" w:hanging="378"/>
              <w:jc w:val="both"/>
              <w:rPr>
                <w:rFonts w:ascii="Arial" w:hAnsi="Arial" w:cs="Arial"/>
                <w:bCs/>
                <w:sz w:val="19"/>
                <w:szCs w:val="19"/>
              </w:rPr>
            </w:pPr>
            <w:r w:rsidRPr="00596F11">
              <w:rPr>
                <w:rFonts w:ascii="Arial" w:hAnsi="Arial" w:cs="Arial"/>
                <w:sz w:val="19"/>
                <w:szCs w:val="19"/>
              </w:rPr>
              <w:t>Transfer from inventories to assets</w:t>
            </w:r>
          </w:p>
        </w:tc>
        <w:tc>
          <w:tcPr>
            <w:tcW w:w="2031" w:type="dxa"/>
            <w:shd w:val="clear" w:color="auto" w:fill="auto"/>
          </w:tcPr>
          <w:p w14:paraId="5D8770A6" w14:textId="30EABAD8" w:rsidR="00E733D1" w:rsidRPr="00C70114" w:rsidRDefault="009B39EE" w:rsidP="00E733D1">
            <w:pPr>
              <w:overflowPunct w:val="0"/>
              <w:autoSpaceDE w:val="0"/>
              <w:autoSpaceDN w:val="0"/>
              <w:adjustRightInd w:val="0"/>
              <w:spacing w:before="60" w:line="276" w:lineRule="auto"/>
              <w:ind w:left="-108"/>
              <w:jc w:val="right"/>
              <w:rPr>
                <w:rFonts w:ascii="Arial" w:hAnsi="Arial" w:cs="Arial"/>
                <w:sz w:val="19"/>
                <w:szCs w:val="19"/>
              </w:rPr>
            </w:pPr>
            <w:r w:rsidRPr="00C70114">
              <w:rPr>
                <w:rFonts w:ascii="Arial" w:hAnsi="Arial" w:cs="Arial"/>
                <w:sz w:val="19"/>
                <w:szCs w:val="19"/>
              </w:rPr>
              <w:t>9,997</w:t>
            </w:r>
          </w:p>
        </w:tc>
        <w:tc>
          <w:tcPr>
            <w:tcW w:w="2025" w:type="dxa"/>
            <w:shd w:val="clear" w:color="auto" w:fill="auto"/>
          </w:tcPr>
          <w:p w14:paraId="2FF97CA8" w14:textId="6AAE521E" w:rsidR="00E733D1" w:rsidRPr="00C70114" w:rsidRDefault="0066305F" w:rsidP="00E733D1">
            <w:pPr>
              <w:overflowPunct w:val="0"/>
              <w:autoSpaceDE w:val="0"/>
              <w:autoSpaceDN w:val="0"/>
              <w:adjustRightInd w:val="0"/>
              <w:spacing w:before="60" w:line="276" w:lineRule="auto"/>
              <w:ind w:left="-108"/>
              <w:jc w:val="right"/>
              <w:rPr>
                <w:rFonts w:ascii="Arial" w:hAnsi="Arial" w:cs="Arial"/>
                <w:sz w:val="19"/>
                <w:szCs w:val="19"/>
              </w:rPr>
            </w:pPr>
            <w:r w:rsidRPr="00C70114">
              <w:rPr>
                <w:rFonts w:ascii="Arial" w:hAnsi="Arial" w:cs="Arial"/>
                <w:sz w:val="19"/>
                <w:szCs w:val="19"/>
              </w:rPr>
              <w:t>9,997</w:t>
            </w:r>
          </w:p>
        </w:tc>
      </w:tr>
      <w:tr w:rsidR="00E733D1" w:rsidRPr="00596F11" w14:paraId="2ECE449D" w14:textId="77777777" w:rsidTr="003F3AEC">
        <w:trPr>
          <w:cantSplit/>
          <w:trHeight w:val="54"/>
        </w:trPr>
        <w:tc>
          <w:tcPr>
            <w:tcW w:w="4842" w:type="dxa"/>
          </w:tcPr>
          <w:p w14:paraId="125EAF27" w14:textId="1DBF343B" w:rsidR="00E733D1" w:rsidRPr="00596F11" w:rsidRDefault="00E733D1" w:rsidP="00E733D1">
            <w:pPr>
              <w:tabs>
                <w:tab w:val="clear" w:pos="907"/>
                <w:tab w:val="left" w:pos="900"/>
              </w:tabs>
              <w:spacing w:before="60" w:line="276" w:lineRule="auto"/>
              <w:ind w:left="360" w:right="-43" w:hanging="378"/>
              <w:jc w:val="both"/>
              <w:rPr>
                <w:rFonts w:ascii="Arial" w:hAnsi="Arial" w:cs="Arial"/>
                <w:sz w:val="19"/>
                <w:szCs w:val="19"/>
              </w:rPr>
            </w:pPr>
            <w:r w:rsidRPr="00596F11">
              <w:rPr>
                <w:rFonts w:ascii="Arial" w:hAnsi="Arial" w:cs="Arial"/>
                <w:sz w:val="19"/>
                <w:szCs w:val="19"/>
              </w:rPr>
              <w:t>Reversal</w:t>
            </w:r>
            <w:r w:rsidR="00C70FE1" w:rsidRPr="00596F11">
              <w:rPr>
                <w:rFonts w:ascii="Arial" w:hAnsi="Arial" w:cs="Arial"/>
                <w:sz w:val="19"/>
                <w:szCs w:val="19"/>
              </w:rPr>
              <w:t xml:space="preserve"> </w:t>
            </w:r>
            <w:r w:rsidRPr="00596F11">
              <w:rPr>
                <w:rFonts w:ascii="Arial" w:hAnsi="Arial" w:cs="Arial"/>
                <w:sz w:val="19"/>
                <w:szCs w:val="19"/>
              </w:rPr>
              <w:t>of impairment of asset</w:t>
            </w:r>
          </w:p>
        </w:tc>
        <w:tc>
          <w:tcPr>
            <w:tcW w:w="2031" w:type="dxa"/>
            <w:shd w:val="clear" w:color="auto" w:fill="auto"/>
          </w:tcPr>
          <w:p w14:paraId="5572393E" w14:textId="411C0F39" w:rsidR="00E733D1" w:rsidRPr="00C70114" w:rsidRDefault="009B39EE" w:rsidP="00E733D1">
            <w:pPr>
              <w:overflowPunct w:val="0"/>
              <w:autoSpaceDE w:val="0"/>
              <w:autoSpaceDN w:val="0"/>
              <w:adjustRightInd w:val="0"/>
              <w:spacing w:before="60" w:line="276" w:lineRule="auto"/>
              <w:ind w:left="-108"/>
              <w:jc w:val="right"/>
              <w:rPr>
                <w:rFonts w:ascii="Arial" w:hAnsi="Arial" w:cs="Arial"/>
                <w:sz w:val="19"/>
                <w:szCs w:val="19"/>
              </w:rPr>
            </w:pPr>
            <w:r w:rsidRPr="00C70114">
              <w:rPr>
                <w:rFonts w:ascii="Arial" w:hAnsi="Arial" w:cs="Arial"/>
                <w:sz w:val="19"/>
                <w:szCs w:val="19"/>
              </w:rPr>
              <w:t>226</w:t>
            </w:r>
          </w:p>
        </w:tc>
        <w:tc>
          <w:tcPr>
            <w:tcW w:w="2025" w:type="dxa"/>
            <w:shd w:val="clear" w:color="auto" w:fill="auto"/>
          </w:tcPr>
          <w:p w14:paraId="1A0AE3B5" w14:textId="7495EDA3" w:rsidR="00E733D1" w:rsidRPr="00C70114" w:rsidRDefault="0066305F" w:rsidP="00E733D1">
            <w:pPr>
              <w:overflowPunct w:val="0"/>
              <w:autoSpaceDE w:val="0"/>
              <w:autoSpaceDN w:val="0"/>
              <w:adjustRightInd w:val="0"/>
              <w:spacing w:before="60" w:line="276" w:lineRule="auto"/>
              <w:ind w:left="-108"/>
              <w:jc w:val="right"/>
              <w:rPr>
                <w:rFonts w:ascii="Arial" w:hAnsi="Arial" w:cs="Arial"/>
                <w:sz w:val="19"/>
                <w:szCs w:val="19"/>
              </w:rPr>
            </w:pPr>
            <w:r w:rsidRPr="00C70114">
              <w:rPr>
                <w:rFonts w:ascii="Arial" w:hAnsi="Arial" w:cs="Arial"/>
                <w:sz w:val="19"/>
                <w:szCs w:val="19"/>
              </w:rPr>
              <w:t>226</w:t>
            </w:r>
          </w:p>
        </w:tc>
      </w:tr>
      <w:tr w:rsidR="00FD4C7B" w:rsidRPr="00596F11" w14:paraId="6106B65C" w14:textId="77777777" w:rsidTr="003F3AEC">
        <w:trPr>
          <w:cantSplit/>
          <w:trHeight w:val="261"/>
        </w:trPr>
        <w:tc>
          <w:tcPr>
            <w:tcW w:w="4842" w:type="dxa"/>
          </w:tcPr>
          <w:p w14:paraId="28C867D6" w14:textId="45DF59D3" w:rsidR="005D3988" w:rsidRPr="00596F11" w:rsidRDefault="005D3988" w:rsidP="007E59C0">
            <w:pPr>
              <w:tabs>
                <w:tab w:val="clear" w:pos="907"/>
                <w:tab w:val="left" w:pos="900"/>
              </w:tabs>
              <w:spacing w:before="60" w:line="276" w:lineRule="auto"/>
              <w:ind w:left="360" w:right="-43" w:hanging="378"/>
              <w:jc w:val="both"/>
              <w:rPr>
                <w:rFonts w:ascii="Arial" w:hAnsi="Arial" w:cs="Arial"/>
                <w:sz w:val="19"/>
                <w:szCs w:val="19"/>
              </w:rPr>
            </w:pPr>
            <w:r w:rsidRPr="00596F11">
              <w:rPr>
                <w:rFonts w:ascii="Arial" w:hAnsi="Arial" w:cs="Arial"/>
                <w:sz w:val="19"/>
                <w:szCs w:val="19"/>
              </w:rPr>
              <w:t xml:space="preserve">Depreciation </w:t>
            </w:r>
            <w:r w:rsidR="008D33E0" w:rsidRPr="00596F11">
              <w:rPr>
                <w:rFonts w:ascii="Arial" w:hAnsi="Arial" w:cs="Arial"/>
                <w:sz w:val="19"/>
                <w:szCs w:val="19"/>
              </w:rPr>
              <w:t>for</w:t>
            </w:r>
            <w:r w:rsidRPr="00596F11">
              <w:rPr>
                <w:rFonts w:ascii="Arial" w:hAnsi="Arial" w:cs="Arial"/>
                <w:sz w:val="19"/>
                <w:szCs w:val="19"/>
              </w:rPr>
              <w:t xml:space="preserve"> the period</w:t>
            </w:r>
          </w:p>
        </w:tc>
        <w:tc>
          <w:tcPr>
            <w:tcW w:w="2031" w:type="dxa"/>
            <w:shd w:val="clear" w:color="auto" w:fill="auto"/>
          </w:tcPr>
          <w:p w14:paraId="2B44334B" w14:textId="20D2EB0F" w:rsidR="005D3988" w:rsidRPr="0066305F" w:rsidRDefault="009B39EE" w:rsidP="00B05850">
            <w:pPr>
              <w:pBdr>
                <w:bottom w:val="single" w:sz="4" w:space="1" w:color="auto"/>
              </w:pBdr>
              <w:overflowPunct w:val="0"/>
              <w:autoSpaceDE w:val="0"/>
              <w:autoSpaceDN w:val="0"/>
              <w:adjustRightInd w:val="0"/>
              <w:spacing w:before="60" w:line="276" w:lineRule="auto"/>
              <w:ind w:left="-9" w:firstLine="18"/>
              <w:jc w:val="right"/>
              <w:rPr>
                <w:rFonts w:ascii="Arial" w:hAnsi="Arial" w:cs="Arial"/>
                <w:sz w:val="19"/>
                <w:szCs w:val="19"/>
              </w:rPr>
            </w:pPr>
            <w:r w:rsidRPr="0066305F">
              <w:rPr>
                <w:rFonts w:ascii="Arial" w:hAnsi="Arial" w:cs="Arial"/>
                <w:sz w:val="19"/>
                <w:szCs w:val="19"/>
                <w:cs/>
              </w:rPr>
              <w:t>(</w:t>
            </w:r>
            <w:r w:rsidRPr="0066305F">
              <w:rPr>
                <w:rFonts w:ascii="Arial" w:hAnsi="Arial" w:cs="Arial"/>
                <w:sz w:val="19"/>
                <w:szCs w:val="19"/>
              </w:rPr>
              <w:t>19,859</w:t>
            </w:r>
            <w:r w:rsidRPr="0066305F">
              <w:rPr>
                <w:rFonts w:ascii="Arial" w:hAnsi="Arial" w:cs="Arial"/>
                <w:sz w:val="19"/>
                <w:szCs w:val="19"/>
                <w:cs/>
              </w:rPr>
              <w:t>)</w:t>
            </w:r>
          </w:p>
        </w:tc>
        <w:tc>
          <w:tcPr>
            <w:tcW w:w="2025" w:type="dxa"/>
            <w:shd w:val="clear" w:color="auto" w:fill="auto"/>
          </w:tcPr>
          <w:p w14:paraId="727080B6" w14:textId="0481C282" w:rsidR="005D3988" w:rsidRPr="0066305F" w:rsidRDefault="0066305F" w:rsidP="00B05850">
            <w:pPr>
              <w:pBdr>
                <w:bottom w:val="single" w:sz="4" w:space="1" w:color="auto"/>
              </w:pBdr>
              <w:overflowPunct w:val="0"/>
              <w:autoSpaceDE w:val="0"/>
              <w:autoSpaceDN w:val="0"/>
              <w:adjustRightInd w:val="0"/>
              <w:spacing w:before="60" w:line="276" w:lineRule="auto"/>
              <w:ind w:left="-9" w:firstLine="18"/>
              <w:jc w:val="right"/>
              <w:rPr>
                <w:rFonts w:ascii="Arial" w:hAnsi="Arial" w:cs="Arial"/>
                <w:sz w:val="19"/>
                <w:szCs w:val="19"/>
              </w:rPr>
            </w:pPr>
            <w:r w:rsidRPr="0066305F">
              <w:rPr>
                <w:rFonts w:ascii="Arial" w:hAnsi="Arial" w:cs="Arial"/>
                <w:sz w:val="19"/>
                <w:szCs w:val="19"/>
                <w:cs/>
              </w:rPr>
              <w:t>(</w:t>
            </w:r>
            <w:r w:rsidRPr="0066305F">
              <w:rPr>
                <w:rFonts w:ascii="Arial" w:hAnsi="Arial" w:cs="Arial"/>
                <w:sz w:val="19"/>
                <w:szCs w:val="19"/>
              </w:rPr>
              <w:t>19,005</w:t>
            </w:r>
            <w:r w:rsidRPr="0066305F">
              <w:rPr>
                <w:rFonts w:ascii="Arial" w:hAnsi="Arial" w:cs="Arial"/>
                <w:sz w:val="19"/>
                <w:szCs w:val="19"/>
                <w:cs/>
              </w:rPr>
              <w:t>)</w:t>
            </w:r>
          </w:p>
        </w:tc>
      </w:tr>
      <w:tr w:rsidR="005D3988" w:rsidRPr="00596F11" w14:paraId="3A1F3BB0" w14:textId="77777777" w:rsidTr="003F3AEC">
        <w:trPr>
          <w:cantSplit/>
          <w:trHeight w:val="297"/>
        </w:trPr>
        <w:tc>
          <w:tcPr>
            <w:tcW w:w="4842" w:type="dxa"/>
          </w:tcPr>
          <w:p w14:paraId="7A7D1000" w14:textId="154D803A" w:rsidR="005D3988" w:rsidRPr="00596F11" w:rsidRDefault="00BC7D6F" w:rsidP="007E59C0">
            <w:pPr>
              <w:spacing w:before="60" w:line="276" w:lineRule="auto"/>
              <w:ind w:left="360" w:right="-43" w:hanging="378"/>
              <w:jc w:val="both"/>
              <w:rPr>
                <w:rFonts w:ascii="Arial" w:hAnsi="Arial" w:cs="Arial"/>
                <w:bCs/>
                <w:sz w:val="19"/>
                <w:szCs w:val="19"/>
              </w:rPr>
            </w:pPr>
            <w:r w:rsidRPr="00596F11">
              <w:rPr>
                <w:rFonts w:ascii="Arial" w:hAnsi="Arial" w:cs="Arial"/>
                <w:bCs/>
                <w:sz w:val="19"/>
                <w:szCs w:val="19"/>
              </w:rPr>
              <w:t>N</w:t>
            </w:r>
            <w:r w:rsidR="002C0F9A" w:rsidRPr="00596F11">
              <w:rPr>
                <w:rFonts w:ascii="Arial" w:hAnsi="Arial" w:cs="Arial"/>
                <w:bCs/>
                <w:sz w:val="19"/>
                <w:szCs w:val="24"/>
              </w:rPr>
              <w:t>et</w:t>
            </w:r>
            <w:r w:rsidR="005D3988" w:rsidRPr="00596F11">
              <w:rPr>
                <w:rFonts w:ascii="Arial" w:hAnsi="Arial" w:cs="Arial"/>
                <w:bCs/>
                <w:sz w:val="19"/>
                <w:szCs w:val="24"/>
              </w:rPr>
              <w:t xml:space="preserve"> </w:t>
            </w:r>
            <w:r w:rsidR="005D3988" w:rsidRPr="00596F11">
              <w:rPr>
                <w:rFonts w:ascii="Arial" w:hAnsi="Arial" w:cs="Arial"/>
                <w:bCs/>
                <w:sz w:val="19"/>
                <w:szCs w:val="19"/>
              </w:rPr>
              <w:t>book value</w:t>
            </w:r>
            <w:r w:rsidRPr="00596F11">
              <w:rPr>
                <w:rFonts w:ascii="Arial" w:hAnsi="Arial" w:cs="Arial"/>
                <w:bCs/>
                <w:sz w:val="19"/>
                <w:szCs w:val="19"/>
              </w:rPr>
              <w:t xml:space="preserve"> - ending</w:t>
            </w:r>
          </w:p>
        </w:tc>
        <w:tc>
          <w:tcPr>
            <w:tcW w:w="2031" w:type="dxa"/>
            <w:shd w:val="clear" w:color="auto" w:fill="auto"/>
          </w:tcPr>
          <w:p w14:paraId="2ADBB8D4" w14:textId="32453531" w:rsidR="005D3988" w:rsidRPr="00596F11" w:rsidRDefault="0066305F" w:rsidP="00B05850">
            <w:pPr>
              <w:pBdr>
                <w:bottom w:val="single" w:sz="12" w:space="1" w:color="auto"/>
              </w:pBdr>
              <w:overflowPunct w:val="0"/>
              <w:autoSpaceDE w:val="0"/>
              <w:autoSpaceDN w:val="0"/>
              <w:adjustRightInd w:val="0"/>
              <w:spacing w:before="60" w:line="276" w:lineRule="auto"/>
              <w:jc w:val="right"/>
              <w:rPr>
                <w:rFonts w:ascii="Arial" w:hAnsi="Arial" w:cs="Arial"/>
                <w:sz w:val="19"/>
                <w:szCs w:val="19"/>
                <w:cs/>
              </w:rPr>
            </w:pPr>
            <w:r>
              <w:rPr>
                <w:rFonts w:ascii="Arial" w:hAnsi="Arial" w:cs="Arial"/>
                <w:sz w:val="19"/>
                <w:szCs w:val="19"/>
              </w:rPr>
              <w:t>335,501</w:t>
            </w:r>
          </w:p>
        </w:tc>
        <w:tc>
          <w:tcPr>
            <w:tcW w:w="2025" w:type="dxa"/>
            <w:shd w:val="clear" w:color="auto" w:fill="auto"/>
          </w:tcPr>
          <w:p w14:paraId="4A4E54FD" w14:textId="04ADD54E" w:rsidR="005D3988" w:rsidRPr="00596F11" w:rsidRDefault="0066305F" w:rsidP="00B05850">
            <w:pPr>
              <w:pBdr>
                <w:bottom w:val="single" w:sz="12" w:space="1" w:color="auto"/>
              </w:pBdr>
              <w:overflowPunct w:val="0"/>
              <w:autoSpaceDE w:val="0"/>
              <w:autoSpaceDN w:val="0"/>
              <w:adjustRightInd w:val="0"/>
              <w:spacing w:before="60" w:line="276" w:lineRule="auto"/>
              <w:jc w:val="right"/>
              <w:rPr>
                <w:rFonts w:ascii="Arial" w:hAnsi="Arial" w:cs="Arial"/>
                <w:sz w:val="19"/>
                <w:szCs w:val="19"/>
              </w:rPr>
            </w:pPr>
            <w:r>
              <w:rPr>
                <w:rFonts w:ascii="Arial" w:hAnsi="Arial" w:cs="Arial"/>
                <w:sz w:val="19"/>
                <w:szCs w:val="19"/>
              </w:rPr>
              <w:t>329,069</w:t>
            </w:r>
          </w:p>
        </w:tc>
      </w:tr>
    </w:tbl>
    <w:p w14:paraId="590FC629" w14:textId="77777777" w:rsidR="0066305F" w:rsidRPr="00596F11" w:rsidRDefault="0066305F"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2849032C" w14:textId="7CDC64AE" w:rsidR="00F16097" w:rsidRPr="00596F11" w:rsidRDefault="00F16097" w:rsidP="00EB69B0">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 w:val="left" w:pos="9214"/>
        </w:tabs>
        <w:spacing w:line="360" w:lineRule="auto"/>
        <w:ind w:left="426" w:right="-10" w:hanging="426"/>
        <w:jc w:val="thaiDistribute"/>
        <w:rPr>
          <w:rFonts w:ascii="Arial" w:hAnsi="Arial" w:cs="Arial"/>
          <w:b/>
          <w:bCs/>
          <w:sz w:val="19"/>
          <w:szCs w:val="19"/>
          <w:lang w:val="en-GB"/>
        </w:rPr>
      </w:pPr>
      <w:r w:rsidRPr="00596F11">
        <w:rPr>
          <w:rFonts w:ascii="Arial" w:hAnsi="Arial" w:cs="Arial"/>
          <w:b/>
          <w:bCs/>
          <w:sz w:val="19"/>
          <w:szCs w:val="19"/>
          <w:lang w:val="en-GB"/>
        </w:rPr>
        <w:t>RIGHT-OF-USE ASSETS</w:t>
      </w:r>
    </w:p>
    <w:p w14:paraId="148C8D21" w14:textId="77777777" w:rsidR="00935633" w:rsidRPr="00596F11" w:rsidRDefault="00935633" w:rsidP="00EA455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Arial"/>
          <w:sz w:val="16"/>
          <w:szCs w:val="16"/>
          <w:u w:val="single"/>
          <w:lang w:val="en-GB"/>
        </w:rPr>
      </w:pPr>
    </w:p>
    <w:p w14:paraId="029B5B37" w14:textId="19CDD405" w:rsidR="00F83DAB" w:rsidRPr="00BE23DD" w:rsidRDefault="007B0782" w:rsidP="00BE23DD">
      <w:pPr>
        <w:tabs>
          <w:tab w:val="clear" w:pos="227"/>
          <w:tab w:val="clear" w:pos="454"/>
          <w:tab w:val="left" w:pos="9214"/>
        </w:tabs>
        <w:spacing w:line="360" w:lineRule="auto"/>
        <w:ind w:left="426"/>
        <w:jc w:val="thaiDistribute"/>
        <w:rPr>
          <w:rFonts w:ascii="Arial" w:hAnsi="Arial" w:cs="Arial"/>
          <w:sz w:val="19"/>
          <w:szCs w:val="19"/>
          <w:lang w:val="en-GB"/>
        </w:rPr>
      </w:pPr>
      <w:bookmarkStart w:id="0" w:name="_Hlk132645785"/>
      <w:r w:rsidRPr="00596F11">
        <w:rPr>
          <w:rFonts w:ascii="Arial" w:hAnsi="Arial" w:cs="Arial"/>
          <w:sz w:val="19"/>
          <w:szCs w:val="19"/>
          <w:lang w:val="en-GB"/>
        </w:rPr>
        <w:t xml:space="preserve">During the </w:t>
      </w:r>
      <w:r w:rsidR="00721EE3">
        <w:rPr>
          <w:rFonts w:ascii="Arial" w:hAnsi="Arial" w:cs="Arial"/>
          <w:sz w:val="19"/>
          <w:szCs w:val="19"/>
          <w:lang w:val="en-GB"/>
        </w:rPr>
        <w:t>six</w:t>
      </w:r>
      <w:r w:rsidRPr="00596F11">
        <w:rPr>
          <w:rFonts w:ascii="Arial" w:hAnsi="Arial" w:cs="Arial"/>
          <w:sz w:val="19"/>
          <w:szCs w:val="19"/>
          <w:lang w:val="en-GB"/>
        </w:rPr>
        <w:t xml:space="preserve">-month period ended </w:t>
      </w:r>
      <w:r w:rsidR="00721EE3" w:rsidRPr="00721EE3">
        <w:rPr>
          <w:rFonts w:ascii="Arial" w:hAnsi="Arial" w:cs="Arial"/>
          <w:sz w:val="19"/>
          <w:szCs w:val="19"/>
          <w:lang w:val="en-GB"/>
        </w:rPr>
        <w:t>30 June</w:t>
      </w:r>
      <w:r w:rsidRPr="00596F11">
        <w:rPr>
          <w:rFonts w:ascii="Arial" w:hAnsi="Arial" w:cs="Arial"/>
          <w:sz w:val="19"/>
          <w:szCs w:val="19"/>
          <w:lang w:val="en-GB"/>
        </w:rPr>
        <w:t xml:space="preserve"> </w:t>
      </w:r>
      <w:r w:rsidR="00C503B5" w:rsidRPr="00596F11">
        <w:rPr>
          <w:rFonts w:ascii="Arial" w:hAnsi="Arial" w:cs="Arial"/>
          <w:sz w:val="19"/>
          <w:szCs w:val="19"/>
          <w:lang w:val="en-GB"/>
        </w:rPr>
        <w:t>202</w:t>
      </w:r>
      <w:bookmarkEnd w:id="0"/>
      <w:r w:rsidRPr="00596F11">
        <w:rPr>
          <w:rFonts w:ascii="Arial" w:hAnsi="Arial" w:cs="Arial"/>
          <w:sz w:val="19"/>
          <w:szCs w:val="19"/>
          <w:lang w:val="en-GB"/>
        </w:rPr>
        <w:t>4</w:t>
      </w:r>
      <w:r w:rsidR="00935633" w:rsidRPr="00596F11">
        <w:rPr>
          <w:rFonts w:ascii="Arial" w:hAnsi="Arial" w:cs="Arial"/>
          <w:sz w:val="19"/>
          <w:szCs w:val="19"/>
          <w:lang w:val="en-GB"/>
        </w:rPr>
        <w:t>, condensed movements in right</w:t>
      </w:r>
      <w:r w:rsidR="00F83DAB" w:rsidRPr="00596F11">
        <w:rPr>
          <w:rFonts w:ascii="Arial" w:hAnsi="Arial" w:cs="Arial"/>
          <w:sz w:val="19"/>
          <w:szCs w:val="19"/>
          <w:lang w:val="en-GB"/>
        </w:rPr>
        <w:t>-of-use assets</w:t>
      </w:r>
      <w:r w:rsidR="00935633" w:rsidRPr="00596F11">
        <w:rPr>
          <w:rFonts w:ascii="Arial" w:hAnsi="Arial" w:cs="Arial"/>
          <w:sz w:val="19"/>
          <w:szCs w:val="19"/>
          <w:lang w:val="en-GB"/>
        </w:rPr>
        <w:t xml:space="preserve"> are as follows:</w:t>
      </w:r>
    </w:p>
    <w:p w14:paraId="68AE5B60" w14:textId="77777777" w:rsidR="00BE23DD" w:rsidRPr="00596F11" w:rsidRDefault="00BE23DD" w:rsidP="003159B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firstLine="709"/>
        <w:rPr>
          <w:rFonts w:ascii="Arial" w:hAnsi="Arial" w:cs="Arial"/>
          <w:sz w:val="16"/>
          <w:szCs w:val="16"/>
          <w:lang w:val="en-GB"/>
        </w:rPr>
      </w:pPr>
    </w:p>
    <w:tbl>
      <w:tblPr>
        <w:tblW w:w="8906" w:type="dxa"/>
        <w:tblInd w:w="360" w:type="dxa"/>
        <w:tblLayout w:type="fixed"/>
        <w:tblLook w:val="0000" w:firstRow="0" w:lastRow="0" w:firstColumn="0" w:lastColumn="0" w:noHBand="0" w:noVBand="0"/>
      </w:tblPr>
      <w:tblGrid>
        <w:gridCol w:w="6120"/>
        <w:gridCol w:w="2786"/>
      </w:tblGrid>
      <w:tr w:rsidR="00FD4C7B" w:rsidRPr="00037961" w14:paraId="258EEB43" w14:textId="77777777" w:rsidTr="003F3AEC">
        <w:trPr>
          <w:cantSplit/>
          <w:trHeight w:val="373"/>
        </w:trPr>
        <w:tc>
          <w:tcPr>
            <w:tcW w:w="6120" w:type="dxa"/>
          </w:tcPr>
          <w:p w14:paraId="5BC5575F" w14:textId="77777777" w:rsidR="005F44F4" w:rsidRPr="009F4A54" w:rsidRDefault="005F44F4" w:rsidP="007E59C0">
            <w:pPr>
              <w:spacing w:before="60" w:after="30" w:line="276" w:lineRule="auto"/>
              <w:rPr>
                <w:rFonts w:ascii="Arial" w:hAnsi="Arial" w:cs="Arial"/>
                <w:sz w:val="19"/>
                <w:szCs w:val="19"/>
                <w:cs/>
              </w:rPr>
            </w:pPr>
          </w:p>
        </w:tc>
        <w:tc>
          <w:tcPr>
            <w:tcW w:w="2786" w:type="dxa"/>
            <w:vAlign w:val="center"/>
          </w:tcPr>
          <w:p w14:paraId="3CB5CD39" w14:textId="745BE163" w:rsidR="005F44F4" w:rsidRPr="009F4A54" w:rsidRDefault="005F44F4" w:rsidP="009F3565">
            <w:pPr>
              <w:tabs>
                <w:tab w:val="left" w:pos="3090"/>
                <w:tab w:val="left" w:pos="4860"/>
              </w:tabs>
              <w:spacing w:line="240" w:lineRule="auto"/>
              <w:ind w:right="-59" w:hanging="104"/>
              <w:jc w:val="right"/>
              <w:rPr>
                <w:rFonts w:ascii="Arial" w:hAnsi="Arial" w:cs="Arial"/>
                <w:snapToGrid w:val="0"/>
                <w:sz w:val="19"/>
                <w:szCs w:val="19"/>
                <w:cs/>
                <w:lang w:eastAsia="th-TH"/>
              </w:rPr>
            </w:pPr>
            <w:r w:rsidRPr="009F4A54">
              <w:rPr>
                <w:rFonts w:ascii="Arial" w:hAnsi="Arial" w:cs="Arial"/>
                <w:snapToGrid w:val="0"/>
                <w:sz w:val="19"/>
                <w:szCs w:val="19"/>
                <w:lang w:eastAsia="th-TH"/>
              </w:rPr>
              <w:t>(</w:t>
            </w:r>
            <w:proofErr w:type="gramStart"/>
            <w:r w:rsidRPr="009F4A54">
              <w:rPr>
                <w:rFonts w:ascii="Arial" w:hAnsi="Arial" w:cs="Arial"/>
                <w:snapToGrid w:val="0"/>
                <w:sz w:val="19"/>
                <w:szCs w:val="19"/>
                <w:lang w:eastAsia="th-TH"/>
              </w:rPr>
              <w:t>Unit :</w:t>
            </w:r>
            <w:proofErr w:type="gramEnd"/>
            <w:r w:rsidRPr="009F4A54">
              <w:rPr>
                <w:rFonts w:ascii="Arial" w:hAnsi="Arial" w:cs="Arial"/>
                <w:snapToGrid w:val="0"/>
                <w:sz w:val="19"/>
                <w:szCs w:val="19"/>
                <w:lang w:eastAsia="th-TH"/>
              </w:rPr>
              <w:t xml:space="preserve"> Thousand</w:t>
            </w:r>
            <w:r w:rsidRPr="009F4A54">
              <w:rPr>
                <w:rFonts w:ascii="Arial" w:hAnsi="Arial" w:cs="Arial"/>
                <w:snapToGrid w:val="0"/>
                <w:sz w:val="19"/>
                <w:szCs w:val="19"/>
                <w:cs/>
                <w:lang w:eastAsia="th-TH"/>
              </w:rPr>
              <w:t xml:space="preserve"> </w:t>
            </w:r>
            <w:r w:rsidRPr="009F4A54">
              <w:rPr>
                <w:rFonts w:ascii="Arial" w:hAnsi="Arial" w:cs="Arial"/>
                <w:snapToGrid w:val="0"/>
                <w:sz w:val="19"/>
                <w:szCs w:val="19"/>
                <w:lang w:eastAsia="th-TH"/>
              </w:rPr>
              <w:t>Baht)</w:t>
            </w:r>
          </w:p>
        </w:tc>
      </w:tr>
      <w:tr w:rsidR="00FD4C7B" w:rsidRPr="00037961" w14:paraId="19947686" w14:textId="77777777" w:rsidTr="003F3AEC">
        <w:trPr>
          <w:cantSplit/>
          <w:trHeight w:val="109"/>
        </w:trPr>
        <w:tc>
          <w:tcPr>
            <w:tcW w:w="6120" w:type="dxa"/>
          </w:tcPr>
          <w:p w14:paraId="76E41DDD" w14:textId="77777777" w:rsidR="005F44F4" w:rsidRPr="009F4A54" w:rsidRDefault="005F44F4" w:rsidP="007E59C0">
            <w:pPr>
              <w:tabs>
                <w:tab w:val="clear" w:pos="5387"/>
                <w:tab w:val="left" w:pos="5244"/>
              </w:tabs>
              <w:spacing w:before="60" w:after="30" w:line="276" w:lineRule="auto"/>
              <w:rPr>
                <w:rFonts w:ascii="Arial" w:hAnsi="Arial" w:cs="Arial"/>
                <w:sz w:val="19"/>
                <w:szCs w:val="19"/>
                <w:cs/>
              </w:rPr>
            </w:pPr>
          </w:p>
        </w:tc>
        <w:tc>
          <w:tcPr>
            <w:tcW w:w="2786" w:type="dxa"/>
            <w:tcBorders>
              <w:bottom w:val="single" w:sz="4" w:space="0" w:color="auto"/>
            </w:tcBorders>
          </w:tcPr>
          <w:p w14:paraId="34FE4471" w14:textId="401DF06F" w:rsidR="005F44F4" w:rsidRPr="009F4A54" w:rsidRDefault="005F44F4" w:rsidP="00EB69B0">
            <w:pPr>
              <w:spacing w:before="60" w:after="30" w:line="276" w:lineRule="auto"/>
              <w:ind w:left="-99" w:right="-81"/>
              <w:jc w:val="center"/>
              <w:rPr>
                <w:rFonts w:ascii="Arial" w:hAnsi="Arial" w:cstheme="minorBidi"/>
                <w:sz w:val="19"/>
                <w:szCs w:val="19"/>
                <w:cs/>
              </w:rPr>
            </w:pPr>
            <w:r w:rsidRPr="009F4A54">
              <w:rPr>
                <w:rFonts w:ascii="Arial" w:hAnsi="Arial" w:cs="Arial"/>
                <w:sz w:val="19"/>
                <w:szCs w:val="19"/>
              </w:rPr>
              <w:t xml:space="preserve">Consolidated and </w:t>
            </w:r>
            <w:r w:rsidR="007E038B" w:rsidRPr="009F4A54">
              <w:rPr>
                <w:rFonts w:ascii="Arial" w:hAnsi="Arial" w:cs="Arial"/>
                <w:sz w:val="19"/>
                <w:szCs w:val="19"/>
              </w:rPr>
              <w:t>S</w:t>
            </w:r>
            <w:r w:rsidRPr="009F4A54">
              <w:rPr>
                <w:rFonts w:ascii="Arial" w:hAnsi="Arial" w:cs="Arial"/>
                <w:sz w:val="19"/>
                <w:szCs w:val="19"/>
              </w:rPr>
              <w:t>eparate</w:t>
            </w:r>
            <w:r w:rsidR="00A36901" w:rsidRPr="009F4A54">
              <w:rPr>
                <w:rFonts w:ascii="Arial" w:hAnsi="Arial" w:cs="Arial"/>
                <w:sz w:val="19"/>
                <w:szCs w:val="19"/>
              </w:rPr>
              <w:t xml:space="preserve"> F/S</w:t>
            </w:r>
          </w:p>
        </w:tc>
      </w:tr>
      <w:tr w:rsidR="00FD4C7B" w:rsidRPr="00037961" w14:paraId="7BE67E78" w14:textId="77777777" w:rsidTr="003F3AEC">
        <w:trPr>
          <w:cantSplit/>
          <w:trHeight w:val="288"/>
        </w:trPr>
        <w:tc>
          <w:tcPr>
            <w:tcW w:w="6120" w:type="dxa"/>
          </w:tcPr>
          <w:p w14:paraId="6F93B37D" w14:textId="77777777" w:rsidR="005F44F4" w:rsidRPr="009F4A54" w:rsidRDefault="005F44F4" w:rsidP="007E59C0">
            <w:pPr>
              <w:spacing w:before="60" w:after="30" w:line="276" w:lineRule="auto"/>
              <w:rPr>
                <w:rFonts w:ascii="Arial" w:hAnsi="Arial" w:cs="Arial"/>
                <w:sz w:val="16"/>
                <w:szCs w:val="16"/>
                <w:cs/>
              </w:rPr>
            </w:pPr>
          </w:p>
        </w:tc>
        <w:tc>
          <w:tcPr>
            <w:tcW w:w="2786" w:type="dxa"/>
            <w:tcBorders>
              <w:top w:val="single" w:sz="4" w:space="0" w:color="auto"/>
            </w:tcBorders>
          </w:tcPr>
          <w:p w14:paraId="5F3B2AD1" w14:textId="77777777" w:rsidR="005F44F4" w:rsidRPr="009F4A54" w:rsidRDefault="005F44F4" w:rsidP="007E59C0">
            <w:pPr>
              <w:spacing w:before="60" w:after="30" w:line="276" w:lineRule="auto"/>
              <w:rPr>
                <w:rFonts w:ascii="Arial" w:hAnsi="Arial" w:cs="Arial"/>
                <w:sz w:val="16"/>
                <w:szCs w:val="16"/>
                <w:cs/>
              </w:rPr>
            </w:pPr>
          </w:p>
        </w:tc>
      </w:tr>
      <w:tr w:rsidR="00A4679D" w:rsidRPr="00037961" w14:paraId="7D40B86E" w14:textId="77777777" w:rsidTr="003F3AEC">
        <w:trPr>
          <w:cantSplit/>
          <w:trHeight w:val="216"/>
        </w:trPr>
        <w:tc>
          <w:tcPr>
            <w:tcW w:w="6120" w:type="dxa"/>
          </w:tcPr>
          <w:p w14:paraId="34C11852" w14:textId="6CB769EE" w:rsidR="00A4679D" w:rsidRPr="009F4A54" w:rsidRDefault="00A4679D" w:rsidP="00A4679D">
            <w:pPr>
              <w:tabs>
                <w:tab w:val="clear" w:pos="227"/>
                <w:tab w:val="clear" w:pos="454"/>
                <w:tab w:val="clear" w:pos="907"/>
                <w:tab w:val="left" w:pos="242"/>
                <w:tab w:val="left" w:pos="900"/>
              </w:tabs>
              <w:spacing w:before="60" w:after="30" w:line="276" w:lineRule="auto"/>
              <w:ind w:left="360" w:right="-43" w:hanging="401"/>
              <w:jc w:val="both"/>
              <w:rPr>
                <w:rFonts w:ascii="Arial" w:hAnsi="Arial" w:cs="Arial"/>
                <w:sz w:val="19"/>
                <w:szCs w:val="19"/>
              </w:rPr>
            </w:pPr>
            <w:r w:rsidRPr="009F4A54">
              <w:rPr>
                <w:rFonts w:ascii="Arial" w:hAnsi="Arial" w:cs="Arial"/>
                <w:bCs/>
                <w:sz w:val="19"/>
                <w:szCs w:val="19"/>
              </w:rPr>
              <w:t>N</w:t>
            </w:r>
            <w:r w:rsidRPr="009F4A54">
              <w:rPr>
                <w:rFonts w:ascii="Arial" w:hAnsi="Arial" w:cs="Arial"/>
                <w:bCs/>
                <w:sz w:val="19"/>
                <w:szCs w:val="24"/>
              </w:rPr>
              <w:t xml:space="preserve">et </w:t>
            </w:r>
            <w:r w:rsidRPr="009F4A54">
              <w:rPr>
                <w:rFonts w:ascii="Arial" w:hAnsi="Arial" w:cs="Arial"/>
                <w:bCs/>
                <w:sz w:val="19"/>
                <w:szCs w:val="19"/>
              </w:rPr>
              <w:t>book value - beginning</w:t>
            </w:r>
          </w:p>
        </w:tc>
        <w:tc>
          <w:tcPr>
            <w:tcW w:w="2786" w:type="dxa"/>
            <w:shd w:val="clear" w:color="auto" w:fill="auto"/>
          </w:tcPr>
          <w:p w14:paraId="0E375EE9" w14:textId="1404AFDD" w:rsidR="00A4679D" w:rsidRPr="009F4A54" w:rsidRDefault="00A4679D" w:rsidP="00A4679D">
            <w:pPr>
              <w:overflowPunct w:val="0"/>
              <w:autoSpaceDE w:val="0"/>
              <w:autoSpaceDN w:val="0"/>
              <w:adjustRightInd w:val="0"/>
              <w:spacing w:before="60" w:after="30" w:line="276" w:lineRule="auto"/>
              <w:ind w:left="-21"/>
              <w:jc w:val="right"/>
              <w:rPr>
                <w:rFonts w:ascii="Arial" w:hAnsi="Arial" w:cs="Arial"/>
                <w:sz w:val="19"/>
                <w:szCs w:val="19"/>
              </w:rPr>
            </w:pPr>
            <w:r w:rsidRPr="009F4A54">
              <w:rPr>
                <w:rFonts w:ascii="Arial" w:hAnsi="Arial" w:cs="Arial"/>
                <w:sz w:val="19"/>
                <w:szCs w:val="19"/>
              </w:rPr>
              <w:t>23,754</w:t>
            </w:r>
          </w:p>
        </w:tc>
      </w:tr>
      <w:tr w:rsidR="00A4679D" w:rsidRPr="00037961" w14:paraId="528735DF" w14:textId="77777777" w:rsidTr="003F3AEC">
        <w:trPr>
          <w:cantSplit/>
          <w:trHeight w:val="216"/>
        </w:trPr>
        <w:tc>
          <w:tcPr>
            <w:tcW w:w="6120" w:type="dxa"/>
          </w:tcPr>
          <w:p w14:paraId="77A329F4" w14:textId="77CDCEA6" w:rsidR="00A4679D" w:rsidRPr="009F4A54" w:rsidRDefault="00B83255" w:rsidP="00A4679D">
            <w:pPr>
              <w:tabs>
                <w:tab w:val="clear" w:pos="227"/>
                <w:tab w:val="clear" w:pos="454"/>
                <w:tab w:val="clear" w:pos="907"/>
                <w:tab w:val="left" w:pos="242"/>
                <w:tab w:val="left" w:pos="900"/>
              </w:tabs>
              <w:spacing w:before="60" w:after="30" w:line="276" w:lineRule="auto"/>
              <w:ind w:left="360" w:right="-43" w:hanging="401"/>
              <w:jc w:val="both"/>
              <w:rPr>
                <w:rFonts w:ascii="Arial" w:hAnsi="Arial" w:cs="Arial"/>
                <w:sz w:val="19"/>
                <w:szCs w:val="19"/>
              </w:rPr>
            </w:pPr>
            <w:r w:rsidRPr="009F4A54">
              <w:rPr>
                <w:rFonts w:ascii="Arial" w:hAnsi="Arial" w:cs="Browallia New"/>
                <w:sz w:val="19"/>
                <w:szCs w:val="24"/>
              </w:rPr>
              <w:t xml:space="preserve">Increase </w:t>
            </w:r>
            <w:r w:rsidR="00A4679D" w:rsidRPr="009F4A54">
              <w:rPr>
                <w:rFonts w:ascii="Arial" w:hAnsi="Arial" w:cs="Arial"/>
                <w:sz w:val="19"/>
                <w:szCs w:val="19"/>
              </w:rPr>
              <w:t>from lease reassessment</w:t>
            </w:r>
          </w:p>
        </w:tc>
        <w:tc>
          <w:tcPr>
            <w:tcW w:w="2786" w:type="dxa"/>
            <w:shd w:val="clear" w:color="auto" w:fill="auto"/>
          </w:tcPr>
          <w:p w14:paraId="498D7325" w14:textId="3FCEFC33" w:rsidR="00A4679D" w:rsidRPr="009F4A54" w:rsidRDefault="00B83255" w:rsidP="00A4679D">
            <w:pPr>
              <w:overflowPunct w:val="0"/>
              <w:autoSpaceDE w:val="0"/>
              <w:autoSpaceDN w:val="0"/>
              <w:adjustRightInd w:val="0"/>
              <w:spacing w:before="60" w:after="30" w:line="276" w:lineRule="auto"/>
              <w:ind w:left="-21"/>
              <w:jc w:val="right"/>
              <w:rPr>
                <w:rFonts w:ascii="Arial" w:hAnsi="Arial" w:cs="Arial"/>
                <w:sz w:val="19"/>
                <w:szCs w:val="19"/>
              </w:rPr>
            </w:pPr>
            <w:r w:rsidRPr="009F4A54">
              <w:rPr>
                <w:rFonts w:ascii="Arial" w:hAnsi="Arial" w:cs="Arial"/>
                <w:sz w:val="19"/>
                <w:szCs w:val="19"/>
              </w:rPr>
              <w:t>292</w:t>
            </w:r>
          </w:p>
        </w:tc>
      </w:tr>
      <w:tr w:rsidR="00A4679D" w:rsidRPr="00037961" w14:paraId="18CDF025" w14:textId="77777777" w:rsidTr="003F3AEC">
        <w:trPr>
          <w:cantSplit/>
          <w:trHeight w:val="54"/>
        </w:trPr>
        <w:tc>
          <w:tcPr>
            <w:tcW w:w="6120" w:type="dxa"/>
          </w:tcPr>
          <w:p w14:paraId="0A022337" w14:textId="33B45412" w:rsidR="00A4679D" w:rsidRPr="009F4A54" w:rsidRDefault="00B83255" w:rsidP="00A4679D">
            <w:pPr>
              <w:tabs>
                <w:tab w:val="clear" w:pos="907"/>
                <w:tab w:val="left" w:pos="900"/>
              </w:tabs>
              <w:spacing w:before="60" w:after="30" w:line="276" w:lineRule="auto"/>
              <w:ind w:left="360" w:right="-43" w:hanging="401"/>
              <w:jc w:val="both"/>
              <w:rPr>
                <w:rFonts w:ascii="Arial" w:hAnsi="Arial" w:cs="Arial"/>
                <w:sz w:val="19"/>
                <w:szCs w:val="19"/>
              </w:rPr>
            </w:pPr>
            <w:r w:rsidRPr="009F4A54">
              <w:rPr>
                <w:rFonts w:ascii="Arial" w:hAnsi="Arial" w:cs="Arial"/>
                <w:sz w:val="19"/>
                <w:szCs w:val="24"/>
              </w:rPr>
              <w:t>Decrease</w:t>
            </w:r>
            <w:r w:rsidR="00A4679D" w:rsidRPr="009F4A54">
              <w:rPr>
                <w:rFonts w:ascii="Arial" w:hAnsi="Arial" w:cs="Arial"/>
                <w:sz w:val="19"/>
                <w:szCs w:val="19"/>
              </w:rPr>
              <w:t xml:space="preserve"> from discontinued lease</w:t>
            </w:r>
          </w:p>
        </w:tc>
        <w:tc>
          <w:tcPr>
            <w:tcW w:w="2786" w:type="dxa"/>
            <w:shd w:val="clear" w:color="auto" w:fill="auto"/>
          </w:tcPr>
          <w:p w14:paraId="0F0DA05E" w14:textId="70655AD8" w:rsidR="00A4679D" w:rsidRPr="009F4A54" w:rsidRDefault="00B83255" w:rsidP="00A4679D">
            <w:pPr>
              <w:overflowPunct w:val="0"/>
              <w:autoSpaceDE w:val="0"/>
              <w:autoSpaceDN w:val="0"/>
              <w:adjustRightInd w:val="0"/>
              <w:spacing w:before="60" w:after="30" w:line="276" w:lineRule="auto"/>
              <w:ind w:left="-21"/>
              <w:jc w:val="right"/>
              <w:rPr>
                <w:rFonts w:ascii="Arial" w:hAnsi="Arial" w:cs="Arial"/>
                <w:sz w:val="19"/>
                <w:szCs w:val="24"/>
              </w:rPr>
            </w:pPr>
            <w:r w:rsidRPr="009F4A54">
              <w:rPr>
                <w:rFonts w:ascii="Arial" w:hAnsi="Arial" w:cs="Arial"/>
                <w:sz w:val="19"/>
                <w:szCs w:val="24"/>
              </w:rPr>
              <w:t>(472)</w:t>
            </w:r>
          </w:p>
        </w:tc>
      </w:tr>
      <w:tr w:rsidR="00A4679D" w:rsidRPr="00037961" w14:paraId="2CA95835" w14:textId="77777777" w:rsidTr="003F3AEC">
        <w:trPr>
          <w:cantSplit/>
          <w:trHeight w:val="54"/>
        </w:trPr>
        <w:tc>
          <w:tcPr>
            <w:tcW w:w="6120" w:type="dxa"/>
          </w:tcPr>
          <w:p w14:paraId="799516DC" w14:textId="5AE4795D" w:rsidR="00A4679D" w:rsidRPr="009F4A54" w:rsidRDefault="00A4679D" w:rsidP="00A4679D">
            <w:pPr>
              <w:tabs>
                <w:tab w:val="clear" w:pos="907"/>
                <w:tab w:val="left" w:pos="900"/>
              </w:tabs>
              <w:spacing w:before="60" w:after="30" w:line="276" w:lineRule="auto"/>
              <w:ind w:left="360" w:right="-43" w:hanging="401"/>
              <w:jc w:val="both"/>
              <w:rPr>
                <w:rFonts w:ascii="Arial" w:hAnsi="Arial" w:cs="Arial"/>
                <w:sz w:val="19"/>
                <w:szCs w:val="19"/>
                <w:cs/>
              </w:rPr>
            </w:pPr>
            <w:r w:rsidRPr="009F4A54">
              <w:rPr>
                <w:rFonts w:ascii="Arial" w:hAnsi="Arial" w:cs="Arial"/>
                <w:sz w:val="19"/>
                <w:szCs w:val="19"/>
              </w:rPr>
              <w:t>Depreciation for the period</w:t>
            </w:r>
          </w:p>
        </w:tc>
        <w:tc>
          <w:tcPr>
            <w:tcW w:w="2786" w:type="dxa"/>
            <w:tcBorders>
              <w:bottom w:val="single" w:sz="4" w:space="0" w:color="auto"/>
            </w:tcBorders>
            <w:shd w:val="clear" w:color="auto" w:fill="auto"/>
          </w:tcPr>
          <w:p w14:paraId="3F795471" w14:textId="17B2F3D3" w:rsidR="00A4679D" w:rsidRPr="009F4A54" w:rsidRDefault="00683F9F" w:rsidP="00A4679D">
            <w:pPr>
              <w:overflowPunct w:val="0"/>
              <w:autoSpaceDE w:val="0"/>
              <w:autoSpaceDN w:val="0"/>
              <w:adjustRightInd w:val="0"/>
              <w:spacing w:before="60" w:after="30" w:line="276" w:lineRule="auto"/>
              <w:ind w:left="-21"/>
              <w:jc w:val="right"/>
              <w:rPr>
                <w:rFonts w:ascii="Arial" w:hAnsi="Arial" w:cs="Arial"/>
                <w:sz w:val="19"/>
                <w:szCs w:val="19"/>
              </w:rPr>
            </w:pPr>
            <w:r w:rsidRPr="009F4A54">
              <w:rPr>
                <w:rFonts w:ascii="Arial" w:hAnsi="Arial" w:cs="Arial"/>
                <w:sz w:val="19"/>
                <w:szCs w:val="19"/>
                <w:cs/>
              </w:rPr>
              <w:t>(</w:t>
            </w:r>
            <w:r w:rsidR="00BD065E" w:rsidRPr="009F4A54">
              <w:rPr>
                <w:rFonts w:ascii="Arial" w:hAnsi="Arial" w:cs="Arial"/>
                <w:sz w:val="19"/>
                <w:szCs w:val="19"/>
              </w:rPr>
              <w:t>3,658</w:t>
            </w:r>
            <w:r w:rsidR="00BD065E" w:rsidRPr="009F4A54">
              <w:rPr>
                <w:rFonts w:ascii="Arial" w:hAnsi="Arial" w:cs="Arial"/>
                <w:sz w:val="19"/>
                <w:szCs w:val="19"/>
                <w:cs/>
              </w:rPr>
              <w:t>)</w:t>
            </w:r>
          </w:p>
        </w:tc>
      </w:tr>
      <w:tr w:rsidR="00A4679D" w:rsidRPr="00596F11" w14:paraId="0BDAD98F" w14:textId="77777777" w:rsidTr="003F3AEC">
        <w:trPr>
          <w:cantSplit/>
          <w:trHeight w:val="297"/>
        </w:trPr>
        <w:tc>
          <w:tcPr>
            <w:tcW w:w="6120" w:type="dxa"/>
          </w:tcPr>
          <w:p w14:paraId="77A9A4F8" w14:textId="5DCEDF94" w:rsidR="00A4679D" w:rsidRPr="009F4A54" w:rsidRDefault="00A4679D" w:rsidP="00A4679D">
            <w:pPr>
              <w:spacing w:before="60" w:after="30" w:line="276" w:lineRule="auto"/>
              <w:ind w:left="360" w:right="-43" w:hanging="401"/>
              <w:jc w:val="both"/>
              <w:rPr>
                <w:rFonts w:ascii="Arial" w:hAnsi="Arial" w:cs="Arial"/>
                <w:bCs/>
                <w:sz w:val="19"/>
                <w:szCs w:val="19"/>
              </w:rPr>
            </w:pPr>
            <w:r w:rsidRPr="009F4A54">
              <w:rPr>
                <w:rFonts w:ascii="Arial" w:hAnsi="Arial" w:cs="Arial"/>
                <w:bCs/>
                <w:sz w:val="19"/>
                <w:szCs w:val="19"/>
              </w:rPr>
              <w:t>N</w:t>
            </w:r>
            <w:r w:rsidRPr="009F4A54">
              <w:rPr>
                <w:rFonts w:ascii="Arial" w:hAnsi="Arial" w:cs="Arial"/>
                <w:bCs/>
                <w:sz w:val="19"/>
                <w:szCs w:val="24"/>
              </w:rPr>
              <w:t xml:space="preserve">et </w:t>
            </w:r>
            <w:r w:rsidRPr="009F4A54">
              <w:rPr>
                <w:rFonts w:ascii="Arial" w:hAnsi="Arial" w:cs="Arial"/>
                <w:bCs/>
                <w:sz w:val="19"/>
                <w:szCs w:val="19"/>
              </w:rPr>
              <w:t>book value - ending</w:t>
            </w:r>
          </w:p>
        </w:tc>
        <w:tc>
          <w:tcPr>
            <w:tcW w:w="2786" w:type="dxa"/>
            <w:tcBorders>
              <w:top w:val="single" w:sz="4" w:space="0" w:color="auto"/>
              <w:bottom w:val="single" w:sz="12" w:space="0" w:color="auto"/>
            </w:tcBorders>
            <w:shd w:val="clear" w:color="auto" w:fill="auto"/>
          </w:tcPr>
          <w:p w14:paraId="7B7D2AAB" w14:textId="0EA05CBD" w:rsidR="00A4679D" w:rsidRPr="009F4A54" w:rsidRDefault="00BD065E" w:rsidP="00A4679D">
            <w:pPr>
              <w:overflowPunct w:val="0"/>
              <w:autoSpaceDE w:val="0"/>
              <w:autoSpaceDN w:val="0"/>
              <w:adjustRightInd w:val="0"/>
              <w:spacing w:before="60" w:after="30" w:line="276" w:lineRule="auto"/>
              <w:ind w:left="-21"/>
              <w:jc w:val="right"/>
              <w:rPr>
                <w:rFonts w:ascii="Arial" w:hAnsi="Arial" w:cs="Arial"/>
                <w:sz w:val="19"/>
                <w:szCs w:val="19"/>
              </w:rPr>
            </w:pPr>
            <w:r w:rsidRPr="009F4A54">
              <w:rPr>
                <w:rFonts w:ascii="Arial" w:hAnsi="Arial" w:cs="Arial"/>
                <w:sz w:val="19"/>
                <w:szCs w:val="19"/>
              </w:rPr>
              <w:t>19,916</w:t>
            </w:r>
          </w:p>
        </w:tc>
      </w:tr>
    </w:tbl>
    <w:p w14:paraId="3BE8707B" w14:textId="77777777" w:rsidR="00821F76" w:rsidRDefault="00821F76" w:rsidP="0083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u w:val="single"/>
          <w:lang w:val="en-GB"/>
        </w:rPr>
      </w:pPr>
    </w:p>
    <w:p w14:paraId="5198BF9F" w14:textId="6A8C6084" w:rsidR="00BE23DD" w:rsidRPr="00596F11" w:rsidRDefault="00320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6"/>
          <w:szCs w:val="16"/>
          <w:u w:val="single"/>
          <w:lang w:val="en-GB"/>
        </w:rPr>
      </w:pPr>
      <w:r>
        <w:rPr>
          <w:rFonts w:ascii="Arial" w:hAnsi="Arial" w:cs="Arial"/>
          <w:sz w:val="16"/>
          <w:szCs w:val="16"/>
          <w:u w:val="single"/>
          <w:lang w:val="en-GB"/>
        </w:rPr>
        <w:br w:type="page"/>
      </w:r>
    </w:p>
    <w:p w14:paraId="51629C25" w14:textId="5853030C" w:rsidR="00ED2ACF" w:rsidRPr="00596F11" w:rsidRDefault="00ED2ACF" w:rsidP="00D5116F">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 w:val="left" w:pos="9214"/>
        </w:tabs>
        <w:spacing w:line="360" w:lineRule="auto"/>
        <w:ind w:left="426" w:right="-10" w:hanging="426"/>
        <w:jc w:val="thaiDistribute"/>
        <w:rPr>
          <w:rFonts w:ascii="Arial" w:hAnsi="Arial" w:cs="Arial"/>
          <w:b/>
          <w:bCs/>
          <w:sz w:val="19"/>
          <w:szCs w:val="19"/>
          <w:lang w:val="en-GB"/>
        </w:rPr>
      </w:pPr>
      <w:r w:rsidRPr="00596F11">
        <w:rPr>
          <w:rFonts w:ascii="Arial" w:hAnsi="Arial" w:cs="Arial"/>
          <w:b/>
          <w:bCs/>
          <w:sz w:val="19"/>
          <w:szCs w:val="19"/>
          <w:lang w:val="en-GB"/>
        </w:rPr>
        <w:lastRenderedPageBreak/>
        <w:t xml:space="preserve">INTANGIBLE ASSETS </w:t>
      </w:r>
    </w:p>
    <w:p w14:paraId="744C3697" w14:textId="77777777" w:rsidR="00ED2ACF" w:rsidRPr="00596F11" w:rsidRDefault="00ED2ACF" w:rsidP="00F723D5">
      <w:pPr>
        <w:pStyle w:val="BlockText"/>
        <w:spacing w:before="0" w:line="360" w:lineRule="auto"/>
        <w:ind w:left="426" w:right="18" w:firstLine="0"/>
        <w:jc w:val="thaiDistribute"/>
        <w:rPr>
          <w:rFonts w:ascii="Arial" w:eastAsia="Times New Roman" w:hAnsi="Arial" w:cs="Arial"/>
          <w:sz w:val="16"/>
          <w:szCs w:val="16"/>
          <w:lang w:val="en-US"/>
        </w:rPr>
      </w:pPr>
    </w:p>
    <w:p w14:paraId="383DF228" w14:textId="30D56A24" w:rsidR="00F723D5" w:rsidRPr="00596F11" w:rsidRDefault="00F34C58"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596F11">
        <w:rPr>
          <w:rFonts w:ascii="Arial" w:hAnsi="Arial" w:cs="Arial"/>
          <w:sz w:val="19"/>
          <w:szCs w:val="19"/>
          <w:lang w:val="en-GB"/>
        </w:rPr>
        <w:t xml:space="preserve">During the </w:t>
      </w:r>
      <w:r w:rsidR="00721EE3">
        <w:rPr>
          <w:rFonts w:ascii="Arial" w:hAnsi="Arial" w:cs="Arial"/>
          <w:sz w:val="19"/>
          <w:szCs w:val="19"/>
          <w:lang w:val="en-GB"/>
        </w:rPr>
        <w:t>six</w:t>
      </w:r>
      <w:r w:rsidRPr="00596F11">
        <w:rPr>
          <w:rFonts w:ascii="Arial" w:hAnsi="Arial" w:cs="Arial"/>
          <w:sz w:val="19"/>
          <w:szCs w:val="19"/>
          <w:lang w:val="en-GB"/>
        </w:rPr>
        <w:t xml:space="preserve">-month period ended </w:t>
      </w:r>
      <w:r w:rsidR="00721EE3" w:rsidRPr="00721EE3">
        <w:rPr>
          <w:rFonts w:ascii="Arial" w:hAnsi="Arial" w:cs="Arial"/>
          <w:sz w:val="19"/>
          <w:szCs w:val="19"/>
          <w:lang w:val="en-GB"/>
        </w:rPr>
        <w:t>30 June</w:t>
      </w:r>
      <w:r w:rsidRPr="00596F11">
        <w:rPr>
          <w:rFonts w:ascii="Arial" w:hAnsi="Arial" w:cs="Arial"/>
          <w:sz w:val="19"/>
          <w:szCs w:val="19"/>
          <w:lang w:val="en-GB"/>
        </w:rPr>
        <w:t xml:space="preserve"> 2024</w:t>
      </w:r>
      <w:r w:rsidR="00B42CC1" w:rsidRPr="00596F11">
        <w:rPr>
          <w:rFonts w:ascii="Arial" w:hAnsi="Arial" w:cs="Arial"/>
          <w:sz w:val="19"/>
          <w:szCs w:val="19"/>
        </w:rPr>
        <w:t>,</w:t>
      </w:r>
      <w:r w:rsidR="00F723D5" w:rsidRPr="00596F11">
        <w:rPr>
          <w:rFonts w:ascii="Arial" w:hAnsi="Arial" w:cs="Arial"/>
          <w:sz w:val="19"/>
          <w:szCs w:val="19"/>
          <w:lang w:val="en-GB"/>
        </w:rPr>
        <w:t xml:space="preserve"> condensed movements in intangible assets are as follows:</w:t>
      </w:r>
    </w:p>
    <w:p w14:paraId="634E3303" w14:textId="77777777" w:rsidR="00183AD4" w:rsidRPr="00596F11" w:rsidRDefault="00183AD4" w:rsidP="00F723D5">
      <w:pPr>
        <w:pStyle w:val="BlockText"/>
        <w:spacing w:before="0" w:line="360" w:lineRule="auto"/>
        <w:ind w:left="426" w:right="18" w:firstLine="0"/>
        <w:jc w:val="thaiDistribute"/>
        <w:rPr>
          <w:rFonts w:ascii="Arial" w:eastAsia="Times New Roman" w:hAnsi="Arial" w:cs="Arial"/>
          <w:sz w:val="16"/>
          <w:szCs w:val="16"/>
          <w:lang w:val="en-US"/>
        </w:rPr>
      </w:pPr>
    </w:p>
    <w:tbl>
      <w:tblPr>
        <w:tblW w:w="8996" w:type="dxa"/>
        <w:tblInd w:w="360" w:type="dxa"/>
        <w:tblLayout w:type="fixed"/>
        <w:tblLook w:val="0000" w:firstRow="0" w:lastRow="0" w:firstColumn="0" w:lastColumn="0" w:noHBand="0" w:noVBand="0"/>
      </w:tblPr>
      <w:tblGrid>
        <w:gridCol w:w="6120"/>
        <w:gridCol w:w="2876"/>
      </w:tblGrid>
      <w:tr w:rsidR="00FD4C7B" w:rsidRPr="00596F11" w14:paraId="4E5ED54C" w14:textId="77777777" w:rsidTr="009517B6">
        <w:trPr>
          <w:cantSplit/>
          <w:trHeight w:val="135"/>
        </w:trPr>
        <w:tc>
          <w:tcPr>
            <w:tcW w:w="6120" w:type="dxa"/>
          </w:tcPr>
          <w:p w14:paraId="2DDDB8DE" w14:textId="77777777" w:rsidR="005F44F4" w:rsidRPr="00596F11" w:rsidRDefault="005F44F4" w:rsidP="007E59C0">
            <w:pPr>
              <w:spacing w:before="60" w:after="30" w:line="276" w:lineRule="auto"/>
              <w:rPr>
                <w:rFonts w:ascii="Arial" w:hAnsi="Arial" w:cs="Arial"/>
                <w:sz w:val="19"/>
                <w:szCs w:val="19"/>
                <w:cs/>
              </w:rPr>
            </w:pPr>
          </w:p>
        </w:tc>
        <w:tc>
          <w:tcPr>
            <w:tcW w:w="2876" w:type="dxa"/>
            <w:vAlign w:val="center"/>
          </w:tcPr>
          <w:p w14:paraId="2E09F092" w14:textId="0E41D7F2" w:rsidR="005F44F4" w:rsidRPr="00596F11" w:rsidRDefault="005F44F4" w:rsidP="009F3565">
            <w:pPr>
              <w:tabs>
                <w:tab w:val="left" w:pos="3090"/>
                <w:tab w:val="left" w:pos="4860"/>
              </w:tabs>
              <w:spacing w:line="240" w:lineRule="auto"/>
              <w:ind w:right="-59" w:hanging="104"/>
              <w:jc w:val="right"/>
              <w:rPr>
                <w:rFonts w:ascii="Arial" w:hAnsi="Arial" w:cs="Arial"/>
                <w:snapToGrid w:val="0"/>
                <w:sz w:val="19"/>
                <w:szCs w:val="19"/>
                <w:cs/>
                <w:lang w:eastAsia="th-TH"/>
              </w:rPr>
            </w:pPr>
            <w:r w:rsidRPr="00596F11">
              <w:rPr>
                <w:rFonts w:ascii="Arial" w:hAnsi="Arial" w:cs="Arial"/>
                <w:snapToGrid w:val="0"/>
                <w:sz w:val="19"/>
                <w:szCs w:val="19"/>
                <w:lang w:eastAsia="th-TH"/>
              </w:rPr>
              <w:t>(</w:t>
            </w:r>
            <w:proofErr w:type="gramStart"/>
            <w:r w:rsidRPr="00596F11">
              <w:rPr>
                <w:rFonts w:ascii="Arial" w:hAnsi="Arial" w:cs="Arial"/>
                <w:snapToGrid w:val="0"/>
                <w:sz w:val="19"/>
                <w:szCs w:val="19"/>
                <w:lang w:eastAsia="th-TH"/>
              </w:rPr>
              <w:t>Unit :</w:t>
            </w:r>
            <w:proofErr w:type="gramEnd"/>
            <w:r w:rsidRPr="00596F11">
              <w:rPr>
                <w:rFonts w:ascii="Arial" w:hAnsi="Arial" w:cs="Arial"/>
                <w:snapToGrid w:val="0"/>
                <w:sz w:val="19"/>
                <w:szCs w:val="19"/>
                <w:lang w:eastAsia="th-TH"/>
              </w:rPr>
              <w:t xml:space="preserve"> Thousand</w:t>
            </w:r>
            <w:r w:rsidRPr="00596F11">
              <w:rPr>
                <w:rFonts w:ascii="Arial" w:hAnsi="Arial" w:cs="Arial"/>
                <w:snapToGrid w:val="0"/>
                <w:sz w:val="19"/>
                <w:szCs w:val="19"/>
                <w:cs/>
                <w:lang w:eastAsia="th-TH"/>
              </w:rPr>
              <w:t xml:space="preserve"> </w:t>
            </w:r>
            <w:r w:rsidRPr="00596F11">
              <w:rPr>
                <w:rFonts w:ascii="Arial" w:hAnsi="Arial" w:cs="Arial"/>
                <w:snapToGrid w:val="0"/>
                <w:sz w:val="19"/>
                <w:szCs w:val="19"/>
                <w:lang w:eastAsia="th-TH"/>
              </w:rPr>
              <w:t>Baht)</w:t>
            </w:r>
          </w:p>
        </w:tc>
      </w:tr>
      <w:tr w:rsidR="00FD4C7B" w:rsidRPr="00596F11" w14:paraId="3C004D1E" w14:textId="77777777" w:rsidTr="009517B6">
        <w:trPr>
          <w:cantSplit/>
          <w:trHeight w:val="243"/>
        </w:trPr>
        <w:tc>
          <w:tcPr>
            <w:tcW w:w="6120" w:type="dxa"/>
          </w:tcPr>
          <w:p w14:paraId="2729B0A8" w14:textId="77777777" w:rsidR="005F44F4" w:rsidRPr="00596F11" w:rsidRDefault="005F44F4" w:rsidP="007E59C0">
            <w:pPr>
              <w:spacing w:before="60" w:after="30" w:line="276" w:lineRule="auto"/>
              <w:rPr>
                <w:rFonts w:ascii="Arial" w:hAnsi="Arial" w:cs="Arial"/>
                <w:sz w:val="19"/>
                <w:szCs w:val="19"/>
                <w:cs/>
              </w:rPr>
            </w:pPr>
          </w:p>
        </w:tc>
        <w:tc>
          <w:tcPr>
            <w:tcW w:w="2876" w:type="dxa"/>
            <w:tcBorders>
              <w:bottom w:val="single" w:sz="4" w:space="0" w:color="auto"/>
            </w:tcBorders>
          </w:tcPr>
          <w:p w14:paraId="73205F98" w14:textId="5B363B1F" w:rsidR="005F44F4" w:rsidRPr="00596F11" w:rsidRDefault="005F44F4" w:rsidP="00917B69">
            <w:pPr>
              <w:spacing w:before="60" w:after="30" w:line="276" w:lineRule="auto"/>
              <w:jc w:val="center"/>
              <w:rPr>
                <w:rFonts w:ascii="Arial" w:hAnsi="Arial" w:cs="Arial"/>
                <w:sz w:val="19"/>
                <w:szCs w:val="24"/>
              </w:rPr>
            </w:pPr>
            <w:r w:rsidRPr="00596F11">
              <w:rPr>
                <w:rFonts w:ascii="Arial" w:hAnsi="Arial" w:cs="Arial"/>
                <w:sz w:val="19"/>
                <w:szCs w:val="19"/>
              </w:rPr>
              <w:t xml:space="preserve">Consolidated and </w:t>
            </w:r>
            <w:r w:rsidR="007E038B" w:rsidRPr="00596F11">
              <w:rPr>
                <w:rFonts w:ascii="Arial" w:hAnsi="Arial" w:cs="Arial"/>
                <w:sz w:val="19"/>
                <w:szCs w:val="19"/>
              </w:rPr>
              <w:t>S</w:t>
            </w:r>
            <w:r w:rsidRPr="00596F11">
              <w:rPr>
                <w:rFonts w:ascii="Arial" w:hAnsi="Arial" w:cs="Arial"/>
                <w:sz w:val="19"/>
                <w:szCs w:val="19"/>
              </w:rPr>
              <w:t>eparate</w:t>
            </w:r>
            <w:r w:rsidR="00A36901">
              <w:rPr>
                <w:rFonts w:ascii="Arial" w:hAnsi="Arial" w:cs="Arial"/>
                <w:sz w:val="19"/>
                <w:szCs w:val="19"/>
              </w:rPr>
              <w:t xml:space="preserve"> F/S</w:t>
            </w:r>
          </w:p>
        </w:tc>
      </w:tr>
      <w:tr w:rsidR="00FD4C7B" w:rsidRPr="00596F11" w14:paraId="4FF2DE19" w14:textId="77777777" w:rsidTr="009517B6">
        <w:trPr>
          <w:cantSplit/>
          <w:trHeight w:val="333"/>
        </w:trPr>
        <w:tc>
          <w:tcPr>
            <w:tcW w:w="6120" w:type="dxa"/>
          </w:tcPr>
          <w:p w14:paraId="729B5E53" w14:textId="77777777" w:rsidR="005F44F4" w:rsidRPr="00596F11" w:rsidRDefault="005F44F4" w:rsidP="007E59C0">
            <w:pPr>
              <w:spacing w:before="60" w:after="30" w:line="276" w:lineRule="auto"/>
              <w:rPr>
                <w:rFonts w:ascii="Arial" w:hAnsi="Arial" w:cs="Arial"/>
                <w:sz w:val="16"/>
                <w:szCs w:val="16"/>
                <w:cs/>
              </w:rPr>
            </w:pPr>
          </w:p>
        </w:tc>
        <w:tc>
          <w:tcPr>
            <w:tcW w:w="2876" w:type="dxa"/>
            <w:tcBorders>
              <w:top w:val="single" w:sz="4" w:space="0" w:color="auto"/>
            </w:tcBorders>
          </w:tcPr>
          <w:p w14:paraId="0858C10E" w14:textId="77777777" w:rsidR="005F44F4" w:rsidRPr="00596F11" w:rsidRDefault="005F44F4" w:rsidP="00917B69">
            <w:pPr>
              <w:spacing w:before="60" w:after="30" w:line="276" w:lineRule="auto"/>
              <w:rPr>
                <w:rFonts w:ascii="Arial" w:hAnsi="Arial" w:cs="Arial"/>
                <w:sz w:val="16"/>
                <w:szCs w:val="16"/>
                <w:cs/>
              </w:rPr>
            </w:pPr>
          </w:p>
        </w:tc>
      </w:tr>
      <w:tr w:rsidR="00FD4C7B" w:rsidRPr="00596F11" w14:paraId="257D35CE" w14:textId="77777777" w:rsidTr="009517B6">
        <w:trPr>
          <w:cantSplit/>
          <w:trHeight w:val="362"/>
        </w:trPr>
        <w:tc>
          <w:tcPr>
            <w:tcW w:w="6120" w:type="dxa"/>
          </w:tcPr>
          <w:p w14:paraId="333F3EC6" w14:textId="5859935F" w:rsidR="005F44F4" w:rsidRPr="00596F11" w:rsidRDefault="00A4679D" w:rsidP="007E59C0">
            <w:pPr>
              <w:spacing w:before="60" w:after="30" w:line="276" w:lineRule="auto"/>
              <w:ind w:left="-41" w:right="-43"/>
              <w:jc w:val="both"/>
              <w:rPr>
                <w:rFonts w:ascii="Arial" w:hAnsi="Arial" w:cs="Arial"/>
                <w:bCs/>
                <w:sz w:val="19"/>
                <w:szCs w:val="19"/>
              </w:rPr>
            </w:pPr>
            <w:r w:rsidRPr="00596F11">
              <w:rPr>
                <w:rFonts w:ascii="Arial" w:hAnsi="Arial" w:cs="Arial"/>
                <w:bCs/>
                <w:sz w:val="19"/>
                <w:szCs w:val="19"/>
              </w:rPr>
              <w:t>N</w:t>
            </w:r>
            <w:r w:rsidRPr="00596F11">
              <w:rPr>
                <w:rFonts w:ascii="Arial" w:hAnsi="Arial" w:cs="Arial"/>
                <w:bCs/>
                <w:sz w:val="19"/>
                <w:szCs w:val="24"/>
              </w:rPr>
              <w:t xml:space="preserve">et </w:t>
            </w:r>
            <w:r w:rsidRPr="00596F11">
              <w:rPr>
                <w:rFonts w:ascii="Arial" w:hAnsi="Arial" w:cs="Arial"/>
                <w:bCs/>
                <w:sz w:val="19"/>
                <w:szCs w:val="19"/>
              </w:rPr>
              <w:t>book value - beginning</w:t>
            </w:r>
          </w:p>
        </w:tc>
        <w:tc>
          <w:tcPr>
            <w:tcW w:w="2876" w:type="dxa"/>
            <w:shd w:val="clear" w:color="auto" w:fill="auto"/>
          </w:tcPr>
          <w:p w14:paraId="75785C63" w14:textId="2DB493EE" w:rsidR="005F44F4" w:rsidRPr="00596F11" w:rsidRDefault="00670CE9" w:rsidP="00917B69">
            <w:pPr>
              <w:overflowPunct w:val="0"/>
              <w:autoSpaceDE w:val="0"/>
              <w:autoSpaceDN w:val="0"/>
              <w:adjustRightInd w:val="0"/>
              <w:spacing w:before="60" w:after="30" w:line="276" w:lineRule="auto"/>
              <w:ind w:left="-108"/>
              <w:jc w:val="right"/>
              <w:rPr>
                <w:rFonts w:ascii="Arial" w:hAnsi="Arial" w:cs="Arial"/>
                <w:sz w:val="19"/>
                <w:szCs w:val="19"/>
              </w:rPr>
            </w:pPr>
            <w:r w:rsidRPr="00596F11">
              <w:rPr>
                <w:rFonts w:ascii="Arial" w:hAnsi="Arial" w:cs="Arial"/>
                <w:snapToGrid w:val="0"/>
                <w:sz w:val="19"/>
                <w:szCs w:val="19"/>
                <w:lang w:eastAsia="th-TH"/>
              </w:rPr>
              <w:t>11,</w:t>
            </w:r>
            <w:r w:rsidR="00D510B0" w:rsidRPr="00596F11">
              <w:rPr>
                <w:rFonts w:ascii="Arial" w:hAnsi="Arial" w:cs="Arial"/>
                <w:snapToGrid w:val="0"/>
                <w:sz w:val="19"/>
                <w:szCs w:val="19"/>
                <w:lang w:eastAsia="th-TH"/>
              </w:rPr>
              <w:t>149</w:t>
            </w:r>
          </w:p>
        </w:tc>
      </w:tr>
      <w:tr w:rsidR="00E733D1" w:rsidRPr="00596F11" w14:paraId="60D9EBA1" w14:textId="77777777" w:rsidTr="009517B6">
        <w:trPr>
          <w:cantSplit/>
          <w:trHeight w:val="362"/>
        </w:trPr>
        <w:tc>
          <w:tcPr>
            <w:tcW w:w="6120" w:type="dxa"/>
          </w:tcPr>
          <w:p w14:paraId="171871CB" w14:textId="35267077" w:rsidR="00E733D1" w:rsidRPr="00596F11" w:rsidRDefault="00E733D1" w:rsidP="007E59C0">
            <w:pPr>
              <w:spacing w:before="60" w:after="30" w:line="276" w:lineRule="auto"/>
              <w:ind w:left="-41" w:right="-43"/>
              <w:jc w:val="both"/>
              <w:rPr>
                <w:rFonts w:ascii="Arial" w:hAnsi="Arial" w:cs="Arial"/>
                <w:bCs/>
                <w:sz w:val="19"/>
                <w:szCs w:val="19"/>
              </w:rPr>
            </w:pPr>
            <w:r w:rsidRPr="00596F11">
              <w:rPr>
                <w:rFonts w:ascii="Arial" w:hAnsi="Arial" w:cs="Arial"/>
                <w:sz w:val="19"/>
                <w:szCs w:val="19"/>
              </w:rPr>
              <w:t>Additional purchases of asset</w:t>
            </w:r>
          </w:p>
        </w:tc>
        <w:tc>
          <w:tcPr>
            <w:tcW w:w="2876" w:type="dxa"/>
            <w:shd w:val="clear" w:color="auto" w:fill="auto"/>
          </w:tcPr>
          <w:p w14:paraId="1FD24626" w14:textId="290A7FB4" w:rsidR="00E733D1" w:rsidRPr="00596F11" w:rsidRDefault="00203998" w:rsidP="00917B69">
            <w:pPr>
              <w:overflowPunct w:val="0"/>
              <w:autoSpaceDE w:val="0"/>
              <w:autoSpaceDN w:val="0"/>
              <w:adjustRightInd w:val="0"/>
              <w:spacing w:before="60" w:after="30" w:line="276" w:lineRule="auto"/>
              <w:ind w:left="-108"/>
              <w:jc w:val="right"/>
              <w:rPr>
                <w:rFonts w:ascii="Arial" w:hAnsi="Arial" w:cs="Arial"/>
                <w:sz w:val="19"/>
                <w:szCs w:val="19"/>
              </w:rPr>
            </w:pPr>
            <w:r>
              <w:rPr>
                <w:rFonts w:ascii="Arial" w:hAnsi="Arial" w:cs="Arial"/>
                <w:sz w:val="19"/>
                <w:szCs w:val="19"/>
              </w:rPr>
              <w:t>2,500</w:t>
            </w:r>
          </w:p>
        </w:tc>
      </w:tr>
      <w:tr w:rsidR="00FD4C7B" w:rsidRPr="00596F11" w14:paraId="0CEBAA67" w14:textId="77777777" w:rsidTr="009517B6">
        <w:trPr>
          <w:cantSplit/>
          <w:trHeight w:val="270"/>
        </w:trPr>
        <w:tc>
          <w:tcPr>
            <w:tcW w:w="6120" w:type="dxa"/>
          </w:tcPr>
          <w:p w14:paraId="0FFF0FA0" w14:textId="24B3954C" w:rsidR="005F44F4" w:rsidRPr="00596F11" w:rsidRDefault="005F44F4" w:rsidP="007E59C0">
            <w:pPr>
              <w:spacing w:before="60" w:after="30" w:line="276" w:lineRule="auto"/>
              <w:ind w:left="360" w:right="-43" w:hanging="401"/>
              <w:jc w:val="both"/>
              <w:rPr>
                <w:rFonts w:ascii="Arial" w:hAnsi="Arial" w:cs="Arial"/>
                <w:bCs/>
                <w:sz w:val="19"/>
                <w:szCs w:val="19"/>
              </w:rPr>
            </w:pPr>
            <w:r w:rsidRPr="00596F11">
              <w:rPr>
                <w:rFonts w:ascii="Arial" w:hAnsi="Arial" w:cs="Arial"/>
                <w:bCs/>
                <w:sz w:val="19"/>
                <w:szCs w:val="19"/>
              </w:rPr>
              <w:t xml:space="preserve">Amortization </w:t>
            </w:r>
            <w:r w:rsidR="00F16499" w:rsidRPr="00596F11">
              <w:rPr>
                <w:rFonts w:ascii="Arial" w:hAnsi="Arial" w:cs="Arial"/>
                <w:bCs/>
                <w:sz w:val="19"/>
                <w:szCs w:val="19"/>
              </w:rPr>
              <w:t>for</w:t>
            </w:r>
            <w:r w:rsidRPr="00596F11">
              <w:rPr>
                <w:rFonts w:ascii="Arial" w:hAnsi="Arial" w:cs="Arial"/>
                <w:bCs/>
                <w:sz w:val="19"/>
                <w:szCs w:val="19"/>
              </w:rPr>
              <w:t xml:space="preserve"> the period</w:t>
            </w:r>
          </w:p>
        </w:tc>
        <w:tc>
          <w:tcPr>
            <w:tcW w:w="2876" w:type="dxa"/>
            <w:tcBorders>
              <w:bottom w:val="single" w:sz="4" w:space="0" w:color="auto"/>
            </w:tcBorders>
            <w:shd w:val="clear" w:color="auto" w:fill="auto"/>
          </w:tcPr>
          <w:p w14:paraId="77D3A19B" w14:textId="5BA162FD" w:rsidR="005F44F4" w:rsidRPr="00203998" w:rsidRDefault="00203998" w:rsidP="00917B69">
            <w:pPr>
              <w:overflowPunct w:val="0"/>
              <w:autoSpaceDE w:val="0"/>
              <w:autoSpaceDN w:val="0"/>
              <w:adjustRightInd w:val="0"/>
              <w:spacing w:before="60" w:after="30" w:line="276" w:lineRule="auto"/>
              <w:ind w:left="-9"/>
              <w:jc w:val="right"/>
              <w:rPr>
                <w:rFonts w:ascii="Arial" w:hAnsi="Arial" w:cs="Arial"/>
                <w:sz w:val="19"/>
                <w:szCs w:val="19"/>
              </w:rPr>
            </w:pPr>
            <w:r w:rsidRPr="00203998">
              <w:rPr>
                <w:rFonts w:ascii="Arial" w:hAnsi="Arial" w:cs="Arial"/>
                <w:sz w:val="19"/>
                <w:szCs w:val="19"/>
                <w:cs/>
              </w:rPr>
              <w:t>(</w:t>
            </w:r>
            <w:r w:rsidRPr="00203998">
              <w:rPr>
                <w:rFonts w:ascii="Arial" w:hAnsi="Arial" w:cs="Arial"/>
                <w:sz w:val="19"/>
                <w:szCs w:val="19"/>
              </w:rPr>
              <w:t>2,567</w:t>
            </w:r>
            <w:r w:rsidRPr="00203998">
              <w:rPr>
                <w:rFonts w:ascii="Arial" w:hAnsi="Arial" w:cs="Arial"/>
                <w:sz w:val="19"/>
                <w:szCs w:val="19"/>
                <w:cs/>
              </w:rPr>
              <w:t>)</w:t>
            </w:r>
          </w:p>
        </w:tc>
      </w:tr>
      <w:tr w:rsidR="00AD3ABF" w:rsidRPr="00596F11" w14:paraId="0F0EDDDE" w14:textId="77777777" w:rsidTr="009517B6">
        <w:trPr>
          <w:cantSplit/>
          <w:trHeight w:val="315"/>
        </w:trPr>
        <w:tc>
          <w:tcPr>
            <w:tcW w:w="6120" w:type="dxa"/>
          </w:tcPr>
          <w:p w14:paraId="41225F07" w14:textId="41F8AB5F" w:rsidR="005F44F4" w:rsidRPr="00596F11" w:rsidRDefault="00A4679D" w:rsidP="007E59C0">
            <w:pPr>
              <w:spacing w:before="60" w:after="30" w:line="276" w:lineRule="auto"/>
              <w:ind w:left="360" w:right="-43" w:hanging="401"/>
              <w:jc w:val="both"/>
              <w:rPr>
                <w:rFonts w:ascii="Arial" w:hAnsi="Arial" w:cs="Arial"/>
                <w:bCs/>
                <w:sz w:val="19"/>
                <w:szCs w:val="19"/>
              </w:rPr>
            </w:pPr>
            <w:r w:rsidRPr="00596F11">
              <w:rPr>
                <w:rFonts w:ascii="Arial" w:hAnsi="Arial" w:cs="Arial"/>
                <w:bCs/>
                <w:sz w:val="19"/>
                <w:szCs w:val="19"/>
              </w:rPr>
              <w:t>N</w:t>
            </w:r>
            <w:r w:rsidRPr="00596F11">
              <w:rPr>
                <w:rFonts w:ascii="Arial" w:hAnsi="Arial" w:cs="Arial"/>
                <w:bCs/>
                <w:sz w:val="19"/>
                <w:szCs w:val="24"/>
              </w:rPr>
              <w:t xml:space="preserve">et </w:t>
            </w:r>
            <w:r w:rsidRPr="00596F11">
              <w:rPr>
                <w:rFonts w:ascii="Arial" w:hAnsi="Arial" w:cs="Arial"/>
                <w:bCs/>
                <w:sz w:val="19"/>
                <w:szCs w:val="19"/>
              </w:rPr>
              <w:t>book value - ending</w:t>
            </w:r>
          </w:p>
        </w:tc>
        <w:tc>
          <w:tcPr>
            <w:tcW w:w="2876" w:type="dxa"/>
            <w:tcBorders>
              <w:top w:val="single" w:sz="4" w:space="0" w:color="auto"/>
              <w:bottom w:val="single" w:sz="12" w:space="0" w:color="auto"/>
            </w:tcBorders>
            <w:shd w:val="clear" w:color="auto" w:fill="auto"/>
          </w:tcPr>
          <w:p w14:paraId="63495355" w14:textId="6E329B82" w:rsidR="005F44F4" w:rsidRPr="00596F11" w:rsidRDefault="00203998" w:rsidP="00917B69">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11,082</w:t>
            </w:r>
          </w:p>
        </w:tc>
      </w:tr>
    </w:tbl>
    <w:p w14:paraId="0DD45CF8" w14:textId="3F8A84AB" w:rsidR="001F0933" w:rsidRPr="00596F11" w:rsidRDefault="001F0933" w:rsidP="0090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9"/>
          <w:szCs w:val="19"/>
          <w:lang w:val="en-GB"/>
        </w:rPr>
      </w:pPr>
    </w:p>
    <w:p w14:paraId="0029F75E" w14:textId="6CBAE780" w:rsidR="00FF6C1F" w:rsidRPr="00596F11" w:rsidRDefault="00FF6C1F" w:rsidP="00C44C1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2250"/>
        </w:tabs>
        <w:spacing w:line="360" w:lineRule="auto"/>
        <w:ind w:left="426" w:right="-10" w:hanging="426"/>
        <w:jc w:val="thaiDistribute"/>
        <w:rPr>
          <w:rFonts w:ascii="Arial" w:hAnsi="Arial" w:cs="Arial"/>
          <w:b/>
          <w:bCs/>
          <w:sz w:val="19"/>
          <w:szCs w:val="19"/>
          <w:lang w:val="en-GB"/>
        </w:rPr>
      </w:pPr>
      <w:r w:rsidRPr="00596F11">
        <w:rPr>
          <w:rFonts w:ascii="Arial" w:hAnsi="Arial" w:cs="Arial"/>
          <w:b/>
          <w:bCs/>
          <w:sz w:val="19"/>
          <w:szCs w:val="19"/>
          <w:lang w:val="en-GB"/>
        </w:rPr>
        <w:t>SHORT</w:t>
      </w:r>
      <w:r w:rsidR="000763BD" w:rsidRPr="00596F11">
        <w:rPr>
          <w:rFonts w:ascii="Arial" w:hAnsi="Arial" w:cs="Arial"/>
          <w:b/>
          <w:bCs/>
          <w:sz w:val="19"/>
          <w:szCs w:val="19"/>
          <w:lang w:val="en-GB"/>
        </w:rPr>
        <w:t>-</w:t>
      </w:r>
      <w:r w:rsidRPr="00596F11">
        <w:rPr>
          <w:rFonts w:ascii="Arial" w:hAnsi="Arial" w:cs="Arial"/>
          <w:b/>
          <w:bCs/>
          <w:sz w:val="19"/>
          <w:szCs w:val="19"/>
          <w:lang w:val="en-GB"/>
        </w:rPr>
        <w:t>TERM LOAN</w:t>
      </w:r>
      <w:r w:rsidR="00A86CC0" w:rsidRPr="00596F11">
        <w:rPr>
          <w:rFonts w:ascii="Arial" w:hAnsi="Arial" w:cs="Arial"/>
          <w:b/>
          <w:bCs/>
          <w:sz w:val="19"/>
          <w:szCs w:val="19"/>
          <w:lang w:val="en-GB"/>
        </w:rPr>
        <w:t>S</w:t>
      </w:r>
      <w:r w:rsidRPr="00596F11">
        <w:rPr>
          <w:rFonts w:ascii="Arial" w:hAnsi="Arial" w:cs="Arial"/>
          <w:b/>
          <w:bCs/>
          <w:sz w:val="19"/>
          <w:szCs w:val="19"/>
        </w:rPr>
        <w:t xml:space="preserve"> </w:t>
      </w:r>
      <w:r w:rsidRPr="00596F11">
        <w:rPr>
          <w:rFonts w:ascii="Arial" w:hAnsi="Arial" w:cs="Arial"/>
          <w:b/>
          <w:bCs/>
          <w:sz w:val="19"/>
          <w:szCs w:val="19"/>
          <w:lang w:val="en-GB"/>
        </w:rPr>
        <w:t xml:space="preserve">FROM </w:t>
      </w:r>
      <w:r w:rsidRPr="00596F11">
        <w:rPr>
          <w:rFonts w:ascii="Arial" w:hAnsi="Arial" w:cs="Arial"/>
          <w:b/>
          <w:bCs/>
          <w:sz w:val="19"/>
          <w:szCs w:val="24"/>
        </w:rPr>
        <w:t xml:space="preserve">OTHER </w:t>
      </w:r>
      <w:r w:rsidR="005674B1" w:rsidRPr="00596F11">
        <w:rPr>
          <w:rFonts w:ascii="Arial" w:hAnsi="Arial" w:cs="Arial"/>
          <w:b/>
          <w:bCs/>
          <w:sz w:val="19"/>
          <w:szCs w:val="24"/>
        </w:rPr>
        <w:t>PART</w:t>
      </w:r>
      <w:r w:rsidR="00A86CC0" w:rsidRPr="00596F11">
        <w:rPr>
          <w:rFonts w:ascii="Arial" w:hAnsi="Arial" w:cs="Arial"/>
          <w:b/>
          <w:bCs/>
          <w:sz w:val="19"/>
          <w:szCs w:val="24"/>
        </w:rPr>
        <w:t>IES</w:t>
      </w:r>
    </w:p>
    <w:p w14:paraId="5C6AAA83" w14:textId="77777777" w:rsidR="000061EF" w:rsidRPr="00596F11" w:rsidRDefault="000061EF" w:rsidP="0000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rPr>
      </w:pPr>
    </w:p>
    <w:p w14:paraId="11D5C479" w14:textId="139CC057" w:rsidR="00E13BAF" w:rsidRPr="00596F11" w:rsidRDefault="00E13BAF" w:rsidP="0000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u w:val="single"/>
        </w:rPr>
      </w:pPr>
      <w:r w:rsidRPr="00596F11">
        <w:rPr>
          <w:rFonts w:ascii="Arial" w:hAnsi="Arial" w:cs="Arial"/>
          <w:sz w:val="19"/>
          <w:szCs w:val="19"/>
          <w:u w:val="single"/>
        </w:rPr>
        <w:t>The Company</w:t>
      </w:r>
    </w:p>
    <w:p w14:paraId="7AE73E28" w14:textId="0F3CF1B0" w:rsidR="0037109D" w:rsidRPr="00596F11" w:rsidRDefault="00EE54C9" w:rsidP="00A0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596F11">
        <w:rPr>
          <w:rFonts w:ascii="Arial" w:hAnsi="Arial" w:cs="Arial"/>
          <w:sz w:val="19"/>
          <w:szCs w:val="19"/>
          <w:lang w:val="en-GB"/>
        </w:rPr>
        <w:t xml:space="preserve">In </w:t>
      </w:r>
      <w:r w:rsidR="00B468BC" w:rsidRPr="00596F11">
        <w:rPr>
          <w:rFonts w:ascii="Arial" w:hAnsi="Arial" w:cs="Arial"/>
          <w:sz w:val="19"/>
          <w:szCs w:val="19"/>
          <w:lang w:val="en-GB"/>
        </w:rPr>
        <w:t xml:space="preserve">the year </w:t>
      </w:r>
      <w:r w:rsidRPr="00596F11">
        <w:rPr>
          <w:rFonts w:ascii="Arial" w:hAnsi="Arial" w:cs="Arial"/>
          <w:sz w:val="19"/>
          <w:szCs w:val="19"/>
          <w:lang w:val="en-GB"/>
        </w:rPr>
        <w:t xml:space="preserve">2023, </w:t>
      </w:r>
      <w:r w:rsidR="003C7FEB" w:rsidRPr="00596F11">
        <w:rPr>
          <w:rFonts w:ascii="Arial" w:hAnsi="Arial" w:cs="Arial"/>
          <w:sz w:val="19"/>
          <w:szCs w:val="19"/>
          <w:lang w:val="en-GB"/>
        </w:rPr>
        <w:t xml:space="preserve">the Company </w:t>
      </w:r>
      <w:r w:rsidR="005A0D27" w:rsidRPr="00596F11">
        <w:rPr>
          <w:rFonts w:ascii="Arial" w:hAnsi="Arial" w:cs="Arial"/>
          <w:sz w:val="19"/>
          <w:szCs w:val="19"/>
          <w:lang w:val="en-GB"/>
        </w:rPr>
        <w:t>obtained</w:t>
      </w:r>
      <w:r w:rsidR="000C24DA" w:rsidRPr="00596F11">
        <w:rPr>
          <w:rFonts w:ascii="Arial" w:hAnsi="Arial" w:cs="Arial"/>
          <w:sz w:val="19"/>
          <w:szCs w:val="19"/>
          <w:lang w:val="en-GB"/>
        </w:rPr>
        <w:t xml:space="preserve"> loan</w:t>
      </w:r>
      <w:r w:rsidR="00274B5E" w:rsidRPr="00596F11">
        <w:rPr>
          <w:rFonts w:ascii="Arial" w:hAnsi="Arial" w:cs="Arial"/>
          <w:sz w:val="19"/>
          <w:szCs w:val="19"/>
          <w:lang w:val="en-GB"/>
        </w:rPr>
        <w:t>s</w:t>
      </w:r>
      <w:r w:rsidR="000C24DA" w:rsidRPr="00596F11">
        <w:rPr>
          <w:rFonts w:ascii="Arial" w:hAnsi="Arial" w:cs="Arial"/>
          <w:sz w:val="19"/>
          <w:szCs w:val="19"/>
          <w:lang w:val="en-GB"/>
        </w:rPr>
        <w:t xml:space="preserve"> </w:t>
      </w:r>
      <w:r w:rsidR="00EB3126" w:rsidRPr="00596F11">
        <w:rPr>
          <w:rFonts w:ascii="Arial" w:hAnsi="Arial" w:cs="Arial"/>
          <w:sz w:val="19"/>
          <w:szCs w:val="19"/>
          <w:lang w:val="en-GB"/>
        </w:rPr>
        <w:t xml:space="preserve">from other parties </w:t>
      </w:r>
      <w:r w:rsidR="006076C3" w:rsidRPr="00596F11">
        <w:rPr>
          <w:rFonts w:ascii="Arial" w:hAnsi="Arial" w:cs="Arial"/>
          <w:sz w:val="19"/>
          <w:szCs w:val="19"/>
          <w:lang w:val="en-GB"/>
        </w:rPr>
        <w:t>totalling</w:t>
      </w:r>
      <w:r w:rsidR="008C4213" w:rsidRPr="00596F11">
        <w:rPr>
          <w:rFonts w:ascii="Arial" w:hAnsi="Arial" w:cs="Arial"/>
          <w:sz w:val="19"/>
          <w:szCs w:val="19"/>
          <w:lang w:val="en-GB"/>
        </w:rPr>
        <w:t xml:space="preserve"> </w:t>
      </w:r>
      <w:r w:rsidR="00303DC8" w:rsidRPr="00596F11">
        <w:rPr>
          <w:rFonts w:ascii="Arial" w:hAnsi="Arial" w:cs="Arial"/>
          <w:sz w:val="19"/>
          <w:szCs w:val="19"/>
          <w:lang w:val="en-GB"/>
        </w:rPr>
        <w:t>Baht 50 million</w:t>
      </w:r>
      <w:r w:rsidR="002E6903" w:rsidRPr="00596F11">
        <w:rPr>
          <w:rFonts w:ascii="Arial" w:hAnsi="Arial" w:cs="Arial"/>
          <w:sz w:val="19"/>
          <w:szCs w:val="19"/>
          <w:lang w:val="en-GB"/>
        </w:rPr>
        <w:t xml:space="preserve"> with an </w:t>
      </w:r>
      <w:r w:rsidR="00672558" w:rsidRPr="00596F11">
        <w:rPr>
          <w:rFonts w:ascii="Arial" w:hAnsi="Arial" w:cs="Arial"/>
          <w:sz w:val="19"/>
          <w:szCs w:val="19"/>
          <w:lang w:val="en-GB"/>
        </w:rPr>
        <w:t xml:space="preserve">interest </w:t>
      </w:r>
      <w:r w:rsidR="00B87F50" w:rsidRPr="00596F11">
        <w:rPr>
          <w:rFonts w:ascii="Arial" w:hAnsi="Arial" w:cs="Arial"/>
          <w:sz w:val="19"/>
          <w:szCs w:val="19"/>
          <w:lang w:val="en-GB"/>
        </w:rPr>
        <w:t>rate of</w:t>
      </w:r>
      <w:r w:rsidR="00E67852" w:rsidRPr="00596F11">
        <w:rPr>
          <w:rFonts w:ascii="Arial" w:hAnsi="Arial" w:cs="Arial"/>
          <w:sz w:val="19"/>
          <w:szCs w:val="19"/>
          <w:lang w:val="en-GB"/>
        </w:rPr>
        <w:t xml:space="preserve"> 14</w:t>
      </w:r>
      <w:r w:rsidR="00B468BC" w:rsidRPr="00596F11">
        <w:rPr>
          <w:rFonts w:ascii="Arial" w:hAnsi="Arial" w:cs="Arial"/>
          <w:sz w:val="19"/>
          <w:szCs w:val="19"/>
          <w:lang w:val="en-GB"/>
        </w:rPr>
        <w:t>.00</w:t>
      </w:r>
      <w:r w:rsidR="00E67852" w:rsidRPr="00596F11">
        <w:rPr>
          <w:rFonts w:ascii="Arial" w:hAnsi="Arial" w:cs="Arial"/>
          <w:sz w:val="19"/>
          <w:szCs w:val="19"/>
          <w:lang w:val="en-GB"/>
        </w:rPr>
        <w:t xml:space="preserve">% </w:t>
      </w:r>
      <w:r w:rsidR="004B424B" w:rsidRPr="00596F11">
        <w:rPr>
          <w:rFonts w:ascii="Arial" w:hAnsi="Arial" w:cs="Arial"/>
          <w:sz w:val="19"/>
          <w:szCs w:val="19"/>
          <w:lang w:val="en-GB"/>
        </w:rPr>
        <w:t>per annum</w:t>
      </w:r>
      <w:r w:rsidR="00F37F1E" w:rsidRPr="00596F11">
        <w:rPr>
          <w:rFonts w:ascii="Arial" w:hAnsi="Arial" w:cs="Arial"/>
          <w:sz w:val="19"/>
          <w:szCs w:val="19"/>
          <w:lang w:val="en-GB"/>
        </w:rPr>
        <w:t xml:space="preserve"> and </w:t>
      </w:r>
      <w:r w:rsidR="00DC0291" w:rsidRPr="00596F11">
        <w:rPr>
          <w:rFonts w:ascii="Arial" w:hAnsi="Arial" w:cs="Arial"/>
          <w:sz w:val="19"/>
          <w:szCs w:val="19"/>
          <w:lang w:val="en-GB"/>
        </w:rPr>
        <w:t>the principal</w:t>
      </w:r>
      <w:r w:rsidR="00393836" w:rsidRPr="00596F11">
        <w:rPr>
          <w:rFonts w:ascii="Arial" w:hAnsi="Arial" w:cs="Arial"/>
          <w:sz w:val="19"/>
          <w:szCs w:val="19"/>
          <w:lang w:val="en-GB"/>
        </w:rPr>
        <w:t xml:space="preserve"> amount </w:t>
      </w:r>
      <w:r w:rsidR="000A2718" w:rsidRPr="00596F11">
        <w:rPr>
          <w:rFonts w:ascii="Arial" w:hAnsi="Arial" w:cs="Arial"/>
          <w:sz w:val="19"/>
          <w:szCs w:val="19"/>
          <w:lang w:val="en-GB"/>
        </w:rPr>
        <w:t xml:space="preserve">is to be </w:t>
      </w:r>
      <w:r w:rsidR="00DB5998" w:rsidRPr="00596F11">
        <w:rPr>
          <w:rFonts w:ascii="Arial" w:hAnsi="Arial" w:cs="Arial"/>
          <w:sz w:val="19"/>
          <w:szCs w:val="19"/>
          <w:lang w:val="en-GB"/>
        </w:rPr>
        <w:t xml:space="preserve">repaid </w:t>
      </w:r>
      <w:r w:rsidR="00794DFB" w:rsidRPr="00596F11">
        <w:rPr>
          <w:rFonts w:ascii="Arial" w:hAnsi="Arial" w:cs="Arial"/>
          <w:sz w:val="19"/>
          <w:szCs w:val="19"/>
          <w:lang w:val="en-GB"/>
        </w:rPr>
        <w:t xml:space="preserve">within </w:t>
      </w:r>
      <w:r w:rsidR="00280FD1" w:rsidRPr="00596F11">
        <w:rPr>
          <w:rFonts w:ascii="Arial" w:hAnsi="Arial" w:cs="Arial"/>
          <w:sz w:val="19"/>
          <w:szCs w:val="19"/>
          <w:lang w:val="en-GB"/>
        </w:rPr>
        <w:t xml:space="preserve">one year </w:t>
      </w:r>
      <w:r w:rsidR="00D85252" w:rsidRPr="00596F11">
        <w:rPr>
          <w:rFonts w:ascii="Arial" w:hAnsi="Arial" w:cs="Arial"/>
          <w:sz w:val="19"/>
          <w:szCs w:val="19"/>
          <w:lang w:val="en-GB"/>
        </w:rPr>
        <w:t xml:space="preserve">from the date </w:t>
      </w:r>
      <w:r w:rsidR="006112F1" w:rsidRPr="00596F11">
        <w:rPr>
          <w:rFonts w:ascii="Arial" w:hAnsi="Arial" w:cs="Arial"/>
          <w:sz w:val="19"/>
          <w:szCs w:val="19"/>
          <w:lang w:val="en-GB"/>
        </w:rPr>
        <w:t>of the agreement</w:t>
      </w:r>
      <w:r w:rsidR="00E649FF" w:rsidRPr="00596F11">
        <w:rPr>
          <w:rFonts w:ascii="Arial" w:hAnsi="Arial" w:cs="Arial"/>
          <w:sz w:val="19"/>
          <w:szCs w:val="19"/>
          <w:lang w:val="en-GB"/>
        </w:rPr>
        <w:t xml:space="preserve">. </w:t>
      </w:r>
      <w:r w:rsidR="004A54B8" w:rsidRPr="00596F11">
        <w:rPr>
          <w:rFonts w:ascii="Arial" w:hAnsi="Arial" w:cs="Arial"/>
          <w:sz w:val="19"/>
          <w:szCs w:val="19"/>
          <w:lang w:val="en-GB"/>
        </w:rPr>
        <w:t>The loan</w:t>
      </w:r>
      <w:r w:rsidR="00BC71F4" w:rsidRPr="00596F11">
        <w:rPr>
          <w:rFonts w:ascii="Arial" w:hAnsi="Arial" w:cs="Arial"/>
          <w:sz w:val="19"/>
          <w:szCs w:val="19"/>
          <w:lang w:val="en-GB"/>
        </w:rPr>
        <w:t xml:space="preserve"> is </w:t>
      </w:r>
      <w:r w:rsidR="00BC273C" w:rsidRPr="00596F11">
        <w:rPr>
          <w:rFonts w:ascii="Arial" w:hAnsi="Arial" w:cs="Arial"/>
          <w:sz w:val="19"/>
          <w:szCs w:val="19"/>
          <w:lang w:val="en-GB"/>
        </w:rPr>
        <w:t>guaranteed</w:t>
      </w:r>
      <w:r w:rsidR="001F72FC" w:rsidRPr="00596F11">
        <w:rPr>
          <w:rFonts w:ascii="Arial" w:hAnsi="Arial" w:cs="Arial"/>
          <w:sz w:val="19"/>
          <w:szCs w:val="19"/>
          <w:lang w:val="en-GB"/>
        </w:rPr>
        <w:t xml:space="preserve"> by another person </w:t>
      </w:r>
      <w:r w:rsidR="00D8742C" w:rsidRPr="00596F11">
        <w:rPr>
          <w:rFonts w:ascii="Arial" w:hAnsi="Arial" w:cs="Arial"/>
          <w:sz w:val="19"/>
          <w:szCs w:val="19"/>
          <w:lang w:val="en-GB"/>
        </w:rPr>
        <w:t xml:space="preserve">with </w:t>
      </w:r>
      <w:r w:rsidR="00AE2C7B" w:rsidRPr="00596F11">
        <w:rPr>
          <w:rFonts w:ascii="Arial" w:hAnsi="Arial" w:cs="Arial"/>
          <w:sz w:val="19"/>
          <w:szCs w:val="19"/>
          <w:lang w:val="en-GB"/>
        </w:rPr>
        <w:t xml:space="preserve">a </w:t>
      </w:r>
      <w:proofErr w:type="gramStart"/>
      <w:r w:rsidR="00331A23" w:rsidRPr="00596F11">
        <w:rPr>
          <w:rFonts w:ascii="Arial" w:hAnsi="Arial" w:cs="Arial"/>
          <w:sz w:val="19"/>
          <w:szCs w:val="19"/>
          <w:lang w:val="en-GB"/>
        </w:rPr>
        <w:t>guarantee</w:t>
      </w:r>
      <w:proofErr w:type="gramEnd"/>
      <w:r w:rsidR="00E46E86" w:rsidRPr="00596F11">
        <w:rPr>
          <w:rFonts w:ascii="Arial" w:hAnsi="Arial" w:cs="Arial"/>
          <w:sz w:val="19"/>
          <w:szCs w:val="19"/>
          <w:lang w:val="en-GB"/>
        </w:rPr>
        <w:t xml:space="preserve"> fee of </w:t>
      </w:r>
      <w:r w:rsidR="00F46CB3" w:rsidRPr="00596F11">
        <w:rPr>
          <w:rFonts w:ascii="Arial" w:hAnsi="Arial" w:cs="Arial"/>
          <w:sz w:val="19"/>
          <w:szCs w:val="19"/>
          <w:lang w:val="en-GB"/>
        </w:rPr>
        <w:t xml:space="preserve">2.00% </w:t>
      </w:r>
      <w:r w:rsidR="00331A23" w:rsidRPr="00596F11">
        <w:rPr>
          <w:rFonts w:ascii="Arial" w:hAnsi="Arial" w:cs="Arial"/>
          <w:sz w:val="19"/>
          <w:szCs w:val="19"/>
          <w:lang w:val="en-GB"/>
        </w:rPr>
        <w:t>per an</w:t>
      </w:r>
      <w:r w:rsidR="00570B71" w:rsidRPr="00596F11">
        <w:rPr>
          <w:rFonts w:ascii="Arial" w:hAnsi="Arial" w:cs="Arial"/>
          <w:sz w:val="19"/>
          <w:szCs w:val="19"/>
          <w:lang w:val="en-GB"/>
        </w:rPr>
        <w:t>num</w:t>
      </w:r>
      <w:r w:rsidR="00E71694" w:rsidRPr="00596F11">
        <w:rPr>
          <w:rFonts w:ascii="Arial" w:hAnsi="Arial" w:cs="Arial"/>
          <w:sz w:val="19"/>
          <w:szCs w:val="19"/>
          <w:lang w:val="en-GB"/>
        </w:rPr>
        <w:t>.</w:t>
      </w:r>
    </w:p>
    <w:p w14:paraId="3217DEF8" w14:textId="77777777" w:rsidR="00C805BC" w:rsidRPr="00596F11" w:rsidRDefault="00C805BC" w:rsidP="00A0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3700C0C4" w14:textId="4A87B3C5" w:rsidR="003B74CC" w:rsidRPr="00596F11" w:rsidRDefault="00F052C6" w:rsidP="00A0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596F11">
        <w:rPr>
          <w:rFonts w:ascii="Arial" w:hAnsi="Arial" w:cs="Arial"/>
          <w:sz w:val="19"/>
          <w:szCs w:val="19"/>
          <w:lang w:val="en-GB"/>
        </w:rPr>
        <w:t xml:space="preserve">On 4 </w:t>
      </w:r>
      <w:r w:rsidR="0033511B" w:rsidRPr="00596F11">
        <w:rPr>
          <w:rFonts w:ascii="Arial" w:hAnsi="Arial" w:cs="Arial"/>
          <w:sz w:val="19"/>
          <w:szCs w:val="19"/>
          <w:lang w:val="en-GB"/>
        </w:rPr>
        <w:t xml:space="preserve">April 2024, </w:t>
      </w:r>
      <w:r w:rsidR="00684243" w:rsidRPr="00596F11">
        <w:rPr>
          <w:rFonts w:ascii="Arial" w:hAnsi="Arial" w:cs="Arial"/>
          <w:sz w:val="19"/>
          <w:szCs w:val="19"/>
          <w:lang w:val="en-GB"/>
        </w:rPr>
        <w:t xml:space="preserve">the </w:t>
      </w:r>
      <w:r w:rsidR="00501845" w:rsidRPr="00596F11">
        <w:rPr>
          <w:rFonts w:ascii="Arial" w:hAnsi="Arial" w:cs="Arial"/>
          <w:sz w:val="19"/>
          <w:szCs w:val="24"/>
        </w:rPr>
        <w:t>C</w:t>
      </w:r>
      <w:proofErr w:type="spellStart"/>
      <w:r w:rsidR="00684243" w:rsidRPr="00596F11">
        <w:rPr>
          <w:rFonts w:ascii="Arial" w:hAnsi="Arial" w:cs="Arial"/>
          <w:sz w:val="19"/>
          <w:szCs w:val="19"/>
          <w:lang w:val="en-GB"/>
        </w:rPr>
        <w:t>ompany</w:t>
      </w:r>
      <w:proofErr w:type="spellEnd"/>
      <w:r w:rsidR="00684243" w:rsidRPr="00596F11">
        <w:rPr>
          <w:rFonts w:ascii="Arial" w:hAnsi="Arial" w:cs="Arial"/>
          <w:sz w:val="19"/>
          <w:szCs w:val="19"/>
          <w:lang w:val="en-GB"/>
        </w:rPr>
        <w:t xml:space="preserve"> </w:t>
      </w:r>
      <w:r w:rsidR="003168CA" w:rsidRPr="00596F11">
        <w:rPr>
          <w:rFonts w:ascii="Arial" w:hAnsi="Arial" w:cs="Arial"/>
          <w:sz w:val="19"/>
          <w:szCs w:val="19"/>
          <w:lang w:val="en-GB"/>
        </w:rPr>
        <w:t>entered into</w:t>
      </w:r>
      <w:r w:rsidR="00E52DD0" w:rsidRPr="00596F11">
        <w:rPr>
          <w:rFonts w:ascii="Arial" w:hAnsi="Arial" w:cs="Arial"/>
          <w:sz w:val="19"/>
          <w:szCs w:val="19"/>
          <w:lang w:val="en-GB"/>
        </w:rPr>
        <w:t xml:space="preserve"> a </w:t>
      </w:r>
      <w:r w:rsidR="00306ABF" w:rsidRPr="00596F11">
        <w:rPr>
          <w:rFonts w:ascii="Arial" w:hAnsi="Arial" w:cs="Arial"/>
          <w:sz w:val="19"/>
          <w:szCs w:val="19"/>
          <w:lang w:val="en-GB"/>
        </w:rPr>
        <w:t>memor</w:t>
      </w:r>
      <w:r w:rsidR="008A3470" w:rsidRPr="00596F11">
        <w:rPr>
          <w:rFonts w:ascii="Arial" w:hAnsi="Arial" w:cs="Arial"/>
          <w:sz w:val="19"/>
          <w:szCs w:val="19"/>
          <w:lang w:val="en-GB"/>
        </w:rPr>
        <w:t xml:space="preserve">andum </w:t>
      </w:r>
      <w:r w:rsidR="00B23C90" w:rsidRPr="00596F11">
        <w:rPr>
          <w:rFonts w:ascii="Arial" w:hAnsi="Arial" w:cs="Arial"/>
          <w:sz w:val="19"/>
          <w:szCs w:val="19"/>
          <w:lang w:val="en-GB"/>
        </w:rPr>
        <w:t xml:space="preserve">of agreement </w:t>
      </w:r>
      <w:r w:rsidR="000C1B82" w:rsidRPr="00596F11">
        <w:rPr>
          <w:rFonts w:ascii="Arial" w:hAnsi="Arial" w:cs="Arial"/>
          <w:sz w:val="19"/>
          <w:szCs w:val="19"/>
          <w:lang w:val="en-GB"/>
        </w:rPr>
        <w:t xml:space="preserve">with </w:t>
      </w:r>
      <w:r w:rsidR="00180145" w:rsidRPr="00596F11">
        <w:rPr>
          <w:rFonts w:ascii="Arial" w:hAnsi="Arial" w:cs="Arial"/>
          <w:sz w:val="19"/>
          <w:szCs w:val="19"/>
          <w:lang w:val="en-GB"/>
        </w:rPr>
        <w:t xml:space="preserve">a </w:t>
      </w:r>
      <w:r w:rsidR="007C21FE" w:rsidRPr="00596F11">
        <w:rPr>
          <w:rFonts w:ascii="Arial" w:hAnsi="Arial" w:cs="Arial"/>
          <w:sz w:val="19"/>
          <w:szCs w:val="19"/>
          <w:lang w:val="en-GB"/>
        </w:rPr>
        <w:t xml:space="preserve">lender </w:t>
      </w:r>
      <w:r w:rsidR="00547EA5" w:rsidRPr="00596F11">
        <w:rPr>
          <w:rFonts w:ascii="Arial" w:hAnsi="Arial" w:cs="Arial"/>
          <w:sz w:val="19"/>
          <w:szCs w:val="19"/>
          <w:lang w:val="en-GB"/>
        </w:rPr>
        <w:t xml:space="preserve">to extend </w:t>
      </w:r>
      <w:r w:rsidR="00140326" w:rsidRPr="00596F11">
        <w:rPr>
          <w:rFonts w:ascii="Arial" w:hAnsi="Arial" w:cs="Arial"/>
          <w:sz w:val="19"/>
          <w:szCs w:val="19"/>
          <w:lang w:val="en-GB"/>
        </w:rPr>
        <w:t>the repayment</w:t>
      </w:r>
      <w:r w:rsidR="004A0E0E" w:rsidRPr="00596F11">
        <w:rPr>
          <w:rFonts w:ascii="Arial" w:hAnsi="Arial" w:cs="Arial"/>
          <w:sz w:val="19"/>
          <w:szCs w:val="19"/>
          <w:lang w:val="en-GB"/>
        </w:rPr>
        <w:t xml:space="preserve"> of the </w:t>
      </w:r>
      <w:r w:rsidR="00397E29" w:rsidRPr="00596F11">
        <w:rPr>
          <w:rFonts w:ascii="Arial" w:hAnsi="Arial" w:cs="Arial"/>
          <w:sz w:val="19"/>
          <w:szCs w:val="19"/>
          <w:lang w:val="en-GB"/>
        </w:rPr>
        <w:t xml:space="preserve">outstanding principal </w:t>
      </w:r>
      <w:r w:rsidR="00465206" w:rsidRPr="00596F11">
        <w:rPr>
          <w:rFonts w:ascii="Arial" w:hAnsi="Arial" w:cs="Arial"/>
          <w:sz w:val="19"/>
          <w:szCs w:val="19"/>
          <w:lang w:val="en-GB"/>
        </w:rPr>
        <w:t>totalling Baht 30 million</w:t>
      </w:r>
      <w:r w:rsidR="00397E29" w:rsidRPr="00596F11">
        <w:rPr>
          <w:rFonts w:ascii="Arial" w:hAnsi="Arial" w:cs="Arial"/>
          <w:sz w:val="19"/>
          <w:szCs w:val="19"/>
          <w:lang w:val="en-GB"/>
        </w:rPr>
        <w:t xml:space="preserve"> </w:t>
      </w:r>
      <w:r w:rsidR="007429E4" w:rsidRPr="00596F11">
        <w:rPr>
          <w:rFonts w:ascii="Arial" w:hAnsi="Arial" w:cs="Arial"/>
          <w:sz w:val="19"/>
          <w:szCs w:val="19"/>
          <w:lang w:val="en-GB"/>
        </w:rPr>
        <w:t xml:space="preserve">by 5 </w:t>
      </w:r>
      <w:r w:rsidR="00A27B83" w:rsidRPr="00596F11">
        <w:rPr>
          <w:rFonts w:ascii="Arial" w:hAnsi="Arial" w:cs="Arial"/>
          <w:sz w:val="19"/>
          <w:szCs w:val="19"/>
          <w:lang w:val="en-GB"/>
        </w:rPr>
        <w:t xml:space="preserve">April </w:t>
      </w:r>
      <w:r w:rsidR="00370F9E" w:rsidRPr="00596F11">
        <w:rPr>
          <w:rFonts w:ascii="Arial" w:hAnsi="Arial" w:cs="Arial"/>
          <w:sz w:val="19"/>
          <w:szCs w:val="19"/>
          <w:lang w:val="en-GB"/>
        </w:rPr>
        <w:t>2025.</w:t>
      </w:r>
    </w:p>
    <w:p w14:paraId="7D4614F1" w14:textId="77777777" w:rsidR="00C805BC" w:rsidRPr="00596F11" w:rsidRDefault="00C805BC" w:rsidP="00A0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5504C959" w14:textId="522D495C" w:rsidR="00E13BAF" w:rsidRPr="00596F11" w:rsidRDefault="00E13BAF" w:rsidP="00A0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u w:val="single"/>
          <w:lang w:val="en-GB"/>
        </w:rPr>
      </w:pPr>
      <w:r w:rsidRPr="00596F11">
        <w:rPr>
          <w:rFonts w:ascii="Arial" w:hAnsi="Arial" w:cs="Arial"/>
          <w:sz w:val="19"/>
          <w:szCs w:val="19"/>
          <w:u w:val="single"/>
          <w:lang w:val="en-GB"/>
        </w:rPr>
        <w:t>Subsidiary</w:t>
      </w:r>
    </w:p>
    <w:p w14:paraId="16595A82" w14:textId="644F72C6" w:rsidR="00573EC0" w:rsidRDefault="004E3CED" w:rsidP="0054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rPr>
      </w:pPr>
      <w:r w:rsidRPr="00596F11">
        <w:rPr>
          <w:rFonts w:ascii="Arial" w:hAnsi="Arial" w:cs="Arial"/>
          <w:sz w:val="19"/>
          <w:szCs w:val="19"/>
          <w:lang w:val="en-GB"/>
        </w:rPr>
        <w:t xml:space="preserve">During the </w:t>
      </w:r>
      <w:r w:rsidR="00E85FF4">
        <w:rPr>
          <w:rFonts w:ascii="Arial" w:hAnsi="Arial" w:cs="Arial"/>
          <w:sz w:val="19"/>
          <w:szCs w:val="19"/>
        </w:rPr>
        <w:t>period</w:t>
      </w:r>
      <w:r w:rsidR="00276199" w:rsidRPr="00596F11">
        <w:rPr>
          <w:rFonts w:ascii="Arial" w:hAnsi="Arial" w:cs="Arial"/>
          <w:sz w:val="19"/>
          <w:szCs w:val="19"/>
          <w:lang w:val="en-GB"/>
        </w:rPr>
        <w:t xml:space="preserve">, </w:t>
      </w:r>
      <w:r w:rsidR="007359C9" w:rsidRPr="00596F11">
        <w:rPr>
          <w:rFonts w:ascii="Arial" w:hAnsi="Arial" w:cs="Arial"/>
          <w:sz w:val="19"/>
          <w:szCs w:val="19"/>
          <w:lang w:val="en-GB"/>
        </w:rPr>
        <w:t xml:space="preserve">the </w:t>
      </w:r>
      <w:r w:rsidR="00D858E8" w:rsidRPr="00596F11">
        <w:rPr>
          <w:rFonts w:ascii="Arial" w:hAnsi="Arial" w:cs="Arial"/>
          <w:sz w:val="19"/>
          <w:szCs w:val="19"/>
          <w:lang w:val="en-GB"/>
        </w:rPr>
        <w:t xml:space="preserve">subsidiary </w:t>
      </w:r>
      <w:r w:rsidR="00091B2A" w:rsidRPr="00596F11">
        <w:rPr>
          <w:rFonts w:ascii="Arial" w:hAnsi="Arial" w:cs="Arial"/>
          <w:sz w:val="19"/>
          <w:szCs w:val="19"/>
          <w:lang w:val="en-GB"/>
        </w:rPr>
        <w:t>obtained loan</w:t>
      </w:r>
      <w:r w:rsidR="00725889" w:rsidRPr="00596F11">
        <w:rPr>
          <w:rFonts w:ascii="Arial" w:hAnsi="Arial" w:cs="Arial"/>
          <w:sz w:val="19"/>
          <w:szCs w:val="19"/>
          <w:lang w:val="en-GB"/>
        </w:rPr>
        <w:t xml:space="preserve">s </w:t>
      </w:r>
      <w:r w:rsidR="00274B5E" w:rsidRPr="00596F11">
        <w:rPr>
          <w:rFonts w:ascii="Arial" w:hAnsi="Arial" w:cs="Arial"/>
          <w:sz w:val="19"/>
          <w:szCs w:val="19"/>
          <w:lang w:val="en-GB"/>
        </w:rPr>
        <w:t xml:space="preserve">from </w:t>
      </w:r>
      <w:r w:rsidR="005A1902" w:rsidRPr="00596F11">
        <w:rPr>
          <w:rFonts w:ascii="Arial" w:hAnsi="Arial" w:cs="Arial"/>
          <w:sz w:val="19"/>
          <w:szCs w:val="19"/>
          <w:lang w:val="en-GB"/>
        </w:rPr>
        <w:t>other parties</w:t>
      </w:r>
      <w:r w:rsidR="00E22809" w:rsidRPr="00596F11">
        <w:rPr>
          <w:rFonts w:ascii="Arial" w:hAnsi="Arial" w:cs="Arial"/>
          <w:sz w:val="19"/>
          <w:szCs w:val="19"/>
          <w:lang w:val="en-GB"/>
        </w:rPr>
        <w:t xml:space="preserve"> in the form of </w:t>
      </w:r>
      <w:r w:rsidR="00232344" w:rsidRPr="00596F11">
        <w:rPr>
          <w:rFonts w:ascii="Arial" w:hAnsi="Arial" w:cs="Arial"/>
          <w:sz w:val="19"/>
          <w:szCs w:val="19"/>
          <w:lang w:val="en-GB"/>
        </w:rPr>
        <w:t>promissory</w:t>
      </w:r>
      <w:r w:rsidR="00C53C07" w:rsidRPr="00596F11">
        <w:rPr>
          <w:rFonts w:ascii="Arial" w:hAnsi="Arial" w:cs="Arial"/>
          <w:sz w:val="19"/>
          <w:szCs w:val="19"/>
          <w:lang w:val="en-GB"/>
        </w:rPr>
        <w:t xml:space="preserve"> note</w:t>
      </w:r>
      <w:r w:rsidR="001966E8" w:rsidRPr="00596F11">
        <w:rPr>
          <w:rFonts w:ascii="Arial" w:hAnsi="Arial" w:cs="Arial"/>
          <w:sz w:val="19"/>
          <w:szCs w:val="19"/>
          <w:lang w:val="en-GB"/>
        </w:rPr>
        <w:t xml:space="preserve">s </w:t>
      </w:r>
      <w:r w:rsidR="00BD4528" w:rsidRPr="00596F11">
        <w:rPr>
          <w:rFonts w:ascii="Arial" w:hAnsi="Arial" w:cs="Arial"/>
          <w:sz w:val="19"/>
          <w:szCs w:val="19"/>
          <w:lang w:val="en-GB"/>
        </w:rPr>
        <w:t>totalling</w:t>
      </w:r>
      <w:r w:rsidR="00774AB2" w:rsidRPr="00596F11">
        <w:rPr>
          <w:rFonts w:ascii="Arial" w:hAnsi="Arial" w:cs="Arial"/>
          <w:sz w:val="19"/>
          <w:szCs w:val="19"/>
          <w:lang w:val="en-GB"/>
        </w:rPr>
        <w:t xml:space="preserve"> Baht </w:t>
      </w:r>
      <w:r w:rsidR="006A0D87" w:rsidRPr="00596F11">
        <w:rPr>
          <w:rFonts w:ascii="Arial" w:hAnsi="Arial" w:cs="Arial"/>
          <w:sz w:val="19"/>
          <w:szCs w:val="19"/>
          <w:lang w:val="en-GB"/>
        </w:rPr>
        <w:t>11</w:t>
      </w:r>
      <w:r w:rsidR="00774AB2" w:rsidRPr="00596F11">
        <w:rPr>
          <w:rFonts w:ascii="Arial" w:hAnsi="Arial" w:cs="Arial"/>
          <w:sz w:val="19"/>
          <w:szCs w:val="19"/>
          <w:lang w:val="en-GB"/>
        </w:rPr>
        <w:t xml:space="preserve"> million</w:t>
      </w:r>
      <w:r w:rsidR="00AF7E65" w:rsidRPr="00596F11">
        <w:rPr>
          <w:rFonts w:ascii="Arial" w:hAnsi="Arial" w:cs="Arial"/>
          <w:sz w:val="19"/>
          <w:szCs w:val="19"/>
          <w:lang w:val="en-GB"/>
        </w:rPr>
        <w:t xml:space="preserve"> with an interest rate of </w:t>
      </w:r>
      <w:r w:rsidR="004A785F" w:rsidRPr="00596F11">
        <w:rPr>
          <w:rFonts w:ascii="Arial" w:hAnsi="Arial" w:cs="Arial"/>
          <w:sz w:val="19"/>
          <w:szCs w:val="19"/>
          <w:lang w:val="en-GB"/>
        </w:rPr>
        <w:t>12</w:t>
      </w:r>
      <w:r w:rsidR="005E7C1F">
        <w:rPr>
          <w:rFonts w:ascii="Arial" w:hAnsi="Arial" w:cs="Arial"/>
          <w:sz w:val="19"/>
          <w:szCs w:val="19"/>
          <w:lang w:val="en-GB"/>
        </w:rPr>
        <w:t>.00</w:t>
      </w:r>
      <w:r w:rsidR="00AF7E65" w:rsidRPr="00596F11">
        <w:rPr>
          <w:rFonts w:ascii="Arial" w:hAnsi="Arial" w:cs="Arial"/>
          <w:sz w:val="19"/>
          <w:szCs w:val="19"/>
          <w:lang w:val="en-GB"/>
        </w:rPr>
        <w:t>%</w:t>
      </w:r>
      <w:r w:rsidR="004A785F" w:rsidRPr="00596F11">
        <w:rPr>
          <w:rFonts w:ascii="Arial" w:hAnsi="Arial" w:cs="Arial"/>
          <w:sz w:val="19"/>
          <w:szCs w:val="19"/>
          <w:lang w:val="en-GB"/>
        </w:rPr>
        <w:t xml:space="preserve"> </w:t>
      </w:r>
      <w:r w:rsidR="00405D9F" w:rsidRPr="00596F11">
        <w:rPr>
          <w:rFonts w:ascii="Arial" w:hAnsi="Arial" w:cs="Arial"/>
          <w:sz w:val="19"/>
          <w:szCs w:val="19"/>
          <w:lang w:val="en-GB"/>
        </w:rPr>
        <w:t>per annum</w:t>
      </w:r>
      <w:r w:rsidR="00CD1EF7" w:rsidRPr="00596F11">
        <w:rPr>
          <w:rFonts w:ascii="Arial" w:hAnsi="Arial" w:cs="Arial"/>
          <w:sz w:val="19"/>
          <w:szCs w:val="19"/>
          <w:lang w:val="en-GB"/>
        </w:rPr>
        <w:t xml:space="preserve">, and </w:t>
      </w:r>
      <w:r w:rsidR="00063B62" w:rsidRPr="00596F11">
        <w:rPr>
          <w:rFonts w:ascii="Arial" w:hAnsi="Arial" w:cs="Arial"/>
          <w:sz w:val="19"/>
          <w:szCs w:val="19"/>
          <w:lang w:val="en-GB"/>
        </w:rPr>
        <w:t>the principal and interest</w:t>
      </w:r>
      <w:r w:rsidR="00D41C30" w:rsidRPr="00596F11">
        <w:rPr>
          <w:rFonts w:ascii="Arial" w:hAnsi="Arial" w:cs="Arial"/>
          <w:sz w:val="19"/>
          <w:szCs w:val="19"/>
          <w:lang w:val="en-GB"/>
        </w:rPr>
        <w:t xml:space="preserve"> will be </w:t>
      </w:r>
      <w:r w:rsidR="00110757" w:rsidRPr="00596F11">
        <w:rPr>
          <w:rFonts w:ascii="Arial" w:hAnsi="Arial" w:cs="Arial"/>
          <w:sz w:val="19"/>
          <w:szCs w:val="19"/>
          <w:lang w:val="en-GB"/>
        </w:rPr>
        <w:t>re</w:t>
      </w:r>
      <w:r w:rsidR="00D41C30" w:rsidRPr="00596F11">
        <w:rPr>
          <w:rFonts w:ascii="Arial" w:hAnsi="Arial" w:cs="Arial"/>
          <w:sz w:val="19"/>
          <w:szCs w:val="19"/>
          <w:lang w:val="en-GB"/>
        </w:rPr>
        <w:t xml:space="preserve">paid </w:t>
      </w:r>
      <w:r w:rsidR="001D5314" w:rsidRPr="00596F11">
        <w:rPr>
          <w:rFonts w:ascii="Arial" w:hAnsi="Arial" w:cs="Arial"/>
          <w:sz w:val="19"/>
          <w:szCs w:val="19"/>
          <w:lang w:val="en-GB"/>
        </w:rPr>
        <w:t xml:space="preserve">by </w:t>
      </w:r>
      <w:r w:rsidR="00AE26B9" w:rsidRPr="00596F11">
        <w:rPr>
          <w:rFonts w:ascii="Arial" w:hAnsi="Arial" w:cs="Arial"/>
          <w:sz w:val="19"/>
          <w:szCs w:val="19"/>
          <w:lang w:val="en-GB"/>
        </w:rPr>
        <w:t>second quarter</w:t>
      </w:r>
      <w:r w:rsidR="00816F66" w:rsidRPr="00596F11">
        <w:rPr>
          <w:rFonts w:ascii="Arial" w:hAnsi="Arial" w:cs="Arial"/>
          <w:sz w:val="19"/>
          <w:szCs w:val="19"/>
          <w:lang w:val="en-GB"/>
        </w:rPr>
        <w:t xml:space="preserve"> and third quarter</w:t>
      </w:r>
      <w:r w:rsidR="00DD78DE" w:rsidRPr="00596F11">
        <w:rPr>
          <w:rFonts w:ascii="Arial" w:hAnsi="Arial" w:cs="Arial"/>
          <w:sz w:val="19"/>
          <w:szCs w:val="19"/>
          <w:lang w:val="en-GB"/>
        </w:rPr>
        <w:t xml:space="preserve"> in 2024</w:t>
      </w:r>
      <w:r w:rsidR="009F28FB" w:rsidRPr="00596F11">
        <w:rPr>
          <w:rFonts w:ascii="Arial" w:hAnsi="Arial" w:cs="Arial"/>
          <w:sz w:val="19"/>
          <w:szCs w:val="19"/>
          <w:lang w:val="en-GB"/>
        </w:rPr>
        <w:t xml:space="preserve"> </w:t>
      </w:r>
      <w:r w:rsidR="009F28FB" w:rsidRPr="00596F11">
        <w:rPr>
          <w:rFonts w:ascii="Arial" w:hAnsi="Arial" w:cs="Arial"/>
          <w:sz w:val="19"/>
          <w:szCs w:val="19"/>
        </w:rPr>
        <w:t>with no collateral</w:t>
      </w:r>
      <w:r w:rsidR="00DD78DE" w:rsidRPr="00596F11">
        <w:rPr>
          <w:rFonts w:ascii="Arial" w:hAnsi="Arial" w:cs="Arial"/>
          <w:sz w:val="19"/>
          <w:szCs w:val="19"/>
        </w:rPr>
        <w:t>.</w:t>
      </w:r>
    </w:p>
    <w:p w14:paraId="3180B782" w14:textId="77777777" w:rsidR="003A7E2F" w:rsidRDefault="003A7E2F" w:rsidP="0054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theme="minorBidi"/>
          <w:sz w:val="19"/>
          <w:szCs w:val="19"/>
          <w:lang w:val="en-GB"/>
        </w:rPr>
      </w:pPr>
    </w:p>
    <w:p w14:paraId="2ACAE3DD" w14:textId="77777777" w:rsidR="00D36919" w:rsidRPr="00596F11" w:rsidRDefault="00D36919" w:rsidP="00D36919">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2250"/>
        </w:tabs>
        <w:spacing w:line="360" w:lineRule="auto"/>
        <w:ind w:left="426" w:right="-10" w:hanging="426"/>
        <w:jc w:val="thaiDistribute"/>
        <w:rPr>
          <w:rFonts w:ascii="Arial" w:hAnsi="Arial" w:cs="Arial"/>
          <w:b/>
          <w:bCs/>
          <w:sz w:val="19"/>
          <w:szCs w:val="19"/>
          <w:lang w:val="en-GB"/>
        </w:rPr>
      </w:pPr>
      <w:r w:rsidRPr="00596F11">
        <w:rPr>
          <w:rFonts w:ascii="Arial" w:hAnsi="Arial" w:cs="Arial"/>
          <w:b/>
          <w:bCs/>
          <w:sz w:val="19"/>
          <w:szCs w:val="19"/>
          <w:lang w:val="en-GB"/>
        </w:rPr>
        <w:t>LONG-TERM LOANS FROM SHAREHOLDER</w:t>
      </w:r>
      <w:r w:rsidRPr="00596F11">
        <w:rPr>
          <w:rFonts w:ascii="Arial" w:hAnsi="Arial" w:cs="Arial"/>
          <w:b/>
          <w:bCs/>
          <w:sz w:val="19"/>
          <w:szCs w:val="19"/>
          <w:cs/>
          <w:lang w:val="en-GB"/>
        </w:rPr>
        <w:t xml:space="preserve"> </w:t>
      </w:r>
      <w:r w:rsidRPr="00596F11">
        <w:rPr>
          <w:rFonts w:ascii="Arial" w:hAnsi="Arial" w:cs="Arial"/>
          <w:b/>
          <w:bCs/>
          <w:sz w:val="19"/>
          <w:szCs w:val="19"/>
        </w:rPr>
        <w:t>AND OTHER PARTIES</w:t>
      </w:r>
    </w:p>
    <w:p w14:paraId="44945E1E" w14:textId="77777777" w:rsidR="00D36919" w:rsidRPr="00596F11" w:rsidRDefault="00D36919" w:rsidP="00D3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rPr>
      </w:pPr>
    </w:p>
    <w:p w14:paraId="0AEB6DA8" w14:textId="5E010D0D" w:rsidR="00D36919" w:rsidRPr="00596F11" w:rsidRDefault="00D36919" w:rsidP="00D3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24"/>
        </w:rPr>
      </w:pPr>
      <w:r w:rsidRPr="00596F11">
        <w:rPr>
          <w:rFonts w:ascii="Arial" w:hAnsi="Arial" w:cs="Arial"/>
          <w:sz w:val="19"/>
          <w:szCs w:val="19"/>
        </w:rPr>
        <w:t>On 22 September 2021, the Company obtained loans from a shareholder and other individual</w:t>
      </w:r>
      <w:r w:rsidR="001036C8" w:rsidRPr="00596F11">
        <w:rPr>
          <w:rFonts w:ascii="Arial" w:hAnsi="Arial" w:cs="Arial"/>
          <w:sz w:val="19"/>
          <w:szCs w:val="19"/>
        </w:rPr>
        <w:t>s</w:t>
      </w:r>
      <w:r w:rsidRPr="00596F11">
        <w:rPr>
          <w:rFonts w:ascii="Arial" w:hAnsi="Arial" w:cs="Arial"/>
          <w:sz w:val="19"/>
          <w:szCs w:val="19"/>
        </w:rPr>
        <w:t xml:space="preserve"> totaling Baht 251 million which no collateral to restructure its debts by repaying loan from a financial institution before maturity date and reduce interest burden. Under the loan agreements, the </w:t>
      </w:r>
      <w:r w:rsidRPr="00596F11">
        <w:rPr>
          <w:rFonts w:ascii="Arial" w:hAnsi="Arial" w:cs="Arial"/>
          <w:sz w:val="19"/>
          <w:szCs w:val="19"/>
          <w:lang w:val="en-GB"/>
        </w:rPr>
        <w:t>Company</w:t>
      </w:r>
      <w:r w:rsidRPr="00596F11">
        <w:rPr>
          <w:rFonts w:ascii="Arial" w:hAnsi="Arial" w:cs="Arial"/>
          <w:sz w:val="19"/>
          <w:szCs w:val="19"/>
        </w:rPr>
        <w:t xml:space="preserve"> will repay the principal and interest </w:t>
      </w:r>
      <w:proofErr w:type="gramStart"/>
      <w:r w:rsidRPr="00596F11">
        <w:rPr>
          <w:rFonts w:ascii="Arial" w:hAnsi="Arial" w:cs="Arial"/>
          <w:sz w:val="19"/>
          <w:szCs w:val="19"/>
        </w:rPr>
        <w:t>by</w:t>
      </w:r>
      <w:proofErr w:type="gramEnd"/>
      <w:r w:rsidRPr="00596F11">
        <w:rPr>
          <w:rFonts w:ascii="Arial" w:hAnsi="Arial" w:cs="Arial"/>
          <w:sz w:val="19"/>
          <w:szCs w:val="19"/>
        </w:rPr>
        <w:t xml:space="preserve"> 84 installments at Baht 2.99 million each. The remaining principal amount and interest will be fully paid by 25 September 2028</w:t>
      </w:r>
      <w:r w:rsidRPr="00596F11">
        <w:rPr>
          <w:rFonts w:ascii="Arial" w:hAnsi="Arial" w:cs="Arial"/>
          <w:sz w:val="19"/>
          <w:szCs w:val="24"/>
        </w:rPr>
        <w:t>.</w:t>
      </w:r>
    </w:p>
    <w:p w14:paraId="04DA87D2" w14:textId="77777777" w:rsidR="00D36919" w:rsidRDefault="00D36919" w:rsidP="00D3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19"/>
          <w:szCs w:val="24"/>
        </w:rPr>
      </w:pPr>
    </w:p>
    <w:p w14:paraId="1F42B97C" w14:textId="77777777" w:rsidR="00547079" w:rsidRDefault="00547079" w:rsidP="00D3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19"/>
          <w:szCs w:val="24"/>
        </w:rPr>
      </w:pPr>
    </w:p>
    <w:p w14:paraId="7402F75A" w14:textId="2F037C2F" w:rsidR="00547079" w:rsidRDefault="003205F1" w:rsidP="00D3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19"/>
          <w:szCs w:val="24"/>
        </w:rPr>
      </w:pPr>
      <w:r>
        <w:rPr>
          <w:rFonts w:ascii="Arial" w:hAnsi="Arial" w:cstheme="minorBidi"/>
          <w:sz w:val="19"/>
          <w:szCs w:val="24"/>
        </w:rPr>
        <w:br w:type="page"/>
      </w:r>
    </w:p>
    <w:p w14:paraId="4E994932" w14:textId="4AE3C1D4" w:rsidR="00D36919" w:rsidRPr="00596F11" w:rsidRDefault="00D36919" w:rsidP="00D3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rPr>
      </w:pPr>
      <w:r w:rsidRPr="00596F11">
        <w:rPr>
          <w:rFonts w:ascii="Arial" w:hAnsi="Arial" w:cs="Arial"/>
          <w:sz w:val="19"/>
          <w:szCs w:val="19"/>
        </w:rPr>
        <w:lastRenderedPageBreak/>
        <w:t xml:space="preserve">As of </w:t>
      </w:r>
      <w:r w:rsidR="00721EE3" w:rsidRPr="00721EE3">
        <w:rPr>
          <w:rFonts w:ascii="Arial" w:hAnsi="Arial" w:cs="Arial"/>
          <w:sz w:val="19"/>
          <w:szCs w:val="19"/>
          <w:lang w:val="en-GB"/>
        </w:rPr>
        <w:t>30 June</w:t>
      </w:r>
      <w:r w:rsidRPr="00596F11">
        <w:rPr>
          <w:rFonts w:ascii="Arial" w:hAnsi="Arial" w:cs="Arial"/>
          <w:sz w:val="19"/>
          <w:szCs w:val="19"/>
          <w:lang w:val="en-GB"/>
        </w:rPr>
        <w:t xml:space="preserve"> </w:t>
      </w:r>
      <w:r w:rsidRPr="00596F11">
        <w:rPr>
          <w:rFonts w:ascii="Arial" w:hAnsi="Arial" w:cs="Arial"/>
          <w:sz w:val="19"/>
          <w:szCs w:val="19"/>
        </w:rPr>
        <w:t>202</w:t>
      </w:r>
      <w:r w:rsidR="004945E4" w:rsidRPr="00596F11">
        <w:rPr>
          <w:rFonts w:ascii="Arial" w:hAnsi="Arial" w:cs="Arial"/>
          <w:sz w:val="19"/>
          <w:szCs w:val="19"/>
        </w:rPr>
        <w:t>4</w:t>
      </w:r>
      <w:r w:rsidRPr="00596F11">
        <w:rPr>
          <w:rFonts w:ascii="Arial" w:hAnsi="Arial" w:cs="Arial"/>
          <w:sz w:val="19"/>
          <w:szCs w:val="19"/>
        </w:rPr>
        <w:t>, these loans are classified as follow</w:t>
      </w:r>
      <w:r w:rsidR="00E034D8" w:rsidRPr="00596F11">
        <w:rPr>
          <w:rFonts w:ascii="Arial" w:hAnsi="Arial" w:cs="Arial"/>
          <w:sz w:val="19"/>
          <w:szCs w:val="19"/>
        </w:rPr>
        <w:t>s</w:t>
      </w:r>
      <w:r w:rsidRPr="00596F11">
        <w:rPr>
          <w:rFonts w:ascii="Arial" w:hAnsi="Arial" w:cs="Arial"/>
          <w:sz w:val="19"/>
          <w:szCs w:val="19"/>
        </w:rPr>
        <w:t>:</w:t>
      </w:r>
    </w:p>
    <w:p w14:paraId="6999EF0F" w14:textId="77777777" w:rsidR="00D36919" w:rsidRPr="00596F11" w:rsidRDefault="00D36919" w:rsidP="00D369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60" w:lineRule="auto"/>
        <w:ind w:left="426" w:right="3"/>
        <w:jc w:val="thaiDistribute"/>
        <w:rPr>
          <w:rFonts w:cs="Arial"/>
          <w:sz w:val="16"/>
          <w:szCs w:val="16"/>
        </w:rPr>
      </w:pPr>
    </w:p>
    <w:tbl>
      <w:tblPr>
        <w:tblW w:w="8982" w:type="dxa"/>
        <w:tblInd w:w="360" w:type="dxa"/>
        <w:tblLayout w:type="fixed"/>
        <w:tblLook w:val="0000" w:firstRow="0" w:lastRow="0" w:firstColumn="0" w:lastColumn="0" w:noHBand="0" w:noVBand="0"/>
      </w:tblPr>
      <w:tblGrid>
        <w:gridCol w:w="4140"/>
        <w:gridCol w:w="1474"/>
        <w:gridCol w:w="236"/>
        <w:gridCol w:w="1449"/>
        <w:gridCol w:w="236"/>
        <w:gridCol w:w="1447"/>
      </w:tblGrid>
      <w:tr w:rsidR="00D36919" w:rsidRPr="00596F11" w14:paraId="3F0D4762" w14:textId="77777777" w:rsidTr="00FC5470">
        <w:tc>
          <w:tcPr>
            <w:tcW w:w="4140" w:type="dxa"/>
            <w:vAlign w:val="center"/>
          </w:tcPr>
          <w:p w14:paraId="517501DE" w14:textId="77777777" w:rsidR="00D36919" w:rsidRPr="00596F11" w:rsidRDefault="00D36919" w:rsidP="00FC5470">
            <w:pPr>
              <w:spacing w:before="60" w:after="30" w:line="276" w:lineRule="auto"/>
              <w:rPr>
                <w:rFonts w:ascii="Arial" w:hAnsi="Arial" w:cs="Arial"/>
                <w:sz w:val="19"/>
                <w:szCs w:val="19"/>
                <w:lang w:val="en-GB"/>
              </w:rPr>
            </w:pPr>
          </w:p>
        </w:tc>
        <w:tc>
          <w:tcPr>
            <w:tcW w:w="1474" w:type="dxa"/>
            <w:vAlign w:val="center"/>
          </w:tcPr>
          <w:p w14:paraId="10D57F50" w14:textId="77777777" w:rsidR="00D36919" w:rsidRPr="00596F11" w:rsidRDefault="00D36919" w:rsidP="00FC5470">
            <w:pPr>
              <w:spacing w:before="60" w:after="30" w:line="276" w:lineRule="auto"/>
              <w:rPr>
                <w:rFonts w:ascii="Arial" w:hAnsi="Arial" w:cs="Arial"/>
                <w:sz w:val="19"/>
                <w:szCs w:val="19"/>
                <w:lang w:val="en-GB"/>
              </w:rPr>
            </w:pPr>
          </w:p>
        </w:tc>
        <w:tc>
          <w:tcPr>
            <w:tcW w:w="236" w:type="dxa"/>
            <w:tcBorders>
              <w:left w:val="nil"/>
            </w:tcBorders>
            <w:vAlign w:val="center"/>
          </w:tcPr>
          <w:p w14:paraId="6981D57C" w14:textId="77777777" w:rsidR="00D36919" w:rsidRPr="00596F11" w:rsidRDefault="00D36919" w:rsidP="00FC5470">
            <w:pPr>
              <w:spacing w:before="60" w:after="30" w:line="276" w:lineRule="auto"/>
              <w:rPr>
                <w:rFonts w:ascii="Arial" w:hAnsi="Arial" w:cs="Arial"/>
                <w:sz w:val="19"/>
                <w:szCs w:val="19"/>
              </w:rPr>
            </w:pPr>
          </w:p>
        </w:tc>
        <w:tc>
          <w:tcPr>
            <w:tcW w:w="3132" w:type="dxa"/>
            <w:gridSpan w:val="3"/>
            <w:vAlign w:val="bottom"/>
          </w:tcPr>
          <w:p w14:paraId="34E7E371" w14:textId="77777777" w:rsidR="00D36919" w:rsidRPr="00596F11" w:rsidRDefault="00D36919" w:rsidP="00FC5470">
            <w:pPr>
              <w:spacing w:before="60" w:after="30" w:line="276" w:lineRule="auto"/>
              <w:ind w:left="-108" w:right="-22"/>
              <w:jc w:val="right"/>
              <w:rPr>
                <w:rFonts w:ascii="Arial" w:hAnsi="Arial" w:cs="Arial"/>
                <w:sz w:val="19"/>
                <w:szCs w:val="19"/>
                <w:cs/>
              </w:rPr>
            </w:pPr>
            <w:r w:rsidRPr="00596F11">
              <w:rPr>
                <w:rFonts w:ascii="Arial" w:hAnsi="Arial" w:cs="Arial"/>
                <w:sz w:val="19"/>
                <w:szCs w:val="19"/>
              </w:rPr>
              <w:t>(</w:t>
            </w:r>
            <w:proofErr w:type="gramStart"/>
            <w:r w:rsidRPr="00596F11">
              <w:rPr>
                <w:rFonts w:ascii="Arial" w:hAnsi="Arial" w:cs="Arial"/>
                <w:sz w:val="19"/>
                <w:szCs w:val="19"/>
              </w:rPr>
              <w:t>Unit :</w:t>
            </w:r>
            <w:proofErr w:type="gramEnd"/>
            <w:r w:rsidRPr="00596F11">
              <w:rPr>
                <w:rFonts w:ascii="Arial" w:hAnsi="Arial" w:cs="Arial"/>
                <w:sz w:val="19"/>
                <w:szCs w:val="19"/>
              </w:rPr>
              <w:t xml:space="preserve"> Thousand</w:t>
            </w:r>
            <w:r w:rsidRPr="00596F11">
              <w:rPr>
                <w:rFonts w:ascii="Arial" w:hAnsi="Arial" w:cs="Arial"/>
                <w:sz w:val="19"/>
                <w:szCs w:val="19"/>
                <w:cs/>
              </w:rPr>
              <w:t xml:space="preserve"> </w:t>
            </w:r>
            <w:r w:rsidRPr="00596F11">
              <w:rPr>
                <w:rFonts w:ascii="Arial" w:hAnsi="Arial" w:cs="Arial"/>
                <w:sz w:val="19"/>
                <w:szCs w:val="19"/>
              </w:rPr>
              <w:t>Baht)</w:t>
            </w:r>
          </w:p>
        </w:tc>
      </w:tr>
      <w:tr w:rsidR="00D36919" w:rsidRPr="00596F11" w14:paraId="7EBC179D" w14:textId="77777777" w:rsidTr="00FC5470">
        <w:tc>
          <w:tcPr>
            <w:tcW w:w="4140" w:type="dxa"/>
            <w:vAlign w:val="center"/>
          </w:tcPr>
          <w:p w14:paraId="7B785290" w14:textId="77777777" w:rsidR="00D36919" w:rsidRPr="00596F11" w:rsidRDefault="00D36919" w:rsidP="00FC5470">
            <w:pPr>
              <w:spacing w:before="60" w:after="30" w:line="276" w:lineRule="auto"/>
              <w:rPr>
                <w:rFonts w:ascii="Arial" w:hAnsi="Arial" w:cs="Arial"/>
                <w:sz w:val="19"/>
                <w:szCs w:val="19"/>
                <w:lang w:val="en-GB"/>
              </w:rPr>
            </w:pPr>
          </w:p>
        </w:tc>
        <w:tc>
          <w:tcPr>
            <w:tcW w:w="1474" w:type="dxa"/>
            <w:vAlign w:val="center"/>
          </w:tcPr>
          <w:p w14:paraId="520467F4" w14:textId="77777777" w:rsidR="00D36919" w:rsidRPr="00596F11" w:rsidRDefault="00D36919" w:rsidP="00FC5470">
            <w:pPr>
              <w:spacing w:before="60" w:after="30" w:line="276" w:lineRule="auto"/>
              <w:rPr>
                <w:rFonts w:ascii="Arial" w:hAnsi="Arial" w:cs="Arial"/>
                <w:sz w:val="19"/>
                <w:szCs w:val="19"/>
                <w:lang w:val="en-GB"/>
              </w:rPr>
            </w:pPr>
          </w:p>
        </w:tc>
        <w:tc>
          <w:tcPr>
            <w:tcW w:w="236" w:type="dxa"/>
            <w:tcBorders>
              <w:left w:val="nil"/>
            </w:tcBorders>
            <w:vAlign w:val="center"/>
          </w:tcPr>
          <w:p w14:paraId="0E14EF69" w14:textId="77777777" w:rsidR="00D36919" w:rsidRPr="00596F11" w:rsidRDefault="00D36919" w:rsidP="00FC5470">
            <w:pPr>
              <w:spacing w:before="60" w:after="30" w:line="276" w:lineRule="auto"/>
              <w:rPr>
                <w:rFonts w:ascii="Arial" w:hAnsi="Arial" w:cs="Arial"/>
                <w:sz w:val="19"/>
                <w:szCs w:val="19"/>
              </w:rPr>
            </w:pPr>
          </w:p>
        </w:tc>
        <w:tc>
          <w:tcPr>
            <w:tcW w:w="3132" w:type="dxa"/>
            <w:gridSpan w:val="3"/>
            <w:tcBorders>
              <w:bottom w:val="single" w:sz="4" w:space="0" w:color="auto"/>
            </w:tcBorders>
            <w:vAlign w:val="center"/>
          </w:tcPr>
          <w:p w14:paraId="5431349C" w14:textId="27F71F4E" w:rsidR="00D36919" w:rsidRPr="00AF0274" w:rsidRDefault="00D36919" w:rsidP="00FC5470">
            <w:pPr>
              <w:tabs>
                <w:tab w:val="left" w:pos="0"/>
              </w:tabs>
              <w:spacing w:before="60" w:after="30" w:line="276" w:lineRule="auto"/>
              <w:ind w:right="34"/>
              <w:jc w:val="center"/>
              <w:rPr>
                <w:rFonts w:ascii="Arial" w:hAnsi="Arial" w:cstheme="minorBidi"/>
                <w:sz w:val="19"/>
                <w:szCs w:val="19"/>
                <w:lang w:val="en-GB"/>
              </w:rPr>
            </w:pPr>
            <w:r w:rsidRPr="00596F11">
              <w:rPr>
                <w:rFonts w:ascii="Arial" w:hAnsi="Arial" w:cs="Arial"/>
                <w:sz w:val="19"/>
                <w:szCs w:val="19"/>
              </w:rPr>
              <w:t xml:space="preserve">Consolidated and </w:t>
            </w:r>
            <w:r w:rsidR="008809F3" w:rsidRPr="00596F11">
              <w:rPr>
                <w:rFonts w:ascii="Arial" w:hAnsi="Arial" w:cs="Arial"/>
                <w:sz w:val="19"/>
                <w:szCs w:val="19"/>
              </w:rPr>
              <w:t>S</w:t>
            </w:r>
            <w:r w:rsidRPr="00596F11">
              <w:rPr>
                <w:rFonts w:ascii="Arial" w:hAnsi="Arial" w:cs="Arial"/>
                <w:sz w:val="19"/>
                <w:szCs w:val="19"/>
              </w:rPr>
              <w:t>eparate</w:t>
            </w:r>
            <w:r w:rsidR="00AF0274">
              <w:rPr>
                <w:rFonts w:ascii="Arial" w:hAnsi="Arial" w:cs="Arial"/>
                <w:sz w:val="19"/>
                <w:szCs w:val="19"/>
              </w:rPr>
              <w:t xml:space="preserve"> F/S</w:t>
            </w:r>
          </w:p>
        </w:tc>
      </w:tr>
      <w:tr w:rsidR="00D36919" w:rsidRPr="00596F11" w14:paraId="270C1C72" w14:textId="77777777" w:rsidTr="00FC5470">
        <w:tc>
          <w:tcPr>
            <w:tcW w:w="4140" w:type="dxa"/>
            <w:vAlign w:val="center"/>
          </w:tcPr>
          <w:p w14:paraId="10E2E52A" w14:textId="77777777" w:rsidR="00D36919" w:rsidRPr="00596F11" w:rsidRDefault="00D36919" w:rsidP="00FC5470">
            <w:pPr>
              <w:spacing w:before="60" w:after="30" w:line="276" w:lineRule="auto"/>
              <w:rPr>
                <w:rFonts w:ascii="Arial" w:hAnsi="Arial" w:cs="Arial"/>
                <w:sz w:val="19"/>
                <w:szCs w:val="19"/>
              </w:rPr>
            </w:pPr>
          </w:p>
        </w:tc>
        <w:tc>
          <w:tcPr>
            <w:tcW w:w="1474" w:type="dxa"/>
            <w:tcBorders>
              <w:bottom w:val="single" w:sz="4" w:space="0" w:color="auto"/>
            </w:tcBorders>
            <w:vAlign w:val="center"/>
          </w:tcPr>
          <w:p w14:paraId="6B7E2AF0" w14:textId="77777777" w:rsidR="00D36919" w:rsidRPr="00596F11" w:rsidRDefault="00D36919" w:rsidP="00FC5470">
            <w:pPr>
              <w:tabs>
                <w:tab w:val="clear" w:pos="907"/>
                <w:tab w:val="left" w:pos="612"/>
              </w:tabs>
              <w:spacing w:before="60" w:after="30" w:line="276" w:lineRule="auto"/>
              <w:ind w:left="-105" w:right="-132"/>
              <w:jc w:val="center"/>
              <w:rPr>
                <w:rFonts w:ascii="Arial" w:hAnsi="Arial" w:cs="Arial"/>
                <w:sz w:val="19"/>
                <w:szCs w:val="19"/>
              </w:rPr>
            </w:pPr>
            <w:r w:rsidRPr="00596F11">
              <w:rPr>
                <w:rFonts w:ascii="Arial" w:hAnsi="Arial" w:cs="Arial"/>
                <w:sz w:val="19"/>
                <w:szCs w:val="19"/>
              </w:rPr>
              <w:t>Interest rate    per annum</w:t>
            </w:r>
          </w:p>
        </w:tc>
        <w:tc>
          <w:tcPr>
            <w:tcW w:w="236" w:type="dxa"/>
            <w:tcBorders>
              <w:left w:val="nil"/>
            </w:tcBorders>
            <w:vAlign w:val="center"/>
          </w:tcPr>
          <w:p w14:paraId="6242193E" w14:textId="77777777" w:rsidR="00D36919" w:rsidRPr="00596F11" w:rsidRDefault="00D36919" w:rsidP="00FC5470">
            <w:pPr>
              <w:spacing w:before="60" w:after="30" w:line="276" w:lineRule="auto"/>
              <w:ind w:left="-108" w:right="-108"/>
              <w:rPr>
                <w:rFonts w:ascii="Arial" w:hAnsi="Arial" w:cs="Arial"/>
                <w:sz w:val="19"/>
                <w:szCs w:val="19"/>
              </w:rPr>
            </w:pPr>
          </w:p>
        </w:tc>
        <w:tc>
          <w:tcPr>
            <w:tcW w:w="1449" w:type="dxa"/>
            <w:tcBorders>
              <w:top w:val="single" w:sz="2" w:space="0" w:color="auto"/>
              <w:bottom w:val="single" w:sz="4" w:space="0" w:color="auto"/>
            </w:tcBorders>
            <w:vAlign w:val="bottom"/>
          </w:tcPr>
          <w:p w14:paraId="1CCF5AA2" w14:textId="14847398" w:rsidR="00D36919" w:rsidRPr="00596F11" w:rsidRDefault="00721EE3" w:rsidP="00FC5470">
            <w:pPr>
              <w:spacing w:before="60" w:after="30" w:line="276" w:lineRule="auto"/>
              <w:ind w:left="-108" w:right="-108"/>
              <w:jc w:val="center"/>
              <w:rPr>
                <w:rFonts w:ascii="Arial" w:hAnsi="Arial" w:cs="Arial"/>
                <w:sz w:val="19"/>
                <w:szCs w:val="19"/>
              </w:rPr>
            </w:pPr>
            <w:r w:rsidRPr="00721EE3">
              <w:rPr>
                <w:rFonts w:ascii="Arial" w:hAnsi="Arial" w:cs="Arial"/>
                <w:sz w:val="19"/>
                <w:szCs w:val="19"/>
                <w:lang w:val="en-GB"/>
              </w:rPr>
              <w:t>30 June</w:t>
            </w:r>
            <w:r w:rsidR="00D36919" w:rsidRPr="00596F11">
              <w:rPr>
                <w:rFonts w:ascii="Arial" w:hAnsi="Arial" w:cs="Arial"/>
                <w:sz w:val="19"/>
                <w:szCs w:val="19"/>
              </w:rPr>
              <w:br/>
              <w:t>202</w:t>
            </w:r>
            <w:r w:rsidR="004945E4" w:rsidRPr="00596F11">
              <w:rPr>
                <w:rFonts w:ascii="Arial" w:hAnsi="Arial" w:cs="Arial"/>
                <w:sz w:val="19"/>
                <w:szCs w:val="19"/>
              </w:rPr>
              <w:t>4</w:t>
            </w:r>
          </w:p>
        </w:tc>
        <w:tc>
          <w:tcPr>
            <w:tcW w:w="236" w:type="dxa"/>
            <w:tcBorders>
              <w:top w:val="single" w:sz="2" w:space="0" w:color="auto"/>
            </w:tcBorders>
            <w:vAlign w:val="bottom"/>
          </w:tcPr>
          <w:p w14:paraId="59D4BD09" w14:textId="77777777" w:rsidR="00D36919" w:rsidRPr="00596F11" w:rsidRDefault="00D36919" w:rsidP="00FC5470">
            <w:pPr>
              <w:spacing w:before="60" w:after="30" w:line="276" w:lineRule="auto"/>
              <w:ind w:left="-108" w:right="-108"/>
              <w:jc w:val="center"/>
              <w:rPr>
                <w:rFonts w:ascii="Arial" w:hAnsi="Arial" w:cs="Arial"/>
                <w:sz w:val="19"/>
                <w:szCs w:val="19"/>
              </w:rPr>
            </w:pPr>
          </w:p>
        </w:tc>
        <w:tc>
          <w:tcPr>
            <w:tcW w:w="1447" w:type="dxa"/>
            <w:tcBorders>
              <w:top w:val="single" w:sz="2" w:space="0" w:color="auto"/>
              <w:bottom w:val="single" w:sz="4" w:space="0" w:color="auto"/>
            </w:tcBorders>
            <w:vAlign w:val="bottom"/>
          </w:tcPr>
          <w:p w14:paraId="5164E759" w14:textId="2A1AB216" w:rsidR="00D36919" w:rsidRPr="00596F11" w:rsidRDefault="00D36919" w:rsidP="00FC5470">
            <w:pPr>
              <w:tabs>
                <w:tab w:val="clear" w:pos="907"/>
              </w:tabs>
              <w:spacing w:before="60" w:after="30" w:line="276" w:lineRule="auto"/>
              <w:ind w:left="-108" w:right="-80"/>
              <w:jc w:val="center"/>
              <w:rPr>
                <w:rFonts w:ascii="Arial" w:hAnsi="Arial" w:cs="Arial"/>
                <w:sz w:val="19"/>
                <w:szCs w:val="19"/>
              </w:rPr>
            </w:pPr>
            <w:r w:rsidRPr="00596F11">
              <w:rPr>
                <w:rFonts w:ascii="Arial" w:hAnsi="Arial" w:cs="Arial"/>
                <w:sz w:val="19"/>
                <w:szCs w:val="19"/>
              </w:rPr>
              <w:t>31 December</w:t>
            </w:r>
            <w:r w:rsidRPr="00596F11">
              <w:rPr>
                <w:rFonts w:ascii="Arial" w:hAnsi="Arial" w:cs="Arial"/>
                <w:sz w:val="19"/>
                <w:szCs w:val="19"/>
              </w:rPr>
              <w:br/>
              <w:t>202</w:t>
            </w:r>
            <w:r w:rsidR="004945E4" w:rsidRPr="00596F11">
              <w:rPr>
                <w:rFonts w:ascii="Arial" w:hAnsi="Arial" w:cs="Arial"/>
                <w:sz w:val="19"/>
                <w:szCs w:val="19"/>
              </w:rPr>
              <w:t>3</w:t>
            </w:r>
          </w:p>
        </w:tc>
      </w:tr>
      <w:tr w:rsidR="00D36919" w:rsidRPr="00596F11" w14:paraId="685E5794" w14:textId="77777777" w:rsidTr="00FC5470">
        <w:trPr>
          <w:trHeight w:hRule="exact" w:val="397"/>
        </w:trPr>
        <w:tc>
          <w:tcPr>
            <w:tcW w:w="4140" w:type="dxa"/>
            <w:vAlign w:val="bottom"/>
          </w:tcPr>
          <w:p w14:paraId="16AC1676" w14:textId="77777777" w:rsidR="00D36919" w:rsidRPr="00596F11" w:rsidRDefault="00D36919" w:rsidP="00FC5470">
            <w:pPr>
              <w:tabs>
                <w:tab w:val="clear" w:pos="2807"/>
                <w:tab w:val="left" w:pos="2688"/>
              </w:tabs>
              <w:spacing w:before="60" w:after="30" w:line="276" w:lineRule="auto"/>
              <w:ind w:left="360" w:right="-43" w:hanging="401"/>
              <w:jc w:val="both"/>
              <w:rPr>
                <w:rFonts w:ascii="Arial" w:hAnsi="Arial" w:cs="Arial"/>
                <w:sz w:val="19"/>
                <w:szCs w:val="19"/>
              </w:rPr>
            </w:pPr>
          </w:p>
        </w:tc>
        <w:tc>
          <w:tcPr>
            <w:tcW w:w="1474" w:type="dxa"/>
            <w:tcBorders>
              <w:top w:val="single" w:sz="4" w:space="0" w:color="auto"/>
            </w:tcBorders>
            <w:vAlign w:val="bottom"/>
          </w:tcPr>
          <w:p w14:paraId="62E6668F" w14:textId="77777777" w:rsidR="00D36919" w:rsidRPr="00596F11" w:rsidRDefault="00D36919" w:rsidP="00FC5470">
            <w:pPr>
              <w:tabs>
                <w:tab w:val="clear" w:pos="2807"/>
                <w:tab w:val="left" w:pos="2688"/>
              </w:tabs>
              <w:spacing w:before="60" w:after="30" w:line="276" w:lineRule="auto"/>
              <w:ind w:left="360" w:right="-43" w:hanging="401"/>
              <w:jc w:val="both"/>
              <w:rPr>
                <w:rFonts w:ascii="Arial" w:hAnsi="Arial" w:cs="Arial"/>
                <w:sz w:val="19"/>
                <w:szCs w:val="19"/>
              </w:rPr>
            </w:pPr>
          </w:p>
        </w:tc>
        <w:tc>
          <w:tcPr>
            <w:tcW w:w="236" w:type="dxa"/>
            <w:tcBorders>
              <w:left w:val="nil"/>
            </w:tcBorders>
            <w:vAlign w:val="center"/>
          </w:tcPr>
          <w:p w14:paraId="3BF976E8" w14:textId="77777777" w:rsidR="00D36919" w:rsidRPr="00596F11" w:rsidRDefault="00D36919" w:rsidP="00FC5470">
            <w:pPr>
              <w:tabs>
                <w:tab w:val="clear" w:pos="2807"/>
                <w:tab w:val="left" w:pos="2688"/>
              </w:tabs>
              <w:spacing w:before="60" w:after="30" w:line="276" w:lineRule="auto"/>
              <w:ind w:left="360" w:right="-43" w:hanging="401"/>
              <w:jc w:val="both"/>
              <w:rPr>
                <w:rFonts w:ascii="Arial" w:hAnsi="Arial" w:cs="Arial"/>
                <w:sz w:val="19"/>
                <w:szCs w:val="19"/>
              </w:rPr>
            </w:pPr>
          </w:p>
        </w:tc>
        <w:tc>
          <w:tcPr>
            <w:tcW w:w="1449" w:type="dxa"/>
            <w:vAlign w:val="center"/>
          </w:tcPr>
          <w:p w14:paraId="6C537EE4" w14:textId="77777777" w:rsidR="00D36919" w:rsidRPr="00596F11" w:rsidRDefault="00D36919" w:rsidP="00FC5470">
            <w:pPr>
              <w:tabs>
                <w:tab w:val="clear" w:pos="2807"/>
                <w:tab w:val="left" w:pos="2688"/>
              </w:tabs>
              <w:spacing w:before="60" w:after="30" w:line="276" w:lineRule="auto"/>
              <w:ind w:left="360" w:right="-43" w:hanging="401"/>
              <w:jc w:val="both"/>
              <w:rPr>
                <w:rFonts w:ascii="Arial" w:hAnsi="Arial" w:cs="Arial"/>
                <w:sz w:val="19"/>
                <w:szCs w:val="19"/>
                <w:cs/>
              </w:rPr>
            </w:pPr>
          </w:p>
        </w:tc>
        <w:tc>
          <w:tcPr>
            <w:tcW w:w="236" w:type="dxa"/>
            <w:vAlign w:val="center"/>
          </w:tcPr>
          <w:p w14:paraId="5A37DE26" w14:textId="77777777" w:rsidR="00D36919" w:rsidRPr="00596F11" w:rsidRDefault="00D36919" w:rsidP="00FC5470">
            <w:pPr>
              <w:tabs>
                <w:tab w:val="clear" w:pos="2807"/>
                <w:tab w:val="left" w:pos="2688"/>
              </w:tabs>
              <w:spacing w:before="60" w:after="30" w:line="276" w:lineRule="auto"/>
              <w:ind w:left="360" w:right="-43" w:hanging="401"/>
              <w:jc w:val="both"/>
              <w:rPr>
                <w:rFonts w:ascii="Arial" w:hAnsi="Arial" w:cs="Arial"/>
                <w:sz w:val="19"/>
                <w:szCs w:val="19"/>
              </w:rPr>
            </w:pPr>
          </w:p>
        </w:tc>
        <w:tc>
          <w:tcPr>
            <w:tcW w:w="1447" w:type="dxa"/>
            <w:vAlign w:val="center"/>
          </w:tcPr>
          <w:p w14:paraId="2C52323F" w14:textId="77777777" w:rsidR="00D36919" w:rsidRPr="00596F11" w:rsidRDefault="00D36919" w:rsidP="00FC5470">
            <w:pPr>
              <w:tabs>
                <w:tab w:val="clear" w:pos="2807"/>
                <w:tab w:val="left" w:pos="2688"/>
              </w:tabs>
              <w:spacing w:before="60" w:after="30" w:line="276" w:lineRule="auto"/>
              <w:ind w:left="360" w:right="-43" w:hanging="401"/>
              <w:jc w:val="both"/>
              <w:rPr>
                <w:rFonts w:ascii="Arial" w:hAnsi="Arial" w:cs="Arial"/>
                <w:sz w:val="19"/>
                <w:szCs w:val="19"/>
                <w:cs/>
              </w:rPr>
            </w:pPr>
          </w:p>
        </w:tc>
      </w:tr>
      <w:tr w:rsidR="00D36919" w:rsidRPr="00596F11" w14:paraId="27E36394" w14:textId="77777777" w:rsidTr="00FC5470">
        <w:tc>
          <w:tcPr>
            <w:tcW w:w="4140" w:type="dxa"/>
            <w:vAlign w:val="bottom"/>
          </w:tcPr>
          <w:p w14:paraId="0652A78E" w14:textId="77777777" w:rsidR="00D36919" w:rsidRPr="00596F11" w:rsidRDefault="00D36919" w:rsidP="00FC5470">
            <w:pPr>
              <w:tabs>
                <w:tab w:val="clear" w:pos="2807"/>
                <w:tab w:val="left" w:pos="2688"/>
              </w:tabs>
              <w:spacing w:before="60" w:after="30" w:line="276" w:lineRule="auto"/>
              <w:ind w:left="360" w:right="-43" w:hanging="401"/>
              <w:jc w:val="both"/>
              <w:rPr>
                <w:rFonts w:ascii="Arial" w:hAnsi="Arial" w:cs="Arial"/>
                <w:sz w:val="19"/>
                <w:szCs w:val="19"/>
              </w:rPr>
            </w:pPr>
            <w:r w:rsidRPr="00596F11">
              <w:rPr>
                <w:rFonts w:ascii="Arial" w:hAnsi="Arial" w:cs="Arial"/>
                <w:sz w:val="19"/>
                <w:szCs w:val="19"/>
              </w:rPr>
              <w:t>Loan from a shareholder</w:t>
            </w:r>
          </w:p>
        </w:tc>
        <w:tc>
          <w:tcPr>
            <w:tcW w:w="1474" w:type="dxa"/>
            <w:vAlign w:val="bottom"/>
          </w:tcPr>
          <w:p w14:paraId="2BF29D72" w14:textId="41FAF6BA" w:rsidR="00D36919" w:rsidRPr="00596F11" w:rsidRDefault="00D36919" w:rsidP="00FC5470">
            <w:pPr>
              <w:tabs>
                <w:tab w:val="clear" w:pos="907"/>
                <w:tab w:val="left" w:pos="612"/>
              </w:tabs>
              <w:spacing w:before="60" w:after="30" w:line="276" w:lineRule="auto"/>
              <w:ind w:left="-105" w:right="-132"/>
              <w:jc w:val="center"/>
              <w:rPr>
                <w:rFonts w:ascii="Arial" w:hAnsi="Arial" w:cs="Arial"/>
                <w:sz w:val="19"/>
                <w:szCs w:val="19"/>
              </w:rPr>
            </w:pPr>
            <w:r w:rsidRPr="00596F11">
              <w:rPr>
                <w:rFonts w:ascii="Arial" w:hAnsi="Arial" w:cs="Arial"/>
                <w:sz w:val="19"/>
                <w:szCs w:val="19"/>
              </w:rPr>
              <w:t xml:space="preserve">MLR </w:t>
            </w:r>
            <w:r w:rsidR="001756AA" w:rsidRPr="00596F11">
              <w:rPr>
                <w:rFonts w:ascii="Arial" w:hAnsi="Arial" w:cs="Arial"/>
                <w:sz w:val="19"/>
                <w:szCs w:val="19"/>
              </w:rPr>
              <w:t>-</w:t>
            </w:r>
            <w:r w:rsidRPr="00596F11">
              <w:rPr>
                <w:rFonts w:ascii="Arial" w:hAnsi="Arial" w:cs="Arial"/>
                <w:sz w:val="19"/>
                <w:szCs w:val="19"/>
              </w:rPr>
              <w:t xml:space="preserve"> 0.25%</w:t>
            </w:r>
          </w:p>
        </w:tc>
        <w:tc>
          <w:tcPr>
            <w:tcW w:w="236" w:type="dxa"/>
            <w:tcBorders>
              <w:left w:val="nil"/>
            </w:tcBorders>
          </w:tcPr>
          <w:p w14:paraId="158EF45C" w14:textId="77777777" w:rsidR="00D36919" w:rsidRPr="00596F11" w:rsidRDefault="00D36919" w:rsidP="00FC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449" w:type="dxa"/>
          </w:tcPr>
          <w:p w14:paraId="28412E03" w14:textId="2D796A56" w:rsidR="00D36919" w:rsidRPr="00596F11" w:rsidRDefault="00B53DB8" w:rsidP="00FC5470">
            <w:pPr>
              <w:tabs>
                <w:tab w:val="clear" w:pos="907"/>
              </w:tabs>
              <w:spacing w:before="60" w:after="30" w:line="276" w:lineRule="auto"/>
              <w:jc w:val="right"/>
              <w:rPr>
                <w:rFonts w:ascii="Arial" w:hAnsi="Arial" w:cs="Arial"/>
                <w:sz w:val="19"/>
                <w:szCs w:val="19"/>
                <w:cs/>
              </w:rPr>
            </w:pPr>
            <w:r>
              <w:rPr>
                <w:rFonts w:ascii="Arial" w:hAnsi="Arial" w:cs="Arial"/>
                <w:sz w:val="19"/>
                <w:szCs w:val="19"/>
              </w:rPr>
              <w:t>121,</w:t>
            </w:r>
            <w:r w:rsidR="00B25D43">
              <w:rPr>
                <w:rFonts w:ascii="Arial" w:hAnsi="Arial" w:cs="Arial"/>
                <w:sz w:val="19"/>
                <w:szCs w:val="19"/>
              </w:rPr>
              <w:t>652</w:t>
            </w:r>
          </w:p>
        </w:tc>
        <w:tc>
          <w:tcPr>
            <w:tcW w:w="236" w:type="dxa"/>
          </w:tcPr>
          <w:p w14:paraId="678EF298" w14:textId="77777777" w:rsidR="00D36919" w:rsidRPr="00596F11" w:rsidRDefault="00D36919" w:rsidP="00FC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Pr>
          <w:p w14:paraId="71FD9253" w14:textId="6EF85DEE" w:rsidR="00D36919" w:rsidRPr="00596F11" w:rsidRDefault="006441D5" w:rsidP="00FC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596F11">
              <w:rPr>
                <w:rFonts w:ascii="Arial" w:hAnsi="Arial" w:cs="Arial"/>
                <w:sz w:val="19"/>
                <w:szCs w:val="19"/>
              </w:rPr>
              <w:t>121,652</w:t>
            </w:r>
          </w:p>
        </w:tc>
      </w:tr>
      <w:tr w:rsidR="00D36919" w:rsidRPr="00596F11" w14:paraId="6B52B366" w14:textId="77777777" w:rsidTr="00FC5470">
        <w:tc>
          <w:tcPr>
            <w:tcW w:w="4140" w:type="dxa"/>
            <w:vAlign w:val="bottom"/>
          </w:tcPr>
          <w:p w14:paraId="596FEE1F" w14:textId="49B3F358" w:rsidR="00D36919" w:rsidRPr="00596F11" w:rsidRDefault="00D36919" w:rsidP="00FC5470">
            <w:pPr>
              <w:spacing w:before="60" w:after="30" w:line="276" w:lineRule="auto"/>
              <w:ind w:left="360" w:right="-43" w:hanging="401"/>
              <w:jc w:val="both"/>
              <w:rPr>
                <w:rFonts w:ascii="Arial" w:hAnsi="Arial" w:cs="Arial"/>
                <w:sz w:val="19"/>
                <w:szCs w:val="19"/>
              </w:rPr>
            </w:pPr>
            <w:r w:rsidRPr="00596F11">
              <w:rPr>
                <w:rFonts w:ascii="Arial" w:hAnsi="Arial" w:cs="Arial"/>
                <w:sz w:val="19"/>
                <w:szCs w:val="19"/>
              </w:rPr>
              <w:t>Loan</w:t>
            </w:r>
            <w:r w:rsidR="001756AA" w:rsidRPr="00596F11">
              <w:rPr>
                <w:rFonts w:ascii="Arial" w:hAnsi="Arial" w:cs="Arial"/>
                <w:sz w:val="19"/>
                <w:szCs w:val="19"/>
              </w:rPr>
              <w:t>s</w:t>
            </w:r>
            <w:r w:rsidRPr="00596F11">
              <w:rPr>
                <w:rFonts w:ascii="Arial" w:hAnsi="Arial" w:cs="Arial"/>
                <w:sz w:val="19"/>
                <w:szCs w:val="19"/>
              </w:rPr>
              <w:t xml:space="preserve"> from other </w:t>
            </w:r>
            <w:r w:rsidR="00225130">
              <w:rPr>
                <w:rFonts w:ascii="Arial" w:hAnsi="Arial" w:cs="Arial"/>
                <w:sz w:val="19"/>
                <w:szCs w:val="19"/>
              </w:rPr>
              <w:t>parties</w:t>
            </w:r>
          </w:p>
        </w:tc>
        <w:tc>
          <w:tcPr>
            <w:tcW w:w="1474" w:type="dxa"/>
          </w:tcPr>
          <w:p w14:paraId="360EEE6F" w14:textId="2687EBFB" w:rsidR="00D36919" w:rsidRPr="00596F11" w:rsidRDefault="00D36919" w:rsidP="00FC5470">
            <w:pPr>
              <w:tabs>
                <w:tab w:val="clear" w:pos="907"/>
                <w:tab w:val="left" w:pos="612"/>
              </w:tabs>
              <w:spacing w:before="60" w:after="30" w:line="276" w:lineRule="auto"/>
              <w:ind w:left="-105" w:right="-132"/>
              <w:jc w:val="center"/>
              <w:rPr>
                <w:rFonts w:ascii="Arial" w:hAnsi="Arial" w:cs="Arial"/>
                <w:sz w:val="19"/>
                <w:szCs w:val="19"/>
              </w:rPr>
            </w:pPr>
            <w:r w:rsidRPr="00596F11">
              <w:rPr>
                <w:rFonts w:ascii="Arial" w:hAnsi="Arial" w:cs="Arial"/>
                <w:sz w:val="19"/>
                <w:szCs w:val="19"/>
              </w:rPr>
              <w:t xml:space="preserve">MLR </w:t>
            </w:r>
            <w:r w:rsidR="001756AA" w:rsidRPr="00596F11">
              <w:rPr>
                <w:rFonts w:ascii="Arial" w:hAnsi="Arial" w:cs="Arial"/>
                <w:sz w:val="19"/>
                <w:szCs w:val="19"/>
              </w:rPr>
              <w:t>-</w:t>
            </w:r>
            <w:r w:rsidRPr="00596F11">
              <w:rPr>
                <w:rFonts w:ascii="Arial" w:hAnsi="Arial" w:cs="Arial"/>
                <w:sz w:val="19"/>
                <w:szCs w:val="19"/>
              </w:rPr>
              <w:t xml:space="preserve"> 0.25%</w:t>
            </w:r>
          </w:p>
        </w:tc>
        <w:tc>
          <w:tcPr>
            <w:tcW w:w="236" w:type="dxa"/>
            <w:tcBorders>
              <w:left w:val="nil"/>
            </w:tcBorders>
          </w:tcPr>
          <w:p w14:paraId="75DDE3A0" w14:textId="77777777" w:rsidR="00D36919" w:rsidRPr="00596F11" w:rsidRDefault="00D36919" w:rsidP="00FC5470">
            <w:pPr>
              <w:spacing w:before="60" w:after="30" w:line="276" w:lineRule="auto"/>
              <w:jc w:val="right"/>
              <w:rPr>
                <w:rFonts w:ascii="Arial" w:hAnsi="Arial" w:cs="Arial"/>
                <w:sz w:val="19"/>
                <w:szCs w:val="19"/>
              </w:rPr>
            </w:pPr>
          </w:p>
        </w:tc>
        <w:tc>
          <w:tcPr>
            <w:tcW w:w="1449" w:type="dxa"/>
            <w:tcBorders>
              <w:bottom w:val="single" w:sz="4" w:space="0" w:color="auto"/>
            </w:tcBorders>
          </w:tcPr>
          <w:p w14:paraId="5C726004" w14:textId="2039FC3F" w:rsidR="00D36919" w:rsidRPr="00596F11" w:rsidRDefault="00B25D43" w:rsidP="00FC5470">
            <w:pPr>
              <w:tabs>
                <w:tab w:val="clear" w:pos="907"/>
              </w:tabs>
              <w:spacing w:before="60" w:after="30" w:line="276" w:lineRule="auto"/>
              <w:jc w:val="right"/>
              <w:rPr>
                <w:rFonts w:ascii="Arial" w:hAnsi="Arial" w:cs="Arial"/>
                <w:sz w:val="19"/>
                <w:szCs w:val="19"/>
              </w:rPr>
            </w:pPr>
            <w:r>
              <w:rPr>
                <w:rFonts w:ascii="Arial" w:hAnsi="Arial" w:cs="Arial"/>
                <w:sz w:val="19"/>
                <w:szCs w:val="19"/>
              </w:rPr>
              <w:t>60,826</w:t>
            </w:r>
          </w:p>
        </w:tc>
        <w:tc>
          <w:tcPr>
            <w:tcW w:w="236" w:type="dxa"/>
          </w:tcPr>
          <w:p w14:paraId="2ADA7310" w14:textId="77777777" w:rsidR="00D36919" w:rsidRPr="00596F11" w:rsidRDefault="00D36919" w:rsidP="00FC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bottom w:val="single" w:sz="4" w:space="0" w:color="auto"/>
            </w:tcBorders>
          </w:tcPr>
          <w:p w14:paraId="197CFF16" w14:textId="7876CD9E" w:rsidR="00D36919" w:rsidRPr="00596F11" w:rsidRDefault="00D36919" w:rsidP="00FC5470">
            <w:pPr>
              <w:tabs>
                <w:tab w:val="clear" w:pos="907"/>
              </w:tabs>
              <w:spacing w:before="60" w:after="30" w:line="276" w:lineRule="auto"/>
              <w:jc w:val="right"/>
              <w:rPr>
                <w:rFonts w:ascii="Arial" w:hAnsi="Arial" w:cs="Arial"/>
                <w:sz w:val="19"/>
                <w:szCs w:val="19"/>
              </w:rPr>
            </w:pPr>
            <w:r w:rsidRPr="00596F11">
              <w:rPr>
                <w:rFonts w:ascii="Arial" w:hAnsi="Arial" w:cs="Arial"/>
                <w:sz w:val="19"/>
                <w:szCs w:val="19"/>
              </w:rPr>
              <w:t xml:space="preserve">          6</w:t>
            </w:r>
            <w:r w:rsidR="006441D5" w:rsidRPr="00596F11">
              <w:rPr>
                <w:rFonts w:ascii="Arial" w:hAnsi="Arial" w:cs="Arial"/>
                <w:sz w:val="19"/>
                <w:szCs w:val="19"/>
              </w:rPr>
              <w:t>0,826</w:t>
            </w:r>
          </w:p>
        </w:tc>
      </w:tr>
      <w:tr w:rsidR="00D36919" w:rsidRPr="00596F11" w14:paraId="4DF79BC3" w14:textId="77777777" w:rsidTr="00FC5470">
        <w:tc>
          <w:tcPr>
            <w:tcW w:w="4140" w:type="dxa"/>
            <w:vAlign w:val="bottom"/>
          </w:tcPr>
          <w:p w14:paraId="5EB94A09" w14:textId="6FF57B80" w:rsidR="00D36919" w:rsidRPr="00596F11" w:rsidRDefault="00D36919" w:rsidP="00FC5470">
            <w:pPr>
              <w:spacing w:before="60" w:after="30" w:line="276" w:lineRule="auto"/>
              <w:ind w:left="360" w:right="-43" w:hanging="401"/>
              <w:jc w:val="both"/>
              <w:rPr>
                <w:rFonts w:ascii="Arial" w:hAnsi="Arial" w:cs="Arial"/>
                <w:sz w:val="19"/>
                <w:szCs w:val="19"/>
              </w:rPr>
            </w:pPr>
            <w:r w:rsidRPr="00596F11">
              <w:rPr>
                <w:rFonts w:ascii="Arial" w:hAnsi="Arial" w:cs="Arial"/>
                <w:sz w:val="19"/>
                <w:szCs w:val="19"/>
              </w:rPr>
              <w:t>Total</w:t>
            </w:r>
          </w:p>
        </w:tc>
        <w:tc>
          <w:tcPr>
            <w:tcW w:w="1474" w:type="dxa"/>
          </w:tcPr>
          <w:p w14:paraId="055A3063" w14:textId="77777777" w:rsidR="00D36919" w:rsidRPr="00596F11" w:rsidRDefault="00D36919" w:rsidP="00FC5470">
            <w:pPr>
              <w:tabs>
                <w:tab w:val="clear" w:pos="907"/>
                <w:tab w:val="left" w:pos="612"/>
              </w:tabs>
              <w:spacing w:before="60" w:after="30" w:line="276" w:lineRule="auto"/>
              <w:ind w:left="-105" w:right="-132"/>
              <w:jc w:val="center"/>
              <w:rPr>
                <w:rFonts w:ascii="Arial" w:hAnsi="Arial" w:cs="Arial"/>
                <w:sz w:val="19"/>
                <w:szCs w:val="19"/>
              </w:rPr>
            </w:pPr>
          </w:p>
        </w:tc>
        <w:tc>
          <w:tcPr>
            <w:tcW w:w="236" w:type="dxa"/>
            <w:tcBorders>
              <w:left w:val="nil"/>
            </w:tcBorders>
          </w:tcPr>
          <w:p w14:paraId="6FFEF5C4" w14:textId="77777777" w:rsidR="00D36919" w:rsidRPr="00596F11" w:rsidRDefault="00D36919" w:rsidP="00FC5470">
            <w:pPr>
              <w:spacing w:before="60" w:after="30" w:line="276" w:lineRule="auto"/>
              <w:jc w:val="right"/>
              <w:rPr>
                <w:rFonts w:ascii="Arial" w:hAnsi="Arial" w:cs="Arial"/>
                <w:sz w:val="19"/>
                <w:szCs w:val="19"/>
              </w:rPr>
            </w:pPr>
          </w:p>
        </w:tc>
        <w:tc>
          <w:tcPr>
            <w:tcW w:w="1449" w:type="dxa"/>
            <w:tcBorders>
              <w:top w:val="single" w:sz="4" w:space="0" w:color="auto"/>
            </w:tcBorders>
          </w:tcPr>
          <w:p w14:paraId="23275C10" w14:textId="326A86C5" w:rsidR="00D36919" w:rsidRPr="00596F11" w:rsidRDefault="00B25D43" w:rsidP="00FC5470">
            <w:pPr>
              <w:tabs>
                <w:tab w:val="clear" w:pos="907"/>
              </w:tabs>
              <w:spacing w:before="60" w:after="30" w:line="276" w:lineRule="auto"/>
              <w:jc w:val="right"/>
              <w:rPr>
                <w:rFonts w:ascii="Arial" w:hAnsi="Arial" w:cs="Arial"/>
                <w:sz w:val="19"/>
                <w:szCs w:val="19"/>
              </w:rPr>
            </w:pPr>
            <w:r>
              <w:rPr>
                <w:rFonts w:ascii="Arial" w:hAnsi="Arial" w:cs="Arial"/>
                <w:sz w:val="19"/>
                <w:szCs w:val="19"/>
              </w:rPr>
              <w:t>182,478</w:t>
            </w:r>
          </w:p>
        </w:tc>
        <w:tc>
          <w:tcPr>
            <w:tcW w:w="236" w:type="dxa"/>
          </w:tcPr>
          <w:p w14:paraId="38038F08" w14:textId="77777777" w:rsidR="00D36919" w:rsidRPr="00596F11" w:rsidRDefault="00D36919" w:rsidP="00FC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top w:val="single" w:sz="4" w:space="0" w:color="auto"/>
            </w:tcBorders>
          </w:tcPr>
          <w:p w14:paraId="7B92E8BD" w14:textId="48DD5DA6" w:rsidR="00D36919" w:rsidRPr="00596F11" w:rsidRDefault="00D36919" w:rsidP="00FC5470">
            <w:pPr>
              <w:tabs>
                <w:tab w:val="clear" w:pos="907"/>
              </w:tabs>
              <w:spacing w:before="60" w:after="30" w:line="276" w:lineRule="auto"/>
              <w:jc w:val="right"/>
              <w:rPr>
                <w:rFonts w:ascii="Arial" w:hAnsi="Arial" w:cs="Arial"/>
                <w:sz w:val="19"/>
                <w:szCs w:val="19"/>
              </w:rPr>
            </w:pPr>
            <w:r w:rsidRPr="00596F11">
              <w:rPr>
                <w:rFonts w:ascii="Arial" w:hAnsi="Arial" w:cs="Arial"/>
                <w:sz w:val="19"/>
                <w:szCs w:val="19"/>
              </w:rPr>
              <w:t>1</w:t>
            </w:r>
            <w:r w:rsidR="00F77600" w:rsidRPr="00596F11">
              <w:rPr>
                <w:rFonts w:ascii="Arial" w:hAnsi="Arial" w:cs="Arial"/>
                <w:sz w:val="19"/>
                <w:szCs w:val="19"/>
              </w:rPr>
              <w:t>82,478</w:t>
            </w:r>
          </w:p>
        </w:tc>
      </w:tr>
      <w:tr w:rsidR="00D36919" w:rsidRPr="00596F11" w14:paraId="7B5AEFC3" w14:textId="77777777" w:rsidTr="00FC5470">
        <w:tc>
          <w:tcPr>
            <w:tcW w:w="4140" w:type="dxa"/>
            <w:vAlign w:val="bottom"/>
          </w:tcPr>
          <w:p w14:paraId="2F1F607B" w14:textId="77777777" w:rsidR="00D36919" w:rsidRPr="00596F11" w:rsidRDefault="00D36919" w:rsidP="00FC5470">
            <w:pPr>
              <w:spacing w:before="60" w:after="30" w:line="276" w:lineRule="auto"/>
              <w:ind w:left="360" w:right="-43" w:hanging="401"/>
              <w:jc w:val="both"/>
              <w:rPr>
                <w:rFonts w:ascii="Arial" w:hAnsi="Arial" w:cs="Arial"/>
                <w:sz w:val="19"/>
                <w:szCs w:val="19"/>
              </w:rPr>
            </w:pPr>
            <w:r w:rsidRPr="00596F11">
              <w:rPr>
                <w:rFonts w:ascii="Arial" w:hAnsi="Arial" w:cs="Arial"/>
                <w:sz w:val="19"/>
                <w:szCs w:val="19"/>
                <w:u w:val="single"/>
              </w:rPr>
              <w:t>Less</w:t>
            </w:r>
            <w:r w:rsidRPr="00596F11">
              <w:rPr>
                <w:rFonts w:ascii="Arial" w:hAnsi="Arial" w:cs="Arial"/>
                <w:sz w:val="19"/>
                <w:szCs w:val="19"/>
              </w:rPr>
              <w:t xml:space="preserve"> Current portion</w:t>
            </w:r>
          </w:p>
        </w:tc>
        <w:tc>
          <w:tcPr>
            <w:tcW w:w="1474" w:type="dxa"/>
            <w:vAlign w:val="bottom"/>
          </w:tcPr>
          <w:p w14:paraId="61C523F3" w14:textId="77777777" w:rsidR="00D36919" w:rsidRPr="00596F11" w:rsidRDefault="00D36919" w:rsidP="00FC5470">
            <w:pPr>
              <w:tabs>
                <w:tab w:val="clear" w:pos="907"/>
                <w:tab w:val="left" w:pos="612"/>
              </w:tabs>
              <w:spacing w:before="60" w:after="30" w:line="276" w:lineRule="auto"/>
              <w:ind w:left="-105" w:right="-132"/>
              <w:jc w:val="center"/>
              <w:rPr>
                <w:rFonts w:ascii="Arial" w:hAnsi="Arial" w:cs="Arial"/>
                <w:sz w:val="19"/>
                <w:szCs w:val="19"/>
              </w:rPr>
            </w:pPr>
          </w:p>
        </w:tc>
        <w:tc>
          <w:tcPr>
            <w:tcW w:w="236" w:type="dxa"/>
            <w:tcBorders>
              <w:left w:val="nil"/>
            </w:tcBorders>
            <w:shd w:val="clear" w:color="auto" w:fill="auto"/>
          </w:tcPr>
          <w:p w14:paraId="6301163D" w14:textId="77777777" w:rsidR="00D36919" w:rsidRPr="00596F11" w:rsidRDefault="00D36919" w:rsidP="00FC5470">
            <w:pPr>
              <w:spacing w:before="60" w:after="30" w:line="276" w:lineRule="auto"/>
              <w:jc w:val="right"/>
              <w:rPr>
                <w:rFonts w:ascii="Arial" w:hAnsi="Arial" w:cs="Arial"/>
                <w:sz w:val="19"/>
                <w:szCs w:val="19"/>
              </w:rPr>
            </w:pPr>
          </w:p>
        </w:tc>
        <w:tc>
          <w:tcPr>
            <w:tcW w:w="1449" w:type="dxa"/>
            <w:tcBorders>
              <w:bottom w:val="single" w:sz="4" w:space="0" w:color="auto"/>
            </w:tcBorders>
            <w:shd w:val="clear" w:color="auto" w:fill="auto"/>
          </w:tcPr>
          <w:p w14:paraId="3BBF10C1" w14:textId="3448DB60" w:rsidR="00D36919" w:rsidRPr="00B25D43" w:rsidRDefault="00B25D43" w:rsidP="00FC5470">
            <w:pPr>
              <w:tabs>
                <w:tab w:val="clear" w:pos="907"/>
              </w:tabs>
              <w:spacing w:before="60" w:after="30" w:line="276" w:lineRule="auto"/>
              <w:jc w:val="right"/>
              <w:rPr>
                <w:rFonts w:ascii="Arial" w:hAnsi="Arial" w:cs="Arial"/>
                <w:sz w:val="19"/>
                <w:szCs w:val="19"/>
              </w:rPr>
            </w:pPr>
            <w:r w:rsidRPr="00B25D43">
              <w:rPr>
                <w:rFonts w:ascii="Arial" w:hAnsi="Arial" w:cs="Arial"/>
                <w:sz w:val="19"/>
                <w:szCs w:val="19"/>
                <w:cs/>
              </w:rPr>
              <w:t>(</w:t>
            </w:r>
            <w:r w:rsidRPr="00B25D43">
              <w:rPr>
                <w:rFonts w:ascii="Arial" w:hAnsi="Arial" w:cs="Arial"/>
                <w:sz w:val="19"/>
                <w:szCs w:val="19"/>
              </w:rPr>
              <w:t>29,880</w:t>
            </w:r>
            <w:r w:rsidRPr="00B25D43">
              <w:rPr>
                <w:rFonts w:ascii="Arial" w:hAnsi="Arial" w:cs="Arial"/>
                <w:sz w:val="19"/>
                <w:szCs w:val="19"/>
                <w:cs/>
              </w:rPr>
              <w:t>)</w:t>
            </w:r>
          </w:p>
        </w:tc>
        <w:tc>
          <w:tcPr>
            <w:tcW w:w="236" w:type="dxa"/>
          </w:tcPr>
          <w:p w14:paraId="2BF299DA" w14:textId="77777777" w:rsidR="00D36919" w:rsidRPr="00596F11" w:rsidRDefault="00D36919" w:rsidP="00FC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bottom w:val="single" w:sz="4" w:space="0" w:color="auto"/>
            </w:tcBorders>
          </w:tcPr>
          <w:p w14:paraId="1504FC97" w14:textId="77777777" w:rsidR="00D36919" w:rsidRPr="00596F11" w:rsidRDefault="00D36919" w:rsidP="00FC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before="60" w:after="30" w:line="276" w:lineRule="auto"/>
              <w:jc w:val="right"/>
              <w:rPr>
                <w:rFonts w:ascii="Arial" w:hAnsi="Arial" w:cs="Arial"/>
                <w:sz w:val="19"/>
                <w:szCs w:val="19"/>
              </w:rPr>
            </w:pPr>
            <w:r w:rsidRPr="00596F11">
              <w:rPr>
                <w:rFonts w:ascii="Arial" w:hAnsi="Arial" w:cs="Arial"/>
                <w:sz w:val="19"/>
                <w:szCs w:val="19"/>
              </w:rPr>
              <w:t>(35,856)</w:t>
            </w:r>
          </w:p>
        </w:tc>
      </w:tr>
      <w:tr w:rsidR="00D36919" w:rsidRPr="00596F11" w14:paraId="31BBF58A" w14:textId="77777777" w:rsidTr="00FC5470">
        <w:tc>
          <w:tcPr>
            <w:tcW w:w="4140" w:type="dxa"/>
            <w:vAlign w:val="bottom"/>
          </w:tcPr>
          <w:p w14:paraId="6AAD13E8" w14:textId="77777777" w:rsidR="00D36919" w:rsidRPr="00596F11" w:rsidRDefault="00D36919" w:rsidP="00FC5470">
            <w:pPr>
              <w:spacing w:before="60" w:after="30" w:line="276" w:lineRule="auto"/>
              <w:ind w:right="28"/>
              <w:rPr>
                <w:rFonts w:ascii="Arial" w:hAnsi="Arial" w:cs="Arial"/>
                <w:sz w:val="19"/>
                <w:szCs w:val="19"/>
              </w:rPr>
            </w:pPr>
            <w:r w:rsidRPr="00596F11">
              <w:rPr>
                <w:rFonts w:ascii="Arial" w:hAnsi="Arial" w:cs="Arial"/>
                <w:sz w:val="19"/>
                <w:szCs w:val="19"/>
              </w:rPr>
              <w:t xml:space="preserve">   Net</w:t>
            </w:r>
          </w:p>
        </w:tc>
        <w:tc>
          <w:tcPr>
            <w:tcW w:w="1474" w:type="dxa"/>
            <w:vAlign w:val="bottom"/>
          </w:tcPr>
          <w:p w14:paraId="0CE1A618" w14:textId="77777777" w:rsidR="00D36919" w:rsidRPr="00596F11" w:rsidRDefault="00D36919" w:rsidP="00FC5470">
            <w:pPr>
              <w:spacing w:before="60" w:after="30" w:line="276" w:lineRule="auto"/>
              <w:ind w:right="28"/>
              <w:rPr>
                <w:rFonts w:ascii="Arial" w:hAnsi="Arial" w:cs="Arial"/>
                <w:sz w:val="19"/>
                <w:szCs w:val="19"/>
              </w:rPr>
            </w:pPr>
          </w:p>
        </w:tc>
        <w:tc>
          <w:tcPr>
            <w:tcW w:w="236" w:type="dxa"/>
            <w:tcBorders>
              <w:left w:val="nil"/>
            </w:tcBorders>
          </w:tcPr>
          <w:p w14:paraId="47AD8F08" w14:textId="77777777" w:rsidR="00D36919" w:rsidRPr="00596F11" w:rsidRDefault="00D36919" w:rsidP="00FC5470">
            <w:pPr>
              <w:spacing w:before="60" w:after="30" w:line="276" w:lineRule="auto"/>
              <w:jc w:val="right"/>
              <w:rPr>
                <w:rFonts w:ascii="Arial" w:hAnsi="Arial" w:cs="Arial"/>
                <w:sz w:val="19"/>
                <w:szCs w:val="19"/>
              </w:rPr>
            </w:pPr>
          </w:p>
        </w:tc>
        <w:tc>
          <w:tcPr>
            <w:tcW w:w="1449" w:type="dxa"/>
            <w:tcBorders>
              <w:top w:val="single" w:sz="4" w:space="0" w:color="auto"/>
              <w:bottom w:val="single" w:sz="12" w:space="0" w:color="auto"/>
            </w:tcBorders>
            <w:shd w:val="clear" w:color="auto" w:fill="auto"/>
          </w:tcPr>
          <w:p w14:paraId="6854F51A" w14:textId="38972BD8" w:rsidR="00D36919" w:rsidRPr="00596F11" w:rsidRDefault="00B25D43" w:rsidP="00FC5470">
            <w:pPr>
              <w:tabs>
                <w:tab w:val="clear" w:pos="907"/>
              </w:tabs>
              <w:spacing w:before="60" w:after="30" w:line="276" w:lineRule="auto"/>
              <w:jc w:val="right"/>
              <w:rPr>
                <w:rFonts w:ascii="Arial" w:hAnsi="Arial" w:cs="Arial"/>
                <w:sz w:val="19"/>
                <w:szCs w:val="19"/>
              </w:rPr>
            </w:pPr>
            <w:r>
              <w:rPr>
                <w:rFonts w:ascii="Arial" w:hAnsi="Arial" w:cs="Arial"/>
                <w:sz w:val="19"/>
                <w:szCs w:val="19"/>
              </w:rPr>
              <w:t>152,598</w:t>
            </w:r>
          </w:p>
        </w:tc>
        <w:tc>
          <w:tcPr>
            <w:tcW w:w="236" w:type="dxa"/>
          </w:tcPr>
          <w:p w14:paraId="1E4BE66D" w14:textId="77777777" w:rsidR="00D36919" w:rsidRPr="00596F11" w:rsidRDefault="00D36919" w:rsidP="00FC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top w:val="single" w:sz="4" w:space="0" w:color="auto"/>
              <w:bottom w:val="single" w:sz="12" w:space="0" w:color="auto"/>
            </w:tcBorders>
          </w:tcPr>
          <w:p w14:paraId="60D3A05D" w14:textId="55498979" w:rsidR="00D36919" w:rsidRPr="00596F11" w:rsidRDefault="00162493" w:rsidP="00FC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596F11">
              <w:rPr>
                <w:rFonts w:ascii="Arial" w:hAnsi="Arial" w:cs="Arial"/>
                <w:sz w:val="19"/>
                <w:szCs w:val="19"/>
              </w:rPr>
              <w:t>146,622</w:t>
            </w:r>
          </w:p>
        </w:tc>
      </w:tr>
    </w:tbl>
    <w:p w14:paraId="07023182" w14:textId="77777777" w:rsidR="00D36919" w:rsidRPr="00596F11" w:rsidRDefault="00D36919" w:rsidP="0031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Arial"/>
          <w:sz w:val="19"/>
          <w:szCs w:val="19"/>
          <w:lang w:val="en-GB"/>
        </w:rPr>
      </w:pPr>
    </w:p>
    <w:p w14:paraId="7A31FE2C" w14:textId="3BE3A250" w:rsidR="00D36919" w:rsidRPr="00596F11" w:rsidRDefault="00D36919" w:rsidP="00D3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bookmarkStart w:id="1" w:name="_Hlk149922809"/>
      <w:r w:rsidRPr="00596F11">
        <w:rPr>
          <w:rFonts w:ascii="Arial" w:hAnsi="Arial" w:cs="Arial"/>
          <w:sz w:val="19"/>
          <w:szCs w:val="19"/>
          <w:lang w:val="en-GB"/>
        </w:rPr>
        <w:t xml:space="preserve">Movements in long-term loans from </w:t>
      </w:r>
      <w:r w:rsidR="00B62C15" w:rsidRPr="00596F11">
        <w:rPr>
          <w:rFonts w:ascii="Arial" w:hAnsi="Arial" w:cs="Arial"/>
          <w:sz w:val="19"/>
          <w:szCs w:val="19"/>
          <w:lang w:val="en-GB"/>
        </w:rPr>
        <w:t xml:space="preserve">a </w:t>
      </w:r>
      <w:r w:rsidRPr="00596F11">
        <w:rPr>
          <w:rFonts w:ascii="Arial" w:hAnsi="Arial" w:cs="Arial"/>
          <w:sz w:val="19"/>
          <w:szCs w:val="19"/>
          <w:lang w:val="en-GB"/>
        </w:rPr>
        <w:t xml:space="preserve">shareholder and other parties for the </w:t>
      </w:r>
      <w:r w:rsidR="00797C25">
        <w:rPr>
          <w:rFonts w:ascii="Arial" w:hAnsi="Arial" w:cs="Arial"/>
          <w:sz w:val="19"/>
          <w:szCs w:val="19"/>
          <w:lang w:val="en-GB"/>
        </w:rPr>
        <w:t>six</w:t>
      </w:r>
      <w:r w:rsidRPr="00596F11">
        <w:rPr>
          <w:rFonts w:ascii="Arial" w:hAnsi="Arial" w:cs="Arial"/>
          <w:sz w:val="19"/>
          <w:szCs w:val="19"/>
          <w:lang w:val="en-GB"/>
        </w:rPr>
        <w:t xml:space="preserve">-month period ended </w:t>
      </w:r>
      <w:r w:rsidRPr="00596F11">
        <w:rPr>
          <w:rFonts w:ascii="Arial" w:hAnsi="Arial" w:cs="Arial"/>
          <w:sz w:val="19"/>
          <w:szCs w:val="19"/>
          <w:lang w:val="en-GB"/>
        </w:rPr>
        <w:br/>
      </w:r>
      <w:r w:rsidR="00797C25" w:rsidRPr="00797C25">
        <w:rPr>
          <w:rFonts w:ascii="Arial" w:hAnsi="Arial" w:cs="Arial"/>
          <w:sz w:val="19"/>
          <w:szCs w:val="19"/>
          <w:lang w:val="en-GB"/>
        </w:rPr>
        <w:t>30 June</w:t>
      </w:r>
      <w:r w:rsidRPr="00596F11">
        <w:rPr>
          <w:rFonts w:ascii="Arial" w:hAnsi="Arial" w:cs="Arial"/>
          <w:sz w:val="19"/>
          <w:szCs w:val="19"/>
          <w:lang w:val="en-GB"/>
        </w:rPr>
        <w:t xml:space="preserve"> 202</w:t>
      </w:r>
      <w:r w:rsidR="00BF2369" w:rsidRPr="00596F11">
        <w:rPr>
          <w:rFonts w:ascii="Arial" w:hAnsi="Arial" w:cs="Arial"/>
          <w:sz w:val="19"/>
          <w:szCs w:val="19"/>
          <w:lang w:val="en-GB"/>
        </w:rPr>
        <w:t>4</w:t>
      </w:r>
      <w:r w:rsidRPr="00596F11">
        <w:rPr>
          <w:rFonts w:ascii="Arial" w:hAnsi="Arial" w:cs="Arial"/>
          <w:sz w:val="19"/>
          <w:szCs w:val="19"/>
          <w:lang w:val="en-GB"/>
        </w:rPr>
        <w:t xml:space="preserve"> are as follows:</w:t>
      </w:r>
    </w:p>
    <w:bookmarkEnd w:id="1"/>
    <w:p w14:paraId="6AF0D5CB" w14:textId="77777777" w:rsidR="00D36919" w:rsidRPr="00596F11" w:rsidRDefault="00D36919" w:rsidP="00D3691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32"/>
        <w:rPr>
          <w:rFonts w:ascii="Arial" w:hAnsi="Arial" w:cs="Arial"/>
          <w:sz w:val="16"/>
          <w:szCs w:val="16"/>
        </w:rPr>
      </w:pPr>
    </w:p>
    <w:tbl>
      <w:tblPr>
        <w:tblW w:w="8996" w:type="dxa"/>
        <w:tblInd w:w="360" w:type="dxa"/>
        <w:tblLayout w:type="fixed"/>
        <w:tblLook w:val="0000" w:firstRow="0" w:lastRow="0" w:firstColumn="0" w:lastColumn="0" w:noHBand="0" w:noVBand="0"/>
      </w:tblPr>
      <w:tblGrid>
        <w:gridCol w:w="633"/>
        <w:gridCol w:w="5487"/>
        <w:gridCol w:w="2876"/>
      </w:tblGrid>
      <w:tr w:rsidR="00D36919" w:rsidRPr="00596F11" w14:paraId="78ED4596" w14:textId="77777777" w:rsidTr="0082558E">
        <w:trPr>
          <w:cantSplit/>
          <w:trHeight w:val="135"/>
        </w:trPr>
        <w:tc>
          <w:tcPr>
            <w:tcW w:w="6120" w:type="dxa"/>
            <w:gridSpan w:val="2"/>
          </w:tcPr>
          <w:p w14:paraId="3446B7AB" w14:textId="77777777" w:rsidR="00D36919" w:rsidRPr="00596F11" w:rsidRDefault="00D36919" w:rsidP="00FC5470">
            <w:pPr>
              <w:spacing w:before="60" w:after="30" w:line="276" w:lineRule="auto"/>
              <w:rPr>
                <w:rFonts w:ascii="Arial" w:hAnsi="Arial" w:cs="Arial"/>
                <w:sz w:val="19"/>
                <w:szCs w:val="19"/>
                <w:cs/>
              </w:rPr>
            </w:pPr>
          </w:p>
        </w:tc>
        <w:tc>
          <w:tcPr>
            <w:tcW w:w="2876" w:type="dxa"/>
            <w:vAlign w:val="center"/>
          </w:tcPr>
          <w:p w14:paraId="1800FCC1" w14:textId="77777777" w:rsidR="00D36919" w:rsidRPr="00596F11" w:rsidRDefault="00D36919" w:rsidP="00FC5470">
            <w:pPr>
              <w:spacing w:before="60" w:after="30" w:line="276" w:lineRule="auto"/>
              <w:ind w:left="-274" w:firstLine="274"/>
              <w:jc w:val="right"/>
              <w:rPr>
                <w:rFonts w:ascii="Arial" w:hAnsi="Arial" w:cs="Arial"/>
                <w:sz w:val="19"/>
                <w:szCs w:val="19"/>
                <w:cs/>
              </w:rPr>
            </w:pPr>
            <w:r w:rsidRPr="00596F11">
              <w:rPr>
                <w:rFonts w:ascii="Arial" w:hAnsi="Arial" w:cs="Arial"/>
                <w:sz w:val="19"/>
                <w:szCs w:val="19"/>
              </w:rPr>
              <w:t>(</w:t>
            </w:r>
            <w:proofErr w:type="gramStart"/>
            <w:r w:rsidRPr="00596F11">
              <w:rPr>
                <w:rFonts w:ascii="Arial" w:hAnsi="Arial" w:cs="Arial"/>
                <w:sz w:val="19"/>
                <w:szCs w:val="19"/>
              </w:rPr>
              <w:t>Unit :</w:t>
            </w:r>
            <w:proofErr w:type="gramEnd"/>
            <w:r w:rsidRPr="00596F11">
              <w:rPr>
                <w:rFonts w:ascii="Arial" w:hAnsi="Arial" w:cs="Arial"/>
                <w:sz w:val="19"/>
                <w:szCs w:val="19"/>
              </w:rPr>
              <w:t xml:space="preserve"> Thousand</w:t>
            </w:r>
            <w:r w:rsidRPr="00596F11">
              <w:rPr>
                <w:rFonts w:ascii="Arial" w:hAnsi="Arial" w:cs="Arial"/>
                <w:sz w:val="19"/>
                <w:szCs w:val="19"/>
                <w:cs/>
              </w:rPr>
              <w:t xml:space="preserve"> </w:t>
            </w:r>
            <w:r w:rsidRPr="00596F11">
              <w:rPr>
                <w:rFonts w:ascii="Arial" w:hAnsi="Arial" w:cs="Arial"/>
                <w:sz w:val="19"/>
                <w:szCs w:val="19"/>
              </w:rPr>
              <w:t>Baht)</w:t>
            </w:r>
          </w:p>
        </w:tc>
      </w:tr>
      <w:tr w:rsidR="00D36919" w:rsidRPr="00596F11" w14:paraId="76C5A3C7" w14:textId="77777777" w:rsidTr="0082558E">
        <w:trPr>
          <w:cantSplit/>
          <w:trHeight w:val="243"/>
        </w:trPr>
        <w:tc>
          <w:tcPr>
            <w:tcW w:w="6120" w:type="dxa"/>
            <w:gridSpan w:val="2"/>
          </w:tcPr>
          <w:p w14:paraId="419384A7" w14:textId="77777777" w:rsidR="00D36919" w:rsidRPr="00596F11" w:rsidRDefault="00D36919" w:rsidP="00FC5470">
            <w:pPr>
              <w:spacing w:before="60" w:after="30" w:line="276" w:lineRule="auto"/>
              <w:rPr>
                <w:rFonts w:ascii="Arial" w:hAnsi="Arial" w:cs="Arial"/>
                <w:sz w:val="19"/>
                <w:szCs w:val="19"/>
                <w:cs/>
              </w:rPr>
            </w:pPr>
          </w:p>
        </w:tc>
        <w:tc>
          <w:tcPr>
            <w:tcW w:w="2876" w:type="dxa"/>
            <w:tcBorders>
              <w:bottom w:val="single" w:sz="4" w:space="0" w:color="auto"/>
            </w:tcBorders>
          </w:tcPr>
          <w:p w14:paraId="5354C991" w14:textId="281A51F1" w:rsidR="00D36919" w:rsidRPr="00596F11" w:rsidRDefault="00D36919" w:rsidP="00FC5470">
            <w:pPr>
              <w:spacing w:before="60" w:after="30" w:line="276" w:lineRule="auto"/>
              <w:jc w:val="center"/>
              <w:rPr>
                <w:rFonts w:ascii="Arial" w:hAnsi="Arial" w:cs="Arial"/>
                <w:sz w:val="19"/>
                <w:szCs w:val="19"/>
                <w:cs/>
              </w:rPr>
            </w:pPr>
            <w:r w:rsidRPr="00596F11">
              <w:rPr>
                <w:rFonts w:ascii="Arial" w:hAnsi="Arial" w:cs="Arial"/>
                <w:sz w:val="19"/>
                <w:szCs w:val="19"/>
              </w:rPr>
              <w:t xml:space="preserve">Consolidated and </w:t>
            </w:r>
            <w:r w:rsidR="008400A3" w:rsidRPr="00596F11">
              <w:rPr>
                <w:rFonts w:ascii="Arial" w:hAnsi="Arial" w:cs="Arial"/>
                <w:sz w:val="19"/>
                <w:szCs w:val="19"/>
              </w:rPr>
              <w:t>S</w:t>
            </w:r>
            <w:r w:rsidRPr="00596F11">
              <w:rPr>
                <w:rFonts w:ascii="Arial" w:hAnsi="Arial" w:cs="Arial"/>
                <w:sz w:val="19"/>
                <w:szCs w:val="19"/>
              </w:rPr>
              <w:t xml:space="preserve">eparate </w:t>
            </w:r>
            <w:r w:rsidR="00AF0274">
              <w:rPr>
                <w:rFonts w:ascii="Arial" w:hAnsi="Arial" w:cs="Arial"/>
                <w:sz w:val="19"/>
                <w:szCs w:val="19"/>
              </w:rPr>
              <w:t>F/S</w:t>
            </w:r>
          </w:p>
        </w:tc>
      </w:tr>
      <w:tr w:rsidR="00D36919" w:rsidRPr="00596F11" w14:paraId="039E26D5" w14:textId="77777777" w:rsidTr="0082558E">
        <w:trPr>
          <w:cantSplit/>
          <w:trHeight w:val="333"/>
        </w:trPr>
        <w:tc>
          <w:tcPr>
            <w:tcW w:w="6120" w:type="dxa"/>
            <w:gridSpan w:val="2"/>
          </w:tcPr>
          <w:p w14:paraId="1728FCE9" w14:textId="77777777" w:rsidR="00D36919" w:rsidRPr="00596F11" w:rsidRDefault="00D36919" w:rsidP="00FC5470">
            <w:pPr>
              <w:spacing w:before="60" w:after="30" w:line="276" w:lineRule="auto"/>
              <w:rPr>
                <w:rFonts w:ascii="Arial" w:hAnsi="Arial" w:cs="Arial"/>
                <w:sz w:val="16"/>
                <w:szCs w:val="16"/>
                <w:cs/>
              </w:rPr>
            </w:pPr>
          </w:p>
        </w:tc>
        <w:tc>
          <w:tcPr>
            <w:tcW w:w="2876" w:type="dxa"/>
            <w:tcBorders>
              <w:top w:val="single" w:sz="4" w:space="0" w:color="auto"/>
            </w:tcBorders>
          </w:tcPr>
          <w:p w14:paraId="1A7B349D" w14:textId="77777777" w:rsidR="00D36919" w:rsidRPr="00596F11" w:rsidRDefault="00D36919" w:rsidP="00FC5470">
            <w:pPr>
              <w:spacing w:before="60" w:after="30" w:line="276" w:lineRule="auto"/>
              <w:rPr>
                <w:rFonts w:ascii="Arial" w:hAnsi="Arial" w:cs="Arial"/>
                <w:sz w:val="16"/>
                <w:szCs w:val="16"/>
                <w:cs/>
              </w:rPr>
            </w:pPr>
          </w:p>
        </w:tc>
      </w:tr>
      <w:tr w:rsidR="00D36919" w:rsidRPr="00596F11" w14:paraId="2829F2AB" w14:textId="77777777" w:rsidTr="0082558E">
        <w:trPr>
          <w:cantSplit/>
          <w:trHeight w:val="362"/>
        </w:trPr>
        <w:tc>
          <w:tcPr>
            <w:tcW w:w="6120" w:type="dxa"/>
            <w:gridSpan w:val="2"/>
          </w:tcPr>
          <w:p w14:paraId="65446AE8" w14:textId="1B430C19" w:rsidR="00D36919" w:rsidRPr="00596F11" w:rsidRDefault="003C578D" w:rsidP="00FC5470">
            <w:pPr>
              <w:spacing w:before="60" w:after="30" w:line="276" w:lineRule="auto"/>
              <w:ind w:left="-41" w:right="-43"/>
              <w:jc w:val="both"/>
              <w:rPr>
                <w:rFonts w:ascii="Arial" w:hAnsi="Arial" w:cs="Arial"/>
                <w:bCs/>
                <w:sz w:val="19"/>
                <w:szCs w:val="19"/>
              </w:rPr>
            </w:pPr>
            <w:r w:rsidRPr="00596F11">
              <w:rPr>
                <w:rFonts w:ascii="Arial" w:hAnsi="Arial" w:cs="Arial"/>
                <w:sz w:val="19"/>
                <w:szCs w:val="19"/>
              </w:rPr>
              <w:t>Balance - beginning</w:t>
            </w:r>
          </w:p>
        </w:tc>
        <w:tc>
          <w:tcPr>
            <w:tcW w:w="2876" w:type="dxa"/>
            <w:shd w:val="clear" w:color="auto" w:fill="auto"/>
          </w:tcPr>
          <w:p w14:paraId="0CC62299" w14:textId="76F4872B" w:rsidR="00D36919" w:rsidRPr="00596F11" w:rsidRDefault="00D36919" w:rsidP="00FC5470">
            <w:pPr>
              <w:overflowPunct w:val="0"/>
              <w:autoSpaceDE w:val="0"/>
              <w:autoSpaceDN w:val="0"/>
              <w:adjustRightInd w:val="0"/>
              <w:spacing w:before="60" w:after="30" w:line="276" w:lineRule="auto"/>
              <w:ind w:left="-108"/>
              <w:jc w:val="right"/>
              <w:rPr>
                <w:rFonts w:ascii="Arial" w:hAnsi="Arial" w:cs="Arial"/>
                <w:sz w:val="19"/>
                <w:szCs w:val="19"/>
              </w:rPr>
            </w:pPr>
            <w:r w:rsidRPr="00596F11">
              <w:rPr>
                <w:rFonts w:ascii="Arial" w:hAnsi="Arial" w:cs="Arial"/>
                <w:sz w:val="19"/>
                <w:szCs w:val="19"/>
              </w:rPr>
              <w:t>1</w:t>
            </w:r>
            <w:r w:rsidR="008F4CE4" w:rsidRPr="00596F11">
              <w:rPr>
                <w:rFonts w:ascii="Arial" w:hAnsi="Arial" w:cs="Arial"/>
                <w:sz w:val="19"/>
                <w:szCs w:val="19"/>
              </w:rPr>
              <w:t>82</w:t>
            </w:r>
            <w:r w:rsidRPr="00596F11">
              <w:rPr>
                <w:rFonts w:ascii="Arial" w:hAnsi="Arial" w:cs="Arial"/>
                <w:sz w:val="19"/>
                <w:szCs w:val="19"/>
              </w:rPr>
              <w:t>,4</w:t>
            </w:r>
            <w:r w:rsidR="002F509A" w:rsidRPr="00596F11">
              <w:rPr>
                <w:rFonts w:ascii="Arial" w:hAnsi="Arial" w:cs="Arial"/>
                <w:sz w:val="19"/>
                <w:szCs w:val="19"/>
              </w:rPr>
              <w:t>78</w:t>
            </w:r>
          </w:p>
        </w:tc>
      </w:tr>
      <w:tr w:rsidR="00D36919" w:rsidRPr="00596F11" w14:paraId="39A1F57D" w14:textId="77777777" w:rsidTr="0082558E">
        <w:trPr>
          <w:cantSplit/>
          <w:trHeight w:val="270"/>
        </w:trPr>
        <w:tc>
          <w:tcPr>
            <w:tcW w:w="633" w:type="dxa"/>
          </w:tcPr>
          <w:p w14:paraId="6C4F4E9A" w14:textId="77777777" w:rsidR="00D36919" w:rsidRPr="00596F11" w:rsidRDefault="00D36919" w:rsidP="00FC5470">
            <w:pPr>
              <w:spacing w:before="60" w:after="30" w:line="276" w:lineRule="auto"/>
              <w:ind w:left="360" w:right="-43" w:hanging="401"/>
              <w:jc w:val="both"/>
              <w:rPr>
                <w:rFonts w:ascii="Arial" w:hAnsi="Arial" w:cs="Arial"/>
                <w:bCs/>
                <w:sz w:val="19"/>
                <w:szCs w:val="19"/>
                <w:u w:val="single"/>
              </w:rPr>
            </w:pPr>
            <w:r w:rsidRPr="00596F11">
              <w:rPr>
                <w:rFonts w:ascii="Arial" w:hAnsi="Arial" w:cs="Arial"/>
                <w:bCs/>
                <w:sz w:val="19"/>
                <w:szCs w:val="19"/>
                <w:u w:val="single"/>
              </w:rPr>
              <w:t>Less</w:t>
            </w:r>
          </w:p>
        </w:tc>
        <w:tc>
          <w:tcPr>
            <w:tcW w:w="5487" w:type="dxa"/>
          </w:tcPr>
          <w:p w14:paraId="39876AE6" w14:textId="7EC25D1D" w:rsidR="00D36919" w:rsidRPr="00596F11" w:rsidRDefault="00D36919" w:rsidP="00FC5470">
            <w:pPr>
              <w:pStyle w:val="BodyTextIndent"/>
              <w:spacing w:before="60" w:after="30" w:line="276" w:lineRule="auto"/>
              <w:ind w:left="-30" w:hanging="81"/>
              <w:rPr>
                <w:rFonts w:ascii="Arial" w:hAnsi="Arial" w:cs="Arial"/>
                <w:sz w:val="19"/>
                <w:szCs w:val="19"/>
              </w:rPr>
            </w:pPr>
            <w:r w:rsidRPr="00596F11">
              <w:rPr>
                <w:rFonts w:ascii="Arial" w:hAnsi="Arial" w:cs="Arial"/>
                <w:sz w:val="19"/>
                <w:szCs w:val="19"/>
              </w:rPr>
              <w:t>Repa</w:t>
            </w:r>
            <w:r w:rsidR="007A50D6" w:rsidRPr="00596F11">
              <w:rPr>
                <w:rFonts w:ascii="Arial" w:hAnsi="Arial" w:cs="Arial"/>
                <w:sz w:val="19"/>
                <w:szCs w:val="19"/>
              </w:rPr>
              <w:t>id</w:t>
            </w:r>
            <w:r w:rsidR="00507117" w:rsidRPr="00596F11">
              <w:rPr>
                <w:rFonts w:ascii="Arial" w:hAnsi="Arial" w:cs="Arial"/>
                <w:sz w:val="19"/>
                <w:szCs w:val="19"/>
              </w:rPr>
              <w:t xml:space="preserve"> during the period</w:t>
            </w:r>
          </w:p>
        </w:tc>
        <w:tc>
          <w:tcPr>
            <w:tcW w:w="2876" w:type="dxa"/>
            <w:tcBorders>
              <w:bottom w:val="single" w:sz="4" w:space="0" w:color="auto"/>
            </w:tcBorders>
            <w:shd w:val="clear" w:color="auto" w:fill="auto"/>
          </w:tcPr>
          <w:p w14:paraId="1B1CC443" w14:textId="1A79E1F3" w:rsidR="00D36919" w:rsidRPr="00596F11" w:rsidRDefault="00B25D43" w:rsidP="00FC5470">
            <w:pPr>
              <w:overflowPunct w:val="0"/>
              <w:autoSpaceDE w:val="0"/>
              <w:autoSpaceDN w:val="0"/>
              <w:adjustRightInd w:val="0"/>
              <w:spacing w:before="60" w:after="30" w:line="276" w:lineRule="auto"/>
              <w:ind w:left="-9"/>
              <w:jc w:val="right"/>
              <w:rPr>
                <w:rFonts w:ascii="Arial" w:hAnsi="Arial" w:cs="Arial"/>
                <w:sz w:val="19"/>
                <w:szCs w:val="24"/>
              </w:rPr>
            </w:pPr>
            <w:r>
              <w:rPr>
                <w:rFonts w:ascii="Arial" w:hAnsi="Arial" w:cs="Arial"/>
                <w:sz w:val="19"/>
                <w:szCs w:val="24"/>
              </w:rPr>
              <w:t>-</w:t>
            </w:r>
          </w:p>
        </w:tc>
      </w:tr>
      <w:tr w:rsidR="00D36919" w:rsidRPr="00596F11" w14:paraId="3820969E" w14:textId="77777777" w:rsidTr="0082558E">
        <w:trPr>
          <w:cantSplit/>
          <w:trHeight w:val="315"/>
        </w:trPr>
        <w:tc>
          <w:tcPr>
            <w:tcW w:w="6120" w:type="dxa"/>
            <w:gridSpan w:val="2"/>
          </w:tcPr>
          <w:p w14:paraId="15538A43" w14:textId="24A23101" w:rsidR="00D36919" w:rsidRPr="00596F11" w:rsidRDefault="003C578D" w:rsidP="00FC5470">
            <w:pPr>
              <w:spacing w:before="60" w:after="30" w:line="276" w:lineRule="auto"/>
              <w:ind w:left="360" w:right="-43" w:hanging="401"/>
              <w:jc w:val="both"/>
              <w:rPr>
                <w:rFonts w:ascii="Arial" w:hAnsi="Arial" w:cs="Arial"/>
                <w:bCs/>
                <w:sz w:val="19"/>
                <w:szCs w:val="19"/>
              </w:rPr>
            </w:pPr>
            <w:r w:rsidRPr="00596F11">
              <w:rPr>
                <w:rFonts w:ascii="Arial" w:hAnsi="Arial" w:cs="Arial"/>
                <w:sz w:val="19"/>
                <w:szCs w:val="19"/>
              </w:rPr>
              <w:t>Balance - ending</w:t>
            </w:r>
          </w:p>
        </w:tc>
        <w:tc>
          <w:tcPr>
            <w:tcW w:w="2876" w:type="dxa"/>
            <w:tcBorders>
              <w:top w:val="single" w:sz="4" w:space="0" w:color="auto"/>
              <w:bottom w:val="single" w:sz="12" w:space="0" w:color="auto"/>
            </w:tcBorders>
            <w:shd w:val="clear" w:color="auto" w:fill="auto"/>
          </w:tcPr>
          <w:p w14:paraId="40EBFB9D" w14:textId="172AC360" w:rsidR="00D36919" w:rsidRPr="00596F11" w:rsidRDefault="00B25D43" w:rsidP="00FC5470">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182,478</w:t>
            </w:r>
          </w:p>
        </w:tc>
      </w:tr>
    </w:tbl>
    <w:p w14:paraId="553F0A68" w14:textId="77777777" w:rsidR="00D36919" w:rsidRPr="00596F11" w:rsidRDefault="00D36919" w:rsidP="00D3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6E7F1DE8" w14:textId="5F78E9C3" w:rsidR="00D36919" w:rsidRPr="00596F11" w:rsidRDefault="007C6F29" w:rsidP="00D3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rPr>
      </w:pPr>
      <w:r w:rsidRPr="00596F11">
        <w:rPr>
          <w:rFonts w:ascii="Arial" w:hAnsi="Arial" w:cs="Arial"/>
          <w:sz w:val="19"/>
          <w:szCs w:val="19"/>
        </w:rPr>
        <w:t>On 26 April 2023, the Company enter</w:t>
      </w:r>
      <w:r w:rsidR="0085095F" w:rsidRPr="00596F11">
        <w:rPr>
          <w:rFonts w:ascii="Arial" w:hAnsi="Arial" w:cs="Arial"/>
          <w:sz w:val="19"/>
          <w:szCs w:val="19"/>
        </w:rPr>
        <w:t xml:space="preserve">ed into a debt modification agreement to defer the repayment of the </w:t>
      </w:r>
      <w:r w:rsidR="004E38AF" w:rsidRPr="00596F11">
        <w:rPr>
          <w:rFonts w:ascii="Arial" w:hAnsi="Arial" w:cs="Arial"/>
          <w:sz w:val="19"/>
          <w:szCs w:val="19"/>
        </w:rPr>
        <w:t>principal amount over 8 installments from May to December 2023, the</w:t>
      </w:r>
      <w:r w:rsidR="0032434D" w:rsidRPr="00596F11">
        <w:rPr>
          <w:rFonts w:ascii="Arial" w:hAnsi="Arial" w:cs="Arial"/>
          <w:sz w:val="19"/>
          <w:szCs w:val="19"/>
        </w:rPr>
        <w:t>n on 2 February 2024 the Company entered into a debt modification agreement to defer the repayment of the principa</w:t>
      </w:r>
      <w:r w:rsidR="00B541EB" w:rsidRPr="00596F11">
        <w:rPr>
          <w:rFonts w:ascii="Arial" w:hAnsi="Arial" w:cs="Arial"/>
          <w:sz w:val="19"/>
          <w:szCs w:val="19"/>
        </w:rPr>
        <w:t>l No.2 amount over 8 installments from January to August 2024, the lender</w:t>
      </w:r>
      <w:r w:rsidR="00F00B96" w:rsidRPr="00596F11">
        <w:rPr>
          <w:rFonts w:ascii="Arial" w:hAnsi="Arial" w:cs="Arial"/>
          <w:sz w:val="19"/>
          <w:szCs w:val="19"/>
        </w:rPr>
        <w:t xml:space="preserve"> has agreed to allow the Company to pay only the interest</w:t>
      </w:r>
      <w:r w:rsidR="009E67F2" w:rsidRPr="00596F11">
        <w:rPr>
          <w:rFonts w:ascii="Arial" w:hAnsi="Arial" w:cs="Arial"/>
          <w:sz w:val="19"/>
          <w:szCs w:val="19"/>
        </w:rPr>
        <w:t xml:space="preserve"> for these installments. The remaining outstanding balance will be fully paid</w:t>
      </w:r>
      <w:r w:rsidR="00946532" w:rsidRPr="00596F11">
        <w:rPr>
          <w:rFonts w:ascii="Arial" w:hAnsi="Arial" w:cs="Arial"/>
          <w:sz w:val="19"/>
          <w:szCs w:val="19"/>
        </w:rPr>
        <w:t xml:space="preserve"> by 2028.</w:t>
      </w:r>
    </w:p>
    <w:p w14:paraId="6831A8FA" w14:textId="77777777" w:rsidR="009E67F2" w:rsidRPr="00596F11" w:rsidRDefault="009E67F2" w:rsidP="009E6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Arial"/>
          <w:sz w:val="19"/>
          <w:szCs w:val="19"/>
        </w:rPr>
      </w:pPr>
    </w:p>
    <w:p w14:paraId="26CDE3F8" w14:textId="77777777" w:rsidR="003A6684" w:rsidRDefault="003A6684" w:rsidP="009E6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theme="minorBidi"/>
          <w:sz w:val="19"/>
          <w:szCs w:val="19"/>
        </w:rPr>
      </w:pPr>
    </w:p>
    <w:p w14:paraId="1339F903" w14:textId="77777777" w:rsidR="005534C8" w:rsidRDefault="005534C8" w:rsidP="009E6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theme="minorBidi"/>
          <w:sz w:val="19"/>
          <w:szCs w:val="19"/>
        </w:rPr>
      </w:pPr>
    </w:p>
    <w:p w14:paraId="0E68610B" w14:textId="77777777" w:rsidR="005534C8" w:rsidRDefault="005534C8" w:rsidP="009E6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theme="minorBidi"/>
          <w:sz w:val="19"/>
          <w:szCs w:val="19"/>
        </w:rPr>
      </w:pPr>
    </w:p>
    <w:p w14:paraId="4D78C483" w14:textId="77777777" w:rsidR="005534C8" w:rsidRDefault="005534C8" w:rsidP="009E6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theme="minorBidi"/>
          <w:sz w:val="19"/>
          <w:szCs w:val="19"/>
        </w:rPr>
      </w:pPr>
    </w:p>
    <w:p w14:paraId="7ECEF65B" w14:textId="77777777" w:rsidR="005534C8" w:rsidRDefault="005534C8" w:rsidP="009E6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theme="minorBidi"/>
          <w:sz w:val="19"/>
          <w:szCs w:val="19"/>
        </w:rPr>
      </w:pPr>
    </w:p>
    <w:p w14:paraId="4E46F6C2" w14:textId="77777777" w:rsidR="005534C8" w:rsidRDefault="005534C8" w:rsidP="009E6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theme="minorBidi"/>
          <w:sz w:val="19"/>
          <w:szCs w:val="19"/>
        </w:rPr>
      </w:pPr>
    </w:p>
    <w:p w14:paraId="170CA774" w14:textId="77777777" w:rsidR="005534C8" w:rsidRDefault="005534C8" w:rsidP="009E6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theme="minorBidi"/>
          <w:sz w:val="19"/>
          <w:szCs w:val="19"/>
        </w:rPr>
      </w:pPr>
    </w:p>
    <w:p w14:paraId="755BDFB7" w14:textId="77777777" w:rsidR="005534C8" w:rsidRDefault="005534C8" w:rsidP="009E6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theme="minorBidi"/>
          <w:sz w:val="19"/>
          <w:szCs w:val="19"/>
        </w:rPr>
      </w:pPr>
    </w:p>
    <w:p w14:paraId="770BB39C" w14:textId="77777777" w:rsidR="005534C8" w:rsidRDefault="005534C8" w:rsidP="009E6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theme="minorBidi"/>
          <w:sz w:val="19"/>
          <w:szCs w:val="19"/>
        </w:rPr>
      </w:pPr>
    </w:p>
    <w:p w14:paraId="06B3C5D9" w14:textId="77777777" w:rsidR="005534C8" w:rsidRPr="005534C8" w:rsidRDefault="005534C8" w:rsidP="009E6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theme="minorBidi"/>
          <w:sz w:val="19"/>
          <w:szCs w:val="19"/>
        </w:rPr>
      </w:pPr>
    </w:p>
    <w:p w14:paraId="1568EA1D" w14:textId="77777777" w:rsidR="007D717E" w:rsidRPr="00596F11" w:rsidRDefault="007D717E" w:rsidP="009E6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Arial"/>
          <w:sz w:val="19"/>
          <w:szCs w:val="19"/>
        </w:rPr>
      </w:pPr>
    </w:p>
    <w:p w14:paraId="7503997D" w14:textId="50BE2D93" w:rsidR="007D717E" w:rsidRPr="00596F11" w:rsidRDefault="00320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Pr>
          <w:rFonts w:ascii="Arial" w:hAnsi="Arial" w:cs="Arial"/>
          <w:sz w:val="19"/>
          <w:szCs w:val="19"/>
        </w:rPr>
        <w:br w:type="page"/>
      </w:r>
    </w:p>
    <w:p w14:paraId="217C0109" w14:textId="0E66A919" w:rsidR="003A58E4" w:rsidRPr="00596F11" w:rsidRDefault="0091193C" w:rsidP="00764BD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80"/>
          <w:tab w:val="left" w:pos="2160"/>
        </w:tabs>
        <w:spacing w:line="360" w:lineRule="auto"/>
        <w:ind w:left="441" w:right="-10" w:hanging="441"/>
        <w:jc w:val="thaiDistribute"/>
        <w:rPr>
          <w:rFonts w:ascii="Arial" w:hAnsi="Arial" w:cs="Arial"/>
          <w:b/>
          <w:bCs/>
          <w:sz w:val="19"/>
          <w:szCs w:val="19"/>
          <w:lang w:val="en-GB"/>
        </w:rPr>
      </w:pPr>
      <w:r w:rsidRPr="00596F11">
        <w:rPr>
          <w:rFonts w:ascii="Arial" w:hAnsi="Arial" w:cs="Arial"/>
          <w:b/>
          <w:bCs/>
          <w:sz w:val="19"/>
          <w:szCs w:val="19"/>
          <w:lang w:val="en-GB"/>
        </w:rPr>
        <w:lastRenderedPageBreak/>
        <w:t>LIA</w:t>
      </w:r>
      <w:r w:rsidR="00B71F26" w:rsidRPr="00596F11">
        <w:rPr>
          <w:rFonts w:ascii="Arial" w:hAnsi="Arial" w:cs="Arial"/>
          <w:b/>
          <w:bCs/>
          <w:sz w:val="19"/>
          <w:szCs w:val="19"/>
          <w:lang w:val="en-GB"/>
        </w:rPr>
        <w:t>BILITIES FROM THE GUARANTEE OF OTHER COMPANY’S LOAN</w:t>
      </w:r>
      <w:r w:rsidR="00BD3CF5" w:rsidRPr="00596F11">
        <w:rPr>
          <w:rFonts w:ascii="Arial" w:hAnsi="Arial" w:cs="Arial"/>
          <w:b/>
          <w:bCs/>
          <w:sz w:val="19"/>
          <w:szCs w:val="19"/>
          <w:lang w:val="en-GB"/>
        </w:rPr>
        <w:t>S</w:t>
      </w:r>
    </w:p>
    <w:p w14:paraId="09822D27" w14:textId="77777777" w:rsidR="00BB0A47" w:rsidRPr="00596F11" w:rsidRDefault="00BB0A47" w:rsidP="00BB0A47">
      <w:pPr>
        <w:tabs>
          <w:tab w:val="clear" w:pos="907"/>
          <w:tab w:val="left" w:pos="360"/>
          <w:tab w:val="left" w:pos="900"/>
        </w:tabs>
        <w:spacing w:line="360" w:lineRule="auto"/>
        <w:ind w:left="360"/>
        <w:jc w:val="thaiDistribute"/>
        <w:rPr>
          <w:rFonts w:ascii="Arial" w:hAnsi="Arial" w:cs="Arial"/>
          <w:sz w:val="16"/>
          <w:szCs w:val="16"/>
          <w:lang w:val="en-GB"/>
        </w:rPr>
      </w:pPr>
    </w:p>
    <w:p w14:paraId="026DAD5D" w14:textId="4F2F4A71" w:rsidR="00FB3B75" w:rsidRPr="00596F11" w:rsidRDefault="008F2D9C" w:rsidP="00403D5B">
      <w:pPr>
        <w:tabs>
          <w:tab w:val="clear" w:pos="454"/>
          <w:tab w:val="clear" w:pos="907"/>
          <w:tab w:val="left" w:pos="426"/>
          <w:tab w:val="left" w:pos="900"/>
        </w:tabs>
        <w:spacing w:line="360" w:lineRule="auto"/>
        <w:ind w:left="426"/>
        <w:jc w:val="thaiDistribute"/>
        <w:rPr>
          <w:rFonts w:ascii="Arial" w:hAnsi="Arial" w:cs="Arial"/>
          <w:sz w:val="19"/>
          <w:szCs w:val="19"/>
        </w:rPr>
      </w:pPr>
      <w:r w:rsidRPr="00596F11">
        <w:rPr>
          <w:rFonts w:ascii="Arial" w:hAnsi="Arial" w:cs="Arial"/>
          <w:sz w:val="19"/>
          <w:szCs w:val="19"/>
          <w:lang w:val="en-GB"/>
        </w:rPr>
        <w:t>L</w:t>
      </w:r>
      <w:proofErr w:type="spellStart"/>
      <w:r w:rsidR="002E5B5F" w:rsidRPr="00596F11">
        <w:rPr>
          <w:rFonts w:ascii="Arial" w:hAnsi="Arial" w:cs="Arial"/>
          <w:sz w:val="19"/>
          <w:szCs w:val="19"/>
        </w:rPr>
        <w:t>iabi</w:t>
      </w:r>
      <w:r w:rsidR="000345E1" w:rsidRPr="00596F11">
        <w:rPr>
          <w:rFonts w:ascii="Arial" w:hAnsi="Arial" w:cs="Arial"/>
          <w:sz w:val="19"/>
          <w:szCs w:val="19"/>
        </w:rPr>
        <w:t>lities</w:t>
      </w:r>
      <w:proofErr w:type="spellEnd"/>
      <w:r w:rsidR="007773EE" w:rsidRPr="00596F11">
        <w:rPr>
          <w:rFonts w:ascii="Arial" w:hAnsi="Arial" w:cs="Arial"/>
          <w:sz w:val="19"/>
          <w:szCs w:val="19"/>
        </w:rPr>
        <w:t xml:space="preserve"> from</w:t>
      </w:r>
      <w:r w:rsidR="00403F83" w:rsidRPr="00596F11">
        <w:rPr>
          <w:rFonts w:ascii="Arial" w:hAnsi="Arial" w:cs="Arial"/>
          <w:sz w:val="19"/>
          <w:szCs w:val="19"/>
        </w:rPr>
        <w:t xml:space="preserve"> the</w:t>
      </w:r>
      <w:r w:rsidR="007773EE" w:rsidRPr="00596F11">
        <w:rPr>
          <w:rFonts w:ascii="Arial" w:hAnsi="Arial" w:cs="Arial"/>
          <w:sz w:val="19"/>
          <w:szCs w:val="19"/>
        </w:rPr>
        <w:t xml:space="preserve"> guarantee of </w:t>
      </w:r>
      <w:r w:rsidR="00980992" w:rsidRPr="00596F11">
        <w:rPr>
          <w:rFonts w:ascii="Arial" w:hAnsi="Arial" w:cs="Arial"/>
          <w:sz w:val="19"/>
          <w:szCs w:val="19"/>
        </w:rPr>
        <w:t>other</w:t>
      </w:r>
      <w:r w:rsidR="00432A69" w:rsidRPr="00596F11">
        <w:rPr>
          <w:rFonts w:ascii="Arial" w:hAnsi="Arial" w:cs="Arial"/>
          <w:sz w:val="19"/>
          <w:szCs w:val="19"/>
        </w:rPr>
        <w:t xml:space="preserve"> com</w:t>
      </w:r>
      <w:r w:rsidR="008D55F5" w:rsidRPr="00596F11">
        <w:rPr>
          <w:rFonts w:ascii="Arial" w:hAnsi="Arial" w:cs="Arial"/>
          <w:sz w:val="19"/>
          <w:szCs w:val="19"/>
        </w:rPr>
        <w:t>pany</w:t>
      </w:r>
      <w:r w:rsidR="009D3C6C" w:rsidRPr="00596F11">
        <w:rPr>
          <w:rFonts w:ascii="Arial" w:hAnsi="Arial" w:cs="Arial"/>
          <w:sz w:val="19"/>
          <w:szCs w:val="19"/>
        </w:rPr>
        <w:t>’s</w:t>
      </w:r>
      <w:r w:rsidR="006E4654" w:rsidRPr="00596F11">
        <w:rPr>
          <w:rFonts w:ascii="Arial" w:hAnsi="Arial" w:cs="Arial"/>
          <w:sz w:val="19"/>
          <w:szCs w:val="19"/>
        </w:rPr>
        <w:t xml:space="preserve"> loan</w:t>
      </w:r>
      <w:r w:rsidR="00FA2E1A" w:rsidRPr="00596F11">
        <w:rPr>
          <w:rFonts w:ascii="Arial" w:hAnsi="Arial" w:cs="Arial"/>
          <w:sz w:val="19"/>
          <w:szCs w:val="19"/>
        </w:rPr>
        <w:t>s</w:t>
      </w:r>
      <w:r w:rsidR="00D45F7F" w:rsidRPr="00596F11">
        <w:rPr>
          <w:rFonts w:ascii="Arial" w:hAnsi="Arial" w:cs="Arial"/>
          <w:sz w:val="19"/>
          <w:szCs w:val="19"/>
        </w:rPr>
        <w:t xml:space="preserve"> represent the gu</w:t>
      </w:r>
      <w:r w:rsidR="00106C12" w:rsidRPr="00596F11">
        <w:rPr>
          <w:rFonts w:ascii="Arial" w:hAnsi="Arial" w:cs="Arial"/>
          <w:sz w:val="19"/>
          <w:szCs w:val="19"/>
        </w:rPr>
        <w:t>arantee of loans of other company formerly a subsidiary of the company, class</w:t>
      </w:r>
      <w:r w:rsidR="0056646F" w:rsidRPr="00596F11">
        <w:rPr>
          <w:rFonts w:ascii="Arial" w:hAnsi="Arial" w:cs="Arial"/>
          <w:sz w:val="19"/>
          <w:szCs w:val="19"/>
        </w:rPr>
        <w:t>ified as follow</w:t>
      </w:r>
      <w:r w:rsidR="002615CF" w:rsidRPr="00596F11">
        <w:rPr>
          <w:rFonts w:ascii="Arial" w:hAnsi="Arial" w:cs="Arial"/>
          <w:sz w:val="19"/>
          <w:szCs w:val="19"/>
        </w:rPr>
        <w:t>s</w:t>
      </w:r>
      <w:r w:rsidR="0056646F" w:rsidRPr="00596F11">
        <w:rPr>
          <w:rFonts w:ascii="Arial" w:hAnsi="Arial" w:cs="Arial"/>
          <w:sz w:val="19"/>
          <w:szCs w:val="19"/>
        </w:rPr>
        <w:t>:</w:t>
      </w:r>
    </w:p>
    <w:p w14:paraId="10A4F8CC" w14:textId="77777777" w:rsidR="005C4CEA" w:rsidRPr="00596F11" w:rsidRDefault="005C4CEA" w:rsidP="00403D5B">
      <w:pPr>
        <w:tabs>
          <w:tab w:val="clear" w:pos="454"/>
          <w:tab w:val="clear" w:pos="907"/>
          <w:tab w:val="left" w:pos="426"/>
          <w:tab w:val="left" w:pos="900"/>
        </w:tabs>
        <w:spacing w:line="360" w:lineRule="auto"/>
        <w:ind w:left="426"/>
        <w:jc w:val="thaiDistribute"/>
        <w:rPr>
          <w:rFonts w:ascii="Arial" w:hAnsi="Arial" w:cs="Arial"/>
          <w:sz w:val="19"/>
          <w:szCs w:val="19"/>
        </w:rPr>
      </w:pPr>
    </w:p>
    <w:tbl>
      <w:tblPr>
        <w:tblStyle w:val="TableGrid"/>
        <w:tblW w:w="88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851"/>
        <w:gridCol w:w="963"/>
        <w:gridCol w:w="963"/>
        <w:gridCol w:w="963"/>
        <w:gridCol w:w="963"/>
        <w:gridCol w:w="963"/>
        <w:gridCol w:w="963"/>
      </w:tblGrid>
      <w:tr w:rsidR="005A284C" w:rsidRPr="00596F11" w14:paraId="259B2552" w14:textId="77777777" w:rsidTr="004600F0">
        <w:tc>
          <w:tcPr>
            <w:tcW w:w="2268" w:type="dxa"/>
            <w:shd w:val="clear" w:color="auto" w:fill="auto"/>
          </w:tcPr>
          <w:p w14:paraId="49451C6A" w14:textId="77777777" w:rsidR="005A284C" w:rsidRPr="00596F11" w:rsidRDefault="005A284C" w:rsidP="00FC5470">
            <w:pPr>
              <w:tabs>
                <w:tab w:val="clear" w:pos="227"/>
                <w:tab w:val="clear" w:pos="454"/>
                <w:tab w:val="clear" w:pos="680"/>
                <w:tab w:val="left" w:pos="162"/>
                <w:tab w:val="left" w:pos="459"/>
              </w:tabs>
              <w:spacing w:before="60" w:after="23" w:line="276" w:lineRule="auto"/>
              <w:jc w:val="thaiDistribute"/>
              <w:rPr>
                <w:rFonts w:ascii="Arial" w:hAnsi="Arial" w:cs="Arial"/>
                <w:sz w:val="16"/>
                <w:szCs w:val="16"/>
              </w:rPr>
            </w:pPr>
          </w:p>
        </w:tc>
        <w:tc>
          <w:tcPr>
            <w:tcW w:w="851" w:type="dxa"/>
          </w:tcPr>
          <w:p w14:paraId="7B5FF3A8" w14:textId="77777777" w:rsidR="005A284C" w:rsidRPr="00596F11" w:rsidRDefault="005A284C" w:rsidP="00FC5470">
            <w:pPr>
              <w:tabs>
                <w:tab w:val="clear" w:pos="227"/>
                <w:tab w:val="clear" w:pos="454"/>
                <w:tab w:val="clear" w:pos="680"/>
                <w:tab w:val="left" w:pos="162"/>
                <w:tab w:val="left" w:pos="459"/>
              </w:tabs>
              <w:spacing w:before="60" w:after="23" w:line="276" w:lineRule="auto"/>
              <w:jc w:val="right"/>
              <w:rPr>
                <w:rFonts w:ascii="Arial" w:hAnsi="Arial" w:cs="Arial"/>
                <w:sz w:val="16"/>
                <w:szCs w:val="16"/>
              </w:rPr>
            </w:pPr>
          </w:p>
        </w:tc>
        <w:tc>
          <w:tcPr>
            <w:tcW w:w="5778" w:type="dxa"/>
            <w:gridSpan w:val="6"/>
            <w:shd w:val="clear" w:color="auto" w:fill="auto"/>
          </w:tcPr>
          <w:p w14:paraId="2B137C7A" w14:textId="38485F2B" w:rsidR="005A284C" w:rsidRPr="00596F11" w:rsidRDefault="005A284C" w:rsidP="00FC5470">
            <w:pPr>
              <w:tabs>
                <w:tab w:val="clear" w:pos="227"/>
                <w:tab w:val="clear" w:pos="454"/>
                <w:tab w:val="clear" w:pos="680"/>
                <w:tab w:val="left" w:pos="162"/>
                <w:tab w:val="left" w:pos="459"/>
              </w:tabs>
              <w:spacing w:before="60" w:after="23" w:line="276" w:lineRule="auto"/>
              <w:jc w:val="right"/>
              <w:rPr>
                <w:rFonts w:ascii="Arial" w:hAnsi="Arial" w:cs="Arial"/>
                <w:sz w:val="16"/>
                <w:szCs w:val="16"/>
              </w:rPr>
            </w:pPr>
            <w:r w:rsidRPr="00596F11">
              <w:rPr>
                <w:rFonts w:ascii="Arial" w:hAnsi="Arial" w:cs="Arial"/>
                <w:sz w:val="16"/>
                <w:szCs w:val="16"/>
              </w:rPr>
              <w:t>(</w:t>
            </w:r>
            <w:proofErr w:type="gramStart"/>
            <w:r w:rsidRPr="00596F11">
              <w:rPr>
                <w:rFonts w:ascii="Arial" w:hAnsi="Arial" w:cs="Arial"/>
                <w:sz w:val="16"/>
                <w:szCs w:val="16"/>
              </w:rPr>
              <w:t>Unit</w:t>
            </w:r>
            <w:r w:rsidR="00B97855">
              <w:rPr>
                <w:rFonts w:ascii="Arial" w:hAnsi="Arial" w:cs="Arial"/>
                <w:sz w:val="16"/>
                <w:szCs w:val="16"/>
              </w:rPr>
              <w:t xml:space="preserve"> </w:t>
            </w:r>
            <w:r w:rsidRPr="00596F11">
              <w:rPr>
                <w:rFonts w:ascii="Arial" w:hAnsi="Arial" w:cs="Arial"/>
                <w:sz w:val="16"/>
                <w:szCs w:val="16"/>
              </w:rPr>
              <w:t>:</w:t>
            </w:r>
            <w:proofErr w:type="gramEnd"/>
            <w:r w:rsidRPr="00596F11">
              <w:rPr>
                <w:rFonts w:ascii="Arial" w:hAnsi="Arial" w:cs="Arial"/>
                <w:sz w:val="16"/>
                <w:szCs w:val="16"/>
              </w:rPr>
              <w:t xml:space="preserve"> Thousand</w:t>
            </w:r>
            <w:r w:rsidRPr="00596F11">
              <w:rPr>
                <w:rFonts w:ascii="Arial" w:hAnsi="Arial" w:cs="Arial"/>
                <w:sz w:val="16"/>
                <w:szCs w:val="16"/>
                <w:cs/>
              </w:rPr>
              <w:t xml:space="preserve"> </w:t>
            </w:r>
            <w:r w:rsidRPr="00596F11">
              <w:rPr>
                <w:rFonts w:ascii="Arial" w:hAnsi="Arial" w:cs="Arial"/>
                <w:sz w:val="16"/>
                <w:szCs w:val="16"/>
              </w:rPr>
              <w:t>Baht)</w:t>
            </w:r>
          </w:p>
        </w:tc>
      </w:tr>
      <w:tr w:rsidR="005A284C" w:rsidRPr="00596F11" w14:paraId="671437A0" w14:textId="77777777" w:rsidTr="004600F0">
        <w:tc>
          <w:tcPr>
            <w:tcW w:w="2268" w:type="dxa"/>
            <w:shd w:val="clear" w:color="auto" w:fill="auto"/>
          </w:tcPr>
          <w:p w14:paraId="4BF37BD4" w14:textId="77777777" w:rsidR="005A284C" w:rsidRPr="00596F11" w:rsidRDefault="005A284C" w:rsidP="00FC5470">
            <w:pPr>
              <w:tabs>
                <w:tab w:val="clear" w:pos="227"/>
                <w:tab w:val="clear" w:pos="454"/>
                <w:tab w:val="clear" w:pos="680"/>
                <w:tab w:val="left" w:pos="162"/>
                <w:tab w:val="left" w:pos="459"/>
              </w:tabs>
              <w:spacing w:before="60" w:after="23" w:line="276" w:lineRule="auto"/>
              <w:jc w:val="thaiDistribute"/>
              <w:rPr>
                <w:rFonts w:ascii="Arial" w:hAnsi="Arial" w:cs="Arial"/>
                <w:sz w:val="16"/>
                <w:szCs w:val="16"/>
                <w:lang w:val="en-GB"/>
              </w:rPr>
            </w:pPr>
          </w:p>
        </w:tc>
        <w:tc>
          <w:tcPr>
            <w:tcW w:w="851" w:type="dxa"/>
          </w:tcPr>
          <w:p w14:paraId="56E240F7" w14:textId="77777777" w:rsidR="005A284C" w:rsidRPr="00596F11" w:rsidRDefault="005A284C" w:rsidP="00FC5470">
            <w:pPr>
              <w:tabs>
                <w:tab w:val="clear" w:pos="227"/>
                <w:tab w:val="clear" w:pos="454"/>
                <w:tab w:val="clear" w:pos="680"/>
                <w:tab w:val="left" w:pos="162"/>
                <w:tab w:val="left" w:pos="459"/>
              </w:tabs>
              <w:spacing w:before="60" w:after="23" w:line="276" w:lineRule="auto"/>
              <w:jc w:val="center"/>
              <w:rPr>
                <w:rFonts w:ascii="Arial" w:hAnsi="Arial" w:cs="Arial"/>
                <w:sz w:val="16"/>
                <w:szCs w:val="16"/>
                <w:lang w:val="en-GB"/>
              </w:rPr>
            </w:pPr>
          </w:p>
        </w:tc>
        <w:tc>
          <w:tcPr>
            <w:tcW w:w="5778" w:type="dxa"/>
            <w:gridSpan w:val="6"/>
            <w:shd w:val="clear" w:color="auto" w:fill="auto"/>
          </w:tcPr>
          <w:p w14:paraId="40E3327A" w14:textId="6640AEDA" w:rsidR="005A284C" w:rsidRPr="00596F11" w:rsidRDefault="005A284C" w:rsidP="00FC5470">
            <w:pPr>
              <w:pBdr>
                <w:bottom w:val="single" w:sz="4" w:space="1" w:color="auto"/>
              </w:pBdr>
              <w:tabs>
                <w:tab w:val="clear" w:pos="227"/>
                <w:tab w:val="clear" w:pos="454"/>
                <w:tab w:val="clear" w:pos="680"/>
                <w:tab w:val="left" w:pos="162"/>
                <w:tab w:val="left" w:pos="459"/>
              </w:tabs>
              <w:spacing w:before="60" w:after="23" w:line="276" w:lineRule="auto"/>
              <w:jc w:val="center"/>
              <w:rPr>
                <w:rFonts w:ascii="Arial" w:hAnsi="Arial" w:cs="Arial"/>
                <w:sz w:val="16"/>
                <w:szCs w:val="20"/>
                <w:lang w:val="en-GB"/>
              </w:rPr>
            </w:pPr>
            <w:r w:rsidRPr="00596F11">
              <w:rPr>
                <w:rFonts w:ascii="Arial" w:hAnsi="Arial" w:cs="Arial"/>
                <w:sz w:val="16"/>
                <w:szCs w:val="16"/>
                <w:lang w:val="en-GB"/>
              </w:rPr>
              <w:t xml:space="preserve">Consolidated and </w:t>
            </w:r>
            <w:r w:rsidR="004303AD" w:rsidRPr="00596F11">
              <w:rPr>
                <w:rFonts w:ascii="Arial" w:hAnsi="Arial" w:cs="Arial"/>
                <w:sz w:val="16"/>
                <w:szCs w:val="20"/>
              </w:rPr>
              <w:t>S</w:t>
            </w:r>
            <w:proofErr w:type="spellStart"/>
            <w:r w:rsidRPr="00596F11">
              <w:rPr>
                <w:rFonts w:ascii="Arial" w:hAnsi="Arial" w:cs="Arial"/>
                <w:sz w:val="16"/>
                <w:szCs w:val="16"/>
                <w:lang w:val="en-GB"/>
              </w:rPr>
              <w:t>eparate</w:t>
            </w:r>
            <w:proofErr w:type="spellEnd"/>
            <w:r w:rsidRPr="00596F11">
              <w:rPr>
                <w:rFonts w:ascii="Arial" w:hAnsi="Arial" w:cs="Arial"/>
                <w:sz w:val="16"/>
                <w:szCs w:val="16"/>
                <w:lang w:val="en-GB"/>
              </w:rPr>
              <w:t xml:space="preserve"> </w:t>
            </w:r>
            <w:r w:rsidR="00666BA3">
              <w:rPr>
                <w:rFonts w:ascii="Arial" w:hAnsi="Arial" w:cs="Arial"/>
                <w:sz w:val="16"/>
                <w:szCs w:val="16"/>
                <w:lang w:val="en-GB"/>
              </w:rPr>
              <w:t>F/S</w:t>
            </w:r>
          </w:p>
        </w:tc>
      </w:tr>
      <w:tr w:rsidR="005A284C" w:rsidRPr="00596F11" w14:paraId="627EF698" w14:textId="77777777" w:rsidTr="004600F0">
        <w:tc>
          <w:tcPr>
            <w:tcW w:w="2268" w:type="dxa"/>
            <w:shd w:val="clear" w:color="auto" w:fill="auto"/>
          </w:tcPr>
          <w:p w14:paraId="0DA6F601" w14:textId="77777777" w:rsidR="005A284C" w:rsidRPr="00596F11" w:rsidRDefault="005A284C" w:rsidP="00FC5470">
            <w:pPr>
              <w:tabs>
                <w:tab w:val="clear" w:pos="227"/>
                <w:tab w:val="clear" w:pos="454"/>
                <w:tab w:val="clear" w:pos="680"/>
                <w:tab w:val="left" w:pos="162"/>
                <w:tab w:val="left" w:pos="459"/>
              </w:tabs>
              <w:spacing w:before="60" w:after="23" w:line="276" w:lineRule="auto"/>
              <w:jc w:val="thaiDistribute"/>
              <w:rPr>
                <w:rFonts w:ascii="Arial" w:hAnsi="Arial" w:cs="Arial"/>
                <w:sz w:val="16"/>
                <w:szCs w:val="16"/>
                <w:lang w:val="en-GB"/>
              </w:rPr>
            </w:pPr>
          </w:p>
        </w:tc>
        <w:tc>
          <w:tcPr>
            <w:tcW w:w="851" w:type="dxa"/>
          </w:tcPr>
          <w:p w14:paraId="59384806" w14:textId="77777777" w:rsidR="005A284C" w:rsidRPr="00596F11" w:rsidRDefault="005A284C" w:rsidP="00FC5470">
            <w:pPr>
              <w:tabs>
                <w:tab w:val="clear" w:pos="227"/>
                <w:tab w:val="clear" w:pos="454"/>
                <w:tab w:val="clear" w:pos="680"/>
                <w:tab w:val="left" w:pos="162"/>
                <w:tab w:val="left" w:pos="459"/>
              </w:tabs>
              <w:spacing w:before="60" w:after="23" w:line="276" w:lineRule="auto"/>
              <w:jc w:val="center"/>
              <w:rPr>
                <w:rFonts w:ascii="Arial" w:hAnsi="Arial" w:cs="Arial"/>
                <w:sz w:val="16"/>
                <w:szCs w:val="16"/>
                <w:lang w:val="en-GB"/>
              </w:rPr>
            </w:pPr>
          </w:p>
        </w:tc>
        <w:tc>
          <w:tcPr>
            <w:tcW w:w="2889" w:type="dxa"/>
            <w:gridSpan w:val="3"/>
            <w:shd w:val="clear" w:color="auto" w:fill="auto"/>
          </w:tcPr>
          <w:p w14:paraId="5F2FE8D7" w14:textId="1DA40030" w:rsidR="005A284C" w:rsidRPr="00596F11" w:rsidRDefault="00797C25" w:rsidP="00FC5470">
            <w:pPr>
              <w:pBdr>
                <w:bottom w:val="single" w:sz="4" w:space="1" w:color="auto"/>
              </w:pBdr>
              <w:tabs>
                <w:tab w:val="clear" w:pos="227"/>
                <w:tab w:val="clear" w:pos="454"/>
                <w:tab w:val="clear" w:pos="680"/>
                <w:tab w:val="left" w:pos="162"/>
                <w:tab w:val="left" w:pos="459"/>
              </w:tabs>
              <w:spacing w:before="60" w:after="23" w:line="276" w:lineRule="auto"/>
              <w:jc w:val="center"/>
              <w:rPr>
                <w:rFonts w:ascii="Arial" w:hAnsi="Arial" w:cs="Arial"/>
                <w:sz w:val="16"/>
                <w:szCs w:val="16"/>
                <w:lang w:val="en-GB"/>
              </w:rPr>
            </w:pPr>
            <w:r w:rsidRPr="00797C25">
              <w:rPr>
                <w:rFonts w:ascii="Arial" w:hAnsi="Arial" w:cs="Arial"/>
                <w:sz w:val="16"/>
                <w:szCs w:val="16"/>
                <w:lang w:val="en-GB"/>
              </w:rPr>
              <w:t>30 June</w:t>
            </w:r>
            <w:r w:rsidR="001F3851" w:rsidRPr="00596F11">
              <w:rPr>
                <w:rFonts w:ascii="Arial" w:hAnsi="Arial" w:cs="Arial"/>
                <w:sz w:val="16"/>
                <w:szCs w:val="16"/>
                <w:lang w:val="en-GB"/>
              </w:rPr>
              <w:t xml:space="preserve"> </w:t>
            </w:r>
            <w:r w:rsidR="005A284C" w:rsidRPr="00596F11">
              <w:rPr>
                <w:rFonts w:ascii="Arial" w:hAnsi="Arial" w:cs="Arial"/>
                <w:sz w:val="16"/>
                <w:szCs w:val="16"/>
                <w:lang w:val="en-GB"/>
              </w:rPr>
              <w:t>202</w:t>
            </w:r>
            <w:r w:rsidR="001F3851" w:rsidRPr="00596F11">
              <w:rPr>
                <w:rFonts w:ascii="Arial" w:hAnsi="Arial" w:cs="Arial"/>
                <w:sz w:val="16"/>
                <w:szCs w:val="16"/>
                <w:lang w:val="en-GB"/>
              </w:rPr>
              <w:t>4</w:t>
            </w:r>
          </w:p>
        </w:tc>
        <w:tc>
          <w:tcPr>
            <w:tcW w:w="2889" w:type="dxa"/>
            <w:gridSpan w:val="3"/>
          </w:tcPr>
          <w:p w14:paraId="4C047811" w14:textId="7C7FF2D4" w:rsidR="005A284C" w:rsidRPr="00596F11" w:rsidRDefault="001F3851" w:rsidP="00FC5470">
            <w:pPr>
              <w:pBdr>
                <w:bottom w:val="single" w:sz="4" w:space="1" w:color="auto"/>
              </w:pBdr>
              <w:tabs>
                <w:tab w:val="clear" w:pos="227"/>
                <w:tab w:val="clear" w:pos="454"/>
                <w:tab w:val="clear" w:pos="680"/>
                <w:tab w:val="left" w:pos="162"/>
                <w:tab w:val="left" w:pos="459"/>
              </w:tabs>
              <w:spacing w:before="60" w:after="23" w:line="276" w:lineRule="auto"/>
              <w:jc w:val="center"/>
              <w:rPr>
                <w:rFonts w:ascii="Arial" w:hAnsi="Arial" w:cs="Arial"/>
                <w:sz w:val="16"/>
                <w:szCs w:val="16"/>
                <w:lang w:val="en-GB"/>
              </w:rPr>
            </w:pPr>
            <w:r w:rsidRPr="00596F11">
              <w:rPr>
                <w:rFonts w:ascii="Arial" w:hAnsi="Arial" w:cs="Arial"/>
                <w:sz w:val="16"/>
                <w:szCs w:val="16"/>
              </w:rPr>
              <w:t xml:space="preserve">31 December </w:t>
            </w:r>
            <w:r w:rsidR="005A284C" w:rsidRPr="00596F11">
              <w:rPr>
                <w:rFonts w:ascii="Arial" w:hAnsi="Arial" w:cs="Arial"/>
                <w:sz w:val="16"/>
                <w:szCs w:val="16"/>
              </w:rPr>
              <w:t>202</w:t>
            </w:r>
            <w:r w:rsidRPr="00596F11">
              <w:rPr>
                <w:rFonts w:ascii="Arial" w:hAnsi="Arial" w:cs="Arial"/>
                <w:sz w:val="16"/>
                <w:szCs w:val="16"/>
              </w:rPr>
              <w:t>3</w:t>
            </w:r>
          </w:p>
        </w:tc>
      </w:tr>
      <w:tr w:rsidR="005A284C" w:rsidRPr="00596F11" w14:paraId="7CAB7D57" w14:textId="77777777" w:rsidTr="004600F0">
        <w:tc>
          <w:tcPr>
            <w:tcW w:w="2268" w:type="dxa"/>
            <w:shd w:val="clear" w:color="auto" w:fill="auto"/>
          </w:tcPr>
          <w:p w14:paraId="3BC71DEE" w14:textId="77777777" w:rsidR="005A284C" w:rsidRPr="00596F11" w:rsidRDefault="005A284C" w:rsidP="00FC5470">
            <w:pPr>
              <w:tabs>
                <w:tab w:val="clear" w:pos="227"/>
                <w:tab w:val="clear" w:pos="454"/>
                <w:tab w:val="clear" w:pos="680"/>
                <w:tab w:val="left" w:pos="162"/>
                <w:tab w:val="left" w:pos="459"/>
              </w:tabs>
              <w:spacing w:before="60" w:after="23" w:line="276" w:lineRule="auto"/>
              <w:jc w:val="thaiDistribute"/>
              <w:rPr>
                <w:rFonts w:ascii="Arial" w:hAnsi="Arial" w:cs="Arial"/>
                <w:sz w:val="16"/>
                <w:szCs w:val="16"/>
              </w:rPr>
            </w:pPr>
          </w:p>
        </w:tc>
        <w:tc>
          <w:tcPr>
            <w:tcW w:w="851" w:type="dxa"/>
          </w:tcPr>
          <w:p w14:paraId="60D3FED6" w14:textId="77777777" w:rsidR="005A284C" w:rsidRPr="00596F11" w:rsidRDefault="005A284C" w:rsidP="00FC5470">
            <w:pPr>
              <w:pBdr>
                <w:bottom w:val="single" w:sz="4" w:space="1" w:color="auto"/>
              </w:pBdr>
              <w:tabs>
                <w:tab w:val="clear" w:pos="454"/>
                <w:tab w:val="clear" w:pos="907"/>
                <w:tab w:val="left" w:pos="459"/>
              </w:tabs>
              <w:spacing w:before="60" w:after="23" w:line="276" w:lineRule="auto"/>
              <w:jc w:val="center"/>
              <w:rPr>
                <w:rFonts w:ascii="Arial" w:hAnsi="Arial" w:cs="Arial"/>
                <w:sz w:val="16"/>
                <w:szCs w:val="16"/>
              </w:rPr>
            </w:pPr>
            <w:r w:rsidRPr="00596F11">
              <w:rPr>
                <w:rFonts w:ascii="Arial" w:hAnsi="Arial" w:cs="Arial"/>
                <w:sz w:val="16"/>
                <w:szCs w:val="16"/>
              </w:rPr>
              <w:t>Interest rate per annum</w:t>
            </w:r>
          </w:p>
        </w:tc>
        <w:tc>
          <w:tcPr>
            <w:tcW w:w="963" w:type="dxa"/>
            <w:shd w:val="clear" w:color="auto" w:fill="auto"/>
            <w:vAlign w:val="bottom"/>
          </w:tcPr>
          <w:p w14:paraId="3FE44D9B" w14:textId="77777777" w:rsidR="005A284C" w:rsidRPr="00596F11" w:rsidRDefault="005A284C" w:rsidP="00FC5470">
            <w:pPr>
              <w:pBdr>
                <w:bottom w:val="single" w:sz="4" w:space="1" w:color="auto"/>
              </w:pBdr>
              <w:tabs>
                <w:tab w:val="clear" w:pos="454"/>
                <w:tab w:val="left" w:pos="459"/>
              </w:tabs>
              <w:spacing w:before="60" w:after="23" w:line="276" w:lineRule="auto"/>
              <w:jc w:val="center"/>
              <w:rPr>
                <w:rFonts w:ascii="Arial" w:hAnsi="Arial" w:cs="Arial"/>
                <w:sz w:val="16"/>
                <w:szCs w:val="16"/>
                <w:cs/>
              </w:rPr>
            </w:pPr>
            <w:r w:rsidRPr="00596F11">
              <w:rPr>
                <w:rFonts w:ascii="Arial" w:hAnsi="Arial" w:cs="Arial"/>
                <w:sz w:val="16"/>
                <w:szCs w:val="16"/>
              </w:rPr>
              <w:t>Loan</w:t>
            </w:r>
          </w:p>
        </w:tc>
        <w:tc>
          <w:tcPr>
            <w:tcW w:w="963" w:type="dxa"/>
            <w:shd w:val="clear" w:color="auto" w:fill="auto"/>
            <w:vAlign w:val="bottom"/>
          </w:tcPr>
          <w:p w14:paraId="3482026F" w14:textId="77777777" w:rsidR="005A284C" w:rsidRPr="00596F11" w:rsidRDefault="005A284C" w:rsidP="00FC5470">
            <w:pPr>
              <w:pBdr>
                <w:bottom w:val="single" w:sz="4" w:space="1" w:color="auto"/>
              </w:pBdr>
              <w:tabs>
                <w:tab w:val="clear" w:pos="454"/>
                <w:tab w:val="left" w:pos="459"/>
              </w:tabs>
              <w:spacing w:before="60" w:after="23" w:line="276" w:lineRule="auto"/>
              <w:jc w:val="center"/>
              <w:rPr>
                <w:rFonts w:ascii="Arial" w:hAnsi="Arial" w:cs="Arial"/>
                <w:sz w:val="16"/>
                <w:szCs w:val="16"/>
              </w:rPr>
            </w:pPr>
            <w:r w:rsidRPr="00596F11">
              <w:rPr>
                <w:rFonts w:ascii="Arial" w:hAnsi="Arial" w:cs="Arial"/>
                <w:sz w:val="16"/>
                <w:szCs w:val="16"/>
              </w:rPr>
              <w:t>Deferred finance fee</w:t>
            </w:r>
          </w:p>
        </w:tc>
        <w:tc>
          <w:tcPr>
            <w:tcW w:w="963" w:type="dxa"/>
            <w:shd w:val="clear" w:color="auto" w:fill="auto"/>
            <w:vAlign w:val="bottom"/>
          </w:tcPr>
          <w:p w14:paraId="7AA42EF8" w14:textId="77777777" w:rsidR="005A284C" w:rsidRPr="00596F11" w:rsidRDefault="005A284C" w:rsidP="00FC5470">
            <w:pPr>
              <w:pBdr>
                <w:bottom w:val="single" w:sz="4" w:space="1" w:color="auto"/>
              </w:pBdr>
              <w:tabs>
                <w:tab w:val="clear" w:pos="454"/>
                <w:tab w:val="left" w:pos="459"/>
              </w:tabs>
              <w:spacing w:before="60" w:after="23" w:line="276" w:lineRule="auto"/>
              <w:jc w:val="center"/>
              <w:rPr>
                <w:rFonts w:ascii="Arial" w:hAnsi="Arial" w:cs="Arial"/>
                <w:sz w:val="16"/>
                <w:szCs w:val="16"/>
              </w:rPr>
            </w:pPr>
            <w:r w:rsidRPr="00596F11">
              <w:rPr>
                <w:rFonts w:ascii="Arial" w:hAnsi="Arial" w:cs="Arial"/>
                <w:sz w:val="16"/>
                <w:szCs w:val="16"/>
              </w:rPr>
              <w:t>Net</w:t>
            </w:r>
          </w:p>
        </w:tc>
        <w:tc>
          <w:tcPr>
            <w:tcW w:w="963" w:type="dxa"/>
            <w:vAlign w:val="bottom"/>
          </w:tcPr>
          <w:p w14:paraId="07AAC759" w14:textId="77777777" w:rsidR="005A284C" w:rsidRPr="00596F11" w:rsidRDefault="005A284C" w:rsidP="00FC5470">
            <w:pPr>
              <w:pBdr>
                <w:bottom w:val="single" w:sz="4" w:space="1" w:color="auto"/>
              </w:pBdr>
              <w:tabs>
                <w:tab w:val="clear" w:pos="454"/>
                <w:tab w:val="left" w:pos="459"/>
              </w:tabs>
              <w:spacing w:before="60" w:after="23" w:line="276" w:lineRule="auto"/>
              <w:jc w:val="center"/>
              <w:rPr>
                <w:rFonts w:ascii="Arial" w:hAnsi="Arial" w:cs="Arial"/>
                <w:sz w:val="16"/>
                <w:szCs w:val="16"/>
              </w:rPr>
            </w:pPr>
            <w:r w:rsidRPr="00596F11">
              <w:rPr>
                <w:rFonts w:ascii="Arial" w:hAnsi="Arial" w:cs="Arial"/>
                <w:sz w:val="16"/>
                <w:szCs w:val="16"/>
              </w:rPr>
              <w:t>Loan</w:t>
            </w:r>
          </w:p>
        </w:tc>
        <w:tc>
          <w:tcPr>
            <w:tcW w:w="963" w:type="dxa"/>
            <w:vAlign w:val="bottom"/>
          </w:tcPr>
          <w:p w14:paraId="3DAE607F" w14:textId="77777777" w:rsidR="005A284C" w:rsidRPr="00596F11" w:rsidRDefault="005A284C" w:rsidP="00FC5470">
            <w:pPr>
              <w:pBdr>
                <w:bottom w:val="single" w:sz="4" w:space="1" w:color="auto"/>
              </w:pBdr>
              <w:tabs>
                <w:tab w:val="clear" w:pos="454"/>
                <w:tab w:val="left" w:pos="459"/>
              </w:tabs>
              <w:spacing w:before="60" w:after="23" w:line="276" w:lineRule="auto"/>
              <w:jc w:val="center"/>
              <w:rPr>
                <w:rFonts w:ascii="Arial" w:hAnsi="Arial" w:cs="Arial"/>
                <w:sz w:val="16"/>
                <w:szCs w:val="16"/>
              </w:rPr>
            </w:pPr>
            <w:r w:rsidRPr="00596F11">
              <w:rPr>
                <w:rFonts w:ascii="Arial" w:hAnsi="Arial" w:cs="Arial"/>
                <w:sz w:val="16"/>
                <w:szCs w:val="16"/>
              </w:rPr>
              <w:t>Deferred finance fee</w:t>
            </w:r>
          </w:p>
        </w:tc>
        <w:tc>
          <w:tcPr>
            <w:tcW w:w="963" w:type="dxa"/>
            <w:vAlign w:val="bottom"/>
          </w:tcPr>
          <w:p w14:paraId="65B8C6B2" w14:textId="77777777" w:rsidR="005A284C" w:rsidRPr="00596F11" w:rsidRDefault="005A284C" w:rsidP="00FC5470">
            <w:pPr>
              <w:pBdr>
                <w:bottom w:val="single" w:sz="4" w:space="1" w:color="auto"/>
              </w:pBdr>
              <w:tabs>
                <w:tab w:val="clear" w:pos="454"/>
                <w:tab w:val="left" w:pos="459"/>
              </w:tabs>
              <w:spacing w:before="60" w:after="23" w:line="276" w:lineRule="auto"/>
              <w:jc w:val="center"/>
              <w:rPr>
                <w:rFonts w:ascii="Arial" w:hAnsi="Arial" w:cs="Arial"/>
                <w:sz w:val="16"/>
                <w:szCs w:val="16"/>
              </w:rPr>
            </w:pPr>
            <w:r w:rsidRPr="00596F11">
              <w:rPr>
                <w:rFonts w:ascii="Arial" w:hAnsi="Arial" w:cs="Arial"/>
                <w:sz w:val="16"/>
                <w:szCs w:val="16"/>
              </w:rPr>
              <w:t>Net</w:t>
            </w:r>
          </w:p>
        </w:tc>
      </w:tr>
      <w:tr w:rsidR="005A284C" w:rsidRPr="00596F11" w14:paraId="7F55DC1F" w14:textId="77777777" w:rsidTr="004600F0">
        <w:trPr>
          <w:trHeight w:val="234"/>
        </w:trPr>
        <w:tc>
          <w:tcPr>
            <w:tcW w:w="2268" w:type="dxa"/>
            <w:shd w:val="clear" w:color="auto" w:fill="auto"/>
          </w:tcPr>
          <w:p w14:paraId="59F47B46" w14:textId="77777777" w:rsidR="005A284C" w:rsidRPr="00596F11" w:rsidRDefault="005A284C" w:rsidP="00FC5470">
            <w:pPr>
              <w:tabs>
                <w:tab w:val="clear" w:pos="227"/>
                <w:tab w:val="clear" w:pos="454"/>
                <w:tab w:val="clear" w:pos="680"/>
                <w:tab w:val="left" w:pos="162"/>
                <w:tab w:val="left" w:pos="459"/>
              </w:tabs>
              <w:spacing w:before="60" w:after="23" w:line="276" w:lineRule="auto"/>
              <w:jc w:val="thaiDistribute"/>
              <w:rPr>
                <w:rFonts w:ascii="Arial" w:hAnsi="Arial" w:cs="Arial"/>
                <w:sz w:val="16"/>
                <w:szCs w:val="16"/>
                <w:lang w:val="en-GB"/>
              </w:rPr>
            </w:pPr>
          </w:p>
        </w:tc>
        <w:tc>
          <w:tcPr>
            <w:tcW w:w="851" w:type="dxa"/>
          </w:tcPr>
          <w:p w14:paraId="132A1243" w14:textId="77777777" w:rsidR="005A284C" w:rsidRPr="00596F11" w:rsidRDefault="005A284C" w:rsidP="00FC5470">
            <w:pPr>
              <w:tabs>
                <w:tab w:val="clear" w:pos="454"/>
                <w:tab w:val="left" w:pos="459"/>
              </w:tabs>
              <w:spacing w:before="60" w:after="23" w:line="276" w:lineRule="auto"/>
              <w:jc w:val="right"/>
              <w:rPr>
                <w:rFonts w:ascii="Arial" w:hAnsi="Arial" w:cs="Arial"/>
                <w:sz w:val="16"/>
                <w:szCs w:val="16"/>
              </w:rPr>
            </w:pPr>
          </w:p>
        </w:tc>
        <w:tc>
          <w:tcPr>
            <w:tcW w:w="963" w:type="dxa"/>
            <w:shd w:val="clear" w:color="auto" w:fill="auto"/>
          </w:tcPr>
          <w:p w14:paraId="500B420C" w14:textId="77777777" w:rsidR="005A284C" w:rsidRPr="00596F11" w:rsidRDefault="005A284C" w:rsidP="00FC5470">
            <w:pPr>
              <w:tabs>
                <w:tab w:val="clear" w:pos="454"/>
                <w:tab w:val="left" w:pos="459"/>
              </w:tabs>
              <w:spacing w:before="60" w:after="23" w:line="276" w:lineRule="auto"/>
              <w:jc w:val="right"/>
              <w:rPr>
                <w:rFonts w:ascii="Arial" w:hAnsi="Arial" w:cs="Arial"/>
                <w:sz w:val="16"/>
                <w:szCs w:val="16"/>
              </w:rPr>
            </w:pPr>
          </w:p>
        </w:tc>
        <w:tc>
          <w:tcPr>
            <w:tcW w:w="963" w:type="dxa"/>
            <w:shd w:val="clear" w:color="auto" w:fill="auto"/>
          </w:tcPr>
          <w:p w14:paraId="5AF1988E" w14:textId="77777777" w:rsidR="005A284C" w:rsidRPr="00596F11" w:rsidRDefault="005A284C" w:rsidP="00FC5470">
            <w:pPr>
              <w:tabs>
                <w:tab w:val="clear" w:pos="454"/>
                <w:tab w:val="left" w:pos="459"/>
              </w:tabs>
              <w:spacing w:before="60" w:after="23" w:line="276" w:lineRule="auto"/>
              <w:jc w:val="center"/>
              <w:rPr>
                <w:rFonts w:ascii="Arial" w:hAnsi="Arial" w:cs="Arial"/>
                <w:sz w:val="16"/>
                <w:szCs w:val="16"/>
              </w:rPr>
            </w:pPr>
          </w:p>
        </w:tc>
        <w:tc>
          <w:tcPr>
            <w:tcW w:w="963" w:type="dxa"/>
            <w:shd w:val="clear" w:color="auto" w:fill="auto"/>
          </w:tcPr>
          <w:p w14:paraId="01766365" w14:textId="77777777" w:rsidR="005A284C" w:rsidRPr="00596F11" w:rsidRDefault="005A284C" w:rsidP="00FC5470">
            <w:pPr>
              <w:tabs>
                <w:tab w:val="clear" w:pos="454"/>
                <w:tab w:val="left" w:pos="459"/>
              </w:tabs>
              <w:spacing w:before="60" w:after="23" w:line="276" w:lineRule="auto"/>
              <w:jc w:val="center"/>
              <w:rPr>
                <w:rFonts w:ascii="Arial" w:hAnsi="Arial" w:cs="Arial"/>
                <w:sz w:val="16"/>
                <w:szCs w:val="16"/>
              </w:rPr>
            </w:pPr>
          </w:p>
        </w:tc>
        <w:tc>
          <w:tcPr>
            <w:tcW w:w="963" w:type="dxa"/>
          </w:tcPr>
          <w:p w14:paraId="35CFCB12" w14:textId="77777777" w:rsidR="005A284C" w:rsidRPr="00596F11" w:rsidRDefault="005A284C" w:rsidP="00FC5470">
            <w:pPr>
              <w:tabs>
                <w:tab w:val="clear" w:pos="454"/>
                <w:tab w:val="left" w:pos="459"/>
              </w:tabs>
              <w:spacing w:before="60" w:after="23" w:line="276" w:lineRule="auto"/>
              <w:jc w:val="center"/>
              <w:rPr>
                <w:rFonts w:ascii="Arial" w:hAnsi="Arial" w:cs="Arial"/>
                <w:sz w:val="16"/>
                <w:szCs w:val="16"/>
              </w:rPr>
            </w:pPr>
          </w:p>
        </w:tc>
        <w:tc>
          <w:tcPr>
            <w:tcW w:w="963" w:type="dxa"/>
          </w:tcPr>
          <w:p w14:paraId="7FAE3FE9" w14:textId="77777777" w:rsidR="005A284C" w:rsidRPr="00596F11" w:rsidRDefault="005A284C" w:rsidP="00FC5470">
            <w:pPr>
              <w:tabs>
                <w:tab w:val="clear" w:pos="454"/>
                <w:tab w:val="left" w:pos="459"/>
              </w:tabs>
              <w:spacing w:before="60" w:after="23" w:line="276" w:lineRule="auto"/>
              <w:jc w:val="center"/>
              <w:rPr>
                <w:rFonts w:ascii="Arial" w:hAnsi="Arial" w:cs="Arial"/>
                <w:sz w:val="16"/>
                <w:szCs w:val="16"/>
              </w:rPr>
            </w:pPr>
          </w:p>
        </w:tc>
        <w:tc>
          <w:tcPr>
            <w:tcW w:w="963" w:type="dxa"/>
          </w:tcPr>
          <w:p w14:paraId="5AD6D929" w14:textId="77777777" w:rsidR="005A284C" w:rsidRPr="00596F11" w:rsidRDefault="005A284C" w:rsidP="00FC5470">
            <w:pPr>
              <w:tabs>
                <w:tab w:val="clear" w:pos="454"/>
                <w:tab w:val="left" w:pos="459"/>
              </w:tabs>
              <w:spacing w:before="60" w:after="23" w:line="276" w:lineRule="auto"/>
              <w:jc w:val="center"/>
              <w:rPr>
                <w:rFonts w:ascii="Arial" w:hAnsi="Arial" w:cs="Arial"/>
                <w:sz w:val="16"/>
                <w:szCs w:val="16"/>
              </w:rPr>
            </w:pPr>
          </w:p>
        </w:tc>
      </w:tr>
      <w:tr w:rsidR="005A284C" w:rsidRPr="00596F11" w14:paraId="591B2690" w14:textId="77777777" w:rsidTr="004600F0">
        <w:tc>
          <w:tcPr>
            <w:tcW w:w="2268" w:type="dxa"/>
            <w:shd w:val="clear" w:color="auto" w:fill="auto"/>
          </w:tcPr>
          <w:p w14:paraId="1BEA967D" w14:textId="77777777" w:rsidR="005A284C" w:rsidRPr="00596F11" w:rsidRDefault="005A284C" w:rsidP="00FC5470">
            <w:pPr>
              <w:tabs>
                <w:tab w:val="clear" w:pos="227"/>
                <w:tab w:val="clear" w:pos="454"/>
                <w:tab w:val="clear" w:pos="680"/>
                <w:tab w:val="left" w:pos="162"/>
                <w:tab w:val="left" w:pos="459"/>
              </w:tabs>
              <w:spacing w:before="60" w:after="23" w:line="276" w:lineRule="auto"/>
              <w:jc w:val="thaiDistribute"/>
              <w:rPr>
                <w:rFonts w:ascii="Arial" w:hAnsi="Arial" w:cs="Arial"/>
                <w:sz w:val="16"/>
                <w:szCs w:val="16"/>
                <w:lang w:val="en-GB"/>
              </w:rPr>
            </w:pPr>
            <w:r w:rsidRPr="00596F11">
              <w:rPr>
                <w:rFonts w:ascii="Arial" w:hAnsi="Arial" w:cs="Arial"/>
                <w:sz w:val="16"/>
                <w:szCs w:val="16"/>
                <w:lang w:val="en-GB"/>
              </w:rPr>
              <w:t>Credit line of Baht 105 million</w:t>
            </w:r>
          </w:p>
        </w:tc>
        <w:tc>
          <w:tcPr>
            <w:tcW w:w="851" w:type="dxa"/>
          </w:tcPr>
          <w:p w14:paraId="119BEB64" w14:textId="77777777" w:rsidR="005A284C" w:rsidRPr="00596F11" w:rsidRDefault="005A284C" w:rsidP="00FC5470">
            <w:pPr>
              <w:tabs>
                <w:tab w:val="clear" w:pos="454"/>
                <w:tab w:val="left" w:pos="459"/>
              </w:tabs>
              <w:spacing w:before="60" w:after="23" w:line="276" w:lineRule="auto"/>
              <w:jc w:val="center"/>
              <w:rPr>
                <w:rFonts w:ascii="Arial" w:hAnsi="Arial" w:cs="Arial"/>
                <w:sz w:val="16"/>
                <w:szCs w:val="16"/>
              </w:rPr>
            </w:pPr>
            <w:r w:rsidRPr="00596F11">
              <w:rPr>
                <w:rFonts w:ascii="Arial" w:hAnsi="Arial" w:cs="Arial"/>
                <w:sz w:val="16"/>
                <w:szCs w:val="16"/>
              </w:rPr>
              <w:t>15%</w:t>
            </w:r>
          </w:p>
        </w:tc>
        <w:tc>
          <w:tcPr>
            <w:tcW w:w="963" w:type="dxa"/>
            <w:shd w:val="clear" w:color="auto" w:fill="auto"/>
          </w:tcPr>
          <w:p w14:paraId="25A214BA" w14:textId="3E910655" w:rsidR="005A284C" w:rsidRPr="00596F11" w:rsidRDefault="00AE4842" w:rsidP="00FC5470">
            <w:pPr>
              <w:tabs>
                <w:tab w:val="clear" w:pos="454"/>
                <w:tab w:val="clear" w:pos="680"/>
                <w:tab w:val="left" w:pos="459"/>
                <w:tab w:val="left" w:pos="776"/>
              </w:tabs>
              <w:spacing w:before="60" w:after="23" w:line="276" w:lineRule="auto"/>
              <w:jc w:val="right"/>
              <w:rPr>
                <w:rFonts w:ascii="Arial" w:hAnsi="Arial" w:cs="Arial"/>
                <w:sz w:val="16"/>
                <w:szCs w:val="16"/>
              </w:rPr>
            </w:pPr>
            <w:r>
              <w:rPr>
                <w:rFonts w:ascii="Arial" w:hAnsi="Arial" w:cs="Arial"/>
                <w:sz w:val="16"/>
                <w:szCs w:val="16"/>
              </w:rPr>
              <w:t>13,</w:t>
            </w:r>
            <w:r w:rsidR="00942611">
              <w:rPr>
                <w:rFonts w:ascii="Arial" w:hAnsi="Arial" w:cs="Arial"/>
                <w:sz w:val="16"/>
                <w:szCs w:val="16"/>
              </w:rPr>
              <w:t>327</w:t>
            </w:r>
          </w:p>
        </w:tc>
        <w:tc>
          <w:tcPr>
            <w:tcW w:w="963" w:type="dxa"/>
            <w:shd w:val="clear" w:color="auto" w:fill="auto"/>
          </w:tcPr>
          <w:p w14:paraId="5601DC4A" w14:textId="05D2EE6F" w:rsidR="005A284C" w:rsidRPr="003237DF" w:rsidRDefault="00942611" w:rsidP="00FC5470">
            <w:pPr>
              <w:tabs>
                <w:tab w:val="clear" w:pos="454"/>
                <w:tab w:val="clear" w:pos="680"/>
                <w:tab w:val="left" w:pos="459"/>
                <w:tab w:val="left" w:pos="776"/>
              </w:tabs>
              <w:spacing w:before="60" w:after="23" w:line="276" w:lineRule="auto"/>
              <w:jc w:val="right"/>
              <w:rPr>
                <w:rFonts w:ascii="Arial" w:hAnsi="Arial" w:cs="Arial"/>
                <w:sz w:val="16"/>
                <w:szCs w:val="16"/>
              </w:rPr>
            </w:pPr>
            <w:r w:rsidRPr="003237DF">
              <w:rPr>
                <w:rFonts w:ascii="Arial" w:hAnsi="Arial" w:cs="Arial"/>
                <w:sz w:val="16"/>
                <w:szCs w:val="16"/>
                <w:cs/>
              </w:rPr>
              <w:t>(</w:t>
            </w:r>
            <w:r w:rsidRPr="003237DF">
              <w:rPr>
                <w:rFonts w:ascii="Arial" w:hAnsi="Arial" w:cs="Arial"/>
                <w:sz w:val="16"/>
                <w:szCs w:val="16"/>
              </w:rPr>
              <w:t>255</w:t>
            </w:r>
            <w:r w:rsidRPr="003237DF">
              <w:rPr>
                <w:rFonts w:ascii="Arial" w:hAnsi="Arial" w:cs="Arial"/>
                <w:sz w:val="16"/>
                <w:szCs w:val="16"/>
                <w:cs/>
              </w:rPr>
              <w:t>)</w:t>
            </w:r>
          </w:p>
        </w:tc>
        <w:tc>
          <w:tcPr>
            <w:tcW w:w="963" w:type="dxa"/>
            <w:shd w:val="clear" w:color="auto" w:fill="auto"/>
          </w:tcPr>
          <w:p w14:paraId="206CEFFB" w14:textId="299F200D" w:rsidR="005A284C" w:rsidRPr="00596F11" w:rsidRDefault="003237DF" w:rsidP="00FC5470">
            <w:pPr>
              <w:tabs>
                <w:tab w:val="clear" w:pos="454"/>
                <w:tab w:val="clear" w:pos="680"/>
                <w:tab w:val="left" w:pos="459"/>
                <w:tab w:val="left" w:pos="776"/>
              </w:tabs>
              <w:spacing w:before="60" w:after="23" w:line="276" w:lineRule="auto"/>
              <w:jc w:val="right"/>
              <w:rPr>
                <w:rFonts w:ascii="Arial" w:hAnsi="Arial" w:cs="Arial"/>
                <w:sz w:val="16"/>
                <w:szCs w:val="16"/>
              </w:rPr>
            </w:pPr>
            <w:r>
              <w:rPr>
                <w:rFonts w:ascii="Arial" w:hAnsi="Arial" w:cs="Arial"/>
                <w:sz w:val="16"/>
                <w:szCs w:val="16"/>
              </w:rPr>
              <w:t>13,072</w:t>
            </w:r>
          </w:p>
        </w:tc>
        <w:tc>
          <w:tcPr>
            <w:tcW w:w="963" w:type="dxa"/>
          </w:tcPr>
          <w:p w14:paraId="0E3F35A5" w14:textId="26FE1576" w:rsidR="005A284C" w:rsidRPr="00596F11" w:rsidRDefault="001F3851" w:rsidP="00FC5470">
            <w:pPr>
              <w:tabs>
                <w:tab w:val="clear" w:pos="454"/>
                <w:tab w:val="clear" w:pos="680"/>
                <w:tab w:val="left" w:pos="459"/>
                <w:tab w:val="left" w:pos="776"/>
              </w:tabs>
              <w:spacing w:before="60" w:after="23" w:line="276" w:lineRule="auto"/>
              <w:jc w:val="right"/>
              <w:rPr>
                <w:rFonts w:ascii="Arial" w:hAnsi="Arial" w:cs="Arial"/>
                <w:sz w:val="16"/>
                <w:szCs w:val="16"/>
              </w:rPr>
            </w:pPr>
            <w:r w:rsidRPr="00596F11">
              <w:rPr>
                <w:rFonts w:ascii="Arial" w:hAnsi="Arial" w:cs="Arial"/>
                <w:sz w:val="16"/>
                <w:szCs w:val="16"/>
              </w:rPr>
              <w:t>23,844</w:t>
            </w:r>
          </w:p>
        </w:tc>
        <w:tc>
          <w:tcPr>
            <w:tcW w:w="963" w:type="dxa"/>
          </w:tcPr>
          <w:p w14:paraId="29F9BD08" w14:textId="562F7A2E" w:rsidR="005A284C" w:rsidRPr="00596F11" w:rsidRDefault="005A284C" w:rsidP="00FC5470">
            <w:pPr>
              <w:tabs>
                <w:tab w:val="clear" w:pos="454"/>
                <w:tab w:val="clear" w:pos="680"/>
                <w:tab w:val="left" w:pos="459"/>
                <w:tab w:val="left" w:pos="776"/>
              </w:tabs>
              <w:spacing w:before="60" w:after="23" w:line="276" w:lineRule="auto"/>
              <w:jc w:val="right"/>
              <w:rPr>
                <w:rFonts w:ascii="Arial" w:hAnsi="Arial" w:cs="Arial"/>
                <w:sz w:val="16"/>
                <w:szCs w:val="16"/>
              </w:rPr>
            </w:pPr>
            <w:r w:rsidRPr="00596F11">
              <w:rPr>
                <w:rFonts w:ascii="Arial" w:hAnsi="Arial" w:cs="Arial"/>
                <w:sz w:val="16"/>
                <w:szCs w:val="16"/>
              </w:rPr>
              <w:t>(</w:t>
            </w:r>
            <w:r w:rsidR="00DB48A7" w:rsidRPr="00596F11">
              <w:rPr>
                <w:rFonts w:ascii="Arial" w:hAnsi="Arial" w:cs="Arial"/>
                <w:sz w:val="16"/>
                <w:szCs w:val="16"/>
              </w:rPr>
              <w:t>474</w:t>
            </w:r>
            <w:r w:rsidRPr="00596F11">
              <w:rPr>
                <w:rFonts w:ascii="Arial" w:hAnsi="Arial" w:cs="Arial"/>
                <w:sz w:val="16"/>
                <w:szCs w:val="16"/>
              </w:rPr>
              <w:t>)</w:t>
            </w:r>
          </w:p>
        </w:tc>
        <w:tc>
          <w:tcPr>
            <w:tcW w:w="963" w:type="dxa"/>
          </w:tcPr>
          <w:p w14:paraId="6CD59752" w14:textId="55C0691A" w:rsidR="005A284C" w:rsidRPr="00596F11" w:rsidRDefault="00CD71D3" w:rsidP="00FC5470">
            <w:pPr>
              <w:tabs>
                <w:tab w:val="clear" w:pos="454"/>
                <w:tab w:val="clear" w:pos="680"/>
                <w:tab w:val="left" w:pos="459"/>
                <w:tab w:val="left" w:pos="776"/>
              </w:tabs>
              <w:spacing w:before="60" w:after="23" w:line="276" w:lineRule="auto"/>
              <w:jc w:val="right"/>
              <w:rPr>
                <w:rFonts w:ascii="Arial" w:hAnsi="Arial" w:cs="Arial"/>
                <w:sz w:val="16"/>
                <w:szCs w:val="16"/>
              </w:rPr>
            </w:pPr>
            <w:r w:rsidRPr="00596F11">
              <w:rPr>
                <w:rFonts w:ascii="Arial" w:hAnsi="Arial" w:cs="Arial"/>
                <w:sz w:val="16"/>
                <w:szCs w:val="16"/>
              </w:rPr>
              <w:t>23,370</w:t>
            </w:r>
          </w:p>
        </w:tc>
      </w:tr>
      <w:tr w:rsidR="005A284C" w:rsidRPr="00596F11" w14:paraId="7F56346B" w14:textId="77777777" w:rsidTr="004600F0">
        <w:tc>
          <w:tcPr>
            <w:tcW w:w="2268" w:type="dxa"/>
            <w:shd w:val="clear" w:color="auto" w:fill="auto"/>
          </w:tcPr>
          <w:p w14:paraId="01A3533C" w14:textId="77777777" w:rsidR="005A284C" w:rsidRPr="00596F11" w:rsidRDefault="005A284C" w:rsidP="00FC5470">
            <w:pPr>
              <w:tabs>
                <w:tab w:val="clear" w:pos="227"/>
                <w:tab w:val="clear" w:pos="454"/>
                <w:tab w:val="clear" w:pos="680"/>
                <w:tab w:val="left" w:pos="162"/>
                <w:tab w:val="left" w:pos="459"/>
              </w:tabs>
              <w:spacing w:before="60" w:after="23" w:line="276" w:lineRule="auto"/>
              <w:jc w:val="thaiDistribute"/>
              <w:rPr>
                <w:rFonts w:ascii="Arial" w:hAnsi="Arial" w:cs="Arial"/>
                <w:sz w:val="16"/>
                <w:szCs w:val="16"/>
                <w:lang w:val="en-GB"/>
              </w:rPr>
            </w:pPr>
            <w:r w:rsidRPr="00596F11">
              <w:rPr>
                <w:rFonts w:ascii="Arial" w:hAnsi="Arial" w:cs="Arial"/>
                <w:sz w:val="16"/>
                <w:szCs w:val="16"/>
                <w:lang w:val="en-GB"/>
              </w:rPr>
              <w:t>Credit line of Baht 150 million</w:t>
            </w:r>
          </w:p>
        </w:tc>
        <w:tc>
          <w:tcPr>
            <w:tcW w:w="851" w:type="dxa"/>
          </w:tcPr>
          <w:p w14:paraId="71BCCE01" w14:textId="77777777" w:rsidR="005A284C" w:rsidRPr="00596F11" w:rsidRDefault="005A284C" w:rsidP="00FC5470">
            <w:pPr>
              <w:tabs>
                <w:tab w:val="clear" w:pos="454"/>
                <w:tab w:val="left" w:pos="459"/>
              </w:tabs>
              <w:spacing w:before="60" w:after="23" w:line="276" w:lineRule="auto"/>
              <w:jc w:val="center"/>
              <w:rPr>
                <w:rFonts w:ascii="Arial" w:hAnsi="Arial" w:cs="Arial"/>
                <w:sz w:val="16"/>
                <w:szCs w:val="16"/>
              </w:rPr>
            </w:pPr>
            <w:r w:rsidRPr="00596F11">
              <w:rPr>
                <w:rFonts w:ascii="Arial" w:hAnsi="Arial" w:cs="Arial"/>
                <w:sz w:val="16"/>
                <w:szCs w:val="16"/>
              </w:rPr>
              <w:t>5%</w:t>
            </w:r>
          </w:p>
        </w:tc>
        <w:tc>
          <w:tcPr>
            <w:tcW w:w="963" w:type="dxa"/>
            <w:shd w:val="clear" w:color="auto" w:fill="auto"/>
          </w:tcPr>
          <w:p w14:paraId="7337F8D1" w14:textId="2DB30DDC" w:rsidR="005A284C" w:rsidRPr="00596F11" w:rsidRDefault="00942611" w:rsidP="00FC5470">
            <w:pPr>
              <w:pBdr>
                <w:bottom w:val="single" w:sz="4" w:space="1" w:color="auto"/>
              </w:pBdr>
              <w:tabs>
                <w:tab w:val="clear" w:pos="454"/>
                <w:tab w:val="clear" w:pos="680"/>
                <w:tab w:val="left" w:pos="459"/>
                <w:tab w:val="left" w:pos="776"/>
              </w:tabs>
              <w:spacing w:before="60" w:after="23" w:line="276" w:lineRule="auto"/>
              <w:jc w:val="right"/>
              <w:rPr>
                <w:rFonts w:ascii="Arial" w:hAnsi="Arial" w:cs="Arial"/>
                <w:sz w:val="16"/>
                <w:szCs w:val="16"/>
              </w:rPr>
            </w:pPr>
            <w:r>
              <w:rPr>
                <w:rFonts w:ascii="Arial" w:hAnsi="Arial" w:cs="Arial"/>
                <w:sz w:val="16"/>
                <w:szCs w:val="16"/>
              </w:rPr>
              <w:t>14,629</w:t>
            </w:r>
          </w:p>
        </w:tc>
        <w:tc>
          <w:tcPr>
            <w:tcW w:w="963" w:type="dxa"/>
            <w:shd w:val="clear" w:color="auto" w:fill="auto"/>
          </w:tcPr>
          <w:p w14:paraId="45516A6E" w14:textId="68B6EDF5" w:rsidR="005A284C" w:rsidRPr="003237DF" w:rsidRDefault="00942611" w:rsidP="00FC5470">
            <w:pPr>
              <w:pBdr>
                <w:bottom w:val="single" w:sz="4" w:space="1" w:color="auto"/>
              </w:pBdr>
              <w:tabs>
                <w:tab w:val="clear" w:pos="454"/>
                <w:tab w:val="clear" w:pos="680"/>
                <w:tab w:val="left" w:pos="459"/>
                <w:tab w:val="left" w:pos="776"/>
              </w:tabs>
              <w:spacing w:before="60" w:after="23" w:line="276" w:lineRule="auto"/>
              <w:jc w:val="right"/>
              <w:rPr>
                <w:rFonts w:ascii="Arial" w:hAnsi="Arial" w:cs="Arial"/>
                <w:sz w:val="16"/>
                <w:szCs w:val="16"/>
              </w:rPr>
            </w:pPr>
            <w:r w:rsidRPr="003237DF">
              <w:rPr>
                <w:rFonts w:ascii="Arial" w:hAnsi="Arial" w:cs="Arial"/>
                <w:sz w:val="16"/>
                <w:szCs w:val="16"/>
                <w:cs/>
              </w:rPr>
              <w:t>(</w:t>
            </w:r>
            <w:r w:rsidRPr="003237DF">
              <w:rPr>
                <w:rFonts w:ascii="Arial" w:hAnsi="Arial" w:cs="Arial"/>
                <w:sz w:val="16"/>
                <w:szCs w:val="16"/>
              </w:rPr>
              <w:t>48</w:t>
            </w:r>
            <w:r w:rsidRPr="003237DF">
              <w:rPr>
                <w:rFonts w:ascii="Arial" w:hAnsi="Arial" w:cs="Arial"/>
                <w:sz w:val="16"/>
                <w:szCs w:val="16"/>
                <w:cs/>
              </w:rPr>
              <w:t>)</w:t>
            </w:r>
          </w:p>
        </w:tc>
        <w:tc>
          <w:tcPr>
            <w:tcW w:w="963" w:type="dxa"/>
            <w:shd w:val="clear" w:color="auto" w:fill="auto"/>
          </w:tcPr>
          <w:p w14:paraId="5F6CC537" w14:textId="3A28ECF6" w:rsidR="005A284C" w:rsidRPr="00596F11" w:rsidRDefault="00C872C4" w:rsidP="00FC5470">
            <w:pPr>
              <w:pBdr>
                <w:bottom w:val="single" w:sz="4" w:space="1" w:color="auto"/>
              </w:pBdr>
              <w:tabs>
                <w:tab w:val="clear" w:pos="454"/>
                <w:tab w:val="clear" w:pos="680"/>
                <w:tab w:val="left" w:pos="459"/>
                <w:tab w:val="left" w:pos="776"/>
              </w:tabs>
              <w:spacing w:before="60" w:after="23" w:line="276" w:lineRule="auto"/>
              <w:jc w:val="right"/>
              <w:rPr>
                <w:rFonts w:ascii="Arial" w:hAnsi="Arial" w:cs="Arial"/>
                <w:sz w:val="16"/>
                <w:szCs w:val="16"/>
              </w:rPr>
            </w:pPr>
            <w:r>
              <w:rPr>
                <w:rFonts w:ascii="Arial" w:hAnsi="Arial" w:cs="Arial"/>
                <w:sz w:val="16"/>
                <w:szCs w:val="16"/>
              </w:rPr>
              <w:t>14,</w:t>
            </w:r>
            <w:r w:rsidR="003237DF">
              <w:rPr>
                <w:rFonts w:ascii="Arial" w:hAnsi="Arial" w:cs="Arial"/>
                <w:sz w:val="16"/>
                <w:szCs w:val="16"/>
              </w:rPr>
              <w:t>581</w:t>
            </w:r>
          </w:p>
        </w:tc>
        <w:tc>
          <w:tcPr>
            <w:tcW w:w="963" w:type="dxa"/>
          </w:tcPr>
          <w:p w14:paraId="6AD6C537" w14:textId="22F706C5" w:rsidR="005A284C" w:rsidRPr="00596F11" w:rsidRDefault="007D5333" w:rsidP="00FC5470">
            <w:pPr>
              <w:pBdr>
                <w:bottom w:val="single" w:sz="4" w:space="1" w:color="auto"/>
              </w:pBdr>
              <w:tabs>
                <w:tab w:val="clear" w:pos="454"/>
                <w:tab w:val="clear" w:pos="680"/>
                <w:tab w:val="left" w:pos="459"/>
                <w:tab w:val="left" w:pos="776"/>
              </w:tabs>
              <w:spacing w:before="60" w:after="23" w:line="276" w:lineRule="auto"/>
              <w:jc w:val="right"/>
              <w:rPr>
                <w:rFonts w:ascii="Arial" w:hAnsi="Arial" w:cs="Arial"/>
                <w:sz w:val="16"/>
                <w:szCs w:val="16"/>
              </w:rPr>
            </w:pPr>
            <w:r w:rsidRPr="00596F11">
              <w:rPr>
                <w:rFonts w:ascii="Arial" w:hAnsi="Arial" w:cs="Arial"/>
                <w:sz w:val="16"/>
                <w:szCs w:val="16"/>
              </w:rPr>
              <w:t>27,008</w:t>
            </w:r>
          </w:p>
        </w:tc>
        <w:tc>
          <w:tcPr>
            <w:tcW w:w="963" w:type="dxa"/>
          </w:tcPr>
          <w:p w14:paraId="4C58C0F2" w14:textId="50AA131E" w:rsidR="005A284C" w:rsidRPr="00596F11" w:rsidRDefault="005A284C" w:rsidP="00FC5470">
            <w:pPr>
              <w:pBdr>
                <w:bottom w:val="single" w:sz="4" w:space="1" w:color="auto"/>
              </w:pBdr>
              <w:tabs>
                <w:tab w:val="clear" w:pos="454"/>
                <w:tab w:val="clear" w:pos="680"/>
                <w:tab w:val="left" w:pos="459"/>
                <w:tab w:val="left" w:pos="776"/>
              </w:tabs>
              <w:spacing w:before="60" w:after="23" w:line="276" w:lineRule="auto"/>
              <w:jc w:val="right"/>
              <w:rPr>
                <w:rFonts w:ascii="Arial" w:hAnsi="Arial" w:cs="Arial"/>
                <w:sz w:val="16"/>
                <w:szCs w:val="16"/>
              </w:rPr>
            </w:pPr>
            <w:r w:rsidRPr="00596F11">
              <w:rPr>
                <w:rFonts w:ascii="Arial" w:hAnsi="Arial" w:cs="Arial"/>
                <w:sz w:val="16"/>
                <w:szCs w:val="16"/>
              </w:rPr>
              <w:t>(</w:t>
            </w:r>
            <w:r w:rsidR="00DB48A7" w:rsidRPr="00596F11">
              <w:rPr>
                <w:rFonts w:ascii="Arial" w:hAnsi="Arial" w:cs="Arial"/>
                <w:sz w:val="16"/>
                <w:szCs w:val="16"/>
              </w:rPr>
              <w:t>89</w:t>
            </w:r>
            <w:r w:rsidRPr="00596F11">
              <w:rPr>
                <w:rFonts w:ascii="Arial" w:hAnsi="Arial" w:cs="Arial"/>
                <w:sz w:val="16"/>
                <w:szCs w:val="16"/>
              </w:rPr>
              <w:t>)</w:t>
            </w:r>
          </w:p>
        </w:tc>
        <w:tc>
          <w:tcPr>
            <w:tcW w:w="963" w:type="dxa"/>
          </w:tcPr>
          <w:p w14:paraId="03EEE866" w14:textId="70B42438" w:rsidR="005A284C" w:rsidRPr="00596F11" w:rsidRDefault="00CD71D3" w:rsidP="00FC5470">
            <w:pPr>
              <w:pBdr>
                <w:bottom w:val="single" w:sz="4" w:space="1" w:color="auto"/>
              </w:pBdr>
              <w:tabs>
                <w:tab w:val="clear" w:pos="454"/>
                <w:tab w:val="clear" w:pos="680"/>
                <w:tab w:val="left" w:pos="459"/>
                <w:tab w:val="left" w:pos="776"/>
              </w:tabs>
              <w:spacing w:before="60" w:after="23" w:line="276" w:lineRule="auto"/>
              <w:jc w:val="right"/>
              <w:rPr>
                <w:rFonts w:ascii="Arial" w:hAnsi="Arial" w:cs="Arial"/>
                <w:sz w:val="16"/>
                <w:szCs w:val="16"/>
              </w:rPr>
            </w:pPr>
            <w:r w:rsidRPr="00596F11">
              <w:rPr>
                <w:rFonts w:ascii="Arial" w:hAnsi="Arial" w:cs="Arial"/>
                <w:sz w:val="16"/>
                <w:szCs w:val="16"/>
              </w:rPr>
              <w:t>26,919</w:t>
            </w:r>
          </w:p>
        </w:tc>
      </w:tr>
      <w:tr w:rsidR="005A284C" w:rsidRPr="00596F11" w14:paraId="4F83E7AF" w14:textId="77777777" w:rsidTr="004600F0">
        <w:tc>
          <w:tcPr>
            <w:tcW w:w="2268" w:type="dxa"/>
            <w:shd w:val="clear" w:color="auto" w:fill="auto"/>
            <w:vAlign w:val="bottom"/>
          </w:tcPr>
          <w:p w14:paraId="2925E2E3" w14:textId="77777777" w:rsidR="005A284C" w:rsidRPr="00596F11" w:rsidRDefault="005A284C" w:rsidP="00FC5470">
            <w:pPr>
              <w:tabs>
                <w:tab w:val="clear" w:pos="227"/>
                <w:tab w:val="clear" w:pos="454"/>
                <w:tab w:val="clear" w:pos="680"/>
                <w:tab w:val="left" w:pos="162"/>
                <w:tab w:val="left" w:pos="459"/>
              </w:tabs>
              <w:spacing w:before="60" w:after="23" w:line="276" w:lineRule="auto"/>
              <w:jc w:val="thaiDistribute"/>
              <w:rPr>
                <w:rFonts w:ascii="Arial" w:hAnsi="Arial" w:cs="Arial"/>
                <w:sz w:val="16"/>
                <w:szCs w:val="16"/>
              </w:rPr>
            </w:pPr>
            <w:r w:rsidRPr="00596F11">
              <w:rPr>
                <w:rFonts w:ascii="Arial" w:hAnsi="Arial" w:cs="Arial"/>
                <w:sz w:val="16"/>
                <w:szCs w:val="16"/>
                <w:lang w:val="en-GB"/>
              </w:rPr>
              <w:t>Total</w:t>
            </w:r>
          </w:p>
        </w:tc>
        <w:tc>
          <w:tcPr>
            <w:tcW w:w="851" w:type="dxa"/>
          </w:tcPr>
          <w:p w14:paraId="2D7DD53D" w14:textId="77777777" w:rsidR="005A284C" w:rsidRPr="00596F11" w:rsidRDefault="005A284C" w:rsidP="00FC5470">
            <w:pPr>
              <w:tabs>
                <w:tab w:val="clear" w:pos="454"/>
                <w:tab w:val="left" w:pos="459"/>
              </w:tabs>
              <w:spacing w:before="60" w:after="23" w:line="276" w:lineRule="auto"/>
              <w:jc w:val="right"/>
              <w:rPr>
                <w:rFonts w:ascii="Arial" w:hAnsi="Arial" w:cs="Arial"/>
                <w:sz w:val="16"/>
                <w:szCs w:val="16"/>
              </w:rPr>
            </w:pPr>
          </w:p>
        </w:tc>
        <w:tc>
          <w:tcPr>
            <w:tcW w:w="963" w:type="dxa"/>
            <w:shd w:val="clear" w:color="auto" w:fill="auto"/>
          </w:tcPr>
          <w:p w14:paraId="4F6A5688" w14:textId="643F77CA" w:rsidR="005A284C" w:rsidRPr="00596F11" w:rsidRDefault="00942611" w:rsidP="00FC5470">
            <w:pPr>
              <w:tabs>
                <w:tab w:val="clear" w:pos="454"/>
                <w:tab w:val="clear" w:pos="680"/>
                <w:tab w:val="left" w:pos="459"/>
                <w:tab w:val="left" w:pos="776"/>
              </w:tabs>
              <w:spacing w:before="60" w:after="23" w:line="276" w:lineRule="auto"/>
              <w:jc w:val="right"/>
              <w:rPr>
                <w:rFonts w:ascii="Arial" w:hAnsi="Arial" w:cs="Arial"/>
                <w:sz w:val="16"/>
                <w:szCs w:val="16"/>
                <w:cs/>
              </w:rPr>
            </w:pPr>
            <w:r>
              <w:rPr>
                <w:rFonts w:ascii="Arial" w:hAnsi="Arial" w:cs="Arial"/>
                <w:sz w:val="16"/>
                <w:szCs w:val="16"/>
              </w:rPr>
              <w:t>27,956</w:t>
            </w:r>
          </w:p>
        </w:tc>
        <w:tc>
          <w:tcPr>
            <w:tcW w:w="963" w:type="dxa"/>
            <w:shd w:val="clear" w:color="auto" w:fill="auto"/>
          </w:tcPr>
          <w:p w14:paraId="3D868349" w14:textId="792228DC" w:rsidR="005A284C" w:rsidRPr="003237DF" w:rsidRDefault="00C872C4" w:rsidP="00FC5470">
            <w:pPr>
              <w:tabs>
                <w:tab w:val="clear" w:pos="454"/>
                <w:tab w:val="clear" w:pos="680"/>
                <w:tab w:val="left" w:pos="459"/>
                <w:tab w:val="left" w:pos="776"/>
              </w:tabs>
              <w:spacing w:before="60" w:after="23" w:line="276" w:lineRule="auto"/>
              <w:jc w:val="right"/>
              <w:rPr>
                <w:rFonts w:ascii="Arial" w:hAnsi="Arial" w:cs="Arial"/>
                <w:sz w:val="16"/>
                <w:szCs w:val="16"/>
              </w:rPr>
            </w:pPr>
            <w:r w:rsidRPr="003237DF">
              <w:rPr>
                <w:rFonts w:ascii="Arial" w:hAnsi="Arial" w:cs="Arial"/>
                <w:sz w:val="16"/>
                <w:szCs w:val="16"/>
                <w:cs/>
              </w:rPr>
              <w:t>(</w:t>
            </w:r>
            <w:r w:rsidRPr="003237DF">
              <w:rPr>
                <w:rFonts w:ascii="Arial" w:hAnsi="Arial" w:cs="Arial"/>
                <w:sz w:val="16"/>
                <w:szCs w:val="16"/>
              </w:rPr>
              <w:t>303</w:t>
            </w:r>
            <w:r w:rsidRPr="003237DF">
              <w:rPr>
                <w:rFonts w:ascii="Arial" w:hAnsi="Arial" w:cs="Arial"/>
                <w:sz w:val="16"/>
                <w:szCs w:val="16"/>
                <w:cs/>
              </w:rPr>
              <w:t>)</w:t>
            </w:r>
          </w:p>
        </w:tc>
        <w:tc>
          <w:tcPr>
            <w:tcW w:w="963" w:type="dxa"/>
            <w:shd w:val="clear" w:color="auto" w:fill="auto"/>
          </w:tcPr>
          <w:p w14:paraId="6C67663A" w14:textId="24692204" w:rsidR="005A284C" w:rsidRPr="00596F11" w:rsidRDefault="00C872C4" w:rsidP="00FC5470">
            <w:pPr>
              <w:tabs>
                <w:tab w:val="clear" w:pos="454"/>
                <w:tab w:val="clear" w:pos="680"/>
                <w:tab w:val="left" w:pos="459"/>
                <w:tab w:val="left" w:pos="776"/>
              </w:tabs>
              <w:spacing w:before="60" w:after="23" w:line="276" w:lineRule="auto"/>
              <w:jc w:val="right"/>
              <w:rPr>
                <w:rFonts w:ascii="Arial" w:hAnsi="Arial" w:cs="Arial"/>
                <w:sz w:val="16"/>
                <w:szCs w:val="16"/>
              </w:rPr>
            </w:pPr>
            <w:r>
              <w:rPr>
                <w:rFonts w:ascii="Arial" w:hAnsi="Arial" w:cs="Arial"/>
                <w:sz w:val="16"/>
                <w:szCs w:val="16"/>
              </w:rPr>
              <w:t>27,653</w:t>
            </w:r>
          </w:p>
        </w:tc>
        <w:tc>
          <w:tcPr>
            <w:tcW w:w="963" w:type="dxa"/>
          </w:tcPr>
          <w:p w14:paraId="55C9AFB0" w14:textId="76C653A0" w:rsidR="005A284C" w:rsidRPr="00596F11" w:rsidRDefault="007D5333" w:rsidP="00FC5470">
            <w:pPr>
              <w:tabs>
                <w:tab w:val="clear" w:pos="454"/>
                <w:tab w:val="clear" w:pos="680"/>
                <w:tab w:val="left" w:pos="459"/>
                <w:tab w:val="left" w:pos="776"/>
              </w:tabs>
              <w:spacing w:before="60" w:after="23" w:line="276" w:lineRule="auto"/>
              <w:jc w:val="right"/>
              <w:rPr>
                <w:rFonts w:ascii="Arial" w:hAnsi="Arial" w:cs="Arial"/>
                <w:sz w:val="16"/>
                <w:szCs w:val="16"/>
              </w:rPr>
            </w:pPr>
            <w:r w:rsidRPr="00596F11">
              <w:rPr>
                <w:rFonts w:ascii="Arial" w:hAnsi="Arial" w:cs="Arial"/>
                <w:sz w:val="16"/>
                <w:szCs w:val="16"/>
              </w:rPr>
              <w:t>50,852</w:t>
            </w:r>
          </w:p>
        </w:tc>
        <w:tc>
          <w:tcPr>
            <w:tcW w:w="963" w:type="dxa"/>
          </w:tcPr>
          <w:p w14:paraId="3565CD14" w14:textId="3155380B" w:rsidR="005A284C" w:rsidRPr="00596F11" w:rsidRDefault="005A284C" w:rsidP="00FC5470">
            <w:pPr>
              <w:tabs>
                <w:tab w:val="clear" w:pos="454"/>
                <w:tab w:val="clear" w:pos="680"/>
                <w:tab w:val="left" w:pos="459"/>
                <w:tab w:val="left" w:pos="776"/>
              </w:tabs>
              <w:spacing w:before="60" w:after="23" w:line="276" w:lineRule="auto"/>
              <w:jc w:val="right"/>
              <w:rPr>
                <w:rFonts w:ascii="Arial" w:hAnsi="Arial" w:cs="Arial"/>
                <w:sz w:val="16"/>
                <w:szCs w:val="16"/>
              </w:rPr>
            </w:pPr>
            <w:r w:rsidRPr="00596F11">
              <w:rPr>
                <w:rFonts w:ascii="Arial" w:hAnsi="Arial" w:cs="Arial"/>
                <w:sz w:val="16"/>
                <w:szCs w:val="16"/>
              </w:rPr>
              <w:t>(</w:t>
            </w:r>
            <w:r w:rsidR="00DB48A7" w:rsidRPr="00596F11">
              <w:rPr>
                <w:rFonts w:ascii="Arial" w:hAnsi="Arial" w:cs="Arial"/>
                <w:sz w:val="16"/>
                <w:szCs w:val="16"/>
              </w:rPr>
              <w:t>563</w:t>
            </w:r>
            <w:r w:rsidRPr="00596F11">
              <w:rPr>
                <w:rFonts w:ascii="Arial" w:hAnsi="Arial" w:cs="Arial"/>
                <w:sz w:val="16"/>
                <w:szCs w:val="16"/>
              </w:rPr>
              <w:t>)</w:t>
            </w:r>
          </w:p>
        </w:tc>
        <w:tc>
          <w:tcPr>
            <w:tcW w:w="963" w:type="dxa"/>
          </w:tcPr>
          <w:p w14:paraId="1D793F73" w14:textId="2DF19CBB" w:rsidR="005A284C" w:rsidRPr="00596F11" w:rsidRDefault="00CD71D3" w:rsidP="00FC5470">
            <w:pPr>
              <w:tabs>
                <w:tab w:val="clear" w:pos="454"/>
                <w:tab w:val="clear" w:pos="680"/>
                <w:tab w:val="left" w:pos="459"/>
                <w:tab w:val="left" w:pos="776"/>
              </w:tabs>
              <w:spacing w:before="60" w:after="23" w:line="276" w:lineRule="auto"/>
              <w:jc w:val="right"/>
              <w:rPr>
                <w:rFonts w:ascii="Arial" w:hAnsi="Arial" w:cs="Arial"/>
                <w:sz w:val="16"/>
                <w:szCs w:val="16"/>
              </w:rPr>
            </w:pPr>
            <w:r w:rsidRPr="00596F11">
              <w:rPr>
                <w:rFonts w:ascii="Arial" w:hAnsi="Arial" w:cs="Arial"/>
                <w:sz w:val="16"/>
                <w:szCs w:val="16"/>
              </w:rPr>
              <w:t>50,289</w:t>
            </w:r>
          </w:p>
        </w:tc>
      </w:tr>
      <w:tr w:rsidR="005A284C" w:rsidRPr="00596F11" w14:paraId="1FD6EC6B" w14:textId="77777777" w:rsidTr="004600F0">
        <w:trPr>
          <w:trHeight w:val="68"/>
        </w:trPr>
        <w:tc>
          <w:tcPr>
            <w:tcW w:w="2268" w:type="dxa"/>
            <w:shd w:val="clear" w:color="auto" w:fill="auto"/>
            <w:vAlign w:val="bottom"/>
          </w:tcPr>
          <w:p w14:paraId="125BF44D" w14:textId="77777777" w:rsidR="005A284C" w:rsidRPr="00596F11" w:rsidRDefault="005A284C" w:rsidP="00FC5470">
            <w:pPr>
              <w:spacing w:before="60" w:after="23" w:line="276" w:lineRule="auto"/>
              <w:rPr>
                <w:rFonts w:ascii="Arial" w:hAnsi="Arial" w:cs="Arial"/>
                <w:sz w:val="16"/>
                <w:szCs w:val="16"/>
                <w:cs/>
              </w:rPr>
            </w:pPr>
            <w:r w:rsidRPr="00596F11">
              <w:rPr>
                <w:rFonts w:ascii="Arial" w:hAnsi="Arial" w:cs="Arial"/>
                <w:sz w:val="16"/>
                <w:szCs w:val="16"/>
                <w:u w:val="single"/>
              </w:rPr>
              <w:t>Less</w:t>
            </w:r>
            <w:r w:rsidRPr="00596F11">
              <w:rPr>
                <w:rFonts w:ascii="Arial" w:hAnsi="Arial" w:cs="Arial"/>
                <w:sz w:val="16"/>
                <w:szCs w:val="16"/>
              </w:rPr>
              <w:t xml:space="preserve"> Current portions</w:t>
            </w:r>
          </w:p>
        </w:tc>
        <w:tc>
          <w:tcPr>
            <w:tcW w:w="851" w:type="dxa"/>
          </w:tcPr>
          <w:p w14:paraId="6CB7EBA3" w14:textId="77777777" w:rsidR="005A284C" w:rsidRPr="00596F11" w:rsidRDefault="005A284C" w:rsidP="00FC5470">
            <w:pPr>
              <w:tabs>
                <w:tab w:val="clear" w:pos="454"/>
                <w:tab w:val="left" w:pos="459"/>
              </w:tabs>
              <w:spacing w:before="60" w:after="23" w:line="276" w:lineRule="auto"/>
              <w:jc w:val="right"/>
              <w:rPr>
                <w:rFonts w:ascii="Arial" w:hAnsi="Arial" w:cs="Arial"/>
                <w:sz w:val="16"/>
                <w:szCs w:val="16"/>
              </w:rPr>
            </w:pPr>
          </w:p>
        </w:tc>
        <w:tc>
          <w:tcPr>
            <w:tcW w:w="963" w:type="dxa"/>
            <w:shd w:val="clear" w:color="auto" w:fill="auto"/>
          </w:tcPr>
          <w:p w14:paraId="66D7B8DC" w14:textId="3104F41D" w:rsidR="005A284C" w:rsidRPr="003237DF" w:rsidRDefault="00942611" w:rsidP="00FC5470">
            <w:pPr>
              <w:pBdr>
                <w:bottom w:val="single" w:sz="4" w:space="1" w:color="auto"/>
              </w:pBdr>
              <w:tabs>
                <w:tab w:val="clear" w:pos="454"/>
                <w:tab w:val="clear" w:pos="680"/>
                <w:tab w:val="left" w:pos="459"/>
                <w:tab w:val="left" w:pos="776"/>
              </w:tabs>
              <w:spacing w:before="60" w:after="23" w:line="276" w:lineRule="auto"/>
              <w:jc w:val="right"/>
              <w:rPr>
                <w:rFonts w:ascii="Arial" w:hAnsi="Arial" w:cs="Arial"/>
                <w:sz w:val="16"/>
                <w:szCs w:val="16"/>
              </w:rPr>
            </w:pPr>
            <w:r w:rsidRPr="003237DF">
              <w:rPr>
                <w:rFonts w:ascii="Arial" w:hAnsi="Arial" w:cs="Arial"/>
                <w:sz w:val="16"/>
                <w:szCs w:val="16"/>
                <w:cs/>
              </w:rPr>
              <w:t>(</w:t>
            </w:r>
            <w:r w:rsidRPr="003237DF">
              <w:rPr>
                <w:rFonts w:ascii="Arial" w:hAnsi="Arial" w:cs="Arial"/>
                <w:sz w:val="16"/>
                <w:szCs w:val="16"/>
              </w:rPr>
              <w:t>27,956</w:t>
            </w:r>
            <w:r w:rsidRPr="003237DF">
              <w:rPr>
                <w:rFonts w:ascii="Arial" w:hAnsi="Arial" w:cs="Arial"/>
                <w:sz w:val="16"/>
                <w:szCs w:val="16"/>
                <w:cs/>
              </w:rPr>
              <w:t>)</w:t>
            </w:r>
          </w:p>
        </w:tc>
        <w:tc>
          <w:tcPr>
            <w:tcW w:w="963" w:type="dxa"/>
            <w:shd w:val="clear" w:color="auto" w:fill="auto"/>
          </w:tcPr>
          <w:p w14:paraId="7CDBB872" w14:textId="1AC51339" w:rsidR="005A284C" w:rsidRPr="003237DF" w:rsidRDefault="00C872C4" w:rsidP="00FC5470">
            <w:pPr>
              <w:pBdr>
                <w:bottom w:val="single" w:sz="4" w:space="1" w:color="auto"/>
              </w:pBdr>
              <w:tabs>
                <w:tab w:val="clear" w:pos="454"/>
                <w:tab w:val="clear" w:pos="680"/>
                <w:tab w:val="left" w:pos="459"/>
                <w:tab w:val="left" w:pos="776"/>
              </w:tabs>
              <w:spacing w:before="60" w:after="23" w:line="276" w:lineRule="auto"/>
              <w:jc w:val="right"/>
              <w:rPr>
                <w:rFonts w:ascii="Arial" w:hAnsi="Arial" w:cs="Arial"/>
                <w:sz w:val="16"/>
                <w:szCs w:val="16"/>
              </w:rPr>
            </w:pPr>
            <w:r w:rsidRPr="003237DF">
              <w:rPr>
                <w:rFonts w:ascii="Arial" w:hAnsi="Arial" w:cs="Arial"/>
                <w:sz w:val="16"/>
                <w:szCs w:val="16"/>
              </w:rPr>
              <w:t>303</w:t>
            </w:r>
          </w:p>
        </w:tc>
        <w:tc>
          <w:tcPr>
            <w:tcW w:w="963" w:type="dxa"/>
            <w:shd w:val="clear" w:color="auto" w:fill="auto"/>
          </w:tcPr>
          <w:p w14:paraId="143FD62B" w14:textId="4FF73BA5" w:rsidR="005A284C" w:rsidRPr="003237DF" w:rsidRDefault="00C872C4" w:rsidP="00FC5470">
            <w:pPr>
              <w:pBdr>
                <w:bottom w:val="single" w:sz="4" w:space="1" w:color="auto"/>
              </w:pBdr>
              <w:tabs>
                <w:tab w:val="clear" w:pos="454"/>
                <w:tab w:val="clear" w:pos="680"/>
                <w:tab w:val="left" w:pos="459"/>
                <w:tab w:val="left" w:pos="776"/>
              </w:tabs>
              <w:spacing w:before="60" w:after="23" w:line="276" w:lineRule="auto"/>
              <w:jc w:val="right"/>
              <w:rPr>
                <w:rFonts w:ascii="Arial" w:hAnsi="Arial" w:cs="Arial"/>
                <w:sz w:val="16"/>
                <w:szCs w:val="16"/>
              </w:rPr>
            </w:pPr>
            <w:r w:rsidRPr="003237DF">
              <w:rPr>
                <w:rFonts w:ascii="Arial" w:hAnsi="Arial" w:cs="Arial"/>
                <w:sz w:val="16"/>
                <w:szCs w:val="16"/>
                <w:cs/>
              </w:rPr>
              <w:t>(</w:t>
            </w:r>
            <w:r w:rsidRPr="003237DF">
              <w:rPr>
                <w:rFonts w:ascii="Arial" w:hAnsi="Arial" w:cs="Arial"/>
                <w:sz w:val="16"/>
                <w:szCs w:val="16"/>
              </w:rPr>
              <w:t>27,653</w:t>
            </w:r>
            <w:r w:rsidRPr="003237DF">
              <w:rPr>
                <w:rFonts w:ascii="Arial" w:hAnsi="Arial" w:cs="Arial"/>
                <w:sz w:val="16"/>
                <w:szCs w:val="16"/>
                <w:cs/>
              </w:rPr>
              <w:t>)</w:t>
            </w:r>
          </w:p>
        </w:tc>
        <w:tc>
          <w:tcPr>
            <w:tcW w:w="963" w:type="dxa"/>
          </w:tcPr>
          <w:p w14:paraId="7007E0B2" w14:textId="512E6790" w:rsidR="005A284C" w:rsidRPr="003237DF" w:rsidRDefault="005A284C" w:rsidP="00FC5470">
            <w:pPr>
              <w:pBdr>
                <w:bottom w:val="single" w:sz="4" w:space="1" w:color="auto"/>
              </w:pBdr>
              <w:tabs>
                <w:tab w:val="clear" w:pos="680"/>
                <w:tab w:val="left" w:pos="776"/>
              </w:tabs>
              <w:spacing w:before="60" w:after="23" w:line="276" w:lineRule="auto"/>
              <w:jc w:val="right"/>
              <w:rPr>
                <w:rFonts w:ascii="Arial" w:hAnsi="Arial" w:cs="Arial"/>
                <w:sz w:val="16"/>
                <w:szCs w:val="16"/>
              </w:rPr>
            </w:pPr>
            <w:r w:rsidRPr="003237DF">
              <w:rPr>
                <w:rFonts w:ascii="Arial" w:hAnsi="Arial" w:cs="Arial"/>
                <w:sz w:val="16"/>
                <w:szCs w:val="16"/>
              </w:rPr>
              <w:t>(</w:t>
            </w:r>
            <w:r w:rsidR="00DB48A7" w:rsidRPr="003237DF">
              <w:rPr>
                <w:rFonts w:ascii="Arial" w:hAnsi="Arial" w:cs="Arial"/>
                <w:sz w:val="16"/>
                <w:szCs w:val="16"/>
              </w:rPr>
              <w:t>46,904</w:t>
            </w:r>
            <w:r w:rsidRPr="003237DF">
              <w:rPr>
                <w:rFonts w:ascii="Arial" w:hAnsi="Arial" w:cs="Arial"/>
                <w:sz w:val="16"/>
                <w:szCs w:val="16"/>
              </w:rPr>
              <w:t>)</w:t>
            </w:r>
          </w:p>
        </w:tc>
        <w:tc>
          <w:tcPr>
            <w:tcW w:w="963" w:type="dxa"/>
          </w:tcPr>
          <w:p w14:paraId="79440BE4" w14:textId="77777777" w:rsidR="005A284C" w:rsidRPr="00596F11" w:rsidRDefault="005A284C" w:rsidP="00FC5470">
            <w:pPr>
              <w:pBdr>
                <w:bottom w:val="single" w:sz="4" w:space="1" w:color="auto"/>
              </w:pBdr>
              <w:tabs>
                <w:tab w:val="clear" w:pos="680"/>
                <w:tab w:val="left" w:pos="776"/>
              </w:tabs>
              <w:spacing w:before="60" w:after="23" w:line="276" w:lineRule="auto"/>
              <w:jc w:val="right"/>
              <w:rPr>
                <w:rFonts w:ascii="Arial" w:hAnsi="Arial" w:cs="Arial"/>
                <w:sz w:val="16"/>
                <w:szCs w:val="16"/>
              </w:rPr>
            </w:pPr>
            <w:r w:rsidRPr="00596F11">
              <w:rPr>
                <w:rFonts w:ascii="Arial" w:hAnsi="Arial" w:cs="Arial"/>
                <w:sz w:val="16"/>
                <w:szCs w:val="16"/>
              </w:rPr>
              <w:t>520</w:t>
            </w:r>
          </w:p>
        </w:tc>
        <w:tc>
          <w:tcPr>
            <w:tcW w:w="963" w:type="dxa"/>
          </w:tcPr>
          <w:p w14:paraId="42891427" w14:textId="37F50739" w:rsidR="005A284C" w:rsidRPr="00596F11" w:rsidRDefault="005A284C" w:rsidP="00FC5470">
            <w:pPr>
              <w:pBdr>
                <w:bottom w:val="single" w:sz="4" w:space="1" w:color="auto"/>
              </w:pBdr>
              <w:tabs>
                <w:tab w:val="clear" w:pos="680"/>
                <w:tab w:val="left" w:pos="776"/>
              </w:tabs>
              <w:spacing w:before="60" w:after="23" w:line="276" w:lineRule="auto"/>
              <w:jc w:val="right"/>
              <w:rPr>
                <w:rFonts w:ascii="Arial" w:hAnsi="Arial" w:cs="Arial"/>
                <w:sz w:val="16"/>
                <w:szCs w:val="16"/>
                <w:cs/>
              </w:rPr>
            </w:pPr>
            <w:r w:rsidRPr="00596F11">
              <w:rPr>
                <w:rFonts w:ascii="Arial" w:hAnsi="Arial" w:cs="Arial"/>
                <w:sz w:val="16"/>
                <w:szCs w:val="16"/>
              </w:rPr>
              <w:t>(4</w:t>
            </w:r>
            <w:r w:rsidR="007F7DC6" w:rsidRPr="00596F11">
              <w:rPr>
                <w:rFonts w:ascii="Arial" w:hAnsi="Arial" w:cs="Arial"/>
                <w:sz w:val="16"/>
                <w:szCs w:val="16"/>
              </w:rPr>
              <w:t>6,384</w:t>
            </w:r>
            <w:r w:rsidRPr="00596F11">
              <w:rPr>
                <w:rFonts w:ascii="Arial" w:hAnsi="Arial" w:cs="Arial"/>
                <w:sz w:val="16"/>
                <w:szCs w:val="16"/>
              </w:rPr>
              <w:t>)</w:t>
            </w:r>
          </w:p>
        </w:tc>
      </w:tr>
      <w:tr w:rsidR="005A284C" w:rsidRPr="00596F11" w14:paraId="73D566CC" w14:textId="77777777" w:rsidTr="004600F0">
        <w:trPr>
          <w:trHeight w:val="228"/>
        </w:trPr>
        <w:tc>
          <w:tcPr>
            <w:tcW w:w="2268" w:type="dxa"/>
            <w:shd w:val="clear" w:color="auto" w:fill="auto"/>
            <w:vAlign w:val="center"/>
          </w:tcPr>
          <w:p w14:paraId="13388CF5" w14:textId="0FA0A0B2" w:rsidR="005A284C" w:rsidRPr="00596F11" w:rsidRDefault="00244459" w:rsidP="00FC5470">
            <w:pPr>
              <w:tabs>
                <w:tab w:val="clear" w:pos="227"/>
                <w:tab w:val="clear" w:pos="454"/>
                <w:tab w:val="clear" w:pos="680"/>
                <w:tab w:val="left" w:pos="162"/>
                <w:tab w:val="left" w:pos="459"/>
              </w:tabs>
              <w:spacing w:before="60" w:after="23" w:line="276" w:lineRule="auto"/>
              <w:rPr>
                <w:rFonts w:ascii="Arial" w:hAnsi="Arial" w:cs="Arial"/>
                <w:sz w:val="16"/>
                <w:szCs w:val="16"/>
                <w:cs/>
                <w:lang w:val="en-GB"/>
              </w:rPr>
            </w:pPr>
            <w:r>
              <w:rPr>
                <w:rFonts w:ascii="Arial" w:hAnsi="Arial" w:cs="Arial"/>
                <w:sz w:val="16"/>
                <w:szCs w:val="16"/>
                <w:lang w:val="en-GB"/>
              </w:rPr>
              <w:t xml:space="preserve">   </w:t>
            </w:r>
            <w:r w:rsidR="005A284C" w:rsidRPr="00596F11">
              <w:rPr>
                <w:rFonts w:ascii="Arial" w:hAnsi="Arial" w:cs="Arial"/>
                <w:sz w:val="16"/>
                <w:szCs w:val="16"/>
                <w:lang w:val="en-GB"/>
              </w:rPr>
              <w:t>Net</w:t>
            </w:r>
          </w:p>
        </w:tc>
        <w:tc>
          <w:tcPr>
            <w:tcW w:w="851" w:type="dxa"/>
          </w:tcPr>
          <w:p w14:paraId="7B843C70" w14:textId="77777777" w:rsidR="005A284C" w:rsidRPr="00596F11" w:rsidRDefault="005A284C" w:rsidP="00FC5470">
            <w:pPr>
              <w:tabs>
                <w:tab w:val="clear" w:pos="454"/>
                <w:tab w:val="left" w:pos="459"/>
              </w:tabs>
              <w:spacing w:before="60" w:after="23" w:line="276" w:lineRule="auto"/>
              <w:jc w:val="right"/>
              <w:rPr>
                <w:rFonts w:ascii="Arial" w:hAnsi="Arial" w:cs="Arial"/>
                <w:sz w:val="16"/>
                <w:szCs w:val="16"/>
              </w:rPr>
            </w:pPr>
          </w:p>
        </w:tc>
        <w:tc>
          <w:tcPr>
            <w:tcW w:w="963" w:type="dxa"/>
            <w:shd w:val="clear" w:color="auto" w:fill="auto"/>
            <w:vAlign w:val="bottom"/>
          </w:tcPr>
          <w:p w14:paraId="1B0F7FB0" w14:textId="2615DCD2" w:rsidR="005A284C" w:rsidRPr="00596F11" w:rsidRDefault="00942611" w:rsidP="00FC5470">
            <w:pPr>
              <w:pBdr>
                <w:bottom w:val="single" w:sz="12" w:space="1" w:color="auto"/>
              </w:pBdr>
              <w:tabs>
                <w:tab w:val="clear" w:pos="454"/>
                <w:tab w:val="clear" w:pos="680"/>
                <w:tab w:val="left" w:pos="459"/>
                <w:tab w:val="left" w:pos="776"/>
              </w:tabs>
              <w:spacing w:before="60" w:after="23" w:line="276" w:lineRule="auto"/>
              <w:jc w:val="right"/>
              <w:rPr>
                <w:rFonts w:ascii="Arial" w:hAnsi="Arial" w:cs="Arial"/>
                <w:sz w:val="16"/>
                <w:szCs w:val="16"/>
                <w:cs/>
              </w:rPr>
            </w:pPr>
            <w:r>
              <w:rPr>
                <w:rFonts w:ascii="Arial" w:hAnsi="Arial" w:cs="Arial"/>
                <w:sz w:val="16"/>
                <w:szCs w:val="16"/>
              </w:rPr>
              <w:t>-</w:t>
            </w:r>
          </w:p>
        </w:tc>
        <w:tc>
          <w:tcPr>
            <w:tcW w:w="963" w:type="dxa"/>
            <w:shd w:val="clear" w:color="auto" w:fill="auto"/>
            <w:vAlign w:val="bottom"/>
          </w:tcPr>
          <w:p w14:paraId="3CA2451A" w14:textId="157F214A" w:rsidR="005A284C" w:rsidRPr="00596F11" w:rsidRDefault="00C872C4" w:rsidP="00FC5470">
            <w:pPr>
              <w:pBdr>
                <w:bottom w:val="single" w:sz="12" w:space="1" w:color="auto"/>
              </w:pBdr>
              <w:tabs>
                <w:tab w:val="clear" w:pos="454"/>
                <w:tab w:val="clear" w:pos="680"/>
                <w:tab w:val="left" w:pos="459"/>
                <w:tab w:val="left" w:pos="776"/>
              </w:tabs>
              <w:spacing w:before="60" w:after="23" w:line="276" w:lineRule="auto"/>
              <w:jc w:val="right"/>
              <w:rPr>
                <w:rFonts w:ascii="Arial" w:hAnsi="Arial" w:cs="Arial"/>
                <w:sz w:val="16"/>
                <w:szCs w:val="16"/>
              </w:rPr>
            </w:pPr>
            <w:r>
              <w:rPr>
                <w:rFonts w:ascii="Arial" w:hAnsi="Arial" w:cs="Arial"/>
                <w:sz w:val="16"/>
                <w:szCs w:val="16"/>
              </w:rPr>
              <w:t>-</w:t>
            </w:r>
          </w:p>
        </w:tc>
        <w:tc>
          <w:tcPr>
            <w:tcW w:w="963" w:type="dxa"/>
            <w:shd w:val="clear" w:color="auto" w:fill="auto"/>
            <w:vAlign w:val="bottom"/>
          </w:tcPr>
          <w:p w14:paraId="3841B8D5" w14:textId="492CD479" w:rsidR="005A284C" w:rsidRPr="00596F11" w:rsidRDefault="00C872C4" w:rsidP="00FC5470">
            <w:pPr>
              <w:pBdr>
                <w:bottom w:val="single" w:sz="12" w:space="1" w:color="auto"/>
              </w:pBdr>
              <w:tabs>
                <w:tab w:val="clear" w:pos="454"/>
                <w:tab w:val="clear" w:pos="680"/>
                <w:tab w:val="left" w:pos="459"/>
                <w:tab w:val="left" w:pos="776"/>
              </w:tabs>
              <w:spacing w:before="60" w:after="23" w:line="276" w:lineRule="auto"/>
              <w:jc w:val="right"/>
              <w:rPr>
                <w:rFonts w:ascii="Arial" w:hAnsi="Arial" w:cs="Arial"/>
                <w:sz w:val="16"/>
                <w:szCs w:val="16"/>
              </w:rPr>
            </w:pPr>
            <w:r>
              <w:rPr>
                <w:rFonts w:ascii="Arial" w:hAnsi="Arial" w:cs="Arial"/>
                <w:sz w:val="16"/>
                <w:szCs w:val="16"/>
              </w:rPr>
              <w:t>-</w:t>
            </w:r>
          </w:p>
        </w:tc>
        <w:tc>
          <w:tcPr>
            <w:tcW w:w="963" w:type="dxa"/>
            <w:vAlign w:val="bottom"/>
          </w:tcPr>
          <w:p w14:paraId="4C5C9AAC" w14:textId="056584CD" w:rsidR="005A284C" w:rsidRPr="00596F11" w:rsidRDefault="00DB48A7" w:rsidP="00FC5470">
            <w:pPr>
              <w:pBdr>
                <w:bottom w:val="single" w:sz="12" w:space="1" w:color="auto"/>
              </w:pBdr>
              <w:tabs>
                <w:tab w:val="clear" w:pos="454"/>
                <w:tab w:val="clear" w:pos="680"/>
                <w:tab w:val="left" w:pos="459"/>
                <w:tab w:val="left" w:pos="776"/>
              </w:tabs>
              <w:spacing w:before="60" w:after="23" w:line="276" w:lineRule="auto"/>
              <w:jc w:val="right"/>
              <w:rPr>
                <w:rFonts w:ascii="Arial" w:hAnsi="Arial" w:cs="Arial"/>
                <w:sz w:val="16"/>
                <w:szCs w:val="16"/>
                <w:cs/>
              </w:rPr>
            </w:pPr>
            <w:r w:rsidRPr="00596F11">
              <w:rPr>
                <w:rFonts w:ascii="Arial" w:hAnsi="Arial" w:cs="Arial"/>
                <w:sz w:val="16"/>
                <w:szCs w:val="16"/>
              </w:rPr>
              <w:t>3,948</w:t>
            </w:r>
          </w:p>
        </w:tc>
        <w:tc>
          <w:tcPr>
            <w:tcW w:w="963" w:type="dxa"/>
            <w:vAlign w:val="bottom"/>
          </w:tcPr>
          <w:p w14:paraId="17A6836A" w14:textId="6E40CCC6" w:rsidR="005A284C" w:rsidRPr="00596F11" w:rsidRDefault="005A284C" w:rsidP="00FC5470">
            <w:pPr>
              <w:pBdr>
                <w:bottom w:val="single" w:sz="12" w:space="1" w:color="auto"/>
              </w:pBdr>
              <w:tabs>
                <w:tab w:val="clear" w:pos="454"/>
                <w:tab w:val="clear" w:pos="680"/>
                <w:tab w:val="left" w:pos="459"/>
                <w:tab w:val="left" w:pos="776"/>
              </w:tabs>
              <w:spacing w:before="60" w:after="23" w:line="276" w:lineRule="auto"/>
              <w:jc w:val="right"/>
              <w:rPr>
                <w:rFonts w:ascii="Arial" w:hAnsi="Arial" w:cs="Arial"/>
                <w:sz w:val="16"/>
                <w:szCs w:val="16"/>
              </w:rPr>
            </w:pPr>
            <w:r w:rsidRPr="00596F11">
              <w:rPr>
                <w:rFonts w:ascii="Arial" w:hAnsi="Arial" w:cs="Arial"/>
                <w:sz w:val="16"/>
                <w:szCs w:val="16"/>
              </w:rPr>
              <w:t>(</w:t>
            </w:r>
            <w:r w:rsidR="00DB48A7" w:rsidRPr="00596F11">
              <w:rPr>
                <w:rFonts w:ascii="Arial" w:hAnsi="Arial" w:cs="Arial"/>
                <w:sz w:val="16"/>
                <w:szCs w:val="16"/>
              </w:rPr>
              <w:t>43</w:t>
            </w:r>
            <w:r w:rsidRPr="00596F11">
              <w:rPr>
                <w:rFonts w:ascii="Arial" w:hAnsi="Arial" w:cs="Arial"/>
                <w:sz w:val="16"/>
                <w:szCs w:val="16"/>
              </w:rPr>
              <w:t>)</w:t>
            </w:r>
          </w:p>
        </w:tc>
        <w:tc>
          <w:tcPr>
            <w:tcW w:w="963" w:type="dxa"/>
            <w:vAlign w:val="bottom"/>
          </w:tcPr>
          <w:p w14:paraId="6A0C458F" w14:textId="28B2B083" w:rsidR="005A284C" w:rsidRPr="00596F11" w:rsidRDefault="007F7DC6" w:rsidP="00FC5470">
            <w:pPr>
              <w:pBdr>
                <w:bottom w:val="single" w:sz="12" w:space="1" w:color="auto"/>
              </w:pBdr>
              <w:tabs>
                <w:tab w:val="clear" w:pos="454"/>
                <w:tab w:val="clear" w:pos="680"/>
                <w:tab w:val="left" w:pos="459"/>
                <w:tab w:val="left" w:pos="776"/>
              </w:tabs>
              <w:spacing w:before="60" w:after="23" w:line="276" w:lineRule="auto"/>
              <w:jc w:val="right"/>
              <w:rPr>
                <w:rFonts w:ascii="Arial" w:hAnsi="Arial" w:cs="Arial"/>
                <w:sz w:val="16"/>
                <w:szCs w:val="16"/>
              </w:rPr>
            </w:pPr>
            <w:r w:rsidRPr="00596F11">
              <w:rPr>
                <w:rFonts w:ascii="Arial" w:hAnsi="Arial" w:cs="Arial"/>
                <w:sz w:val="16"/>
                <w:szCs w:val="16"/>
              </w:rPr>
              <w:t>3,905</w:t>
            </w:r>
          </w:p>
        </w:tc>
      </w:tr>
    </w:tbl>
    <w:p w14:paraId="2C55D6D7" w14:textId="77777777" w:rsidR="00E22963" w:rsidRPr="00596F11" w:rsidRDefault="00E22963" w:rsidP="00CF0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p w14:paraId="5F0FD91E" w14:textId="12E5D395" w:rsidR="005B54C3" w:rsidRPr="00596F11" w:rsidRDefault="00630A36" w:rsidP="00D84040">
      <w:pPr>
        <w:tabs>
          <w:tab w:val="clear" w:pos="454"/>
          <w:tab w:val="clear" w:pos="907"/>
          <w:tab w:val="left" w:pos="426"/>
          <w:tab w:val="left" w:pos="900"/>
        </w:tabs>
        <w:spacing w:line="360" w:lineRule="auto"/>
        <w:ind w:left="426"/>
        <w:jc w:val="thaiDistribute"/>
        <w:rPr>
          <w:rFonts w:ascii="Arial" w:hAnsi="Arial" w:cs="Arial"/>
          <w:sz w:val="19"/>
          <w:szCs w:val="19"/>
          <w:lang w:val="en-GB"/>
        </w:rPr>
      </w:pPr>
      <w:r w:rsidRPr="00596F11">
        <w:rPr>
          <w:rFonts w:ascii="Arial" w:hAnsi="Arial" w:cs="Arial"/>
          <w:sz w:val="19"/>
          <w:szCs w:val="19"/>
          <w:lang w:val="en-GB"/>
        </w:rPr>
        <w:t>Movements in liabilities from guarantee of other company’s loan</w:t>
      </w:r>
      <w:r w:rsidR="00EF46CB" w:rsidRPr="00596F11">
        <w:rPr>
          <w:rFonts w:ascii="Arial" w:hAnsi="Arial" w:cs="Arial"/>
          <w:sz w:val="19"/>
          <w:szCs w:val="19"/>
          <w:lang w:val="en-GB"/>
        </w:rPr>
        <w:t>s</w:t>
      </w:r>
      <w:r w:rsidRPr="00596F11">
        <w:rPr>
          <w:rFonts w:ascii="Arial" w:hAnsi="Arial" w:cs="Arial"/>
          <w:sz w:val="19"/>
          <w:szCs w:val="19"/>
          <w:lang w:val="en-GB"/>
        </w:rPr>
        <w:t xml:space="preserve"> for the </w:t>
      </w:r>
      <w:r w:rsidR="00797C25">
        <w:rPr>
          <w:rFonts w:ascii="Arial" w:hAnsi="Arial" w:cs="Arial"/>
          <w:sz w:val="19"/>
          <w:szCs w:val="19"/>
          <w:lang w:val="en-GB"/>
        </w:rPr>
        <w:t>six</w:t>
      </w:r>
      <w:r w:rsidR="00A33AF8" w:rsidRPr="00596F11">
        <w:rPr>
          <w:rFonts w:ascii="Arial" w:hAnsi="Arial" w:cs="Arial"/>
          <w:sz w:val="19"/>
          <w:szCs w:val="19"/>
          <w:lang w:val="en-GB"/>
        </w:rPr>
        <w:t xml:space="preserve">-month period ended </w:t>
      </w:r>
      <w:r w:rsidR="00872985" w:rsidRPr="00596F11">
        <w:rPr>
          <w:rFonts w:ascii="Arial" w:hAnsi="Arial" w:cs="Arial"/>
          <w:sz w:val="19"/>
          <w:szCs w:val="19"/>
          <w:lang w:val="en-GB"/>
        </w:rPr>
        <w:br/>
      </w:r>
      <w:r w:rsidR="00797C25" w:rsidRPr="00797C25">
        <w:rPr>
          <w:rFonts w:ascii="Arial" w:hAnsi="Arial" w:cs="Arial"/>
          <w:sz w:val="19"/>
          <w:szCs w:val="19"/>
          <w:lang w:val="en-GB"/>
        </w:rPr>
        <w:t>30 June</w:t>
      </w:r>
      <w:r w:rsidR="00A33AF8" w:rsidRPr="00596F11">
        <w:rPr>
          <w:rFonts w:ascii="Arial" w:hAnsi="Arial" w:cs="Arial"/>
          <w:sz w:val="19"/>
          <w:szCs w:val="19"/>
          <w:lang w:val="en-GB"/>
        </w:rPr>
        <w:t xml:space="preserve"> </w:t>
      </w:r>
      <w:r w:rsidR="00B865BE" w:rsidRPr="00596F11">
        <w:rPr>
          <w:rFonts w:ascii="Arial" w:hAnsi="Arial" w:cs="Arial"/>
          <w:sz w:val="19"/>
          <w:szCs w:val="19"/>
          <w:lang w:val="en-GB"/>
        </w:rPr>
        <w:t>2024 are</w:t>
      </w:r>
      <w:r w:rsidRPr="00596F11">
        <w:rPr>
          <w:rFonts w:ascii="Arial" w:hAnsi="Arial" w:cs="Arial"/>
          <w:sz w:val="19"/>
          <w:szCs w:val="19"/>
          <w:lang w:val="en-GB"/>
        </w:rPr>
        <w:t xml:space="preserve"> as follows:</w:t>
      </w:r>
      <w:r w:rsidR="00D743CE" w:rsidRPr="00596F11">
        <w:rPr>
          <w:rFonts w:ascii="Arial" w:hAnsi="Arial" w:cs="Arial"/>
          <w:sz w:val="19"/>
          <w:szCs w:val="19"/>
          <w:lang w:val="en-GB"/>
        </w:rPr>
        <w:t xml:space="preserve"> </w:t>
      </w:r>
    </w:p>
    <w:p w14:paraId="5F420A71" w14:textId="1660B065" w:rsidR="00A55773" w:rsidRPr="00596F11" w:rsidRDefault="00A55773" w:rsidP="00557627">
      <w:pPr>
        <w:tabs>
          <w:tab w:val="clear" w:pos="454"/>
          <w:tab w:val="clear" w:pos="907"/>
          <w:tab w:val="left" w:pos="387"/>
          <w:tab w:val="left" w:pos="900"/>
        </w:tabs>
        <w:spacing w:line="360" w:lineRule="auto"/>
        <w:ind w:firstLine="423"/>
        <w:jc w:val="thaiDistribute"/>
        <w:rPr>
          <w:rFonts w:ascii="Arial" w:hAnsi="Arial" w:cs="Arial"/>
          <w:sz w:val="19"/>
          <w:szCs w:val="19"/>
        </w:rPr>
      </w:pPr>
    </w:p>
    <w:tbl>
      <w:tblPr>
        <w:tblW w:w="9000" w:type="dxa"/>
        <w:tblInd w:w="360" w:type="dxa"/>
        <w:tblLayout w:type="fixed"/>
        <w:tblLook w:val="0000" w:firstRow="0" w:lastRow="0" w:firstColumn="0" w:lastColumn="0" w:noHBand="0" w:noVBand="0"/>
      </w:tblPr>
      <w:tblGrid>
        <w:gridCol w:w="633"/>
        <w:gridCol w:w="5487"/>
        <w:gridCol w:w="2880"/>
      </w:tblGrid>
      <w:tr w:rsidR="00FD4C7B" w:rsidRPr="00596F11" w14:paraId="37B13352" w14:textId="77777777" w:rsidTr="00565D43">
        <w:trPr>
          <w:cantSplit/>
          <w:trHeight w:val="135"/>
        </w:trPr>
        <w:tc>
          <w:tcPr>
            <w:tcW w:w="6120" w:type="dxa"/>
            <w:gridSpan w:val="2"/>
          </w:tcPr>
          <w:p w14:paraId="7C7A8D2A" w14:textId="77777777" w:rsidR="002D1095" w:rsidRPr="00596F11" w:rsidRDefault="002D1095" w:rsidP="00A34326">
            <w:pPr>
              <w:spacing w:before="60" w:after="30" w:line="276" w:lineRule="auto"/>
              <w:rPr>
                <w:rFonts w:ascii="Arial" w:hAnsi="Arial" w:cs="Arial"/>
                <w:sz w:val="19"/>
                <w:szCs w:val="19"/>
                <w:cs/>
              </w:rPr>
            </w:pPr>
          </w:p>
        </w:tc>
        <w:tc>
          <w:tcPr>
            <w:tcW w:w="2876" w:type="dxa"/>
            <w:vAlign w:val="center"/>
          </w:tcPr>
          <w:p w14:paraId="04868537" w14:textId="77777777" w:rsidR="002D1095" w:rsidRPr="00596F11" w:rsidRDefault="002D1095" w:rsidP="00A34326">
            <w:pPr>
              <w:spacing w:before="60" w:after="30" w:line="276" w:lineRule="auto"/>
              <w:ind w:left="-274" w:firstLine="274"/>
              <w:jc w:val="right"/>
              <w:rPr>
                <w:rFonts w:ascii="Arial" w:hAnsi="Arial" w:cs="Arial"/>
                <w:sz w:val="19"/>
                <w:szCs w:val="19"/>
                <w:cs/>
              </w:rPr>
            </w:pPr>
            <w:r w:rsidRPr="00596F11">
              <w:rPr>
                <w:rFonts w:ascii="Arial" w:hAnsi="Arial" w:cs="Arial"/>
                <w:sz w:val="19"/>
                <w:szCs w:val="19"/>
              </w:rPr>
              <w:t>(</w:t>
            </w:r>
            <w:proofErr w:type="gramStart"/>
            <w:r w:rsidRPr="00596F11">
              <w:rPr>
                <w:rFonts w:ascii="Arial" w:hAnsi="Arial" w:cs="Arial"/>
                <w:sz w:val="19"/>
                <w:szCs w:val="19"/>
              </w:rPr>
              <w:t>Unit :</w:t>
            </w:r>
            <w:proofErr w:type="gramEnd"/>
            <w:r w:rsidRPr="00596F11">
              <w:rPr>
                <w:rFonts w:ascii="Arial" w:hAnsi="Arial" w:cs="Arial"/>
                <w:sz w:val="19"/>
                <w:szCs w:val="19"/>
              </w:rPr>
              <w:t xml:space="preserve"> Thousand</w:t>
            </w:r>
            <w:r w:rsidRPr="00596F11">
              <w:rPr>
                <w:rFonts w:ascii="Arial" w:hAnsi="Arial" w:cs="Arial"/>
                <w:sz w:val="19"/>
                <w:szCs w:val="19"/>
                <w:cs/>
              </w:rPr>
              <w:t xml:space="preserve"> </w:t>
            </w:r>
            <w:r w:rsidRPr="00596F11">
              <w:rPr>
                <w:rFonts w:ascii="Arial" w:hAnsi="Arial" w:cs="Arial"/>
                <w:sz w:val="19"/>
                <w:szCs w:val="19"/>
              </w:rPr>
              <w:t>Baht)</w:t>
            </w:r>
          </w:p>
        </w:tc>
      </w:tr>
      <w:tr w:rsidR="00FD4C7B" w:rsidRPr="00596F11" w14:paraId="10C6A6EE" w14:textId="77777777" w:rsidTr="00565D43">
        <w:trPr>
          <w:cantSplit/>
          <w:trHeight w:val="243"/>
        </w:trPr>
        <w:tc>
          <w:tcPr>
            <w:tcW w:w="6120" w:type="dxa"/>
            <w:gridSpan w:val="2"/>
          </w:tcPr>
          <w:p w14:paraId="240AAE4D" w14:textId="77777777" w:rsidR="002D1095" w:rsidRPr="00596F11" w:rsidRDefault="002D1095" w:rsidP="00A34326">
            <w:pPr>
              <w:spacing w:before="60" w:after="30" w:line="276" w:lineRule="auto"/>
              <w:rPr>
                <w:rFonts w:ascii="Arial" w:hAnsi="Arial" w:cs="Arial"/>
                <w:sz w:val="19"/>
                <w:szCs w:val="19"/>
                <w:cs/>
              </w:rPr>
            </w:pPr>
          </w:p>
        </w:tc>
        <w:tc>
          <w:tcPr>
            <w:tcW w:w="2876" w:type="dxa"/>
            <w:tcBorders>
              <w:bottom w:val="single" w:sz="4" w:space="0" w:color="auto"/>
            </w:tcBorders>
          </w:tcPr>
          <w:p w14:paraId="48CD8DD3" w14:textId="6020D1B2" w:rsidR="002D1095" w:rsidRPr="00596F11" w:rsidRDefault="002D1095" w:rsidP="007D335D">
            <w:pPr>
              <w:spacing w:before="60" w:after="30" w:line="276" w:lineRule="auto"/>
              <w:jc w:val="center"/>
              <w:rPr>
                <w:rFonts w:ascii="Arial" w:hAnsi="Arial" w:cs="Arial"/>
                <w:sz w:val="19"/>
                <w:szCs w:val="19"/>
                <w:cs/>
              </w:rPr>
            </w:pPr>
            <w:r w:rsidRPr="00596F11">
              <w:rPr>
                <w:rFonts w:ascii="Arial" w:hAnsi="Arial" w:cs="Arial"/>
                <w:sz w:val="19"/>
                <w:szCs w:val="19"/>
              </w:rPr>
              <w:t xml:space="preserve">Consolidated and </w:t>
            </w:r>
            <w:r w:rsidR="008400A3" w:rsidRPr="00596F11">
              <w:rPr>
                <w:rFonts w:ascii="Arial" w:hAnsi="Arial" w:cs="Arial"/>
                <w:sz w:val="19"/>
                <w:szCs w:val="19"/>
              </w:rPr>
              <w:t>S</w:t>
            </w:r>
            <w:r w:rsidRPr="00596F11">
              <w:rPr>
                <w:rFonts w:ascii="Arial" w:hAnsi="Arial" w:cs="Arial"/>
                <w:sz w:val="19"/>
                <w:szCs w:val="19"/>
              </w:rPr>
              <w:t>eparate</w:t>
            </w:r>
            <w:r w:rsidR="00666BA3">
              <w:rPr>
                <w:rFonts w:ascii="Arial" w:hAnsi="Arial" w:cs="Arial"/>
                <w:sz w:val="19"/>
                <w:szCs w:val="19"/>
              </w:rPr>
              <w:t xml:space="preserve"> F/S</w:t>
            </w:r>
          </w:p>
        </w:tc>
      </w:tr>
      <w:tr w:rsidR="00FD4C7B" w:rsidRPr="00596F11" w14:paraId="468AF679" w14:textId="77777777" w:rsidTr="00565D43">
        <w:trPr>
          <w:cantSplit/>
          <w:trHeight w:val="225"/>
        </w:trPr>
        <w:tc>
          <w:tcPr>
            <w:tcW w:w="6120" w:type="dxa"/>
            <w:gridSpan w:val="2"/>
          </w:tcPr>
          <w:p w14:paraId="2FFEB2AE" w14:textId="77777777" w:rsidR="002D1095" w:rsidRPr="00596F11" w:rsidRDefault="002D1095" w:rsidP="00A34326">
            <w:pPr>
              <w:spacing w:before="60" w:after="30" w:line="276" w:lineRule="auto"/>
              <w:rPr>
                <w:rFonts w:ascii="Arial" w:hAnsi="Arial" w:cs="Arial"/>
                <w:sz w:val="16"/>
                <w:szCs w:val="16"/>
                <w:cs/>
              </w:rPr>
            </w:pPr>
          </w:p>
        </w:tc>
        <w:tc>
          <w:tcPr>
            <w:tcW w:w="2876" w:type="dxa"/>
            <w:tcBorders>
              <w:top w:val="single" w:sz="4" w:space="0" w:color="auto"/>
            </w:tcBorders>
          </w:tcPr>
          <w:p w14:paraId="59199C38" w14:textId="77777777" w:rsidR="002D1095" w:rsidRPr="00596F11" w:rsidRDefault="002D1095" w:rsidP="00A34326">
            <w:pPr>
              <w:spacing w:before="60" w:after="30" w:line="276" w:lineRule="auto"/>
              <w:rPr>
                <w:rFonts w:ascii="Arial" w:hAnsi="Arial" w:cs="Arial"/>
                <w:sz w:val="16"/>
                <w:szCs w:val="16"/>
                <w:cs/>
              </w:rPr>
            </w:pPr>
          </w:p>
        </w:tc>
      </w:tr>
      <w:tr w:rsidR="00FD4C7B" w:rsidRPr="00596F11" w14:paraId="1378E7C6" w14:textId="77777777" w:rsidTr="00565D43">
        <w:trPr>
          <w:cantSplit/>
          <w:trHeight w:val="68"/>
        </w:trPr>
        <w:tc>
          <w:tcPr>
            <w:tcW w:w="6120" w:type="dxa"/>
            <w:gridSpan w:val="2"/>
          </w:tcPr>
          <w:p w14:paraId="5C1E4989" w14:textId="5C06C1B1" w:rsidR="004B247B" w:rsidRPr="00596F11" w:rsidRDefault="0000451F" w:rsidP="00B164F2">
            <w:pPr>
              <w:tabs>
                <w:tab w:val="clear" w:pos="227"/>
                <w:tab w:val="clear" w:pos="680"/>
                <w:tab w:val="left" w:pos="162"/>
              </w:tabs>
              <w:spacing w:before="60" w:after="30" w:line="276" w:lineRule="auto"/>
              <w:jc w:val="thaiDistribute"/>
              <w:rPr>
                <w:rFonts w:ascii="Arial" w:hAnsi="Arial" w:cs="Arial"/>
                <w:bCs/>
                <w:sz w:val="19"/>
                <w:szCs w:val="19"/>
              </w:rPr>
            </w:pPr>
            <w:r w:rsidRPr="00596F11">
              <w:rPr>
                <w:rFonts w:ascii="Arial" w:hAnsi="Arial" w:cs="Arial"/>
                <w:sz w:val="19"/>
                <w:szCs w:val="19"/>
              </w:rPr>
              <w:t>Balance - beginning</w:t>
            </w:r>
          </w:p>
        </w:tc>
        <w:tc>
          <w:tcPr>
            <w:tcW w:w="2880" w:type="dxa"/>
            <w:shd w:val="clear" w:color="auto" w:fill="auto"/>
          </w:tcPr>
          <w:p w14:paraId="10F7F4D9" w14:textId="02B9C098" w:rsidR="004B247B" w:rsidRPr="00596F11" w:rsidRDefault="00BF4231" w:rsidP="00A34326">
            <w:pPr>
              <w:overflowPunct w:val="0"/>
              <w:autoSpaceDE w:val="0"/>
              <w:autoSpaceDN w:val="0"/>
              <w:adjustRightInd w:val="0"/>
              <w:spacing w:before="60" w:after="30" w:line="276" w:lineRule="auto"/>
              <w:ind w:left="-108"/>
              <w:jc w:val="right"/>
              <w:rPr>
                <w:rFonts w:ascii="Arial" w:hAnsi="Arial" w:cs="Arial"/>
                <w:sz w:val="19"/>
                <w:szCs w:val="19"/>
              </w:rPr>
            </w:pPr>
            <w:r w:rsidRPr="00596F11">
              <w:rPr>
                <w:rFonts w:ascii="Arial" w:hAnsi="Arial" w:cs="Arial"/>
                <w:sz w:val="19"/>
                <w:szCs w:val="19"/>
              </w:rPr>
              <w:t>50,289</w:t>
            </w:r>
          </w:p>
        </w:tc>
      </w:tr>
      <w:tr w:rsidR="00FD4C7B" w:rsidRPr="00596F11" w14:paraId="3624ABA7" w14:textId="77777777" w:rsidTr="00565D43">
        <w:trPr>
          <w:cantSplit/>
          <w:trHeight w:val="153"/>
        </w:trPr>
        <w:tc>
          <w:tcPr>
            <w:tcW w:w="633" w:type="dxa"/>
          </w:tcPr>
          <w:p w14:paraId="20606096" w14:textId="77777777" w:rsidR="005A4892" w:rsidRPr="00596F11" w:rsidRDefault="005A4892" w:rsidP="00B164F2">
            <w:pPr>
              <w:tabs>
                <w:tab w:val="clear" w:pos="227"/>
                <w:tab w:val="clear" w:pos="680"/>
                <w:tab w:val="left" w:pos="162"/>
              </w:tabs>
              <w:spacing w:before="60" w:after="30" w:line="276" w:lineRule="auto"/>
              <w:jc w:val="thaiDistribute"/>
              <w:rPr>
                <w:rFonts w:ascii="Arial" w:hAnsi="Arial" w:cs="Arial"/>
                <w:sz w:val="19"/>
                <w:szCs w:val="19"/>
                <w:u w:val="single"/>
              </w:rPr>
            </w:pPr>
            <w:r w:rsidRPr="00596F11">
              <w:rPr>
                <w:rFonts w:ascii="Arial" w:hAnsi="Arial" w:cs="Arial"/>
                <w:sz w:val="19"/>
                <w:szCs w:val="19"/>
                <w:u w:val="single"/>
              </w:rPr>
              <w:t>Add</w:t>
            </w:r>
          </w:p>
        </w:tc>
        <w:tc>
          <w:tcPr>
            <w:tcW w:w="5487" w:type="dxa"/>
            <w:shd w:val="clear" w:color="auto" w:fill="auto"/>
          </w:tcPr>
          <w:p w14:paraId="2C66232D" w14:textId="5F58E905" w:rsidR="005A4892" w:rsidRPr="00596F11" w:rsidRDefault="005A4892" w:rsidP="00A34326">
            <w:pPr>
              <w:overflowPunct w:val="0"/>
              <w:autoSpaceDE w:val="0"/>
              <w:autoSpaceDN w:val="0"/>
              <w:adjustRightInd w:val="0"/>
              <w:spacing w:before="60" w:after="30" w:line="276" w:lineRule="auto"/>
              <w:ind w:left="-108"/>
              <w:rPr>
                <w:rFonts w:ascii="Arial" w:hAnsi="Arial" w:cs="Arial"/>
                <w:sz w:val="19"/>
                <w:szCs w:val="19"/>
              </w:rPr>
            </w:pPr>
            <w:r w:rsidRPr="00596F11">
              <w:rPr>
                <w:rFonts w:ascii="Arial" w:hAnsi="Arial" w:cs="Arial"/>
                <w:sz w:val="19"/>
                <w:szCs w:val="19"/>
              </w:rPr>
              <w:t>Accrued Interest</w:t>
            </w:r>
          </w:p>
        </w:tc>
        <w:tc>
          <w:tcPr>
            <w:tcW w:w="2880" w:type="dxa"/>
          </w:tcPr>
          <w:p w14:paraId="6560302A" w14:textId="43FEC4EC" w:rsidR="005A4892" w:rsidRPr="00C70114" w:rsidRDefault="00AE4842" w:rsidP="00A34326">
            <w:pPr>
              <w:overflowPunct w:val="0"/>
              <w:autoSpaceDE w:val="0"/>
              <w:autoSpaceDN w:val="0"/>
              <w:adjustRightInd w:val="0"/>
              <w:spacing w:before="60" w:after="30" w:line="276" w:lineRule="auto"/>
              <w:ind w:left="-108"/>
              <w:jc w:val="right"/>
              <w:rPr>
                <w:rFonts w:ascii="Arial" w:hAnsi="Arial" w:cs="Arial"/>
                <w:sz w:val="19"/>
                <w:szCs w:val="19"/>
              </w:rPr>
            </w:pPr>
            <w:r w:rsidRPr="00C70114">
              <w:rPr>
                <w:rFonts w:ascii="Arial" w:hAnsi="Arial" w:cs="Arial"/>
                <w:sz w:val="19"/>
                <w:szCs w:val="19"/>
              </w:rPr>
              <w:t>2,008</w:t>
            </w:r>
          </w:p>
        </w:tc>
      </w:tr>
      <w:tr w:rsidR="00D85C75" w:rsidRPr="00596F11" w14:paraId="03CB0E48" w14:textId="77777777" w:rsidTr="00565D43">
        <w:trPr>
          <w:cantSplit/>
          <w:trHeight w:val="153"/>
        </w:trPr>
        <w:tc>
          <w:tcPr>
            <w:tcW w:w="633" w:type="dxa"/>
          </w:tcPr>
          <w:p w14:paraId="7E786ADB" w14:textId="3ACDC1D6" w:rsidR="00D85C75" w:rsidRPr="00596F11" w:rsidRDefault="00D85C75" w:rsidP="00B164F2">
            <w:pPr>
              <w:tabs>
                <w:tab w:val="clear" w:pos="227"/>
                <w:tab w:val="clear" w:pos="680"/>
                <w:tab w:val="left" w:pos="162"/>
              </w:tabs>
              <w:spacing w:before="60" w:after="30" w:line="276" w:lineRule="auto"/>
              <w:jc w:val="thaiDistribute"/>
              <w:rPr>
                <w:rFonts w:ascii="Arial" w:hAnsi="Arial" w:cs="Arial"/>
                <w:sz w:val="19"/>
                <w:szCs w:val="19"/>
                <w:u w:val="single"/>
              </w:rPr>
            </w:pPr>
            <w:r w:rsidRPr="00596F11">
              <w:rPr>
                <w:rFonts w:ascii="Arial" w:hAnsi="Arial" w:cs="Arial"/>
                <w:sz w:val="19"/>
                <w:szCs w:val="19"/>
                <w:u w:val="single"/>
              </w:rPr>
              <w:t>Less</w:t>
            </w:r>
          </w:p>
        </w:tc>
        <w:tc>
          <w:tcPr>
            <w:tcW w:w="5487" w:type="dxa"/>
            <w:shd w:val="clear" w:color="auto" w:fill="auto"/>
          </w:tcPr>
          <w:p w14:paraId="6CA86298" w14:textId="44119758" w:rsidR="00D85C75" w:rsidRPr="00596F11" w:rsidRDefault="00D85C75" w:rsidP="00D85C75">
            <w:pPr>
              <w:overflowPunct w:val="0"/>
              <w:autoSpaceDE w:val="0"/>
              <w:autoSpaceDN w:val="0"/>
              <w:adjustRightInd w:val="0"/>
              <w:spacing w:before="60" w:after="30" w:line="276" w:lineRule="auto"/>
              <w:ind w:left="-108"/>
              <w:rPr>
                <w:rFonts w:ascii="Arial" w:hAnsi="Arial" w:cs="Arial"/>
                <w:sz w:val="19"/>
                <w:szCs w:val="19"/>
              </w:rPr>
            </w:pPr>
            <w:r w:rsidRPr="00596F11">
              <w:rPr>
                <w:rFonts w:ascii="Arial" w:hAnsi="Arial" w:cs="Arial"/>
                <w:sz w:val="19"/>
                <w:szCs w:val="19"/>
              </w:rPr>
              <w:t>Repa</w:t>
            </w:r>
            <w:r w:rsidR="00C1513E" w:rsidRPr="00596F11">
              <w:rPr>
                <w:rFonts w:ascii="Arial" w:hAnsi="Arial" w:cs="Arial"/>
                <w:sz w:val="19"/>
                <w:szCs w:val="19"/>
              </w:rPr>
              <w:t>id during the period</w:t>
            </w:r>
          </w:p>
        </w:tc>
        <w:tc>
          <w:tcPr>
            <w:tcW w:w="2880" w:type="dxa"/>
          </w:tcPr>
          <w:p w14:paraId="12DB57FC" w14:textId="7C1EB67F" w:rsidR="00D85C75" w:rsidRPr="00C70114" w:rsidRDefault="00AE4842" w:rsidP="00D85C75">
            <w:pPr>
              <w:overflowPunct w:val="0"/>
              <w:autoSpaceDE w:val="0"/>
              <w:autoSpaceDN w:val="0"/>
              <w:adjustRightInd w:val="0"/>
              <w:spacing w:before="60" w:after="30" w:line="276" w:lineRule="auto"/>
              <w:ind w:left="-108"/>
              <w:jc w:val="right"/>
              <w:rPr>
                <w:rFonts w:ascii="Arial" w:hAnsi="Arial" w:cs="Arial"/>
                <w:sz w:val="19"/>
                <w:szCs w:val="19"/>
              </w:rPr>
            </w:pPr>
            <w:r w:rsidRPr="00C70114">
              <w:rPr>
                <w:rFonts w:ascii="Arial" w:hAnsi="Arial" w:cs="Arial"/>
                <w:sz w:val="19"/>
                <w:szCs w:val="19"/>
                <w:cs/>
              </w:rPr>
              <w:t>(</w:t>
            </w:r>
            <w:r w:rsidRPr="00C70114">
              <w:rPr>
                <w:rFonts w:ascii="Arial" w:hAnsi="Arial" w:cs="Arial"/>
                <w:sz w:val="19"/>
                <w:szCs w:val="19"/>
              </w:rPr>
              <w:t>24,90</w:t>
            </w:r>
            <w:r w:rsidR="00D15CC9" w:rsidRPr="00C70114">
              <w:rPr>
                <w:rFonts w:ascii="Arial" w:hAnsi="Arial" w:cs="Arial"/>
                <w:sz w:val="19"/>
                <w:szCs w:val="19"/>
              </w:rPr>
              <w:t>4</w:t>
            </w:r>
            <w:r w:rsidRPr="00C70114">
              <w:rPr>
                <w:rFonts w:ascii="Arial" w:hAnsi="Arial" w:cs="Arial"/>
                <w:sz w:val="19"/>
                <w:szCs w:val="19"/>
                <w:cs/>
              </w:rPr>
              <w:t>)</w:t>
            </w:r>
          </w:p>
        </w:tc>
      </w:tr>
      <w:tr w:rsidR="004B7E01" w:rsidRPr="00596F11" w14:paraId="41F09649" w14:textId="77777777" w:rsidTr="00565D43">
        <w:trPr>
          <w:cantSplit/>
          <w:trHeight w:val="315"/>
        </w:trPr>
        <w:tc>
          <w:tcPr>
            <w:tcW w:w="6120" w:type="dxa"/>
            <w:gridSpan w:val="2"/>
          </w:tcPr>
          <w:p w14:paraId="43FA433A" w14:textId="4E972AD8" w:rsidR="004B7E01" w:rsidRPr="00596F11" w:rsidRDefault="00F54D61" w:rsidP="00B164F2">
            <w:pPr>
              <w:tabs>
                <w:tab w:val="clear" w:pos="227"/>
                <w:tab w:val="clear" w:pos="680"/>
                <w:tab w:val="left" w:pos="162"/>
              </w:tabs>
              <w:spacing w:before="60" w:after="30" w:line="276" w:lineRule="auto"/>
              <w:jc w:val="thaiDistribute"/>
              <w:rPr>
                <w:rFonts w:ascii="Arial" w:hAnsi="Arial" w:cs="Arial"/>
                <w:sz w:val="19"/>
                <w:szCs w:val="19"/>
              </w:rPr>
            </w:pPr>
            <w:r w:rsidRPr="00596F11">
              <w:rPr>
                <w:rFonts w:ascii="Arial" w:hAnsi="Arial" w:cs="Arial"/>
                <w:sz w:val="19"/>
                <w:szCs w:val="19"/>
              </w:rPr>
              <w:t xml:space="preserve">Amortization of deferred </w:t>
            </w:r>
            <w:r w:rsidR="003E19B5" w:rsidRPr="00596F11">
              <w:rPr>
                <w:rFonts w:ascii="Arial" w:hAnsi="Arial" w:cs="Arial"/>
                <w:sz w:val="19"/>
                <w:szCs w:val="19"/>
              </w:rPr>
              <w:t>financial service fee</w:t>
            </w:r>
          </w:p>
        </w:tc>
        <w:tc>
          <w:tcPr>
            <w:tcW w:w="2880" w:type="dxa"/>
            <w:tcBorders>
              <w:bottom w:val="single" w:sz="4" w:space="0" w:color="auto"/>
            </w:tcBorders>
            <w:shd w:val="clear" w:color="auto" w:fill="auto"/>
          </w:tcPr>
          <w:p w14:paraId="72F1D11F" w14:textId="3A60539E" w:rsidR="004B7E01" w:rsidRPr="00C70114" w:rsidRDefault="00AE4842" w:rsidP="007D335D">
            <w:pPr>
              <w:overflowPunct w:val="0"/>
              <w:autoSpaceDE w:val="0"/>
              <w:autoSpaceDN w:val="0"/>
              <w:adjustRightInd w:val="0"/>
              <w:spacing w:before="60" w:after="30" w:line="276" w:lineRule="auto"/>
              <w:ind w:left="-9"/>
              <w:jc w:val="right"/>
              <w:rPr>
                <w:rFonts w:ascii="Arial" w:hAnsi="Arial" w:cstheme="minorBidi"/>
                <w:sz w:val="19"/>
                <w:szCs w:val="19"/>
                <w:cs/>
              </w:rPr>
            </w:pPr>
            <w:r w:rsidRPr="00C70114">
              <w:rPr>
                <w:rFonts w:ascii="Arial" w:hAnsi="Arial" w:cs="Arial"/>
                <w:sz w:val="19"/>
                <w:szCs w:val="19"/>
              </w:rPr>
              <w:t>2</w:t>
            </w:r>
            <w:r w:rsidR="00D15CC9" w:rsidRPr="00C70114">
              <w:rPr>
                <w:rFonts w:ascii="Arial" w:hAnsi="Arial" w:cs="Arial"/>
                <w:sz w:val="19"/>
                <w:szCs w:val="19"/>
              </w:rPr>
              <w:t>60</w:t>
            </w:r>
          </w:p>
        </w:tc>
      </w:tr>
      <w:tr w:rsidR="005A4892" w:rsidRPr="00596F11" w14:paraId="4862D3F0" w14:textId="77777777" w:rsidTr="00565D43">
        <w:trPr>
          <w:cantSplit/>
          <w:trHeight w:val="315"/>
        </w:trPr>
        <w:tc>
          <w:tcPr>
            <w:tcW w:w="6120" w:type="dxa"/>
            <w:gridSpan w:val="2"/>
          </w:tcPr>
          <w:p w14:paraId="5AC4D24B" w14:textId="5E6CEC5F" w:rsidR="005A4892" w:rsidRPr="00596F11" w:rsidRDefault="0000451F" w:rsidP="00B164F2">
            <w:pPr>
              <w:tabs>
                <w:tab w:val="clear" w:pos="227"/>
                <w:tab w:val="clear" w:pos="680"/>
                <w:tab w:val="left" w:pos="162"/>
              </w:tabs>
              <w:spacing w:before="60" w:after="30" w:line="276" w:lineRule="auto"/>
              <w:jc w:val="thaiDistribute"/>
              <w:rPr>
                <w:rFonts w:ascii="Arial" w:hAnsi="Arial" w:cs="Arial"/>
                <w:bCs/>
                <w:sz w:val="19"/>
                <w:szCs w:val="19"/>
              </w:rPr>
            </w:pPr>
            <w:r w:rsidRPr="00596F11">
              <w:rPr>
                <w:rFonts w:ascii="Arial" w:hAnsi="Arial" w:cs="Arial"/>
                <w:sz w:val="19"/>
                <w:szCs w:val="19"/>
              </w:rPr>
              <w:t>Balance - ending</w:t>
            </w:r>
          </w:p>
        </w:tc>
        <w:tc>
          <w:tcPr>
            <w:tcW w:w="2876" w:type="dxa"/>
            <w:tcBorders>
              <w:top w:val="single" w:sz="4" w:space="0" w:color="auto"/>
              <w:bottom w:val="single" w:sz="12" w:space="0" w:color="auto"/>
            </w:tcBorders>
            <w:shd w:val="clear" w:color="auto" w:fill="auto"/>
          </w:tcPr>
          <w:p w14:paraId="4BC464FB" w14:textId="10DAA037" w:rsidR="005A4892" w:rsidRPr="00AE4842" w:rsidRDefault="00AE4842" w:rsidP="007D335D">
            <w:pPr>
              <w:overflowPunct w:val="0"/>
              <w:autoSpaceDE w:val="0"/>
              <w:autoSpaceDN w:val="0"/>
              <w:adjustRightInd w:val="0"/>
              <w:spacing w:before="60" w:after="30" w:line="276" w:lineRule="auto"/>
              <w:ind w:left="-9"/>
              <w:jc w:val="right"/>
              <w:rPr>
                <w:rFonts w:ascii="Arial" w:hAnsi="Arial" w:cstheme="minorBidi"/>
                <w:sz w:val="19"/>
                <w:szCs w:val="19"/>
              </w:rPr>
            </w:pPr>
            <w:r>
              <w:rPr>
                <w:rFonts w:ascii="Arial" w:hAnsi="Arial" w:cstheme="minorBidi"/>
                <w:sz w:val="19"/>
                <w:szCs w:val="19"/>
              </w:rPr>
              <w:t>27,653</w:t>
            </w:r>
          </w:p>
        </w:tc>
      </w:tr>
    </w:tbl>
    <w:p w14:paraId="5B0A73EB" w14:textId="77777777" w:rsidR="003E44AB" w:rsidRPr="00596F11" w:rsidRDefault="003E44AB" w:rsidP="00945FA3">
      <w:pPr>
        <w:spacing w:line="360" w:lineRule="auto"/>
        <w:jc w:val="thaiDistribute"/>
        <w:rPr>
          <w:rFonts w:ascii="Arial" w:hAnsi="Arial" w:cs="Arial"/>
          <w:sz w:val="19"/>
          <w:szCs w:val="19"/>
          <w:u w:val="single"/>
        </w:rPr>
      </w:pPr>
    </w:p>
    <w:p w14:paraId="211D12AB" w14:textId="3B809663" w:rsidR="00CA25C3" w:rsidRPr="00596F11" w:rsidRDefault="00DE169D" w:rsidP="00B164F2">
      <w:pPr>
        <w:tabs>
          <w:tab w:val="clear" w:pos="454"/>
          <w:tab w:val="left" w:pos="426"/>
        </w:tabs>
        <w:spacing w:line="360" w:lineRule="auto"/>
        <w:ind w:left="426"/>
        <w:jc w:val="thaiDistribute"/>
        <w:rPr>
          <w:rFonts w:ascii="Arial" w:hAnsi="Arial" w:cs="Arial"/>
          <w:sz w:val="19"/>
          <w:szCs w:val="19"/>
          <w:lang w:val="en-GB"/>
        </w:rPr>
      </w:pPr>
      <w:r w:rsidRPr="00596F11">
        <w:rPr>
          <w:rFonts w:ascii="Arial" w:hAnsi="Arial" w:cs="Arial"/>
          <w:sz w:val="19"/>
          <w:szCs w:val="19"/>
          <w:lang w:val="en-GB"/>
        </w:rPr>
        <w:t xml:space="preserve">On 30 June 2021, the Company </w:t>
      </w:r>
      <w:proofErr w:type="gramStart"/>
      <w:r w:rsidRPr="00596F11">
        <w:rPr>
          <w:rFonts w:ascii="Arial" w:hAnsi="Arial" w:cs="Arial"/>
          <w:sz w:val="19"/>
          <w:szCs w:val="19"/>
          <w:lang w:val="en-GB"/>
        </w:rPr>
        <w:t>entered into</w:t>
      </w:r>
      <w:proofErr w:type="gramEnd"/>
      <w:r w:rsidRPr="00596F11">
        <w:rPr>
          <w:rFonts w:ascii="Arial" w:hAnsi="Arial" w:cs="Arial"/>
          <w:sz w:val="19"/>
          <w:szCs w:val="19"/>
          <w:lang w:val="en-GB"/>
        </w:rPr>
        <w:t xml:space="preserve"> the debt modification memorandum to extent the repayment term with the Asset Management to restructure the repayment scheme. The outstanding principal as of </w:t>
      </w:r>
      <w:r w:rsidR="00CF05D6" w:rsidRPr="00596F11">
        <w:rPr>
          <w:rFonts w:ascii="Arial" w:hAnsi="Arial" w:cs="Arial"/>
          <w:sz w:val="19"/>
          <w:szCs w:val="19"/>
          <w:lang w:val="en-GB"/>
        </w:rPr>
        <w:br/>
      </w:r>
      <w:r w:rsidRPr="00596F11">
        <w:rPr>
          <w:rFonts w:ascii="Arial" w:hAnsi="Arial" w:cs="Arial"/>
          <w:sz w:val="19"/>
          <w:szCs w:val="19"/>
          <w:lang w:val="en-GB"/>
        </w:rPr>
        <w:t>30 September 2021 of Baht 139.6</w:t>
      </w:r>
      <w:r w:rsidR="00096B80" w:rsidRPr="00596F11">
        <w:rPr>
          <w:rFonts w:ascii="Arial" w:hAnsi="Arial" w:cs="Arial"/>
          <w:sz w:val="19"/>
          <w:szCs w:val="19"/>
          <w:lang w:val="en-GB"/>
        </w:rPr>
        <w:t>0</w:t>
      </w:r>
      <w:r w:rsidRPr="00596F11">
        <w:rPr>
          <w:rFonts w:ascii="Arial" w:hAnsi="Arial" w:cs="Arial"/>
          <w:sz w:val="19"/>
          <w:szCs w:val="19"/>
          <w:lang w:val="en-GB"/>
        </w:rPr>
        <w:t xml:space="preserve"> million will be repaid by 43 </w:t>
      </w:r>
      <w:proofErr w:type="spellStart"/>
      <w:r w:rsidRPr="00596F11">
        <w:rPr>
          <w:rFonts w:ascii="Arial" w:hAnsi="Arial" w:cs="Arial"/>
          <w:sz w:val="19"/>
          <w:szCs w:val="19"/>
          <w:lang w:val="en-GB"/>
        </w:rPr>
        <w:t>installments</w:t>
      </w:r>
      <w:proofErr w:type="spellEnd"/>
      <w:r w:rsidRPr="00596F11">
        <w:rPr>
          <w:rFonts w:ascii="Arial" w:hAnsi="Arial" w:cs="Arial"/>
          <w:sz w:val="19"/>
          <w:szCs w:val="19"/>
          <w:lang w:val="en-GB"/>
        </w:rPr>
        <w:t xml:space="preserve">. The 1st to 10th monthly </w:t>
      </w:r>
      <w:proofErr w:type="spellStart"/>
      <w:r w:rsidRPr="00596F11">
        <w:rPr>
          <w:rFonts w:ascii="Arial" w:hAnsi="Arial" w:cs="Arial"/>
          <w:sz w:val="19"/>
          <w:szCs w:val="19"/>
          <w:lang w:val="en-GB"/>
        </w:rPr>
        <w:t>installments</w:t>
      </w:r>
      <w:proofErr w:type="spellEnd"/>
      <w:r w:rsidRPr="00596F11">
        <w:rPr>
          <w:rFonts w:ascii="Arial" w:hAnsi="Arial" w:cs="Arial"/>
          <w:sz w:val="19"/>
          <w:szCs w:val="19"/>
          <w:lang w:val="en-GB"/>
        </w:rPr>
        <w:t xml:space="preserve"> will be at Baht 3.4</w:t>
      </w:r>
      <w:r w:rsidR="004570AF" w:rsidRPr="00596F11">
        <w:rPr>
          <w:rFonts w:ascii="Arial" w:hAnsi="Arial" w:cs="Arial"/>
          <w:sz w:val="19"/>
          <w:szCs w:val="19"/>
          <w:lang w:val="en-GB"/>
        </w:rPr>
        <w:t>0</w:t>
      </w:r>
      <w:r w:rsidRPr="00596F11">
        <w:rPr>
          <w:rFonts w:ascii="Arial" w:hAnsi="Arial" w:cs="Arial"/>
          <w:sz w:val="19"/>
          <w:szCs w:val="19"/>
          <w:lang w:val="en-GB"/>
        </w:rPr>
        <w:t xml:space="preserve"> million each, the 11th to 22nd </w:t>
      </w:r>
      <w:proofErr w:type="spellStart"/>
      <w:r w:rsidRPr="00596F11">
        <w:rPr>
          <w:rFonts w:ascii="Arial" w:hAnsi="Arial" w:cs="Arial"/>
          <w:sz w:val="19"/>
          <w:szCs w:val="19"/>
          <w:lang w:val="en-GB"/>
        </w:rPr>
        <w:t>installments</w:t>
      </w:r>
      <w:proofErr w:type="spellEnd"/>
      <w:r w:rsidRPr="00596F11">
        <w:rPr>
          <w:rFonts w:ascii="Arial" w:hAnsi="Arial" w:cs="Arial"/>
          <w:sz w:val="19"/>
          <w:szCs w:val="19"/>
          <w:lang w:val="en-GB"/>
        </w:rPr>
        <w:t xml:space="preserve"> will be at Baht 3.8</w:t>
      </w:r>
      <w:r w:rsidR="004570AF" w:rsidRPr="00596F11">
        <w:rPr>
          <w:rFonts w:ascii="Arial" w:hAnsi="Arial" w:cs="Arial"/>
          <w:sz w:val="19"/>
          <w:szCs w:val="19"/>
          <w:lang w:val="en-GB"/>
        </w:rPr>
        <w:t>0</w:t>
      </w:r>
      <w:r w:rsidRPr="00596F11">
        <w:rPr>
          <w:rFonts w:ascii="Arial" w:hAnsi="Arial" w:cs="Arial"/>
          <w:sz w:val="19"/>
          <w:szCs w:val="19"/>
          <w:lang w:val="en-GB"/>
        </w:rPr>
        <w:t xml:space="preserve"> million each, the 23rd - 42nd </w:t>
      </w:r>
      <w:proofErr w:type="spellStart"/>
      <w:r w:rsidRPr="00596F11">
        <w:rPr>
          <w:rFonts w:ascii="Arial" w:hAnsi="Arial" w:cs="Arial"/>
          <w:sz w:val="19"/>
          <w:szCs w:val="19"/>
          <w:lang w:val="en-GB"/>
        </w:rPr>
        <w:t>installments</w:t>
      </w:r>
      <w:proofErr w:type="spellEnd"/>
      <w:r w:rsidRPr="00596F11">
        <w:rPr>
          <w:rFonts w:ascii="Arial" w:hAnsi="Arial" w:cs="Arial"/>
          <w:sz w:val="19"/>
          <w:szCs w:val="19"/>
          <w:lang w:val="en-GB"/>
        </w:rPr>
        <w:t xml:space="preserve"> will be at Baht 4.2</w:t>
      </w:r>
      <w:r w:rsidR="004570AF" w:rsidRPr="00596F11">
        <w:rPr>
          <w:rFonts w:ascii="Arial" w:hAnsi="Arial" w:cs="Arial"/>
          <w:sz w:val="19"/>
          <w:szCs w:val="19"/>
          <w:lang w:val="en-GB"/>
        </w:rPr>
        <w:t>0</w:t>
      </w:r>
      <w:r w:rsidRPr="00596F11">
        <w:rPr>
          <w:rFonts w:ascii="Arial" w:hAnsi="Arial" w:cs="Arial"/>
          <w:sz w:val="19"/>
          <w:szCs w:val="19"/>
          <w:lang w:val="en-GB"/>
        </w:rPr>
        <w:t xml:space="preserve"> million each, and the remaining principal amount and interest will be fully paid by 31 January 2025.</w:t>
      </w:r>
    </w:p>
    <w:p w14:paraId="3F60CD6D" w14:textId="77777777" w:rsidR="007575B5" w:rsidRPr="00596F11" w:rsidRDefault="007575B5" w:rsidP="00DE169D">
      <w:pPr>
        <w:spacing w:line="360" w:lineRule="auto"/>
        <w:ind w:left="426"/>
        <w:jc w:val="thaiDistribute"/>
        <w:rPr>
          <w:rFonts w:ascii="Arial" w:hAnsi="Arial" w:cs="Arial"/>
          <w:spacing w:val="4"/>
          <w:sz w:val="19"/>
          <w:szCs w:val="19"/>
        </w:rPr>
      </w:pPr>
    </w:p>
    <w:p w14:paraId="4D162E56" w14:textId="77777777" w:rsidR="00A92B3C" w:rsidRPr="00596F11" w:rsidRDefault="00A92B3C" w:rsidP="00DE169D">
      <w:pPr>
        <w:spacing w:line="360" w:lineRule="auto"/>
        <w:ind w:left="426"/>
        <w:jc w:val="thaiDistribute"/>
        <w:rPr>
          <w:rFonts w:ascii="Arial" w:hAnsi="Arial" w:cs="Arial"/>
          <w:spacing w:val="4"/>
          <w:sz w:val="19"/>
          <w:szCs w:val="19"/>
        </w:rPr>
      </w:pPr>
    </w:p>
    <w:p w14:paraId="794C6E6B" w14:textId="77777777" w:rsidR="00EC0AB1" w:rsidRPr="00596F11" w:rsidRDefault="00EC0AB1" w:rsidP="00DE169D">
      <w:pPr>
        <w:spacing w:line="360" w:lineRule="auto"/>
        <w:ind w:left="426"/>
        <w:jc w:val="thaiDistribute"/>
        <w:rPr>
          <w:rFonts w:ascii="Arial" w:hAnsi="Arial" w:cs="Arial"/>
          <w:spacing w:val="4"/>
          <w:sz w:val="19"/>
          <w:szCs w:val="19"/>
        </w:rPr>
      </w:pPr>
    </w:p>
    <w:p w14:paraId="7E89F647" w14:textId="77777777" w:rsidR="00A92B3C" w:rsidRPr="00596F11" w:rsidRDefault="00A92B3C" w:rsidP="00DE169D">
      <w:pPr>
        <w:spacing w:line="360" w:lineRule="auto"/>
        <w:ind w:left="426"/>
        <w:jc w:val="thaiDistribute"/>
        <w:rPr>
          <w:rFonts w:ascii="Arial" w:hAnsi="Arial" w:cs="Arial"/>
          <w:spacing w:val="4"/>
          <w:sz w:val="19"/>
          <w:szCs w:val="19"/>
        </w:rPr>
      </w:pPr>
    </w:p>
    <w:p w14:paraId="3B42AE33" w14:textId="77777777" w:rsidR="00E07CC2" w:rsidRPr="00596F11" w:rsidRDefault="00E07CC2" w:rsidP="008400A3">
      <w:pPr>
        <w:spacing w:line="360" w:lineRule="auto"/>
        <w:jc w:val="thaiDistribute"/>
        <w:rPr>
          <w:rFonts w:ascii="Arial" w:hAnsi="Arial" w:cs="Arial"/>
          <w:spacing w:val="4"/>
          <w:sz w:val="19"/>
          <w:szCs w:val="19"/>
        </w:rPr>
      </w:pPr>
    </w:p>
    <w:p w14:paraId="06DF614D" w14:textId="604A91DE" w:rsidR="004038AE" w:rsidRPr="00596F11" w:rsidRDefault="00320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pacing w:val="4"/>
          <w:sz w:val="19"/>
          <w:szCs w:val="19"/>
        </w:rPr>
      </w:pPr>
      <w:r>
        <w:rPr>
          <w:rFonts w:ascii="Arial" w:hAnsi="Arial" w:cs="Arial"/>
          <w:spacing w:val="4"/>
          <w:sz w:val="19"/>
          <w:szCs w:val="19"/>
        </w:rPr>
        <w:br w:type="page"/>
      </w:r>
    </w:p>
    <w:p w14:paraId="7218831A" w14:textId="4A950071" w:rsidR="009524D5" w:rsidRPr="00596F11" w:rsidRDefault="009524D5" w:rsidP="00DD199D">
      <w:pPr>
        <w:pStyle w:val="ListParagraph"/>
        <w:numPr>
          <w:ilvl w:val="0"/>
          <w:numId w:val="17"/>
        </w:numPr>
        <w:tabs>
          <w:tab w:val="clear" w:pos="227"/>
          <w:tab w:val="clear" w:pos="360"/>
          <w:tab w:val="clear" w:pos="454"/>
          <w:tab w:val="left" w:pos="1800"/>
        </w:tabs>
        <w:ind w:left="423" w:hanging="423"/>
        <w:rPr>
          <w:rFonts w:cs="Arial"/>
          <w:b/>
          <w:bCs/>
          <w:sz w:val="19"/>
          <w:szCs w:val="19"/>
        </w:rPr>
      </w:pPr>
      <w:r w:rsidRPr="00596F11">
        <w:rPr>
          <w:rFonts w:cs="Arial"/>
          <w:b/>
          <w:bCs/>
          <w:sz w:val="19"/>
          <w:szCs w:val="19"/>
        </w:rPr>
        <w:lastRenderedPageBreak/>
        <w:t>LONG</w:t>
      </w:r>
      <w:r w:rsidR="00012DEB" w:rsidRPr="00596F11">
        <w:rPr>
          <w:rFonts w:cs="Arial"/>
          <w:b/>
          <w:bCs/>
          <w:sz w:val="19"/>
          <w:szCs w:val="19"/>
        </w:rPr>
        <w:t>-</w:t>
      </w:r>
      <w:r w:rsidRPr="00596F11">
        <w:rPr>
          <w:rFonts w:cs="Arial"/>
          <w:b/>
          <w:bCs/>
          <w:sz w:val="19"/>
          <w:szCs w:val="19"/>
        </w:rPr>
        <w:t>TERM LOAN FROM FINANCIAL INSTITUTION</w:t>
      </w:r>
    </w:p>
    <w:p w14:paraId="2155B3E3" w14:textId="77777777" w:rsidR="008507C2" w:rsidRPr="00596F11" w:rsidRDefault="008507C2" w:rsidP="00DD1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22"/>
          <w:szCs w:val="22"/>
        </w:rPr>
      </w:pPr>
    </w:p>
    <w:p w14:paraId="7F9FF9AF" w14:textId="53EBE1C4" w:rsidR="009524D5" w:rsidRPr="00596F11" w:rsidRDefault="0024697D" w:rsidP="00B164F2">
      <w:pPr>
        <w:tabs>
          <w:tab w:val="clear" w:pos="454"/>
          <w:tab w:val="left" w:pos="426"/>
        </w:tabs>
        <w:spacing w:line="360" w:lineRule="auto"/>
        <w:ind w:left="426"/>
        <w:jc w:val="thaiDistribute"/>
        <w:rPr>
          <w:rFonts w:ascii="Arial" w:hAnsi="Arial" w:cs="Arial"/>
          <w:sz w:val="19"/>
          <w:szCs w:val="19"/>
          <w:lang w:val="en-GB"/>
        </w:rPr>
      </w:pPr>
      <w:r w:rsidRPr="00596F11">
        <w:rPr>
          <w:rFonts w:ascii="Arial" w:hAnsi="Arial" w:cs="Arial"/>
          <w:sz w:val="19"/>
          <w:szCs w:val="19"/>
          <w:lang w:val="en-GB"/>
        </w:rPr>
        <w:t xml:space="preserve">The </w:t>
      </w:r>
      <w:r w:rsidR="008B44F0" w:rsidRPr="00596F11">
        <w:rPr>
          <w:rFonts w:ascii="Arial" w:hAnsi="Arial" w:cs="Arial"/>
          <w:sz w:val="19"/>
          <w:szCs w:val="19"/>
          <w:lang w:val="en-GB"/>
        </w:rPr>
        <w:t>Company had obtained</w:t>
      </w:r>
      <w:r w:rsidR="009B76A4" w:rsidRPr="00596F11">
        <w:rPr>
          <w:rFonts w:ascii="Arial" w:hAnsi="Arial" w:cs="Arial"/>
          <w:sz w:val="19"/>
          <w:szCs w:val="19"/>
          <w:lang w:val="en-GB"/>
        </w:rPr>
        <w:t xml:space="preserve"> long</w:t>
      </w:r>
      <w:r w:rsidR="00012DEB" w:rsidRPr="00596F11">
        <w:rPr>
          <w:rFonts w:ascii="Arial" w:hAnsi="Arial" w:cs="Arial"/>
          <w:sz w:val="19"/>
          <w:szCs w:val="19"/>
          <w:lang w:val="en-GB"/>
        </w:rPr>
        <w:t>-</w:t>
      </w:r>
      <w:r w:rsidR="00C226B2" w:rsidRPr="00596F11">
        <w:rPr>
          <w:rFonts w:ascii="Arial" w:hAnsi="Arial" w:cs="Arial"/>
          <w:sz w:val="19"/>
          <w:szCs w:val="19"/>
          <w:lang w:val="en-GB"/>
        </w:rPr>
        <w:t>term loan with collateral</w:t>
      </w:r>
      <w:r w:rsidR="006554A8" w:rsidRPr="00596F11">
        <w:rPr>
          <w:rFonts w:ascii="Arial" w:hAnsi="Arial" w:cs="Arial"/>
          <w:sz w:val="19"/>
          <w:szCs w:val="19"/>
          <w:lang w:val="en-GB"/>
        </w:rPr>
        <w:t xml:space="preserve"> from </w:t>
      </w:r>
      <w:r w:rsidR="00B97855">
        <w:rPr>
          <w:rFonts w:ascii="Arial" w:hAnsi="Arial" w:cs="Arial"/>
          <w:sz w:val="19"/>
          <w:szCs w:val="19"/>
          <w:lang w:val="en-GB"/>
        </w:rPr>
        <w:t>a local</w:t>
      </w:r>
      <w:r w:rsidR="006554A8" w:rsidRPr="00596F11">
        <w:rPr>
          <w:rFonts w:ascii="Arial" w:hAnsi="Arial" w:cs="Arial"/>
          <w:sz w:val="19"/>
          <w:szCs w:val="19"/>
          <w:lang w:val="en-GB"/>
        </w:rPr>
        <w:t xml:space="preserve"> bank as follows</w:t>
      </w:r>
      <w:r w:rsidR="002615CF" w:rsidRPr="00596F11">
        <w:rPr>
          <w:rFonts w:ascii="Arial" w:hAnsi="Arial" w:cs="Arial"/>
          <w:sz w:val="19"/>
          <w:szCs w:val="19"/>
          <w:lang w:val="en-GB"/>
        </w:rPr>
        <w:t>:</w:t>
      </w:r>
    </w:p>
    <w:p w14:paraId="32DCBCFB" w14:textId="77777777" w:rsidR="006554A8" w:rsidRPr="00596F11" w:rsidRDefault="006554A8" w:rsidP="0095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19"/>
          <w:szCs w:val="19"/>
        </w:rPr>
      </w:pPr>
    </w:p>
    <w:tbl>
      <w:tblPr>
        <w:tblW w:w="8982" w:type="dxa"/>
        <w:tblInd w:w="360" w:type="dxa"/>
        <w:tblLayout w:type="fixed"/>
        <w:tblLook w:val="0000" w:firstRow="0" w:lastRow="0" w:firstColumn="0" w:lastColumn="0" w:noHBand="0" w:noVBand="0"/>
      </w:tblPr>
      <w:tblGrid>
        <w:gridCol w:w="4140"/>
        <w:gridCol w:w="1474"/>
        <w:gridCol w:w="236"/>
        <w:gridCol w:w="1449"/>
        <w:gridCol w:w="236"/>
        <w:gridCol w:w="1447"/>
      </w:tblGrid>
      <w:tr w:rsidR="006554A8" w:rsidRPr="00596F11" w14:paraId="5A3FBD20" w14:textId="77777777" w:rsidTr="00C072DD">
        <w:tc>
          <w:tcPr>
            <w:tcW w:w="4140" w:type="dxa"/>
            <w:vAlign w:val="center"/>
          </w:tcPr>
          <w:p w14:paraId="6629D285" w14:textId="77777777" w:rsidR="006554A8" w:rsidRPr="00596F11" w:rsidRDefault="006554A8" w:rsidP="00C072DD">
            <w:pPr>
              <w:spacing w:before="60" w:after="30" w:line="276" w:lineRule="auto"/>
              <w:rPr>
                <w:rFonts w:ascii="Arial" w:hAnsi="Arial" w:cs="Arial"/>
                <w:sz w:val="19"/>
                <w:szCs w:val="19"/>
                <w:lang w:val="en-GB"/>
              </w:rPr>
            </w:pPr>
          </w:p>
        </w:tc>
        <w:tc>
          <w:tcPr>
            <w:tcW w:w="1474" w:type="dxa"/>
            <w:vAlign w:val="center"/>
          </w:tcPr>
          <w:p w14:paraId="6D7E3837" w14:textId="77777777" w:rsidR="006554A8" w:rsidRPr="00596F11" w:rsidRDefault="006554A8" w:rsidP="00C072DD">
            <w:pPr>
              <w:spacing w:before="60" w:after="30" w:line="276" w:lineRule="auto"/>
              <w:rPr>
                <w:rFonts w:ascii="Arial" w:hAnsi="Arial" w:cs="Arial"/>
                <w:sz w:val="19"/>
                <w:szCs w:val="19"/>
                <w:lang w:val="en-GB"/>
              </w:rPr>
            </w:pPr>
          </w:p>
        </w:tc>
        <w:tc>
          <w:tcPr>
            <w:tcW w:w="236" w:type="dxa"/>
            <w:tcBorders>
              <w:left w:val="nil"/>
            </w:tcBorders>
            <w:vAlign w:val="center"/>
          </w:tcPr>
          <w:p w14:paraId="1E3F9882" w14:textId="77777777" w:rsidR="006554A8" w:rsidRPr="00596F11" w:rsidRDefault="006554A8" w:rsidP="00C072DD">
            <w:pPr>
              <w:spacing w:before="60" w:after="30" w:line="276" w:lineRule="auto"/>
              <w:rPr>
                <w:rFonts w:ascii="Arial" w:hAnsi="Arial" w:cs="Arial"/>
                <w:sz w:val="19"/>
                <w:szCs w:val="19"/>
              </w:rPr>
            </w:pPr>
          </w:p>
        </w:tc>
        <w:tc>
          <w:tcPr>
            <w:tcW w:w="3132" w:type="dxa"/>
            <w:gridSpan w:val="3"/>
            <w:vAlign w:val="bottom"/>
          </w:tcPr>
          <w:p w14:paraId="08CA76E4" w14:textId="77777777" w:rsidR="006554A8" w:rsidRPr="00596F11" w:rsidRDefault="006554A8" w:rsidP="00C072DD">
            <w:pPr>
              <w:spacing w:before="60" w:after="30" w:line="276" w:lineRule="auto"/>
              <w:ind w:left="-108" w:right="-22"/>
              <w:jc w:val="right"/>
              <w:rPr>
                <w:rFonts w:ascii="Arial" w:hAnsi="Arial" w:cs="Arial"/>
                <w:sz w:val="19"/>
                <w:szCs w:val="19"/>
                <w:cs/>
              </w:rPr>
            </w:pPr>
            <w:r w:rsidRPr="00596F11">
              <w:rPr>
                <w:rFonts w:ascii="Arial" w:hAnsi="Arial" w:cs="Arial"/>
                <w:sz w:val="19"/>
                <w:szCs w:val="19"/>
              </w:rPr>
              <w:t>(</w:t>
            </w:r>
            <w:proofErr w:type="gramStart"/>
            <w:r w:rsidRPr="00596F11">
              <w:rPr>
                <w:rFonts w:ascii="Arial" w:hAnsi="Arial" w:cs="Arial"/>
                <w:sz w:val="19"/>
                <w:szCs w:val="19"/>
              </w:rPr>
              <w:t>Unit :</w:t>
            </w:r>
            <w:proofErr w:type="gramEnd"/>
            <w:r w:rsidRPr="00596F11">
              <w:rPr>
                <w:rFonts w:ascii="Arial" w:hAnsi="Arial" w:cs="Arial"/>
                <w:sz w:val="19"/>
                <w:szCs w:val="19"/>
              </w:rPr>
              <w:t xml:space="preserve"> Thousand</w:t>
            </w:r>
            <w:r w:rsidRPr="00596F11">
              <w:rPr>
                <w:rFonts w:ascii="Arial" w:hAnsi="Arial" w:cs="Arial"/>
                <w:sz w:val="19"/>
                <w:szCs w:val="19"/>
                <w:cs/>
              </w:rPr>
              <w:t xml:space="preserve"> </w:t>
            </w:r>
            <w:r w:rsidRPr="00596F11">
              <w:rPr>
                <w:rFonts w:ascii="Arial" w:hAnsi="Arial" w:cs="Arial"/>
                <w:sz w:val="19"/>
                <w:szCs w:val="19"/>
              </w:rPr>
              <w:t>Baht)</w:t>
            </w:r>
          </w:p>
        </w:tc>
      </w:tr>
      <w:tr w:rsidR="006554A8" w:rsidRPr="00596F11" w14:paraId="200F7CA7" w14:textId="77777777" w:rsidTr="00C072DD">
        <w:tc>
          <w:tcPr>
            <w:tcW w:w="4140" w:type="dxa"/>
            <w:vAlign w:val="center"/>
          </w:tcPr>
          <w:p w14:paraId="5A476C95" w14:textId="77777777" w:rsidR="006554A8" w:rsidRPr="00596F11" w:rsidRDefault="006554A8" w:rsidP="00C072DD">
            <w:pPr>
              <w:spacing w:before="60" w:after="30" w:line="276" w:lineRule="auto"/>
              <w:rPr>
                <w:rFonts w:ascii="Arial" w:hAnsi="Arial" w:cs="Arial"/>
                <w:sz w:val="19"/>
                <w:szCs w:val="19"/>
                <w:lang w:val="en-GB"/>
              </w:rPr>
            </w:pPr>
          </w:p>
        </w:tc>
        <w:tc>
          <w:tcPr>
            <w:tcW w:w="1474" w:type="dxa"/>
            <w:vAlign w:val="center"/>
          </w:tcPr>
          <w:p w14:paraId="011D88EB" w14:textId="77777777" w:rsidR="006554A8" w:rsidRPr="00596F11" w:rsidRDefault="006554A8" w:rsidP="00C072DD">
            <w:pPr>
              <w:spacing w:before="60" w:after="30" w:line="276" w:lineRule="auto"/>
              <w:rPr>
                <w:rFonts w:ascii="Arial" w:hAnsi="Arial" w:cs="Arial"/>
                <w:sz w:val="19"/>
                <w:szCs w:val="19"/>
                <w:lang w:val="en-GB"/>
              </w:rPr>
            </w:pPr>
          </w:p>
        </w:tc>
        <w:tc>
          <w:tcPr>
            <w:tcW w:w="236" w:type="dxa"/>
            <w:tcBorders>
              <w:left w:val="nil"/>
            </w:tcBorders>
            <w:vAlign w:val="center"/>
          </w:tcPr>
          <w:p w14:paraId="651A4B5A" w14:textId="77777777" w:rsidR="006554A8" w:rsidRPr="00596F11" w:rsidRDefault="006554A8" w:rsidP="00C072DD">
            <w:pPr>
              <w:spacing w:before="60" w:after="30" w:line="276" w:lineRule="auto"/>
              <w:rPr>
                <w:rFonts w:ascii="Arial" w:hAnsi="Arial" w:cs="Arial"/>
                <w:sz w:val="19"/>
                <w:szCs w:val="19"/>
              </w:rPr>
            </w:pPr>
          </w:p>
        </w:tc>
        <w:tc>
          <w:tcPr>
            <w:tcW w:w="3132" w:type="dxa"/>
            <w:gridSpan w:val="3"/>
            <w:tcBorders>
              <w:bottom w:val="single" w:sz="4" w:space="0" w:color="auto"/>
            </w:tcBorders>
            <w:vAlign w:val="center"/>
          </w:tcPr>
          <w:p w14:paraId="3CC9AD70" w14:textId="71D0E1F9" w:rsidR="006554A8" w:rsidRPr="00596F11" w:rsidRDefault="006554A8" w:rsidP="00C072DD">
            <w:pPr>
              <w:tabs>
                <w:tab w:val="left" w:pos="0"/>
              </w:tabs>
              <w:spacing w:before="60" w:after="30" w:line="276" w:lineRule="auto"/>
              <w:ind w:right="34"/>
              <w:jc w:val="center"/>
              <w:rPr>
                <w:rFonts w:ascii="Arial" w:hAnsi="Arial" w:cs="Arial"/>
                <w:sz w:val="19"/>
                <w:szCs w:val="19"/>
                <w:cs/>
                <w:lang w:val="en-GB"/>
              </w:rPr>
            </w:pPr>
            <w:r w:rsidRPr="00596F11">
              <w:rPr>
                <w:rFonts w:ascii="Arial" w:hAnsi="Arial" w:cs="Arial"/>
                <w:sz w:val="19"/>
                <w:szCs w:val="19"/>
              </w:rPr>
              <w:t xml:space="preserve">Consolidated and </w:t>
            </w:r>
            <w:r w:rsidR="00EA0596" w:rsidRPr="00596F11">
              <w:rPr>
                <w:rFonts w:ascii="Arial" w:hAnsi="Arial" w:cs="Arial"/>
                <w:sz w:val="19"/>
                <w:szCs w:val="19"/>
              </w:rPr>
              <w:t>S</w:t>
            </w:r>
            <w:r w:rsidRPr="00596F11">
              <w:rPr>
                <w:rFonts w:ascii="Arial" w:hAnsi="Arial" w:cs="Arial"/>
                <w:sz w:val="19"/>
                <w:szCs w:val="19"/>
              </w:rPr>
              <w:t xml:space="preserve">eparate </w:t>
            </w:r>
            <w:r w:rsidR="00510F5A">
              <w:rPr>
                <w:rFonts w:ascii="Arial" w:hAnsi="Arial" w:cs="Arial"/>
                <w:sz w:val="19"/>
                <w:szCs w:val="19"/>
              </w:rPr>
              <w:t>F/S</w:t>
            </w:r>
          </w:p>
        </w:tc>
      </w:tr>
      <w:tr w:rsidR="006554A8" w:rsidRPr="00596F11" w14:paraId="6061D34B" w14:textId="77777777" w:rsidTr="00C072DD">
        <w:tc>
          <w:tcPr>
            <w:tcW w:w="4140" w:type="dxa"/>
            <w:vAlign w:val="center"/>
          </w:tcPr>
          <w:p w14:paraId="0D2DD9C7" w14:textId="77777777" w:rsidR="006554A8" w:rsidRPr="00596F11" w:rsidRDefault="006554A8" w:rsidP="00C072DD">
            <w:pPr>
              <w:spacing w:before="60" w:after="30" w:line="276" w:lineRule="auto"/>
              <w:rPr>
                <w:rFonts w:ascii="Arial" w:hAnsi="Arial" w:cs="Arial"/>
                <w:sz w:val="19"/>
                <w:szCs w:val="19"/>
              </w:rPr>
            </w:pPr>
          </w:p>
        </w:tc>
        <w:tc>
          <w:tcPr>
            <w:tcW w:w="1474" w:type="dxa"/>
            <w:tcBorders>
              <w:bottom w:val="single" w:sz="4" w:space="0" w:color="auto"/>
            </w:tcBorders>
            <w:vAlign w:val="center"/>
          </w:tcPr>
          <w:p w14:paraId="64B9D047" w14:textId="6F77098B" w:rsidR="006554A8" w:rsidRPr="00596F11" w:rsidRDefault="006554A8" w:rsidP="00B164F2">
            <w:pPr>
              <w:tabs>
                <w:tab w:val="clear" w:pos="907"/>
                <w:tab w:val="left" w:pos="612"/>
              </w:tabs>
              <w:spacing w:before="60" w:after="30" w:line="276" w:lineRule="auto"/>
              <w:ind w:left="-105" w:right="-132"/>
              <w:jc w:val="center"/>
              <w:rPr>
                <w:rFonts w:ascii="Arial" w:hAnsi="Arial" w:cs="Arial"/>
                <w:sz w:val="19"/>
                <w:szCs w:val="19"/>
              </w:rPr>
            </w:pPr>
            <w:r w:rsidRPr="00596F11">
              <w:rPr>
                <w:rFonts w:ascii="Arial" w:hAnsi="Arial" w:cs="Arial"/>
                <w:sz w:val="19"/>
                <w:szCs w:val="19"/>
              </w:rPr>
              <w:t>Interest rate</w:t>
            </w:r>
            <w:r w:rsidR="00B164F2" w:rsidRPr="00596F11">
              <w:rPr>
                <w:rFonts w:ascii="Arial" w:hAnsi="Arial" w:cs="Arial"/>
                <w:sz w:val="19"/>
                <w:szCs w:val="19"/>
              </w:rPr>
              <w:t xml:space="preserve">     </w:t>
            </w:r>
            <w:r w:rsidRPr="00596F11">
              <w:rPr>
                <w:rFonts w:ascii="Arial" w:hAnsi="Arial" w:cs="Arial"/>
                <w:sz w:val="19"/>
                <w:szCs w:val="19"/>
              </w:rPr>
              <w:t>per annum</w:t>
            </w:r>
          </w:p>
        </w:tc>
        <w:tc>
          <w:tcPr>
            <w:tcW w:w="236" w:type="dxa"/>
            <w:tcBorders>
              <w:left w:val="nil"/>
            </w:tcBorders>
            <w:vAlign w:val="center"/>
          </w:tcPr>
          <w:p w14:paraId="47781773" w14:textId="77777777" w:rsidR="006554A8" w:rsidRPr="00596F11" w:rsidRDefault="006554A8" w:rsidP="00C072DD">
            <w:pPr>
              <w:spacing w:before="60" w:after="30" w:line="276" w:lineRule="auto"/>
              <w:ind w:left="-108" w:right="-108"/>
              <w:rPr>
                <w:rFonts w:ascii="Arial" w:hAnsi="Arial" w:cs="Arial"/>
                <w:sz w:val="19"/>
                <w:szCs w:val="19"/>
              </w:rPr>
            </w:pPr>
          </w:p>
        </w:tc>
        <w:tc>
          <w:tcPr>
            <w:tcW w:w="1449" w:type="dxa"/>
            <w:tcBorders>
              <w:top w:val="single" w:sz="2" w:space="0" w:color="auto"/>
              <w:bottom w:val="single" w:sz="4" w:space="0" w:color="auto"/>
            </w:tcBorders>
            <w:vAlign w:val="bottom"/>
          </w:tcPr>
          <w:p w14:paraId="65286094" w14:textId="329D65DD" w:rsidR="006554A8" w:rsidRPr="00596F11" w:rsidRDefault="00797C25" w:rsidP="00C072DD">
            <w:pPr>
              <w:spacing w:before="60" w:after="30" w:line="276" w:lineRule="auto"/>
              <w:ind w:left="-108" w:right="-108"/>
              <w:jc w:val="center"/>
              <w:rPr>
                <w:rFonts w:ascii="Arial" w:hAnsi="Arial" w:cs="Arial"/>
                <w:sz w:val="19"/>
                <w:szCs w:val="19"/>
              </w:rPr>
            </w:pPr>
            <w:r w:rsidRPr="00797C25">
              <w:rPr>
                <w:rFonts w:ascii="Arial" w:hAnsi="Arial" w:cs="Arial"/>
                <w:sz w:val="19"/>
                <w:szCs w:val="19"/>
                <w:lang w:val="en-GB"/>
              </w:rPr>
              <w:t>30 June</w:t>
            </w:r>
            <w:r w:rsidR="006554A8" w:rsidRPr="00596F11">
              <w:rPr>
                <w:rFonts w:ascii="Arial" w:hAnsi="Arial" w:cs="Arial"/>
                <w:sz w:val="19"/>
                <w:szCs w:val="19"/>
              </w:rPr>
              <w:br/>
              <w:t>202</w:t>
            </w:r>
            <w:r w:rsidR="00B865BE" w:rsidRPr="00596F11">
              <w:rPr>
                <w:rFonts w:ascii="Arial" w:hAnsi="Arial" w:cs="Arial"/>
                <w:sz w:val="19"/>
                <w:szCs w:val="19"/>
              </w:rPr>
              <w:t>4</w:t>
            </w:r>
          </w:p>
        </w:tc>
        <w:tc>
          <w:tcPr>
            <w:tcW w:w="236" w:type="dxa"/>
            <w:tcBorders>
              <w:top w:val="single" w:sz="2" w:space="0" w:color="auto"/>
            </w:tcBorders>
            <w:vAlign w:val="bottom"/>
          </w:tcPr>
          <w:p w14:paraId="590E0ABF" w14:textId="77777777" w:rsidR="006554A8" w:rsidRPr="00596F11" w:rsidRDefault="006554A8" w:rsidP="00C072DD">
            <w:pPr>
              <w:spacing w:before="60" w:after="30" w:line="276" w:lineRule="auto"/>
              <w:ind w:left="-108" w:right="-108"/>
              <w:jc w:val="center"/>
              <w:rPr>
                <w:rFonts w:ascii="Arial" w:hAnsi="Arial" w:cs="Arial"/>
                <w:sz w:val="19"/>
                <w:szCs w:val="19"/>
              </w:rPr>
            </w:pPr>
          </w:p>
        </w:tc>
        <w:tc>
          <w:tcPr>
            <w:tcW w:w="1447" w:type="dxa"/>
            <w:tcBorders>
              <w:top w:val="single" w:sz="2" w:space="0" w:color="auto"/>
              <w:bottom w:val="single" w:sz="4" w:space="0" w:color="auto"/>
            </w:tcBorders>
            <w:vAlign w:val="bottom"/>
          </w:tcPr>
          <w:p w14:paraId="0ABF1A55" w14:textId="6A23ACB5" w:rsidR="006554A8" w:rsidRPr="00596F11" w:rsidRDefault="006554A8" w:rsidP="00C072DD">
            <w:pPr>
              <w:tabs>
                <w:tab w:val="clear" w:pos="907"/>
              </w:tabs>
              <w:spacing w:before="60" w:after="30" w:line="276" w:lineRule="auto"/>
              <w:ind w:left="-108" w:right="-80"/>
              <w:jc w:val="center"/>
              <w:rPr>
                <w:rFonts w:ascii="Arial" w:hAnsi="Arial" w:cs="Arial"/>
                <w:sz w:val="19"/>
                <w:szCs w:val="19"/>
              </w:rPr>
            </w:pPr>
            <w:r w:rsidRPr="00596F11">
              <w:rPr>
                <w:rFonts w:ascii="Arial" w:hAnsi="Arial" w:cs="Arial"/>
                <w:sz w:val="19"/>
                <w:szCs w:val="19"/>
              </w:rPr>
              <w:t>31 December</w:t>
            </w:r>
            <w:r w:rsidRPr="00596F11">
              <w:rPr>
                <w:rFonts w:ascii="Arial" w:hAnsi="Arial" w:cs="Arial"/>
                <w:sz w:val="19"/>
                <w:szCs w:val="19"/>
              </w:rPr>
              <w:br/>
              <w:t>202</w:t>
            </w:r>
            <w:r w:rsidR="009770DE" w:rsidRPr="00596F11">
              <w:rPr>
                <w:rFonts w:ascii="Arial" w:hAnsi="Arial" w:cs="Arial"/>
                <w:sz w:val="19"/>
                <w:szCs w:val="19"/>
              </w:rPr>
              <w:t>3</w:t>
            </w:r>
          </w:p>
        </w:tc>
      </w:tr>
      <w:tr w:rsidR="006554A8" w:rsidRPr="00596F11" w14:paraId="2492C1FB" w14:textId="77777777" w:rsidTr="00C072DD">
        <w:trPr>
          <w:trHeight w:hRule="exact" w:val="316"/>
        </w:trPr>
        <w:tc>
          <w:tcPr>
            <w:tcW w:w="4140" w:type="dxa"/>
            <w:vAlign w:val="bottom"/>
          </w:tcPr>
          <w:p w14:paraId="23F3C8BA" w14:textId="77777777" w:rsidR="006554A8" w:rsidRPr="00596F11"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p>
        </w:tc>
        <w:tc>
          <w:tcPr>
            <w:tcW w:w="1474" w:type="dxa"/>
            <w:tcBorders>
              <w:top w:val="single" w:sz="4" w:space="0" w:color="auto"/>
            </w:tcBorders>
            <w:vAlign w:val="bottom"/>
          </w:tcPr>
          <w:p w14:paraId="5A68514C" w14:textId="77777777" w:rsidR="006554A8" w:rsidRPr="00596F11"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p>
        </w:tc>
        <w:tc>
          <w:tcPr>
            <w:tcW w:w="236" w:type="dxa"/>
            <w:tcBorders>
              <w:left w:val="nil"/>
            </w:tcBorders>
            <w:vAlign w:val="center"/>
          </w:tcPr>
          <w:p w14:paraId="6F03C69E" w14:textId="77777777" w:rsidR="006554A8" w:rsidRPr="00596F11"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rFonts w:ascii="Arial" w:hAnsi="Arial" w:cs="Arial"/>
                <w:sz w:val="19"/>
                <w:szCs w:val="19"/>
                <w:lang w:val="en-GB"/>
              </w:rPr>
            </w:pPr>
          </w:p>
        </w:tc>
        <w:tc>
          <w:tcPr>
            <w:tcW w:w="1449" w:type="dxa"/>
            <w:vAlign w:val="center"/>
          </w:tcPr>
          <w:p w14:paraId="7EE79ED2" w14:textId="77777777" w:rsidR="006554A8" w:rsidRPr="00596F11"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p>
        </w:tc>
        <w:tc>
          <w:tcPr>
            <w:tcW w:w="236" w:type="dxa"/>
            <w:vAlign w:val="center"/>
          </w:tcPr>
          <w:p w14:paraId="16C4CF35" w14:textId="77777777" w:rsidR="006554A8" w:rsidRPr="00596F11"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vAlign w:val="center"/>
          </w:tcPr>
          <w:p w14:paraId="174DF3E8" w14:textId="77777777" w:rsidR="006554A8" w:rsidRPr="00596F11"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p>
        </w:tc>
      </w:tr>
      <w:tr w:rsidR="00A51E2C" w:rsidRPr="00596F11" w14:paraId="3179BD04" w14:textId="77777777" w:rsidTr="00C072DD">
        <w:tc>
          <w:tcPr>
            <w:tcW w:w="4140" w:type="dxa"/>
            <w:vAlign w:val="bottom"/>
          </w:tcPr>
          <w:p w14:paraId="2D288497" w14:textId="250F4279" w:rsidR="00A51E2C" w:rsidRPr="00596F11" w:rsidRDefault="00A51E2C" w:rsidP="00A51E2C">
            <w:pPr>
              <w:tabs>
                <w:tab w:val="clear" w:pos="227"/>
                <w:tab w:val="clear" w:pos="680"/>
                <w:tab w:val="left" w:pos="162"/>
              </w:tabs>
              <w:spacing w:before="60" w:after="30" w:line="276" w:lineRule="auto"/>
              <w:jc w:val="thaiDistribute"/>
              <w:rPr>
                <w:rFonts w:ascii="Arial" w:hAnsi="Arial" w:cs="Arial"/>
                <w:sz w:val="19"/>
                <w:szCs w:val="19"/>
              </w:rPr>
            </w:pPr>
            <w:r w:rsidRPr="00596F11">
              <w:rPr>
                <w:rFonts w:ascii="Arial" w:hAnsi="Arial" w:cs="Arial"/>
                <w:sz w:val="19"/>
                <w:szCs w:val="19"/>
              </w:rPr>
              <w:t>Long-term loan from financial institution</w:t>
            </w:r>
          </w:p>
        </w:tc>
        <w:tc>
          <w:tcPr>
            <w:tcW w:w="1474" w:type="dxa"/>
            <w:vAlign w:val="bottom"/>
          </w:tcPr>
          <w:p w14:paraId="0673567F" w14:textId="6305D75E" w:rsidR="00A51E2C" w:rsidRPr="00596F11" w:rsidRDefault="00A51E2C" w:rsidP="00A51E2C">
            <w:pPr>
              <w:tabs>
                <w:tab w:val="clear" w:pos="907"/>
                <w:tab w:val="left" w:pos="612"/>
              </w:tabs>
              <w:spacing w:before="60" w:after="30" w:line="276" w:lineRule="auto"/>
              <w:ind w:left="-105" w:right="-132"/>
              <w:jc w:val="center"/>
              <w:rPr>
                <w:rFonts w:ascii="Arial" w:hAnsi="Arial" w:cs="Arial"/>
                <w:sz w:val="19"/>
                <w:szCs w:val="19"/>
              </w:rPr>
            </w:pPr>
            <w:r w:rsidRPr="00596F11">
              <w:rPr>
                <w:rFonts w:ascii="Arial" w:hAnsi="Arial" w:cs="Arial"/>
                <w:sz w:val="19"/>
                <w:szCs w:val="19"/>
              </w:rPr>
              <w:t xml:space="preserve">MLR </w:t>
            </w:r>
            <w:r w:rsidR="002E709B" w:rsidRPr="00596F11">
              <w:rPr>
                <w:rFonts w:ascii="Arial" w:hAnsi="Arial" w:cs="Arial"/>
                <w:sz w:val="19"/>
                <w:szCs w:val="19"/>
              </w:rPr>
              <w:t>-</w:t>
            </w:r>
            <w:r w:rsidRPr="00596F11">
              <w:rPr>
                <w:rFonts w:ascii="Arial" w:hAnsi="Arial" w:cs="Arial"/>
                <w:sz w:val="19"/>
                <w:szCs w:val="19"/>
              </w:rPr>
              <w:t xml:space="preserve"> </w:t>
            </w:r>
            <w:r w:rsidR="002E709B" w:rsidRPr="00596F11">
              <w:rPr>
                <w:rFonts w:ascii="Arial" w:hAnsi="Arial" w:cs="Arial"/>
                <w:sz w:val="19"/>
                <w:szCs w:val="19"/>
              </w:rPr>
              <w:t>1%</w:t>
            </w:r>
          </w:p>
        </w:tc>
        <w:tc>
          <w:tcPr>
            <w:tcW w:w="236" w:type="dxa"/>
            <w:tcBorders>
              <w:left w:val="nil"/>
            </w:tcBorders>
          </w:tcPr>
          <w:p w14:paraId="11C9FE1C" w14:textId="77777777" w:rsidR="00A51E2C" w:rsidRPr="00596F11" w:rsidRDefault="00A51E2C" w:rsidP="00A5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449" w:type="dxa"/>
          </w:tcPr>
          <w:p w14:paraId="0D2645F3" w14:textId="2EF6A516" w:rsidR="00A51E2C" w:rsidRPr="00596F11" w:rsidRDefault="00047866" w:rsidP="00A51E2C">
            <w:pPr>
              <w:tabs>
                <w:tab w:val="clear" w:pos="907"/>
              </w:tabs>
              <w:spacing w:before="60" w:after="30" w:line="276" w:lineRule="auto"/>
              <w:jc w:val="right"/>
              <w:rPr>
                <w:rFonts w:ascii="Arial" w:hAnsi="Arial" w:cs="Arial"/>
                <w:sz w:val="19"/>
                <w:szCs w:val="19"/>
                <w:cs/>
              </w:rPr>
            </w:pPr>
            <w:r>
              <w:rPr>
                <w:rFonts w:ascii="Arial" w:hAnsi="Arial" w:cs="Arial"/>
                <w:sz w:val="19"/>
                <w:szCs w:val="19"/>
              </w:rPr>
              <w:t>6,873</w:t>
            </w:r>
          </w:p>
        </w:tc>
        <w:tc>
          <w:tcPr>
            <w:tcW w:w="236" w:type="dxa"/>
          </w:tcPr>
          <w:p w14:paraId="10564396" w14:textId="77777777" w:rsidR="00A51E2C" w:rsidRPr="00596F11" w:rsidRDefault="00A51E2C" w:rsidP="00A5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Pr>
          <w:p w14:paraId="586B8FD5" w14:textId="15F24B36" w:rsidR="00A51E2C" w:rsidRPr="00596F11" w:rsidRDefault="00A51E2C" w:rsidP="00A5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596F11">
              <w:rPr>
                <w:rFonts w:ascii="Arial" w:hAnsi="Arial" w:cs="Arial"/>
                <w:sz w:val="19"/>
                <w:szCs w:val="19"/>
              </w:rPr>
              <w:t>38,073</w:t>
            </w:r>
          </w:p>
        </w:tc>
      </w:tr>
      <w:tr w:rsidR="00A51E2C" w:rsidRPr="00596F11" w14:paraId="16F48844" w14:textId="77777777" w:rsidTr="00C072DD">
        <w:tc>
          <w:tcPr>
            <w:tcW w:w="4140" w:type="dxa"/>
            <w:vAlign w:val="bottom"/>
          </w:tcPr>
          <w:p w14:paraId="6FC97DA3" w14:textId="77777777" w:rsidR="00A51E2C" w:rsidRPr="00596F11" w:rsidRDefault="00A51E2C" w:rsidP="00A51E2C">
            <w:pPr>
              <w:tabs>
                <w:tab w:val="clear" w:pos="227"/>
                <w:tab w:val="clear" w:pos="680"/>
                <w:tab w:val="left" w:pos="162"/>
              </w:tabs>
              <w:spacing w:before="60" w:after="30" w:line="276" w:lineRule="auto"/>
              <w:jc w:val="thaiDistribute"/>
              <w:rPr>
                <w:rFonts w:ascii="Arial" w:hAnsi="Arial" w:cs="Arial"/>
                <w:sz w:val="19"/>
                <w:szCs w:val="19"/>
              </w:rPr>
            </w:pPr>
            <w:r w:rsidRPr="00596F11">
              <w:rPr>
                <w:rFonts w:ascii="Arial" w:hAnsi="Arial" w:cs="Arial"/>
                <w:sz w:val="19"/>
                <w:szCs w:val="19"/>
                <w:u w:val="single"/>
              </w:rPr>
              <w:t>Less</w:t>
            </w:r>
            <w:r w:rsidRPr="00596F11">
              <w:rPr>
                <w:rFonts w:ascii="Arial" w:hAnsi="Arial" w:cs="Arial"/>
                <w:sz w:val="19"/>
                <w:szCs w:val="19"/>
              </w:rPr>
              <w:t xml:space="preserve"> Current portion</w:t>
            </w:r>
          </w:p>
        </w:tc>
        <w:tc>
          <w:tcPr>
            <w:tcW w:w="1474" w:type="dxa"/>
            <w:vAlign w:val="bottom"/>
          </w:tcPr>
          <w:p w14:paraId="1FE5B706" w14:textId="77777777" w:rsidR="00A51E2C" w:rsidRPr="00596F11" w:rsidRDefault="00A51E2C" w:rsidP="00A51E2C">
            <w:pPr>
              <w:tabs>
                <w:tab w:val="clear" w:pos="907"/>
                <w:tab w:val="left" w:pos="612"/>
              </w:tabs>
              <w:spacing w:before="60" w:after="30" w:line="276" w:lineRule="auto"/>
              <w:ind w:left="-105" w:right="-132"/>
              <w:jc w:val="center"/>
              <w:rPr>
                <w:rFonts w:ascii="Arial" w:hAnsi="Arial" w:cs="Arial"/>
                <w:sz w:val="19"/>
                <w:szCs w:val="19"/>
              </w:rPr>
            </w:pPr>
          </w:p>
        </w:tc>
        <w:tc>
          <w:tcPr>
            <w:tcW w:w="236" w:type="dxa"/>
            <w:tcBorders>
              <w:left w:val="nil"/>
            </w:tcBorders>
          </w:tcPr>
          <w:p w14:paraId="4AAB2EBB" w14:textId="77777777" w:rsidR="00A51E2C" w:rsidRPr="00596F11" w:rsidRDefault="00A51E2C" w:rsidP="00A51E2C">
            <w:pPr>
              <w:spacing w:before="60" w:after="30" w:line="276" w:lineRule="auto"/>
              <w:jc w:val="right"/>
              <w:rPr>
                <w:rFonts w:ascii="Arial" w:hAnsi="Arial" w:cs="Arial"/>
                <w:sz w:val="19"/>
                <w:szCs w:val="19"/>
              </w:rPr>
            </w:pPr>
          </w:p>
        </w:tc>
        <w:tc>
          <w:tcPr>
            <w:tcW w:w="1449" w:type="dxa"/>
            <w:tcBorders>
              <w:bottom w:val="single" w:sz="4" w:space="0" w:color="auto"/>
            </w:tcBorders>
          </w:tcPr>
          <w:p w14:paraId="242C95B3" w14:textId="6979A705" w:rsidR="00A51E2C" w:rsidRPr="00047866" w:rsidRDefault="00047866" w:rsidP="00A51E2C">
            <w:pPr>
              <w:tabs>
                <w:tab w:val="clear" w:pos="907"/>
              </w:tabs>
              <w:spacing w:before="60" w:after="30" w:line="276" w:lineRule="auto"/>
              <w:jc w:val="right"/>
              <w:rPr>
                <w:rFonts w:ascii="Arial" w:hAnsi="Arial" w:cs="Arial"/>
                <w:sz w:val="19"/>
                <w:szCs w:val="19"/>
              </w:rPr>
            </w:pPr>
            <w:r w:rsidRPr="00047866">
              <w:rPr>
                <w:rFonts w:ascii="Arial" w:hAnsi="Arial" w:cs="Arial"/>
                <w:sz w:val="19"/>
                <w:szCs w:val="19"/>
                <w:cs/>
              </w:rPr>
              <w:t>(</w:t>
            </w:r>
            <w:r w:rsidRPr="00047866">
              <w:rPr>
                <w:rFonts w:ascii="Arial" w:hAnsi="Arial" w:cs="Arial"/>
                <w:sz w:val="19"/>
                <w:szCs w:val="19"/>
              </w:rPr>
              <w:t>6,873</w:t>
            </w:r>
            <w:r w:rsidRPr="00047866">
              <w:rPr>
                <w:rFonts w:ascii="Arial" w:hAnsi="Arial" w:cs="Arial"/>
                <w:sz w:val="19"/>
                <w:szCs w:val="19"/>
                <w:cs/>
              </w:rPr>
              <w:t>)</w:t>
            </w:r>
          </w:p>
        </w:tc>
        <w:tc>
          <w:tcPr>
            <w:tcW w:w="236" w:type="dxa"/>
          </w:tcPr>
          <w:p w14:paraId="5D77BEBB" w14:textId="77777777" w:rsidR="00A51E2C" w:rsidRPr="00596F11" w:rsidRDefault="00A51E2C" w:rsidP="00A5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bottom w:val="single" w:sz="4" w:space="0" w:color="auto"/>
            </w:tcBorders>
          </w:tcPr>
          <w:p w14:paraId="55DCE971" w14:textId="0B3C1C27" w:rsidR="00A51E2C" w:rsidRPr="00596F11" w:rsidRDefault="00A51E2C" w:rsidP="00A5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before="60" w:after="30" w:line="276" w:lineRule="auto"/>
              <w:jc w:val="right"/>
              <w:rPr>
                <w:rFonts w:ascii="Arial" w:hAnsi="Arial" w:cs="Arial"/>
                <w:sz w:val="19"/>
                <w:szCs w:val="19"/>
              </w:rPr>
            </w:pPr>
            <w:r w:rsidRPr="00596F11">
              <w:rPr>
                <w:rFonts w:ascii="Arial" w:hAnsi="Arial" w:cs="Arial"/>
                <w:sz w:val="19"/>
                <w:szCs w:val="19"/>
              </w:rPr>
              <w:t>(38,073)</w:t>
            </w:r>
          </w:p>
        </w:tc>
      </w:tr>
      <w:tr w:rsidR="00A51E2C" w:rsidRPr="00596F11" w14:paraId="5574520A" w14:textId="77777777" w:rsidTr="00C072DD">
        <w:tc>
          <w:tcPr>
            <w:tcW w:w="4140" w:type="dxa"/>
            <w:vAlign w:val="bottom"/>
          </w:tcPr>
          <w:p w14:paraId="3E1C67FA" w14:textId="77777777" w:rsidR="00A51E2C" w:rsidRPr="00596F11" w:rsidRDefault="00A51E2C" w:rsidP="00A51E2C">
            <w:pPr>
              <w:tabs>
                <w:tab w:val="clear" w:pos="227"/>
                <w:tab w:val="clear" w:pos="680"/>
                <w:tab w:val="left" w:pos="162"/>
              </w:tabs>
              <w:spacing w:before="60" w:after="30" w:line="276" w:lineRule="auto"/>
              <w:jc w:val="thaiDistribute"/>
              <w:rPr>
                <w:rFonts w:ascii="Arial" w:hAnsi="Arial" w:cs="Arial"/>
                <w:sz w:val="19"/>
                <w:szCs w:val="19"/>
              </w:rPr>
            </w:pPr>
            <w:r w:rsidRPr="00596F11">
              <w:rPr>
                <w:rFonts w:ascii="Arial" w:hAnsi="Arial" w:cs="Arial"/>
                <w:sz w:val="19"/>
                <w:szCs w:val="19"/>
              </w:rPr>
              <w:t xml:space="preserve">   Net</w:t>
            </w:r>
          </w:p>
        </w:tc>
        <w:tc>
          <w:tcPr>
            <w:tcW w:w="1474" w:type="dxa"/>
            <w:vAlign w:val="bottom"/>
          </w:tcPr>
          <w:p w14:paraId="62CDC267" w14:textId="77777777" w:rsidR="00A51E2C" w:rsidRPr="00596F11" w:rsidRDefault="00A51E2C" w:rsidP="00A51E2C">
            <w:pPr>
              <w:spacing w:before="60" w:after="30" w:line="276" w:lineRule="auto"/>
              <w:ind w:right="28"/>
              <w:rPr>
                <w:rFonts w:ascii="Arial" w:hAnsi="Arial" w:cs="Arial"/>
                <w:sz w:val="19"/>
                <w:szCs w:val="19"/>
              </w:rPr>
            </w:pPr>
          </w:p>
        </w:tc>
        <w:tc>
          <w:tcPr>
            <w:tcW w:w="236" w:type="dxa"/>
            <w:tcBorders>
              <w:left w:val="nil"/>
            </w:tcBorders>
          </w:tcPr>
          <w:p w14:paraId="0AA7C86E" w14:textId="77777777" w:rsidR="00A51E2C" w:rsidRPr="00596F11" w:rsidRDefault="00A51E2C" w:rsidP="00A51E2C">
            <w:pPr>
              <w:spacing w:before="60" w:after="30" w:line="276" w:lineRule="auto"/>
              <w:jc w:val="right"/>
              <w:rPr>
                <w:rFonts w:ascii="Arial" w:hAnsi="Arial" w:cs="Arial"/>
                <w:sz w:val="19"/>
                <w:szCs w:val="19"/>
              </w:rPr>
            </w:pPr>
          </w:p>
        </w:tc>
        <w:tc>
          <w:tcPr>
            <w:tcW w:w="1449" w:type="dxa"/>
            <w:tcBorders>
              <w:top w:val="single" w:sz="4" w:space="0" w:color="auto"/>
              <w:bottom w:val="single" w:sz="12" w:space="0" w:color="auto"/>
            </w:tcBorders>
          </w:tcPr>
          <w:p w14:paraId="61C0E3B9" w14:textId="7B095FB4" w:rsidR="00A51E2C" w:rsidRPr="00596F11" w:rsidRDefault="00047866" w:rsidP="00A51E2C">
            <w:pPr>
              <w:tabs>
                <w:tab w:val="clear" w:pos="907"/>
              </w:tabs>
              <w:spacing w:before="60" w:after="30" w:line="276" w:lineRule="auto"/>
              <w:jc w:val="right"/>
              <w:rPr>
                <w:rFonts w:ascii="Arial" w:hAnsi="Arial" w:cs="Arial"/>
                <w:sz w:val="19"/>
                <w:szCs w:val="19"/>
              </w:rPr>
            </w:pPr>
            <w:r>
              <w:rPr>
                <w:rFonts w:ascii="Arial" w:hAnsi="Arial" w:cs="Arial"/>
                <w:sz w:val="19"/>
                <w:szCs w:val="19"/>
              </w:rPr>
              <w:t>-</w:t>
            </w:r>
          </w:p>
        </w:tc>
        <w:tc>
          <w:tcPr>
            <w:tcW w:w="236" w:type="dxa"/>
          </w:tcPr>
          <w:p w14:paraId="3FED2026" w14:textId="77777777" w:rsidR="00A51E2C" w:rsidRPr="00596F11" w:rsidRDefault="00A51E2C" w:rsidP="00A5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top w:val="single" w:sz="4" w:space="0" w:color="auto"/>
              <w:bottom w:val="single" w:sz="12" w:space="0" w:color="auto"/>
            </w:tcBorders>
          </w:tcPr>
          <w:p w14:paraId="06F739E2" w14:textId="1C10CD3A" w:rsidR="00A51E2C" w:rsidRPr="00596F11" w:rsidRDefault="00A51E2C" w:rsidP="00A5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596F11">
              <w:rPr>
                <w:rFonts w:ascii="Arial" w:hAnsi="Arial" w:cs="Arial"/>
                <w:sz w:val="19"/>
                <w:szCs w:val="19"/>
              </w:rPr>
              <w:t>-</w:t>
            </w:r>
          </w:p>
        </w:tc>
      </w:tr>
    </w:tbl>
    <w:p w14:paraId="5F786F3F" w14:textId="77777777" w:rsidR="009524D5" w:rsidRPr="00596F11" w:rsidRDefault="009524D5" w:rsidP="0095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19"/>
          <w:szCs w:val="19"/>
        </w:rPr>
      </w:pPr>
    </w:p>
    <w:p w14:paraId="1A5B17EB" w14:textId="30B4B69F" w:rsidR="0034037B" w:rsidRPr="00596F11" w:rsidRDefault="0034037B" w:rsidP="0034037B">
      <w:pPr>
        <w:tabs>
          <w:tab w:val="clear" w:pos="454"/>
          <w:tab w:val="left" w:pos="426"/>
        </w:tabs>
        <w:spacing w:line="360" w:lineRule="auto"/>
        <w:ind w:left="426"/>
        <w:jc w:val="thaiDistribute"/>
        <w:rPr>
          <w:rFonts w:ascii="Arial" w:hAnsi="Arial" w:cs="Arial"/>
          <w:sz w:val="19"/>
          <w:szCs w:val="19"/>
          <w:cs/>
          <w:lang w:val="en-GB"/>
        </w:rPr>
      </w:pPr>
      <w:r w:rsidRPr="00596F11">
        <w:rPr>
          <w:rFonts w:ascii="Arial" w:hAnsi="Arial" w:cs="Arial"/>
          <w:sz w:val="19"/>
          <w:szCs w:val="19"/>
          <w:lang w:val="en-GB"/>
        </w:rPr>
        <w:t xml:space="preserve">As </w:t>
      </w:r>
      <w:proofErr w:type="gramStart"/>
      <w:r w:rsidRPr="00596F11">
        <w:rPr>
          <w:rFonts w:ascii="Arial" w:hAnsi="Arial" w:cs="Arial"/>
          <w:sz w:val="19"/>
          <w:szCs w:val="19"/>
          <w:lang w:val="en-GB"/>
        </w:rPr>
        <w:t>at</w:t>
      </w:r>
      <w:proofErr w:type="gramEnd"/>
      <w:r w:rsidRPr="00596F11">
        <w:rPr>
          <w:rFonts w:ascii="Arial" w:hAnsi="Arial" w:cs="Arial"/>
          <w:sz w:val="19"/>
          <w:szCs w:val="19"/>
          <w:lang w:val="en-GB"/>
        </w:rPr>
        <w:t xml:space="preserve"> 30 September 2021, the Company has extended the loan repayment term of Baht 215 million </w:t>
      </w:r>
      <w:r w:rsidR="003D1D61" w:rsidRPr="00596F11">
        <w:rPr>
          <w:rFonts w:ascii="Arial" w:hAnsi="Arial" w:cs="Arial"/>
          <w:sz w:val="19"/>
          <w:szCs w:val="19"/>
          <w:lang w:val="en-GB"/>
        </w:rPr>
        <w:br/>
      </w:r>
      <w:r w:rsidRPr="00596F11">
        <w:rPr>
          <w:rFonts w:ascii="Arial" w:hAnsi="Arial" w:cs="Arial"/>
          <w:sz w:val="19"/>
          <w:szCs w:val="19"/>
          <w:lang w:val="en-GB"/>
        </w:rPr>
        <w:t xml:space="preserve">(credit line of Baht 1,400 million) by monthly </w:t>
      </w:r>
      <w:proofErr w:type="spellStart"/>
      <w:r w:rsidRPr="00596F11">
        <w:rPr>
          <w:rFonts w:ascii="Arial" w:hAnsi="Arial" w:cs="Arial"/>
          <w:sz w:val="19"/>
          <w:szCs w:val="19"/>
          <w:lang w:val="en-GB"/>
        </w:rPr>
        <w:t>installments</w:t>
      </w:r>
      <w:proofErr w:type="spellEnd"/>
      <w:r w:rsidRPr="00596F11">
        <w:rPr>
          <w:rFonts w:ascii="Arial" w:hAnsi="Arial" w:cs="Arial"/>
          <w:sz w:val="19"/>
          <w:szCs w:val="19"/>
          <w:lang w:val="en-GB"/>
        </w:rPr>
        <w:t xml:space="preserve"> of Baht 5.2</w:t>
      </w:r>
      <w:r w:rsidR="00D33E3B" w:rsidRPr="00596F11">
        <w:rPr>
          <w:rFonts w:ascii="Arial" w:hAnsi="Arial" w:cs="Arial"/>
          <w:sz w:val="19"/>
          <w:szCs w:val="19"/>
          <w:lang w:val="en-GB"/>
        </w:rPr>
        <w:t>0</w:t>
      </w:r>
      <w:r w:rsidRPr="00596F11">
        <w:rPr>
          <w:rFonts w:ascii="Arial" w:hAnsi="Arial" w:cs="Arial"/>
          <w:sz w:val="19"/>
          <w:szCs w:val="19"/>
          <w:lang w:val="en-GB"/>
        </w:rPr>
        <w:t xml:space="preserve"> million each since March 2021 until July 2024 and to pay principal and interest in full amount in August 2024. Such loan is guaranteed by a related company and two directors of the Company.</w:t>
      </w:r>
    </w:p>
    <w:p w14:paraId="596BBC53" w14:textId="77777777" w:rsidR="0084118C" w:rsidRPr="00596F11" w:rsidRDefault="0084118C" w:rsidP="0034037B">
      <w:pPr>
        <w:spacing w:line="360" w:lineRule="auto"/>
        <w:ind w:left="426"/>
        <w:jc w:val="thaiDistribute"/>
        <w:rPr>
          <w:rFonts w:ascii="Arial" w:hAnsi="Arial" w:cs="Arial"/>
          <w:sz w:val="19"/>
          <w:szCs w:val="19"/>
        </w:rPr>
      </w:pPr>
    </w:p>
    <w:p w14:paraId="24EE6C7C" w14:textId="3F54A93F" w:rsidR="00A356CC" w:rsidRPr="00596F11" w:rsidRDefault="0034037B" w:rsidP="001A0444">
      <w:pPr>
        <w:tabs>
          <w:tab w:val="clear" w:pos="454"/>
          <w:tab w:val="left" w:pos="426"/>
        </w:tabs>
        <w:spacing w:line="360" w:lineRule="auto"/>
        <w:ind w:left="426"/>
        <w:jc w:val="thaiDistribute"/>
        <w:rPr>
          <w:rFonts w:ascii="Arial" w:hAnsi="Arial" w:cs="Arial"/>
          <w:sz w:val="19"/>
          <w:szCs w:val="19"/>
          <w:lang w:val="en-GB"/>
        </w:rPr>
      </w:pPr>
      <w:r w:rsidRPr="00596F11">
        <w:rPr>
          <w:rFonts w:ascii="Arial" w:hAnsi="Arial" w:cs="Arial"/>
          <w:sz w:val="19"/>
          <w:szCs w:val="19"/>
          <w:lang w:val="en-GB"/>
        </w:rPr>
        <w:t>Under the term of loan agreements, the Company is required to comply with loan covenants as specified in the agreements such as debt to equity and debt service coverage ratios.</w:t>
      </w:r>
    </w:p>
    <w:p w14:paraId="2BADC715" w14:textId="5529CFB7" w:rsidR="004F4C74" w:rsidRPr="00596F11" w:rsidRDefault="004F4C74" w:rsidP="001A0444">
      <w:pPr>
        <w:tabs>
          <w:tab w:val="clear" w:pos="454"/>
          <w:tab w:val="left" w:pos="426"/>
        </w:tabs>
        <w:spacing w:line="360" w:lineRule="auto"/>
        <w:ind w:left="426"/>
        <w:jc w:val="thaiDistribute"/>
        <w:rPr>
          <w:rFonts w:ascii="Arial" w:hAnsi="Arial" w:cs="Arial"/>
          <w:sz w:val="19"/>
          <w:szCs w:val="19"/>
          <w:lang w:val="en-GB"/>
        </w:rPr>
      </w:pPr>
    </w:p>
    <w:p w14:paraId="5EFD7907" w14:textId="27389DBE" w:rsidR="0034037B" w:rsidRPr="00596F11" w:rsidRDefault="0034037B" w:rsidP="001A0444">
      <w:pPr>
        <w:tabs>
          <w:tab w:val="clear" w:pos="454"/>
          <w:tab w:val="left" w:pos="426"/>
        </w:tabs>
        <w:spacing w:line="360" w:lineRule="auto"/>
        <w:ind w:left="426"/>
        <w:jc w:val="thaiDistribute"/>
        <w:rPr>
          <w:rFonts w:ascii="Arial" w:hAnsi="Arial" w:cs="Arial"/>
          <w:sz w:val="19"/>
          <w:szCs w:val="19"/>
          <w:lang w:val="en-GB"/>
        </w:rPr>
      </w:pPr>
      <w:proofErr w:type="spellStart"/>
      <w:r w:rsidRPr="00596F11">
        <w:rPr>
          <w:rFonts w:ascii="Arial" w:hAnsi="Arial" w:cs="Arial"/>
          <w:sz w:val="19"/>
          <w:szCs w:val="19"/>
          <w:cs/>
          <w:lang w:val="en-GB"/>
        </w:rPr>
        <w:t>Movement</w:t>
      </w:r>
      <w:proofErr w:type="spellEnd"/>
      <w:r w:rsidRPr="00596F11">
        <w:rPr>
          <w:rFonts w:ascii="Arial" w:hAnsi="Arial" w:cs="Arial"/>
          <w:sz w:val="19"/>
          <w:szCs w:val="19"/>
          <w:lang w:val="en-GB"/>
        </w:rPr>
        <w:t>s</w:t>
      </w:r>
      <w:r w:rsidRPr="00596F11">
        <w:rPr>
          <w:rFonts w:ascii="Arial" w:hAnsi="Arial" w:cs="Arial"/>
          <w:sz w:val="19"/>
          <w:szCs w:val="19"/>
          <w:cs/>
          <w:lang w:val="en-GB"/>
        </w:rPr>
        <w:t xml:space="preserve"> </w:t>
      </w:r>
      <w:proofErr w:type="spellStart"/>
      <w:r w:rsidRPr="00596F11">
        <w:rPr>
          <w:rFonts w:ascii="Arial" w:hAnsi="Arial" w:cs="Arial"/>
          <w:sz w:val="19"/>
          <w:szCs w:val="19"/>
          <w:cs/>
          <w:lang w:val="en-GB"/>
        </w:rPr>
        <w:t>in</w:t>
      </w:r>
      <w:proofErr w:type="spellEnd"/>
      <w:r w:rsidRPr="00596F11">
        <w:rPr>
          <w:rFonts w:ascii="Arial" w:hAnsi="Arial" w:cs="Arial"/>
          <w:sz w:val="19"/>
          <w:szCs w:val="19"/>
          <w:cs/>
          <w:lang w:val="en-GB"/>
        </w:rPr>
        <w:t xml:space="preserve"> </w:t>
      </w:r>
      <w:proofErr w:type="spellStart"/>
      <w:r w:rsidRPr="00596F11">
        <w:rPr>
          <w:rFonts w:ascii="Arial" w:hAnsi="Arial" w:cs="Arial"/>
          <w:sz w:val="19"/>
          <w:szCs w:val="19"/>
          <w:cs/>
          <w:lang w:val="en-GB"/>
        </w:rPr>
        <w:t>long</w:t>
      </w:r>
      <w:proofErr w:type="spellEnd"/>
      <w:r w:rsidRPr="00596F11">
        <w:rPr>
          <w:rFonts w:ascii="Arial" w:hAnsi="Arial" w:cs="Arial"/>
          <w:sz w:val="19"/>
          <w:szCs w:val="19"/>
          <w:cs/>
          <w:lang w:val="en-GB"/>
        </w:rPr>
        <w:t>-</w:t>
      </w:r>
      <w:proofErr w:type="spellStart"/>
      <w:r w:rsidRPr="00596F11">
        <w:rPr>
          <w:rFonts w:ascii="Arial" w:hAnsi="Arial" w:cs="Arial"/>
          <w:sz w:val="19"/>
          <w:szCs w:val="19"/>
          <w:cs/>
          <w:lang w:val="en-GB"/>
        </w:rPr>
        <w:t>term</w:t>
      </w:r>
      <w:proofErr w:type="spellEnd"/>
      <w:r w:rsidRPr="00596F11">
        <w:rPr>
          <w:rFonts w:ascii="Arial" w:hAnsi="Arial" w:cs="Arial"/>
          <w:sz w:val="19"/>
          <w:szCs w:val="19"/>
          <w:cs/>
          <w:lang w:val="en-GB"/>
        </w:rPr>
        <w:t xml:space="preserve"> </w:t>
      </w:r>
      <w:proofErr w:type="spellStart"/>
      <w:r w:rsidRPr="00596F11">
        <w:rPr>
          <w:rFonts w:ascii="Arial" w:hAnsi="Arial" w:cs="Arial"/>
          <w:sz w:val="19"/>
          <w:szCs w:val="19"/>
          <w:cs/>
          <w:lang w:val="en-GB"/>
        </w:rPr>
        <w:t>loan</w:t>
      </w:r>
      <w:proofErr w:type="spellEnd"/>
      <w:r w:rsidR="00B441DD" w:rsidRPr="00596F11">
        <w:rPr>
          <w:rFonts w:ascii="Arial" w:hAnsi="Arial" w:cs="Arial"/>
          <w:sz w:val="19"/>
          <w:szCs w:val="19"/>
          <w:lang w:val="en-GB"/>
        </w:rPr>
        <w:t xml:space="preserve"> from financial</w:t>
      </w:r>
      <w:r w:rsidR="00102D7A" w:rsidRPr="00596F11">
        <w:rPr>
          <w:rFonts w:ascii="Arial" w:hAnsi="Arial" w:cs="Arial"/>
          <w:sz w:val="19"/>
          <w:szCs w:val="19"/>
          <w:lang w:val="en-GB"/>
        </w:rPr>
        <w:t xml:space="preserve"> institution</w:t>
      </w:r>
      <w:r w:rsidRPr="00596F11">
        <w:rPr>
          <w:rFonts w:ascii="Arial" w:hAnsi="Arial" w:cs="Arial"/>
          <w:sz w:val="19"/>
          <w:szCs w:val="19"/>
          <w:cs/>
          <w:lang w:val="en-GB"/>
        </w:rPr>
        <w:t xml:space="preserve"> </w:t>
      </w:r>
      <w:r w:rsidR="00B71F9A" w:rsidRPr="00596F11">
        <w:rPr>
          <w:rFonts w:ascii="Arial" w:hAnsi="Arial" w:cs="Arial"/>
          <w:sz w:val="19"/>
          <w:szCs w:val="19"/>
          <w:lang w:val="en-GB"/>
        </w:rPr>
        <w:t xml:space="preserve">for the </w:t>
      </w:r>
      <w:r w:rsidR="00797C25">
        <w:rPr>
          <w:rFonts w:ascii="Arial" w:hAnsi="Arial" w:cs="Arial"/>
          <w:sz w:val="19"/>
          <w:szCs w:val="19"/>
          <w:lang w:val="en-GB"/>
        </w:rPr>
        <w:t>six</w:t>
      </w:r>
      <w:r w:rsidR="00B71F9A" w:rsidRPr="00596F11">
        <w:rPr>
          <w:rFonts w:ascii="Arial" w:hAnsi="Arial" w:cs="Arial"/>
          <w:sz w:val="19"/>
          <w:szCs w:val="19"/>
          <w:lang w:val="en-GB"/>
        </w:rPr>
        <w:t xml:space="preserve">-month period ended </w:t>
      </w:r>
      <w:r w:rsidR="00797C25" w:rsidRPr="00797C25">
        <w:rPr>
          <w:rFonts w:ascii="Arial" w:hAnsi="Arial" w:cs="Arial"/>
          <w:sz w:val="19"/>
          <w:szCs w:val="19"/>
          <w:lang w:val="en-GB"/>
        </w:rPr>
        <w:t>30 June</w:t>
      </w:r>
      <w:r w:rsidR="00B71F9A" w:rsidRPr="00596F11">
        <w:rPr>
          <w:rFonts w:ascii="Arial" w:hAnsi="Arial" w:cs="Arial"/>
          <w:sz w:val="19"/>
          <w:szCs w:val="19"/>
          <w:lang w:val="en-GB"/>
        </w:rPr>
        <w:t xml:space="preserve"> 2024 </w:t>
      </w:r>
      <w:proofErr w:type="spellStart"/>
      <w:r w:rsidRPr="00596F11">
        <w:rPr>
          <w:rFonts w:ascii="Arial" w:hAnsi="Arial" w:cs="Arial"/>
          <w:sz w:val="19"/>
          <w:szCs w:val="19"/>
          <w:cs/>
          <w:lang w:val="en-GB"/>
        </w:rPr>
        <w:t>are</w:t>
      </w:r>
      <w:proofErr w:type="spellEnd"/>
      <w:r w:rsidRPr="00596F11">
        <w:rPr>
          <w:rFonts w:ascii="Arial" w:hAnsi="Arial" w:cs="Arial"/>
          <w:sz w:val="19"/>
          <w:szCs w:val="19"/>
          <w:cs/>
          <w:lang w:val="en-GB"/>
        </w:rPr>
        <w:t xml:space="preserve"> </w:t>
      </w:r>
      <w:proofErr w:type="spellStart"/>
      <w:r w:rsidRPr="00596F11">
        <w:rPr>
          <w:rFonts w:ascii="Arial" w:hAnsi="Arial" w:cs="Arial"/>
          <w:sz w:val="19"/>
          <w:szCs w:val="19"/>
          <w:cs/>
          <w:lang w:val="en-GB"/>
        </w:rPr>
        <w:t>as</w:t>
      </w:r>
      <w:proofErr w:type="spellEnd"/>
      <w:r w:rsidRPr="00596F11">
        <w:rPr>
          <w:rFonts w:ascii="Arial" w:hAnsi="Arial" w:cs="Arial"/>
          <w:sz w:val="19"/>
          <w:szCs w:val="19"/>
          <w:cs/>
          <w:lang w:val="en-GB"/>
        </w:rPr>
        <w:t xml:space="preserve"> </w:t>
      </w:r>
      <w:proofErr w:type="spellStart"/>
      <w:r w:rsidRPr="00596F11">
        <w:rPr>
          <w:rFonts w:ascii="Arial" w:hAnsi="Arial" w:cs="Arial"/>
          <w:sz w:val="19"/>
          <w:szCs w:val="19"/>
          <w:cs/>
          <w:lang w:val="en-GB"/>
        </w:rPr>
        <w:t>follow</w:t>
      </w:r>
      <w:proofErr w:type="spellEnd"/>
      <w:r w:rsidRPr="00596F11">
        <w:rPr>
          <w:rFonts w:ascii="Arial" w:hAnsi="Arial" w:cs="Arial"/>
          <w:sz w:val="19"/>
          <w:szCs w:val="19"/>
          <w:lang w:val="en-GB"/>
        </w:rPr>
        <w:t>s</w:t>
      </w:r>
      <w:r w:rsidRPr="00596F11">
        <w:rPr>
          <w:rFonts w:ascii="Arial" w:hAnsi="Arial" w:cs="Arial"/>
          <w:sz w:val="19"/>
          <w:szCs w:val="19"/>
          <w:cs/>
          <w:lang w:val="en-GB"/>
        </w:rPr>
        <w:t>:</w:t>
      </w:r>
    </w:p>
    <w:p w14:paraId="369AA0E3" w14:textId="77777777" w:rsidR="00D93AEC" w:rsidRPr="00596F11" w:rsidRDefault="00D93AEC" w:rsidP="0034037B">
      <w:pPr>
        <w:spacing w:line="360" w:lineRule="auto"/>
        <w:ind w:left="426"/>
        <w:jc w:val="thaiDistribute"/>
        <w:rPr>
          <w:rFonts w:ascii="Arial" w:hAnsi="Arial" w:cs="Arial"/>
          <w:sz w:val="19"/>
          <w:szCs w:val="19"/>
        </w:rPr>
      </w:pPr>
    </w:p>
    <w:tbl>
      <w:tblPr>
        <w:tblW w:w="8996" w:type="dxa"/>
        <w:tblInd w:w="360" w:type="dxa"/>
        <w:tblLayout w:type="fixed"/>
        <w:tblLook w:val="0000" w:firstRow="0" w:lastRow="0" w:firstColumn="0" w:lastColumn="0" w:noHBand="0" w:noVBand="0"/>
      </w:tblPr>
      <w:tblGrid>
        <w:gridCol w:w="633"/>
        <w:gridCol w:w="5487"/>
        <w:gridCol w:w="2876"/>
      </w:tblGrid>
      <w:tr w:rsidR="00F16D93" w:rsidRPr="00596F11" w14:paraId="133AD3AF" w14:textId="77777777" w:rsidTr="00FD2987">
        <w:trPr>
          <w:cantSplit/>
          <w:trHeight w:val="135"/>
        </w:trPr>
        <w:tc>
          <w:tcPr>
            <w:tcW w:w="6120" w:type="dxa"/>
            <w:gridSpan w:val="2"/>
          </w:tcPr>
          <w:p w14:paraId="5040BE60" w14:textId="77777777" w:rsidR="00F16D93" w:rsidRPr="00596F11" w:rsidRDefault="00F16D93" w:rsidP="00C072DD">
            <w:pPr>
              <w:spacing w:before="60" w:after="30" w:line="276" w:lineRule="auto"/>
              <w:rPr>
                <w:rFonts w:ascii="Arial" w:hAnsi="Arial" w:cs="Arial"/>
                <w:sz w:val="19"/>
                <w:szCs w:val="19"/>
                <w:cs/>
              </w:rPr>
            </w:pPr>
          </w:p>
        </w:tc>
        <w:tc>
          <w:tcPr>
            <w:tcW w:w="2876" w:type="dxa"/>
            <w:vAlign w:val="center"/>
          </w:tcPr>
          <w:p w14:paraId="5ED457D8" w14:textId="77777777" w:rsidR="00F16D93" w:rsidRPr="00596F11" w:rsidRDefault="00F16D93" w:rsidP="00C072DD">
            <w:pPr>
              <w:spacing w:before="60" w:after="30" w:line="276" w:lineRule="auto"/>
              <w:ind w:left="-274" w:firstLine="274"/>
              <w:jc w:val="right"/>
              <w:rPr>
                <w:rFonts w:ascii="Arial" w:hAnsi="Arial" w:cs="Arial"/>
                <w:sz w:val="19"/>
                <w:szCs w:val="19"/>
                <w:cs/>
              </w:rPr>
            </w:pPr>
            <w:r w:rsidRPr="00596F11">
              <w:rPr>
                <w:rFonts w:ascii="Arial" w:hAnsi="Arial" w:cs="Arial"/>
                <w:sz w:val="19"/>
                <w:szCs w:val="19"/>
              </w:rPr>
              <w:t>(</w:t>
            </w:r>
            <w:proofErr w:type="gramStart"/>
            <w:r w:rsidRPr="00596F11">
              <w:rPr>
                <w:rFonts w:ascii="Arial" w:hAnsi="Arial" w:cs="Arial"/>
                <w:sz w:val="19"/>
                <w:szCs w:val="19"/>
              </w:rPr>
              <w:t>Unit :</w:t>
            </w:r>
            <w:proofErr w:type="gramEnd"/>
            <w:r w:rsidRPr="00596F11">
              <w:rPr>
                <w:rFonts w:ascii="Arial" w:hAnsi="Arial" w:cs="Arial"/>
                <w:sz w:val="19"/>
                <w:szCs w:val="19"/>
              </w:rPr>
              <w:t xml:space="preserve"> Thousand</w:t>
            </w:r>
            <w:r w:rsidRPr="00596F11">
              <w:rPr>
                <w:rFonts w:ascii="Arial" w:hAnsi="Arial" w:cs="Arial"/>
                <w:sz w:val="19"/>
                <w:szCs w:val="19"/>
                <w:cs/>
              </w:rPr>
              <w:t xml:space="preserve"> </w:t>
            </w:r>
            <w:r w:rsidRPr="00596F11">
              <w:rPr>
                <w:rFonts w:ascii="Arial" w:hAnsi="Arial" w:cs="Arial"/>
                <w:sz w:val="19"/>
                <w:szCs w:val="19"/>
              </w:rPr>
              <w:t>Baht)</w:t>
            </w:r>
          </w:p>
        </w:tc>
      </w:tr>
      <w:tr w:rsidR="00F16D93" w:rsidRPr="00596F11" w14:paraId="1A03A529" w14:textId="77777777" w:rsidTr="00FD2987">
        <w:trPr>
          <w:cantSplit/>
          <w:trHeight w:val="80"/>
        </w:trPr>
        <w:tc>
          <w:tcPr>
            <w:tcW w:w="6120" w:type="dxa"/>
            <w:gridSpan w:val="2"/>
          </w:tcPr>
          <w:p w14:paraId="52D7AEB9" w14:textId="77777777" w:rsidR="00F16D93" w:rsidRPr="00596F11" w:rsidRDefault="00F16D93" w:rsidP="00C072DD">
            <w:pPr>
              <w:spacing w:before="60" w:after="30" w:line="276" w:lineRule="auto"/>
              <w:rPr>
                <w:rFonts w:ascii="Arial" w:hAnsi="Arial" w:cs="Arial"/>
                <w:sz w:val="19"/>
                <w:szCs w:val="19"/>
                <w:cs/>
              </w:rPr>
            </w:pPr>
          </w:p>
        </w:tc>
        <w:tc>
          <w:tcPr>
            <w:tcW w:w="2876" w:type="dxa"/>
            <w:tcBorders>
              <w:bottom w:val="single" w:sz="4" w:space="0" w:color="auto"/>
            </w:tcBorders>
          </w:tcPr>
          <w:p w14:paraId="3756DA5B" w14:textId="68898D5A" w:rsidR="00F16D93" w:rsidRPr="00596F11" w:rsidRDefault="00F16D93" w:rsidP="00C072DD">
            <w:pPr>
              <w:spacing w:before="60" w:after="30" w:line="276" w:lineRule="auto"/>
              <w:jc w:val="center"/>
              <w:rPr>
                <w:rFonts w:ascii="Arial" w:hAnsi="Arial" w:cs="Arial"/>
                <w:sz w:val="19"/>
                <w:szCs w:val="19"/>
                <w:cs/>
              </w:rPr>
            </w:pPr>
            <w:r w:rsidRPr="00596F11">
              <w:rPr>
                <w:rFonts w:ascii="Arial" w:hAnsi="Arial" w:cs="Arial"/>
                <w:sz w:val="19"/>
                <w:szCs w:val="19"/>
              </w:rPr>
              <w:t xml:space="preserve">Consolidated and </w:t>
            </w:r>
            <w:r w:rsidR="00A2258F" w:rsidRPr="00596F11">
              <w:rPr>
                <w:rFonts w:ascii="Arial" w:hAnsi="Arial" w:cs="Arial"/>
                <w:sz w:val="19"/>
                <w:szCs w:val="19"/>
              </w:rPr>
              <w:t>S</w:t>
            </w:r>
            <w:r w:rsidRPr="00596F11">
              <w:rPr>
                <w:rFonts w:ascii="Arial" w:hAnsi="Arial" w:cs="Arial"/>
                <w:sz w:val="19"/>
                <w:szCs w:val="19"/>
              </w:rPr>
              <w:t xml:space="preserve">eparate </w:t>
            </w:r>
            <w:r w:rsidR="00510F5A">
              <w:rPr>
                <w:rFonts w:ascii="Arial" w:hAnsi="Arial" w:cs="Arial"/>
                <w:sz w:val="19"/>
                <w:szCs w:val="19"/>
              </w:rPr>
              <w:t>F/S</w:t>
            </w:r>
          </w:p>
        </w:tc>
      </w:tr>
      <w:tr w:rsidR="00F16D93" w:rsidRPr="00596F11" w14:paraId="7BB49BBB" w14:textId="77777777" w:rsidTr="00FD2987">
        <w:trPr>
          <w:cantSplit/>
          <w:trHeight w:val="225"/>
        </w:trPr>
        <w:tc>
          <w:tcPr>
            <w:tcW w:w="6120" w:type="dxa"/>
            <w:gridSpan w:val="2"/>
          </w:tcPr>
          <w:p w14:paraId="18E3D00B" w14:textId="77777777" w:rsidR="00F16D93" w:rsidRPr="00596F11" w:rsidRDefault="00F16D93" w:rsidP="00C072DD">
            <w:pPr>
              <w:spacing w:before="60" w:after="30" w:line="276" w:lineRule="auto"/>
              <w:rPr>
                <w:rFonts w:ascii="Arial" w:hAnsi="Arial" w:cs="Arial"/>
                <w:sz w:val="16"/>
                <w:szCs w:val="16"/>
                <w:cs/>
              </w:rPr>
            </w:pPr>
          </w:p>
        </w:tc>
        <w:tc>
          <w:tcPr>
            <w:tcW w:w="2876" w:type="dxa"/>
            <w:tcBorders>
              <w:top w:val="single" w:sz="4" w:space="0" w:color="auto"/>
            </w:tcBorders>
          </w:tcPr>
          <w:p w14:paraId="76B0E7AC" w14:textId="77777777" w:rsidR="00F16D93" w:rsidRPr="00596F11" w:rsidRDefault="00F16D93" w:rsidP="00C072DD">
            <w:pPr>
              <w:spacing w:before="60" w:after="30" w:line="276" w:lineRule="auto"/>
              <w:rPr>
                <w:rFonts w:ascii="Arial" w:hAnsi="Arial" w:cs="Arial"/>
                <w:sz w:val="16"/>
                <w:szCs w:val="16"/>
                <w:cs/>
              </w:rPr>
            </w:pPr>
          </w:p>
        </w:tc>
      </w:tr>
      <w:tr w:rsidR="00F16D93" w:rsidRPr="00596F11" w14:paraId="35CE1C48" w14:textId="77777777" w:rsidTr="00FD2987">
        <w:trPr>
          <w:cantSplit/>
          <w:trHeight w:val="68"/>
        </w:trPr>
        <w:tc>
          <w:tcPr>
            <w:tcW w:w="6120" w:type="dxa"/>
            <w:gridSpan w:val="2"/>
          </w:tcPr>
          <w:p w14:paraId="5AC744A6" w14:textId="16FF780E" w:rsidR="00F16D93" w:rsidRPr="00851397" w:rsidRDefault="00FD2987" w:rsidP="00B164F2">
            <w:pPr>
              <w:tabs>
                <w:tab w:val="clear" w:pos="227"/>
                <w:tab w:val="clear" w:pos="680"/>
                <w:tab w:val="left" w:pos="162"/>
              </w:tabs>
              <w:spacing w:before="60" w:after="30" w:line="276" w:lineRule="auto"/>
              <w:jc w:val="thaiDistribute"/>
              <w:rPr>
                <w:rFonts w:ascii="Arial" w:hAnsi="Arial" w:cs="Arial"/>
                <w:bCs/>
                <w:sz w:val="19"/>
                <w:szCs w:val="19"/>
              </w:rPr>
            </w:pPr>
            <w:r w:rsidRPr="00851397">
              <w:rPr>
                <w:rFonts w:ascii="Arial" w:hAnsi="Arial" w:cs="Arial"/>
                <w:sz w:val="19"/>
                <w:szCs w:val="19"/>
              </w:rPr>
              <w:t>Balance - beginning</w:t>
            </w:r>
          </w:p>
        </w:tc>
        <w:tc>
          <w:tcPr>
            <w:tcW w:w="2876" w:type="dxa"/>
          </w:tcPr>
          <w:p w14:paraId="29A18DEA" w14:textId="150A45D1" w:rsidR="00F16D93" w:rsidRPr="00851397" w:rsidRDefault="00C05AEF" w:rsidP="00F16D93">
            <w:pPr>
              <w:overflowPunct w:val="0"/>
              <w:autoSpaceDE w:val="0"/>
              <w:autoSpaceDN w:val="0"/>
              <w:adjustRightInd w:val="0"/>
              <w:spacing w:before="60" w:after="30" w:line="276" w:lineRule="auto"/>
              <w:ind w:left="-108"/>
              <w:jc w:val="right"/>
              <w:rPr>
                <w:rFonts w:ascii="Arial" w:hAnsi="Arial" w:cs="Arial"/>
                <w:sz w:val="19"/>
                <w:szCs w:val="19"/>
              </w:rPr>
            </w:pPr>
            <w:r w:rsidRPr="00851397">
              <w:rPr>
                <w:rFonts w:ascii="Arial" w:hAnsi="Arial" w:cs="Arial"/>
                <w:sz w:val="19"/>
                <w:szCs w:val="19"/>
              </w:rPr>
              <w:t>38,073</w:t>
            </w:r>
          </w:p>
        </w:tc>
      </w:tr>
      <w:tr w:rsidR="00F16D93" w:rsidRPr="00596F11" w14:paraId="53B8BE51" w14:textId="77777777" w:rsidTr="00FD2987">
        <w:trPr>
          <w:cantSplit/>
          <w:trHeight w:val="153"/>
        </w:trPr>
        <w:tc>
          <w:tcPr>
            <w:tcW w:w="633" w:type="dxa"/>
          </w:tcPr>
          <w:p w14:paraId="75AC1B58" w14:textId="77777777" w:rsidR="00F16D93" w:rsidRPr="00596F11" w:rsidRDefault="00F16D93" w:rsidP="00B164F2">
            <w:pPr>
              <w:tabs>
                <w:tab w:val="clear" w:pos="227"/>
                <w:tab w:val="clear" w:pos="680"/>
                <w:tab w:val="left" w:pos="162"/>
              </w:tabs>
              <w:spacing w:before="60" w:after="30" w:line="276" w:lineRule="auto"/>
              <w:jc w:val="thaiDistribute"/>
              <w:rPr>
                <w:rFonts w:ascii="Arial" w:hAnsi="Arial" w:cs="Arial"/>
                <w:sz w:val="19"/>
                <w:szCs w:val="19"/>
                <w:u w:val="single"/>
              </w:rPr>
            </w:pPr>
            <w:r w:rsidRPr="00596F11">
              <w:rPr>
                <w:rFonts w:ascii="Arial" w:hAnsi="Arial" w:cs="Arial"/>
                <w:sz w:val="19"/>
                <w:szCs w:val="19"/>
                <w:u w:val="single"/>
              </w:rPr>
              <w:t>Less</w:t>
            </w:r>
          </w:p>
        </w:tc>
        <w:tc>
          <w:tcPr>
            <w:tcW w:w="5487" w:type="dxa"/>
          </w:tcPr>
          <w:p w14:paraId="66A208D6" w14:textId="3F7E3641" w:rsidR="00F16D93" w:rsidRPr="00851397" w:rsidRDefault="00A47C93" w:rsidP="00F16D93">
            <w:pPr>
              <w:overflowPunct w:val="0"/>
              <w:autoSpaceDE w:val="0"/>
              <w:autoSpaceDN w:val="0"/>
              <w:adjustRightInd w:val="0"/>
              <w:spacing w:before="60" w:after="30" w:line="276" w:lineRule="auto"/>
              <w:ind w:left="-108"/>
              <w:rPr>
                <w:rFonts w:ascii="Arial" w:hAnsi="Arial" w:cs="Arial"/>
                <w:sz w:val="19"/>
                <w:szCs w:val="19"/>
              </w:rPr>
            </w:pPr>
            <w:r w:rsidRPr="00851397">
              <w:rPr>
                <w:rFonts w:ascii="Arial" w:hAnsi="Arial" w:cs="Arial"/>
                <w:sz w:val="19"/>
                <w:szCs w:val="19"/>
              </w:rPr>
              <w:t>Repaid during the period</w:t>
            </w:r>
          </w:p>
        </w:tc>
        <w:tc>
          <w:tcPr>
            <w:tcW w:w="2876" w:type="dxa"/>
          </w:tcPr>
          <w:p w14:paraId="7139DBF8" w14:textId="30D3566B" w:rsidR="00F16D93" w:rsidRPr="00851397" w:rsidRDefault="00047866" w:rsidP="00F16D93">
            <w:pPr>
              <w:overflowPunct w:val="0"/>
              <w:autoSpaceDE w:val="0"/>
              <w:autoSpaceDN w:val="0"/>
              <w:adjustRightInd w:val="0"/>
              <w:spacing w:before="60" w:after="30" w:line="276" w:lineRule="auto"/>
              <w:ind w:left="-108"/>
              <w:jc w:val="right"/>
              <w:rPr>
                <w:rFonts w:ascii="Arial" w:hAnsi="Arial" w:cs="Arial"/>
                <w:sz w:val="19"/>
                <w:szCs w:val="19"/>
              </w:rPr>
            </w:pPr>
            <w:r w:rsidRPr="00851397">
              <w:rPr>
                <w:rFonts w:ascii="Arial" w:hAnsi="Arial" w:cs="Arial"/>
                <w:sz w:val="19"/>
                <w:szCs w:val="19"/>
                <w:cs/>
              </w:rPr>
              <w:t>(</w:t>
            </w:r>
            <w:r w:rsidRPr="00851397">
              <w:rPr>
                <w:rFonts w:ascii="Arial" w:hAnsi="Arial" w:cs="Arial"/>
                <w:sz w:val="19"/>
                <w:szCs w:val="19"/>
              </w:rPr>
              <w:t>31,200</w:t>
            </w:r>
            <w:r w:rsidRPr="00851397">
              <w:rPr>
                <w:rFonts w:ascii="Arial" w:hAnsi="Arial" w:cs="Arial"/>
                <w:sz w:val="19"/>
                <w:szCs w:val="19"/>
                <w:cs/>
              </w:rPr>
              <w:t>)</w:t>
            </w:r>
          </w:p>
        </w:tc>
      </w:tr>
      <w:tr w:rsidR="00F16D93" w:rsidRPr="00596F11" w14:paraId="11BA5150" w14:textId="77777777" w:rsidTr="00FD2987">
        <w:trPr>
          <w:cantSplit/>
          <w:trHeight w:val="315"/>
        </w:trPr>
        <w:tc>
          <w:tcPr>
            <w:tcW w:w="6120" w:type="dxa"/>
            <w:gridSpan w:val="2"/>
          </w:tcPr>
          <w:p w14:paraId="7EE7E79C" w14:textId="73105E63" w:rsidR="00F16D93" w:rsidRPr="00851397" w:rsidRDefault="00FD2987" w:rsidP="00B164F2">
            <w:pPr>
              <w:tabs>
                <w:tab w:val="clear" w:pos="227"/>
                <w:tab w:val="clear" w:pos="680"/>
                <w:tab w:val="left" w:pos="162"/>
              </w:tabs>
              <w:spacing w:before="60" w:after="30" w:line="276" w:lineRule="auto"/>
              <w:jc w:val="thaiDistribute"/>
              <w:rPr>
                <w:rFonts w:ascii="Arial" w:hAnsi="Arial" w:cs="Arial"/>
                <w:bCs/>
                <w:sz w:val="19"/>
                <w:szCs w:val="19"/>
              </w:rPr>
            </w:pPr>
            <w:r w:rsidRPr="00851397">
              <w:rPr>
                <w:rFonts w:ascii="Arial" w:hAnsi="Arial" w:cs="Arial"/>
                <w:sz w:val="19"/>
                <w:szCs w:val="19"/>
              </w:rPr>
              <w:t>Balance - ending</w:t>
            </w:r>
          </w:p>
        </w:tc>
        <w:tc>
          <w:tcPr>
            <w:tcW w:w="2876" w:type="dxa"/>
            <w:tcBorders>
              <w:top w:val="single" w:sz="4" w:space="0" w:color="auto"/>
              <w:bottom w:val="single" w:sz="12" w:space="0" w:color="auto"/>
            </w:tcBorders>
          </w:tcPr>
          <w:p w14:paraId="21AD559E" w14:textId="5BCF78FF" w:rsidR="00F16D93" w:rsidRPr="00851397" w:rsidRDefault="002A77BB" w:rsidP="00F16D93">
            <w:pPr>
              <w:overflowPunct w:val="0"/>
              <w:autoSpaceDE w:val="0"/>
              <w:autoSpaceDN w:val="0"/>
              <w:adjustRightInd w:val="0"/>
              <w:spacing w:before="60" w:after="30" w:line="276" w:lineRule="auto"/>
              <w:ind w:left="-9"/>
              <w:jc w:val="right"/>
              <w:rPr>
                <w:rFonts w:ascii="Arial" w:hAnsi="Arial" w:cs="Arial"/>
                <w:sz w:val="19"/>
                <w:szCs w:val="19"/>
              </w:rPr>
            </w:pPr>
            <w:r w:rsidRPr="00851397">
              <w:rPr>
                <w:rFonts w:ascii="Arial" w:hAnsi="Arial" w:cs="Arial"/>
                <w:sz w:val="19"/>
                <w:szCs w:val="19"/>
              </w:rPr>
              <w:t>6,873</w:t>
            </w:r>
          </w:p>
        </w:tc>
      </w:tr>
    </w:tbl>
    <w:p w14:paraId="0F335E24" w14:textId="77777777" w:rsidR="00B36241" w:rsidRPr="00596F11" w:rsidRDefault="00B36241" w:rsidP="00642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rPr>
      </w:pPr>
    </w:p>
    <w:p w14:paraId="728EE5F7" w14:textId="7AAA667F" w:rsidR="00545E88" w:rsidRPr="00596F11" w:rsidRDefault="00545E88"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20"/>
          <w:szCs w:val="20"/>
        </w:rPr>
      </w:pPr>
    </w:p>
    <w:p w14:paraId="70F9802A" w14:textId="77777777" w:rsidR="00794E57" w:rsidRPr="00596F11" w:rsidRDefault="00794E57"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20"/>
          <w:szCs w:val="20"/>
        </w:rPr>
      </w:pPr>
    </w:p>
    <w:p w14:paraId="325B25A3" w14:textId="77777777" w:rsidR="00794E57" w:rsidRPr="00596F11" w:rsidRDefault="00794E57"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20"/>
          <w:szCs w:val="20"/>
        </w:rPr>
      </w:pPr>
    </w:p>
    <w:p w14:paraId="6D97B32E" w14:textId="77777777" w:rsidR="00794E57" w:rsidRPr="00596F11" w:rsidRDefault="00794E57"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20"/>
          <w:szCs w:val="20"/>
        </w:rPr>
      </w:pPr>
    </w:p>
    <w:p w14:paraId="7B67DA11" w14:textId="77777777" w:rsidR="00794E57" w:rsidRPr="00596F11" w:rsidRDefault="00794E57"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20"/>
          <w:szCs w:val="20"/>
        </w:rPr>
      </w:pPr>
    </w:p>
    <w:p w14:paraId="71620AE2" w14:textId="77777777" w:rsidR="00794E57" w:rsidRPr="00596F11" w:rsidRDefault="00794E57"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20"/>
          <w:szCs w:val="20"/>
        </w:rPr>
      </w:pPr>
    </w:p>
    <w:p w14:paraId="6CC7C5A1" w14:textId="77777777" w:rsidR="00556CD5" w:rsidRPr="00596F11" w:rsidRDefault="00556CD5"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20"/>
          <w:szCs w:val="20"/>
        </w:rPr>
      </w:pPr>
    </w:p>
    <w:p w14:paraId="734D110B" w14:textId="77777777" w:rsidR="006037D4" w:rsidRDefault="006037D4"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0"/>
          <w:szCs w:val="20"/>
        </w:rPr>
      </w:pPr>
    </w:p>
    <w:p w14:paraId="49BA0F69" w14:textId="77777777" w:rsidR="006037D4" w:rsidRDefault="006037D4"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0"/>
          <w:szCs w:val="20"/>
        </w:rPr>
      </w:pPr>
    </w:p>
    <w:p w14:paraId="3A252C40" w14:textId="13F12B2E" w:rsidR="0072755E" w:rsidRDefault="00727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b/>
          <w:bCs/>
          <w:sz w:val="16"/>
          <w:szCs w:val="16"/>
          <w:cs/>
        </w:rPr>
      </w:pPr>
      <w:r>
        <w:rPr>
          <w:rFonts w:ascii="Arial" w:hAnsi="Arial" w:cstheme="minorBidi"/>
          <w:b/>
          <w:bCs/>
          <w:sz w:val="16"/>
          <w:szCs w:val="16"/>
          <w:cs/>
        </w:rPr>
        <w:br w:type="page"/>
      </w:r>
    </w:p>
    <w:p w14:paraId="3D3F20A5" w14:textId="2B1F785D" w:rsidR="00FE474E" w:rsidRPr="00596F11" w:rsidRDefault="00146DAA" w:rsidP="00DD199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rPr>
      </w:pPr>
      <w:r w:rsidRPr="00596F11">
        <w:rPr>
          <w:rFonts w:ascii="Arial" w:hAnsi="Arial" w:cs="Arial"/>
          <w:b/>
          <w:bCs/>
          <w:sz w:val="19"/>
          <w:szCs w:val="19"/>
        </w:rPr>
        <w:lastRenderedPageBreak/>
        <w:t>REVENUES</w:t>
      </w:r>
      <w:r w:rsidR="00CE5AE4" w:rsidRPr="00596F11">
        <w:rPr>
          <w:rFonts w:ascii="Arial" w:hAnsi="Arial" w:cs="Arial"/>
          <w:b/>
          <w:bCs/>
          <w:sz w:val="19"/>
          <w:szCs w:val="19"/>
        </w:rPr>
        <w:t xml:space="preserve"> </w:t>
      </w:r>
    </w:p>
    <w:p w14:paraId="0725E940" w14:textId="77777777" w:rsidR="00D269E7" w:rsidRPr="00596F11" w:rsidRDefault="00D269E7" w:rsidP="00F71519">
      <w:pPr>
        <w:pStyle w:val="ListParagraph"/>
        <w:tabs>
          <w:tab w:val="clear" w:pos="227"/>
          <w:tab w:val="left" w:pos="360"/>
        </w:tabs>
        <w:spacing w:line="360" w:lineRule="auto"/>
        <w:ind w:left="360"/>
        <w:jc w:val="thaiDistribute"/>
        <w:rPr>
          <w:rFonts w:cs="Arial"/>
          <w:sz w:val="19"/>
          <w:szCs w:val="19"/>
          <w:highlight w:val="yellow"/>
        </w:rPr>
      </w:pPr>
    </w:p>
    <w:p w14:paraId="5CE2758B" w14:textId="5469320B" w:rsidR="00911CEE" w:rsidRPr="00596F11" w:rsidRDefault="00911CEE" w:rsidP="00F71519">
      <w:pPr>
        <w:pStyle w:val="ListParagraph"/>
        <w:spacing w:line="360" w:lineRule="auto"/>
        <w:ind w:left="360" w:firstLine="90"/>
        <w:jc w:val="thaiDistribute"/>
        <w:rPr>
          <w:rFonts w:cs="Arial"/>
          <w:sz w:val="19"/>
          <w:szCs w:val="19"/>
        </w:rPr>
      </w:pPr>
      <w:r w:rsidRPr="00596F11">
        <w:rPr>
          <w:rFonts w:cs="Arial"/>
          <w:sz w:val="19"/>
          <w:szCs w:val="19"/>
        </w:rPr>
        <w:t>The revenue</w:t>
      </w:r>
      <w:r w:rsidR="001F00B5" w:rsidRPr="00596F11">
        <w:rPr>
          <w:rFonts w:cs="Arial"/>
          <w:sz w:val="19"/>
          <w:szCs w:val="19"/>
        </w:rPr>
        <w:t>s</w:t>
      </w:r>
      <w:r w:rsidRPr="00596F11">
        <w:rPr>
          <w:rFonts w:cs="Arial"/>
          <w:sz w:val="19"/>
          <w:szCs w:val="19"/>
        </w:rPr>
        <w:t xml:space="preserve"> disaggregated by pattern of revenue recognition is as follows:</w:t>
      </w:r>
    </w:p>
    <w:p w14:paraId="5EE1FECC" w14:textId="77777777" w:rsidR="00D269E7" w:rsidRPr="00596F11" w:rsidRDefault="00D269E7" w:rsidP="003159B7">
      <w:pPr>
        <w:spacing w:line="360" w:lineRule="auto"/>
        <w:rPr>
          <w:rFonts w:ascii="Arial" w:hAnsi="Arial" w:cs="Arial"/>
          <w:sz w:val="19"/>
          <w:szCs w:val="19"/>
        </w:rPr>
      </w:pPr>
    </w:p>
    <w:tbl>
      <w:tblPr>
        <w:tblStyle w:val="TableGrid1"/>
        <w:tblW w:w="903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86"/>
        <w:gridCol w:w="1275"/>
        <w:gridCol w:w="1137"/>
        <w:gridCol w:w="1134"/>
        <w:gridCol w:w="1134"/>
        <w:gridCol w:w="1131"/>
        <w:gridCol w:w="1135"/>
      </w:tblGrid>
      <w:tr w:rsidR="002840AA" w:rsidRPr="00596F11" w14:paraId="4C04594E" w14:textId="77777777" w:rsidTr="00E630C6">
        <w:trPr>
          <w:trHeight w:val="285"/>
        </w:trPr>
        <w:tc>
          <w:tcPr>
            <w:tcW w:w="2086" w:type="dxa"/>
            <w:vAlign w:val="bottom"/>
          </w:tcPr>
          <w:p w14:paraId="72F1C2B1" w14:textId="77777777" w:rsidR="002840AA" w:rsidRPr="00596F11" w:rsidRDefault="002840AA" w:rsidP="00E630C6">
            <w:pPr>
              <w:spacing w:before="60" w:line="276" w:lineRule="auto"/>
              <w:jc w:val="center"/>
              <w:rPr>
                <w:rFonts w:ascii="Arial" w:hAnsi="Arial" w:cs="Arial"/>
                <w:sz w:val="16"/>
                <w:szCs w:val="16"/>
                <w:cs/>
              </w:rPr>
            </w:pPr>
          </w:p>
        </w:tc>
        <w:tc>
          <w:tcPr>
            <w:tcW w:w="6946" w:type="dxa"/>
            <w:gridSpan w:val="6"/>
            <w:vAlign w:val="bottom"/>
          </w:tcPr>
          <w:p w14:paraId="3FC6E322" w14:textId="77777777" w:rsidR="002840AA" w:rsidRPr="00596F11" w:rsidRDefault="002840AA" w:rsidP="002840AA">
            <w:pPr>
              <w:spacing w:before="60" w:line="276" w:lineRule="auto"/>
              <w:jc w:val="right"/>
              <w:rPr>
                <w:rFonts w:ascii="Arial" w:hAnsi="Arial" w:cs="Arial"/>
                <w:sz w:val="16"/>
                <w:szCs w:val="16"/>
              </w:rPr>
            </w:pPr>
            <w:r w:rsidRPr="00596F11">
              <w:rPr>
                <w:rFonts w:ascii="Arial" w:hAnsi="Arial" w:cs="Arial"/>
                <w:sz w:val="16"/>
                <w:szCs w:val="16"/>
                <w:lang w:bidi="ar-SA"/>
              </w:rPr>
              <w:t>(</w:t>
            </w:r>
            <w:proofErr w:type="gramStart"/>
            <w:r w:rsidRPr="00596F11">
              <w:rPr>
                <w:rFonts w:ascii="Arial" w:hAnsi="Arial" w:cs="Arial"/>
                <w:sz w:val="16"/>
                <w:szCs w:val="16"/>
                <w:lang w:bidi="ar-SA"/>
              </w:rPr>
              <w:t>Unit :</w:t>
            </w:r>
            <w:proofErr w:type="gramEnd"/>
            <w:r w:rsidRPr="00596F11">
              <w:rPr>
                <w:rFonts w:ascii="Arial" w:hAnsi="Arial" w:cs="Arial"/>
                <w:sz w:val="16"/>
                <w:szCs w:val="16"/>
                <w:lang w:bidi="ar-SA"/>
              </w:rPr>
              <w:t xml:space="preserve"> Thousand Baht)</w:t>
            </w:r>
          </w:p>
        </w:tc>
      </w:tr>
      <w:tr w:rsidR="002840AA" w:rsidRPr="00596F11" w14:paraId="08A22693" w14:textId="77777777" w:rsidTr="00E630C6">
        <w:trPr>
          <w:trHeight w:val="261"/>
        </w:trPr>
        <w:tc>
          <w:tcPr>
            <w:tcW w:w="2086" w:type="dxa"/>
            <w:vAlign w:val="bottom"/>
          </w:tcPr>
          <w:p w14:paraId="5DE2E9E3" w14:textId="77777777" w:rsidR="002840AA" w:rsidRPr="00596F11" w:rsidRDefault="002840AA" w:rsidP="00E630C6">
            <w:pPr>
              <w:spacing w:before="60" w:line="276" w:lineRule="auto"/>
              <w:jc w:val="center"/>
              <w:rPr>
                <w:rFonts w:ascii="Arial" w:hAnsi="Arial" w:cs="Arial"/>
                <w:sz w:val="16"/>
                <w:szCs w:val="16"/>
                <w:cs/>
              </w:rPr>
            </w:pPr>
          </w:p>
        </w:tc>
        <w:tc>
          <w:tcPr>
            <w:tcW w:w="6946" w:type="dxa"/>
            <w:gridSpan w:val="6"/>
            <w:vAlign w:val="bottom"/>
          </w:tcPr>
          <w:p w14:paraId="6533A086" w14:textId="7E7D046B" w:rsidR="002840AA" w:rsidRPr="00596F11" w:rsidRDefault="002840AA" w:rsidP="00E630C6">
            <w:pPr>
              <w:pBdr>
                <w:bottom w:val="single" w:sz="4" w:space="1" w:color="auto"/>
              </w:pBdr>
              <w:spacing w:before="60" w:line="276" w:lineRule="auto"/>
              <w:jc w:val="center"/>
              <w:rPr>
                <w:rFonts w:ascii="Arial" w:hAnsi="Arial" w:cs="Arial"/>
                <w:sz w:val="16"/>
                <w:szCs w:val="20"/>
                <w:lang w:val="en-US"/>
              </w:rPr>
            </w:pPr>
            <w:r w:rsidRPr="00596F11">
              <w:rPr>
                <w:rFonts w:ascii="Arial" w:hAnsi="Arial" w:cs="Arial"/>
                <w:sz w:val="16"/>
                <w:szCs w:val="16"/>
                <w:lang w:bidi="ar-SA"/>
              </w:rPr>
              <w:t xml:space="preserve">Consolidated </w:t>
            </w:r>
            <w:r w:rsidR="00E56715">
              <w:rPr>
                <w:rFonts w:ascii="Arial" w:hAnsi="Arial" w:cs="Arial"/>
                <w:sz w:val="16"/>
                <w:szCs w:val="20"/>
                <w:lang w:val="en-US"/>
              </w:rPr>
              <w:t>F/S</w:t>
            </w:r>
          </w:p>
        </w:tc>
      </w:tr>
      <w:tr w:rsidR="002840AA" w:rsidRPr="00596F11" w14:paraId="72FEFD48" w14:textId="77777777" w:rsidTr="00E630C6">
        <w:trPr>
          <w:trHeight w:val="251"/>
        </w:trPr>
        <w:tc>
          <w:tcPr>
            <w:tcW w:w="2086" w:type="dxa"/>
            <w:vAlign w:val="bottom"/>
          </w:tcPr>
          <w:p w14:paraId="4FAE8C79" w14:textId="77777777" w:rsidR="002840AA" w:rsidRPr="00596F11" w:rsidRDefault="002840AA" w:rsidP="00E630C6">
            <w:pPr>
              <w:spacing w:before="60" w:line="276" w:lineRule="auto"/>
              <w:jc w:val="center"/>
              <w:rPr>
                <w:rFonts w:ascii="Arial" w:hAnsi="Arial" w:cs="Arial"/>
                <w:sz w:val="16"/>
                <w:szCs w:val="16"/>
                <w:cs/>
              </w:rPr>
            </w:pPr>
          </w:p>
        </w:tc>
        <w:tc>
          <w:tcPr>
            <w:tcW w:w="6946" w:type="dxa"/>
            <w:gridSpan w:val="6"/>
            <w:vAlign w:val="bottom"/>
          </w:tcPr>
          <w:p w14:paraId="764FEB33" w14:textId="757E330E" w:rsidR="002840AA" w:rsidRPr="00596F11" w:rsidRDefault="003E059E" w:rsidP="00E630C6">
            <w:pPr>
              <w:pBdr>
                <w:bottom w:val="single" w:sz="4" w:space="1" w:color="auto"/>
              </w:pBdr>
              <w:spacing w:before="60" w:line="276" w:lineRule="auto"/>
              <w:jc w:val="center"/>
              <w:rPr>
                <w:rFonts w:ascii="Arial" w:hAnsi="Arial" w:cs="Arial"/>
                <w:sz w:val="16"/>
                <w:szCs w:val="16"/>
                <w:lang w:val="en-US"/>
              </w:rPr>
            </w:pPr>
            <w:r w:rsidRPr="00596F11">
              <w:rPr>
                <w:rFonts w:ascii="Arial" w:hAnsi="Arial" w:cs="Arial"/>
                <w:sz w:val="16"/>
                <w:szCs w:val="20"/>
                <w:lang w:val="en-US"/>
              </w:rPr>
              <w:t xml:space="preserve">For the </w:t>
            </w:r>
            <w:r w:rsidR="00DA3C94" w:rsidRPr="00596F11">
              <w:rPr>
                <w:rFonts w:ascii="Arial" w:hAnsi="Arial" w:cs="Arial"/>
                <w:sz w:val="16"/>
                <w:szCs w:val="16"/>
                <w:lang w:val="en-US" w:bidi="ar-SA"/>
              </w:rPr>
              <w:t>three-month period</w:t>
            </w:r>
            <w:r w:rsidR="00F7163F" w:rsidRPr="00596F11">
              <w:rPr>
                <w:rFonts w:ascii="Arial" w:hAnsi="Arial" w:cs="Arial"/>
                <w:sz w:val="16"/>
                <w:szCs w:val="16"/>
                <w:lang w:val="en-US" w:bidi="ar-SA"/>
              </w:rPr>
              <w:t>s</w:t>
            </w:r>
            <w:r w:rsidR="00DA3C94" w:rsidRPr="00596F11">
              <w:rPr>
                <w:rFonts w:ascii="Arial" w:hAnsi="Arial" w:cs="Arial"/>
                <w:sz w:val="16"/>
                <w:szCs w:val="16"/>
                <w:lang w:val="en-US" w:bidi="ar-SA"/>
              </w:rPr>
              <w:t xml:space="preserve"> ended </w:t>
            </w:r>
            <w:r w:rsidR="00797C25" w:rsidRPr="00797C25">
              <w:rPr>
                <w:rFonts w:ascii="Arial" w:hAnsi="Arial" w:cs="Arial"/>
                <w:sz w:val="16"/>
                <w:szCs w:val="16"/>
                <w:lang w:val="en-US" w:bidi="ar-SA"/>
              </w:rPr>
              <w:t>30 June</w:t>
            </w:r>
          </w:p>
        </w:tc>
      </w:tr>
      <w:tr w:rsidR="002840AA" w:rsidRPr="00596F11" w14:paraId="03FAC260" w14:textId="77777777" w:rsidTr="00E630C6">
        <w:trPr>
          <w:trHeight w:val="476"/>
        </w:trPr>
        <w:tc>
          <w:tcPr>
            <w:tcW w:w="2086" w:type="dxa"/>
            <w:vAlign w:val="bottom"/>
          </w:tcPr>
          <w:p w14:paraId="3B47B9CE" w14:textId="77777777" w:rsidR="002840AA" w:rsidRPr="00596F11" w:rsidRDefault="002840AA" w:rsidP="00E630C6">
            <w:pPr>
              <w:spacing w:before="60" w:line="276" w:lineRule="auto"/>
              <w:jc w:val="center"/>
              <w:rPr>
                <w:rFonts w:ascii="Arial" w:hAnsi="Arial" w:cs="Arial"/>
                <w:sz w:val="16"/>
                <w:szCs w:val="16"/>
                <w:cs/>
                <w:lang w:val="en-US"/>
              </w:rPr>
            </w:pPr>
          </w:p>
        </w:tc>
        <w:tc>
          <w:tcPr>
            <w:tcW w:w="2412" w:type="dxa"/>
            <w:gridSpan w:val="2"/>
            <w:vAlign w:val="bottom"/>
            <w:hideMark/>
          </w:tcPr>
          <w:p w14:paraId="49AFD70C" w14:textId="77777777" w:rsidR="002840AA" w:rsidRPr="00596F11" w:rsidRDefault="002840AA" w:rsidP="00E630C6">
            <w:pPr>
              <w:pBdr>
                <w:bottom w:val="single" w:sz="4" w:space="1" w:color="auto"/>
              </w:pBdr>
              <w:spacing w:before="60" w:line="276" w:lineRule="auto"/>
              <w:jc w:val="center"/>
              <w:rPr>
                <w:rFonts w:ascii="Arial" w:hAnsi="Arial" w:cs="Arial"/>
                <w:sz w:val="16"/>
                <w:szCs w:val="16"/>
                <w:cs/>
              </w:rPr>
            </w:pPr>
            <w:r w:rsidRPr="00596F11">
              <w:rPr>
                <w:rFonts w:ascii="Arial" w:hAnsi="Arial" w:cs="Arial"/>
                <w:sz w:val="16"/>
                <w:szCs w:val="16"/>
              </w:rPr>
              <w:t>Distribution of medical device and equipment</w:t>
            </w:r>
          </w:p>
        </w:tc>
        <w:tc>
          <w:tcPr>
            <w:tcW w:w="2268" w:type="dxa"/>
            <w:gridSpan w:val="2"/>
            <w:vAlign w:val="bottom"/>
            <w:hideMark/>
          </w:tcPr>
          <w:p w14:paraId="79D9BE93" w14:textId="77777777" w:rsidR="002840AA" w:rsidRPr="00596F11" w:rsidRDefault="002840AA" w:rsidP="00E630C6">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Services of medical equipment</w:t>
            </w:r>
          </w:p>
        </w:tc>
        <w:tc>
          <w:tcPr>
            <w:tcW w:w="2266" w:type="dxa"/>
            <w:gridSpan w:val="2"/>
            <w:vAlign w:val="bottom"/>
          </w:tcPr>
          <w:p w14:paraId="3170F7BA" w14:textId="77777777" w:rsidR="002840AA" w:rsidRPr="00596F11" w:rsidRDefault="002840AA" w:rsidP="00E630C6">
            <w:pPr>
              <w:pBdr>
                <w:bottom w:val="single" w:sz="4" w:space="1" w:color="auto"/>
              </w:pBdr>
              <w:spacing w:before="60" w:line="276" w:lineRule="auto"/>
              <w:jc w:val="center"/>
              <w:rPr>
                <w:rFonts w:ascii="Arial" w:hAnsi="Arial" w:cs="Arial"/>
                <w:sz w:val="16"/>
                <w:szCs w:val="16"/>
              </w:rPr>
            </w:pPr>
          </w:p>
          <w:p w14:paraId="55DC6AD1" w14:textId="77777777" w:rsidR="002840AA" w:rsidRPr="00596F11" w:rsidRDefault="002840AA" w:rsidP="00E630C6">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Total</w:t>
            </w:r>
          </w:p>
        </w:tc>
      </w:tr>
      <w:tr w:rsidR="002840AA" w:rsidRPr="00596F11" w14:paraId="48DF1E76" w14:textId="77777777" w:rsidTr="00E630C6">
        <w:tc>
          <w:tcPr>
            <w:tcW w:w="2086" w:type="dxa"/>
          </w:tcPr>
          <w:p w14:paraId="45FF864F" w14:textId="77777777" w:rsidR="002840AA" w:rsidRPr="00596F11" w:rsidRDefault="002840AA" w:rsidP="00E630C6">
            <w:pPr>
              <w:spacing w:before="60" w:line="276" w:lineRule="auto"/>
              <w:jc w:val="center"/>
              <w:rPr>
                <w:rFonts w:ascii="Arial" w:hAnsi="Arial" w:cs="Arial"/>
                <w:sz w:val="16"/>
                <w:szCs w:val="16"/>
              </w:rPr>
            </w:pPr>
          </w:p>
        </w:tc>
        <w:tc>
          <w:tcPr>
            <w:tcW w:w="1275" w:type="dxa"/>
            <w:hideMark/>
          </w:tcPr>
          <w:p w14:paraId="76D06FB2" w14:textId="5D806470" w:rsidR="002840AA" w:rsidRPr="00596F11" w:rsidRDefault="002840AA" w:rsidP="00E630C6">
            <w:pPr>
              <w:pBdr>
                <w:bottom w:val="single" w:sz="4" w:space="1" w:color="auto"/>
              </w:pBdr>
              <w:spacing w:before="60" w:line="276" w:lineRule="auto"/>
              <w:jc w:val="center"/>
              <w:rPr>
                <w:rFonts w:ascii="Arial" w:hAnsi="Arial" w:cs="Arial"/>
                <w:sz w:val="16"/>
                <w:szCs w:val="16"/>
                <w:cs/>
              </w:rPr>
            </w:pPr>
            <w:r w:rsidRPr="00596F11">
              <w:rPr>
                <w:rFonts w:ascii="Arial" w:hAnsi="Arial" w:cs="Arial"/>
                <w:sz w:val="16"/>
                <w:szCs w:val="16"/>
              </w:rPr>
              <w:t>202</w:t>
            </w:r>
            <w:r w:rsidR="00DA3C94" w:rsidRPr="00596F11">
              <w:rPr>
                <w:rFonts w:ascii="Arial" w:hAnsi="Arial" w:cs="Arial"/>
                <w:sz w:val="16"/>
                <w:szCs w:val="16"/>
              </w:rPr>
              <w:t>4</w:t>
            </w:r>
          </w:p>
        </w:tc>
        <w:tc>
          <w:tcPr>
            <w:tcW w:w="1137" w:type="dxa"/>
            <w:hideMark/>
          </w:tcPr>
          <w:p w14:paraId="3559E831" w14:textId="2A9EEA33" w:rsidR="002840AA" w:rsidRPr="00596F11" w:rsidRDefault="002840AA" w:rsidP="00E630C6">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w:t>
            </w:r>
            <w:r w:rsidR="00DA3C94" w:rsidRPr="00596F11">
              <w:rPr>
                <w:rFonts w:ascii="Arial" w:hAnsi="Arial" w:cs="Arial"/>
                <w:sz w:val="16"/>
                <w:szCs w:val="16"/>
              </w:rPr>
              <w:t>3</w:t>
            </w:r>
          </w:p>
        </w:tc>
        <w:tc>
          <w:tcPr>
            <w:tcW w:w="1134" w:type="dxa"/>
            <w:hideMark/>
          </w:tcPr>
          <w:p w14:paraId="552D6243" w14:textId="593EC50C" w:rsidR="002840AA" w:rsidRPr="00596F11" w:rsidRDefault="002840AA" w:rsidP="00E630C6">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w:t>
            </w:r>
            <w:r w:rsidR="00DA3C94" w:rsidRPr="00596F11">
              <w:rPr>
                <w:rFonts w:ascii="Arial" w:hAnsi="Arial" w:cs="Arial"/>
                <w:sz w:val="16"/>
                <w:szCs w:val="16"/>
              </w:rPr>
              <w:t>4</w:t>
            </w:r>
          </w:p>
        </w:tc>
        <w:tc>
          <w:tcPr>
            <w:tcW w:w="1134" w:type="dxa"/>
            <w:hideMark/>
          </w:tcPr>
          <w:p w14:paraId="491F8299" w14:textId="024B5F9D" w:rsidR="002840AA" w:rsidRPr="00596F11" w:rsidRDefault="002840AA" w:rsidP="00E630C6">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w:t>
            </w:r>
            <w:r w:rsidR="00DA3C94" w:rsidRPr="00596F11">
              <w:rPr>
                <w:rFonts w:ascii="Arial" w:hAnsi="Arial" w:cs="Arial"/>
                <w:sz w:val="16"/>
                <w:szCs w:val="16"/>
              </w:rPr>
              <w:t>3</w:t>
            </w:r>
          </w:p>
        </w:tc>
        <w:tc>
          <w:tcPr>
            <w:tcW w:w="1131" w:type="dxa"/>
            <w:hideMark/>
          </w:tcPr>
          <w:p w14:paraId="58E214C0" w14:textId="2D63C32D" w:rsidR="002840AA" w:rsidRPr="00596F11" w:rsidRDefault="002840AA" w:rsidP="00E630C6">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w:t>
            </w:r>
            <w:r w:rsidR="00DA3C94" w:rsidRPr="00596F11">
              <w:rPr>
                <w:rFonts w:ascii="Arial" w:hAnsi="Arial" w:cs="Arial"/>
                <w:sz w:val="16"/>
                <w:szCs w:val="16"/>
              </w:rPr>
              <w:t>4</w:t>
            </w:r>
          </w:p>
        </w:tc>
        <w:tc>
          <w:tcPr>
            <w:tcW w:w="1135" w:type="dxa"/>
            <w:hideMark/>
          </w:tcPr>
          <w:p w14:paraId="7442FC8A" w14:textId="1F9A86CB" w:rsidR="002840AA" w:rsidRPr="00596F11" w:rsidRDefault="002840AA" w:rsidP="00E630C6">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w:t>
            </w:r>
            <w:r w:rsidR="00DA3C94" w:rsidRPr="00596F11">
              <w:rPr>
                <w:rFonts w:ascii="Arial" w:hAnsi="Arial" w:cs="Arial"/>
                <w:sz w:val="16"/>
                <w:szCs w:val="16"/>
              </w:rPr>
              <w:t>3</w:t>
            </w:r>
          </w:p>
        </w:tc>
      </w:tr>
      <w:tr w:rsidR="002840AA" w:rsidRPr="00596F11" w14:paraId="319EC4B8" w14:textId="77777777" w:rsidTr="00E630C6">
        <w:trPr>
          <w:trHeight w:val="80"/>
        </w:trPr>
        <w:tc>
          <w:tcPr>
            <w:tcW w:w="2086" w:type="dxa"/>
          </w:tcPr>
          <w:p w14:paraId="32A07719" w14:textId="77777777" w:rsidR="002840AA" w:rsidRPr="00596F11" w:rsidRDefault="002840AA" w:rsidP="00E630C6">
            <w:pPr>
              <w:spacing w:before="60" w:line="276" w:lineRule="auto"/>
              <w:jc w:val="center"/>
              <w:rPr>
                <w:rFonts w:ascii="Arial" w:hAnsi="Arial" w:cs="Arial"/>
                <w:sz w:val="16"/>
                <w:szCs w:val="16"/>
              </w:rPr>
            </w:pPr>
          </w:p>
        </w:tc>
        <w:tc>
          <w:tcPr>
            <w:tcW w:w="1275" w:type="dxa"/>
          </w:tcPr>
          <w:p w14:paraId="5105D8F1" w14:textId="77777777" w:rsidR="002840AA" w:rsidRPr="00596F11" w:rsidRDefault="002840AA" w:rsidP="00E630C6">
            <w:pPr>
              <w:spacing w:before="60" w:line="276" w:lineRule="auto"/>
              <w:jc w:val="center"/>
              <w:rPr>
                <w:rFonts w:ascii="Arial" w:hAnsi="Arial" w:cs="Arial"/>
                <w:sz w:val="16"/>
                <w:szCs w:val="16"/>
                <w:cs/>
              </w:rPr>
            </w:pPr>
          </w:p>
        </w:tc>
        <w:tc>
          <w:tcPr>
            <w:tcW w:w="1137" w:type="dxa"/>
          </w:tcPr>
          <w:p w14:paraId="68606DBD" w14:textId="77777777" w:rsidR="002840AA" w:rsidRPr="00596F11" w:rsidRDefault="002840AA" w:rsidP="00E630C6">
            <w:pPr>
              <w:spacing w:before="60" w:line="276" w:lineRule="auto"/>
              <w:jc w:val="center"/>
              <w:rPr>
                <w:rFonts w:ascii="Arial" w:hAnsi="Arial" w:cs="Arial"/>
                <w:sz w:val="16"/>
                <w:szCs w:val="16"/>
              </w:rPr>
            </w:pPr>
          </w:p>
        </w:tc>
        <w:tc>
          <w:tcPr>
            <w:tcW w:w="1134" w:type="dxa"/>
          </w:tcPr>
          <w:p w14:paraId="565EE3D8" w14:textId="77777777" w:rsidR="002840AA" w:rsidRPr="00596F11" w:rsidRDefault="002840AA" w:rsidP="00E630C6">
            <w:pPr>
              <w:spacing w:before="60" w:line="276" w:lineRule="auto"/>
              <w:jc w:val="center"/>
              <w:rPr>
                <w:rFonts w:ascii="Arial" w:hAnsi="Arial" w:cs="Arial"/>
                <w:sz w:val="16"/>
                <w:szCs w:val="16"/>
              </w:rPr>
            </w:pPr>
          </w:p>
        </w:tc>
        <w:tc>
          <w:tcPr>
            <w:tcW w:w="1134" w:type="dxa"/>
          </w:tcPr>
          <w:p w14:paraId="1157BCCC" w14:textId="77777777" w:rsidR="002840AA" w:rsidRPr="00596F11" w:rsidRDefault="002840AA" w:rsidP="00E630C6">
            <w:pPr>
              <w:spacing w:before="60" w:line="276" w:lineRule="auto"/>
              <w:jc w:val="center"/>
              <w:rPr>
                <w:rFonts w:ascii="Arial" w:hAnsi="Arial" w:cs="Arial"/>
                <w:sz w:val="16"/>
                <w:szCs w:val="16"/>
              </w:rPr>
            </w:pPr>
          </w:p>
        </w:tc>
        <w:tc>
          <w:tcPr>
            <w:tcW w:w="1131" w:type="dxa"/>
          </w:tcPr>
          <w:p w14:paraId="6DF2A417" w14:textId="77777777" w:rsidR="002840AA" w:rsidRPr="00596F11" w:rsidRDefault="002840AA" w:rsidP="00E630C6">
            <w:pPr>
              <w:spacing w:before="60" w:line="276" w:lineRule="auto"/>
              <w:jc w:val="center"/>
              <w:rPr>
                <w:rFonts w:ascii="Arial" w:hAnsi="Arial" w:cs="Arial"/>
                <w:sz w:val="16"/>
                <w:szCs w:val="16"/>
              </w:rPr>
            </w:pPr>
          </w:p>
        </w:tc>
        <w:tc>
          <w:tcPr>
            <w:tcW w:w="1135" w:type="dxa"/>
          </w:tcPr>
          <w:p w14:paraId="108DF939" w14:textId="77777777" w:rsidR="002840AA" w:rsidRPr="00596F11" w:rsidRDefault="002840AA" w:rsidP="00E630C6">
            <w:pPr>
              <w:spacing w:before="60" w:line="276" w:lineRule="auto"/>
              <w:jc w:val="center"/>
              <w:rPr>
                <w:rFonts w:ascii="Arial" w:hAnsi="Arial" w:cs="Arial"/>
                <w:sz w:val="16"/>
                <w:szCs w:val="16"/>
              </w:rPr>
            </w:pPr>
          </w:p>
        </w:tc>
      </w:tr>
      <w:tr w:rsidR="002C36BB" w:rsidRPr="00596F11" w14:paraId="4B4A29AD" w14:textId="77777777" w:rsidTr="00E630C6">
        <w:trPr>
          <w:trHeight w:val="134"/>
        </w:trPr>
        <w:tc>
          <w:tcPr>
            <w:tcW w:w="2086" w:type="dxa"/>
            <w:hideMark/>
          </w:tcPr>
          <w:p w14:paraId="32ED857C" w14:textId="77777777" w:rsidR="002C36BB" w:rsidRPr="00596F11" w:rsidRDefault="002C36BB" w:rsidP="002C36BB">
            <w:pPr>
              <w:spacing w:before="60" w:line="276" w:lineRule="auto"/>
              <w:rPr>
                <w:rFonts w:ascii="Arial" w:hAnsi="Arial" w:cs="Arial"/>
                <w:sz w:val="16"/>
                <w:szCs w:val="16"/>
                <w:cs/>
              </w:rPr>
            </w:pPr>
            <w:r w:rsidRPr="00596F11">
              <w:rPr>
                <w:rFonts w:ascii="Arial" w:hAnsi="Arial" w:cs="Arial"/>
                <w:sz w:val="16"/>
                <w:szCs w:val="16"/>
              </w:rPr>
              <w:t>At point in time</w:t>
            </w:r>
          </w:p>
        </w:tc>
        <w:tc>
          <w:tcPr>
            <w:tcW w:w="1275" w:type="dxa"/>
            <w:shd w:val="clear" w:color="auto" w:fill="auto"/>
          </w:tcPr>
          <w:p w14:paraId="5D26BA31" w14:textId="72841B38" w:rsidR="002C36BB" w:rsidRPr="00596F11" w:rsidRDefault="008F0399" w:rsidP="002C36BB">
            <w:pPr>
              <w:spacing w:before="60" w:line="276" w:lineRule="auto"/>
              <w:jc w:val="right"/>
              <w:rPr>
                <w:rFonts w:ascii="Arial" w:hAnsi="Arial" w:cs="Arial"/>
                <w:sz w:val="16"/>
                <w:szCs w:val="16"/>
                <w:lang w:val="en-US"/>
              </w:rPr>
            </w:pPr>
            <w:r>
              <w:rPr>
                <w:rFonts w:ascii="Arial" w:hAnsi="Arial" w:cs="Arial"/>
                <w:sz w:val="16"/>
                <w:szCs w:val="16"/>
                <w:lang w:val="en-US"/>
              </w:rPr>
              <w:t>241,</w:t>
            </w:r>
            <w:r w:rsidR="007B79F2">
              <w:rPr>
                <w:rFonts w:ascii="Arial" w:hAnsi="Arial" w:cs="Arial"/>
                <w:sz w:val="16"/>
                <w:szCs w:val="16"/>
                <w:lang w:val="en-US"/>
              </w:rPr>
              <w:t>834</w:t>
            </w:r>
          </w:p>
        </w:tc>
        <w:tc>
          <w:tcPr>
            <w:tcW w:w="1137" w:type="dxa"/>
          </w:tcPr>
          <w:p w14:paraId="31C1C2F7" w14:textId="38A04BA7" w:rsidR="002C36BB" w:rsidRPr="00596F11" w:rsidRDefault="002C36BB" w:rsidP="002C36BB">
            <w:pPr>
              <w:spacing w:before="60" w:line="276" w:lineRule="auto"/>
              <w:jc w:val="right"/>
              <w:rPr>
                <w:rFonts w:ascii="Arial" w:hAnsi="Arial" w:cs="Arial"/>
                <w:sz w:val="16"/>
                <w:szCs w:val="16"/>
                <w:lang w:val="en-US"/>
              </w:rPr>
            </w:pPr>
            <w:r>
              <w:rPr>
                <w:rFonts w:ascii="Arial" w:hAnsi="Arial" w:cs="Arial"/>
                <w:sz w:val="16"/>
                <w:szCs w:val="16"/>
                <w:lang w:val="en-US"/>
              </w:rPr>
              <w:t>357,883</w:t>
            </w:r>
          </w:p>
        </w:tc>
        <w:tc>
          <w:tcPr>
            <w:tcW w:w="1134" w:type="dxa"/>
            <w:shd w:val="clear" w:color="auto" w:fill="auto"/>
          </w:tcPr>
          <w:p w14:paraId="71615D69" w14:textId="19FBFF0A" w:rsidR="002C36BB" w:rsidRPr="00596F11" w:rsidRDefault="007B79F2" w:rsidP="002C36BB">
            <w:pPr>
              <w:spacing w:before="60" w:line="276" w:lineRule="auto"/>
              <w:ind w:left="252"/>
              <w:jc w:val="right"/>
              <w:rPr>
                <w:rFonts w:ascii="Arial" w:hAnsi="Arial" w:cs="Arial"/>
                <w:sz w:val="16"/>
                <w:szCs w:val="16"/>
                <w:lang w:val="en-US"/>
              </w:rPr>
            </w:pPr>
            <w:r>
              <w:rPr>
                <w:rFonts w:ascii="Arial" w:hAnsi="Arial" w:cs="Arial"/>
                <w:sz w:val="16"/>
                <w:szCs w:val="16"/>
                <w:lang w:val="en-US"/>
              </w:rPr>
              <w:t>5,489</w:t>
            </w:r>
          </w:p>
        </w:tc>
        <w:tc>
          <w:tcPr>
            <w:tcW w:w="1134" w:type="dxa"/>
            <w:shd w:val="clear" w:color="auto" w:fill="auto"/>
          </w:tcPr>
          <w:p w14:paraId="3F4983A0" w14:textId="48E4270E" w:rsidR="002C36BB" w:rsidRPr="00596F11" w:rsidRDefault="002C36BB" w:rsidP="002C36BB">
            <w:pPr>
              <w:spacing w:before="60" w:line="276" w:lineRule="auto"/>
              <w:ind w:left="252"/>
              <w:jc w:val="right"/>
              <w:rPr>
                <w:rFonts w:ascii="Arial" w:hAnsi="Arial" w:cs="Arial"/>
                <w:sz w:val="16"/>
                <w:szCs w:val="16"/>
                <w:lang w:val="en-US"/>
              </w:rPr>
            </w:pPr>
            <w:r>
              <w:rPr>
                <w:rFonts w:ascii="Arial" w:hAnsi="Arial" w:cs="Arial"/>
                <w:sz w:val="16"/>
                <w:szCs w:val="16"/>
                <w:lang w:val="en-US"/>
              </w:rPr>
              <w:t>813</w:t>
            </w:r>
          </w:p>
        </w:tc>
        <w:tc>
          <w:tcPr>
            <w:tcW w:w="1131" w:type="dxa"/>
            <w:shd w:val="clear" w:color="auto" w:fill="auto"/>
          </w:tcPr>
          <w:p w14:paraId="024B5BFC" w14:textId="18CE84C3" w:rsidR="002C36BB" w:rsidRPr="00596F11" w:rsidRDefault="00673591" w:rsidP="002C36BB">
            <w:pPr>
              <w:spacing w:before="60" w:line="276" w:lineRule="auto"/>
              <w:ind w:left="-21"/>
              <w:jc w:val="right"/>
              <w:rPr>
                <w:rFonts w:ascii="Arial" w:hAnsi="Arial" w:cs="Arial"/>
                <w:sz w:val="16"/>
                <w:szCs w:val="16"/>
                <w:lang w:val="en-US"/>
              </w:rPr>
            </w:pPr>
            <w:r>
              <w:rPr>
                <w:rFonts w:ascii="Arial" w:hAnsi="Arial" w:cs="Arial"/>
                <w:sz w:val="16"/>
                <w:szCs w:val="16"/>
                <w:lang w:val="en-US"/>
              </w:rPr>
              <w:t>247,323</w:t>
            </w:r>
          </w:p>
        </w:tc>
        <w:tc>
          <w:tcPr>
            <w:tcW w:w="1135" w:type="dxa"/>
          </w:tcPr>
          <w:p w14:paraId="20147145" w14:textId="1629BEEE" w:rsidR="002C36BB" w:rsidRPr="00596F11" w:rsidRDefault="002C36BB" w:rsidP="002C36BB">
            <w:pPr>
              <w:spacing w:before="60" w:line="276" w:lineRule="auto"/>
              <w:jc w:val="right"/>
              <w:rPr>
                <w:rFonts w:ascii="Arial" w:hAnsi="Arial" w:cs="Arial"/>
                <w:sz w:val="16"/>
                <w:szCs w:val="16"/>
                <w:lang w:val="en-US"/>
              </w:rPr>
            </w:pPr>
            <w:r>
              <w:rPr>
                <w:rFonts w:ascii="Arial" w:hAnsi="Arial" w:cs="Arial"/>
                <w:sz w:val="16"/>
                <w:szCs w:val="16"/>
                <w:lang w:val="en-US"/>
              </w:rPr>
              <w:t>358,696</w:t>
            </w:r>
          </w:p>
        </w:tc>
      </w:tr>
      <w:tr w:rsidR="002C36BB" w:rsidRPr="00596F11" w14:paraId="72D69B9A" w14:textId="77777777">
        <w:trPr>
          <w:trHeight w:val="137"/>
        </w:trPr>
        <w:tc>
          <w:tcPr>
            <w:tcW w:w="2086" w:type="dxa"/>
            <w:hideMark/>
          </w:tcPr>
          <w:p w14:paraId="772DB8DF" w14:textId="77777777" w:rsidR="002C36BB" w:rsidRPr="00596F11" w:rsidRDefault="002C36BB" w:rsidP="002C36BB">
            <w:pPr>
              <w:spacing w:before="60" w:line="276" w:lineRule="auto"/>
              <w:rPr>
                <w:rFonts w:ascii="Arial" w:hAnsi="Arial" w:cs="Arial"/>
                <w:sz w:val="16"/>
                <w:szCs w:val="16"/>
                <w:cs/>
              </w:rPr>
            </w:pPr>
            <w:r w:rsidRPr="00596F11">
              <w:rPr>
                <w:rFonts w:ascii="Arial" w:hAnsi="Arial" w:cs="Arial"/>
                <w:sz w:val="16"/>
                <w:szCs w:val="16"/>
              </w:rPr>
              <w:t>Over time</w:t>
            </w:r>
          </w:p>
        </w:tc>
        <w:tc>
          <w:tcPr>
            <w:tcW w:w="1275" w:type="dxa"/>
            <w:shd w:val="clear" w:color="auto" w:fill="auto"/>
            <w:vAlign w:val="bottom"/>
          </w:tcPr>
          <w:p w14:paraId="301A39D9" w14:textId="51153232" w:rsidR="002C36BB" w:rsidRPr="00596F11" w:rsidRDefault="007B79F2" w:rsidP="002C36BB">
            <w:pPr>
              <w:pBdr>
                <w:bottom w:val="single" w:sz="4" w:space="1" w:color="auto"/>
              </w:pBdr>
              <w:spacing w:before="60" w:line="276" w:lineRule="auto"/>
              <w:jc w:val="right"/>
              <w:rPr>
                <w:rFonts w:ascii="Arial" w:hAnsi="Arial" w:cs="Arial"/>
                <w:sz w:val="16"/>
                <w:szCs w:val="16"/>
                <w:cs/>
                <w:lang w:val="en-US"/>
              </w:rPr>
            </w:pPr>
            <w:r>
              <w:rPr>
                <w:rFonts w:ascii="Arial" w:hAnsi="Arial" w:cs="Arial"/>
                <w:sz w:val="16"/>
                <w:szCs w:val="16"/>
                <w:lang w:val="en-US"/>
              </w:rPr>
              <w:t>-</w:t>
            </w:r>
          </w:p>
        </w:tc>
        <w:tc>
          <w:tcPr>
            <w:tcW w:w="1137" w:type="dxa"/>
            <w:vAlign w:val="bottom"/>
          </w:tcPr>
          <w:p w14:paraId="792A16F7" w14:textId="78831025" w:rsidR="002C36BB" w:rsidRPr="00596F11" w:rsidRDefault="002C36BB" w:rsidP="002C36BB">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w:t>
            </w:r>
          </w:p>
        </w:tc>
        <w:tc>
          <w:tcPr>
            <w:tcW w:w="1134" w:type="dxa"/>
            <w:shd w:val="clear" w:color="auto" w:fill="auto"/>
            <w:vAlign w:val="bottom"/>
          </w:tcPr>
          <w:p w14:paraId="5EBFF977" w14:textId="04EEB50F" w:rsidR="002C36BB" w:rsidRPr="00596F11" w:rsidRDefault="007B79F2" w:rsidP="002C36BB">
            <w:pPr>
              <w:pBdr>
                <w:bottom w:val="single" w:sz="4" w:space="1" w:color="auto"/>
              </w:pBdr>
              <w:spacing w:before="60" w:line="276" w:lineRule="auto"/>
              <w:ind w:left="-21"/>
              <w:jc w:val="right"/>
              <w:rPr>
                <w:rFonts w:ascii="Arial" w:hAnsi="Arial" w:cs="Arial"/>
                <w:sz w:val="16"/>
                <w:szCs w:val="16"/>
                <w:cs/>
                <w:lang w:val="en-US"/>
              </w:rPr>
            </w:pPr>
            <w:r>
              <w:rPr>
                <w:rFonts w:ascii="Arial" w:hAnsi="Arial" w:cs="Arial"/>
                <w:sz w:val="16"/>
                <w:szCs w:val="16"/>
                <w:lang w:val="en-US"/>
              </w:rPr>
              <w:t>1,900</w:t>
            </w:r>
          </w:p>
        </w:tc>
        <w:tc>
          <w:tcPr>
            <w:tcW w:w="1134" w:type="dxa"/>
            <w:shd w:val="clear" w:color="auto" w:fill="auto"/>
            <w:vAlign w:val="bottom"/>
          </w:tcPr>
          <w:p w14:paraId="05D22E43" w14:textId="73BB24E4" w:rsidR="002C36BB" w:rsidRPr="00596F11" w:rsidRDefault="002C36BB" w:rsidP="002C36BB">
            <w:pPr>
              <w:pBdr>
                <w:bottom w:val="single" w:sz="4"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4,716</w:t>
            </w:r>
          </w:p>
        </w:tc>
        <w:tc>
          <w:tcPr>
            <w:tcW w:w="1131" w:type="dxa"/>
            <w:shd w:val="clear" w:color="auto" w:fill="auto"/>
            <w:vAlign w:val="bottom"/>
          </w:tcPr>
          <w:p w14:paraId="6B45869F" w14:textId="5317D03A" w:rsidR="002C36BB" w:rsidRPr="00596F11" w:rsidRDefault="00673591" w:rsidP="002C36BB">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1,900</w:t>
            </w:r>
          </w:p>
        </w:tc>
        <w:tc>
          <w:tcPr>
            <w:tcW w:w="1135" w:type="dxa"/>
            <w:vAlign w:val="bottom"/>
          </w:tcPr>
          <w:p w14:paraId="654A6A23" w14:textId="5A8E60F0" w:rsidR="002C36BB" w:rsidRPr="00596F11" w:rsidRDefault="002C36BB" w:rsidP="002C36BB">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4,716</w:t>
            </w:r>
          </w:p>
        </w:tc>
      </w:tr>
      <w:tr w:rsidR="002C36BB" w:rsidRPr="00596F11" w14:paraId="6D6F12FD" w14:textId="77777777">
        <w:trPr>
          <w:cantSplit/>
          <w:trHeight w:val="256"/>
        </w:trPr>
        <w:tc>
          <w:tcPr>
            <w:tcW w:w="2086" w:type="dxa"/>
            <w:hideMark/>
          </w:tcPr>
          <w:p w14:paraId="2E1C4973" w14:textId="77777777" w:rsidR="002C36BB" w:rsidRPr="00596F11" w:rsidRDefault="002C36BB" w:rsidP="002C36BB">
            <w:pPr>
              <w:spacing w:before="60" w:line="276" w:lineRule="auto"/>
              <w:rPr>
                <w:rFonts w:ascii="Arial" w:hAnsi="Arial" w:cs="Arial"/>
                <w:sz w:val="16"/>
                <w:szCs w:val="16"/>
                <w:cs/>
              </w:rPr>
            </w:pPr>
            <w:r w:rsidRPr="00596F11">
              <w:rPr>
                <w:rFonts w:ascii="Arial" w:hAnsi="Arial" w:cs="Arial"/>
                <w:sz w:val="16"/>
                <w:szCs w:val="16"/>
              </w:rPr>
              <w:t>Total</w:t>
            </w:r>
          </w:p>
        </w:tc>
        <w:tc>
          <w:tcPr>
            <w:tcW w:w="1275" w:type="dxa"/>
            <w:shd w:val="clear" w:color="auto" w:fill="auto"/>
          </w:tcPr>
          <w:p w14:paraId="0E3A86D7" w14:textId="7190336D" w:rsidR="002C36BB" w:rsidRPr="00596F11" w:rsidRDefault="007B79F2" w:rsidP="002C36BB">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241,834</w:t>
            </w:r>
          </w:p>
        </w:tc>
        <w:tc>
          <w:tcPr>
            <w:tcW w:w="1137" w:type="dxa"/>
          </w:tcPr>
          <w:p w14:paraId="76539336" w14:textId="570F4A69" w:rsidR="002C36BB" w:rsidRPr="00596F11" w:rsidRDefault="002C36BB" w:rsidP="002C36BB">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357,883</w:t>
            </w:r>
          </w:p>
        </w:tc>
        <w:tc>
          <w:tcPr>
            <w:tcW w:w="1134" w:type="dxa"/>
            <w:tcBorders>
              <w:bottom w:val="nil"/>
            </w:tcBorders>
            <w:shd w:val="clear" w:color="auto" w:fill="auto"/>
            <w:vAlign w:val="bottom"/>
          </w:tcPr>
          <w:p w14:paraId="7F4365CA" w14:textId="3B120C64" w:rsidR="002C36BB" w:rsidRPr="00596F11" w:rsidRDefault="007B79F2" w:rsidP="002C36BB">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7,389</w:t>
            </w:r>
          </w:p>
        </w:tc>
        <w:tc>
          <w:tcPr>
            <w:tcW w:w="1134" w:type="dxa"/>
            <w:shd w:val="clear" w:color="auto" w:fill="auto"/>
            <w:vAlign w:val="bottom"/>
          </w:tcPr>
          <w:p w14:paraId="57A4FB3B" w14:textId="6D8332BD" w:rsidR="002C36BB" w:rsidRPr="00596F11" w:rsidRDefault="002C36BB" w:rsidP="002C36BB">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5,529</w:t>
            </w:r>
          </w:p>
        </w:tc>
        <w:tc>
          <w:tcPr>
            <w:tcW w:w="1131" w:type="dxa"/>
            <w:shd w:val="clear" w:color="auto" w:fill="auto"/>
          </w:tcPr>
          <w:p w14:paraId="6F46E238" w14:textId="0410F398" w:rsidR="002C36BB" w:rsidRPr="00596F11" w:rsidRDefault="00673591" w:rsidP="002C36BB">
            <w:pPr>
              <w:pBdr>
                <w:bottom w:val="single" w:sz="12" w:space="1" w:color="auto"/>
              </w:pBdr>
              <w:spacing w:before="60" w:line="276" w:lineRule="auto"/>
              <w:jc w:val="right"/>
              <w:rPr>
                <w:rFonts w:ascii="Arial" w:hAnsi="Arial" w:cs="Arial"/>
                <w:sz w:val="16"/>
                <w:szCs w:val="16"/>
                <w:lang w:val="en-US"/>
              </w:rPr>
            </w:pPr>
            <w:r>
              <w:rPr>
                <w:rFonts w:ascii="Arial" w:hAnsi="Arial" w:cs="Arial"/>
                <w:sz w:val="16"/>
                <w:szCs w:val="16"/>
                <w:lang w:val="en-US"/>
              </w:rPr>
              <w:t>249,223</w:t>
            </w:r>
          </w:p>
        </w:tc>
        <w:tc>
          <w:tcPr>
            <w:tcW w:w="1135" w:type="dxa"/>
          </w:tcPr>
          <w:p w14:paraId="0D616BBE" w14:textId="2329C509" w:rsidR="002C36BB" w:rsidRPr="00596F11" w:rsidRDefault="002C36BB" w:rsidP="002C36BB">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363,412</w:t>
            </w:r>
          </w:p>
        </w:tc>
      </w:tr>
    </w:tbl>
    <w:p w14:paraId="18A79700" w14:textId="77777777" w:rsidR="002840AA" w:rsidRPr="00596F11" w:rsidRDefault="002840AA" w:rsidP="003159B7">
      <w:pPr>
        <w:spacing w:line="360" w:lineRule="auto"/>
        <w:rPr>
          <w:rFonts w:ascii="Arial" w:hAnsi="Arial" w:cs="Arial"/>
          <w:sz w:val="19"/>
          <w:szCs w:val="19"/>
        </w:rPr>
      </w:pPr>
    </w:p>
    <w:tbl>
      <w:tblPr>
        <w:tblStyle w:val="TableGrid1"/>
        <w:tblW w:w="903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86"/>
        <w:gridCol w:w="1275"/>
        <w:gridCol w:w="1137"/>
        <w:gridCol w:w="1134"/>
        <w:gridCol w:w="1134"/>
        <w:gridCol w:w="1131"/>
        <w:gridCol w:w="1135"/>
      </w:tblGrid>
      <w:tr w:rsidR="002840AA" w:rsidRPr="00596F11" w14:paraId="612A2FBA" w14:textId="77777777" w:rsidTr="00E630C6">
        <w:trPr>
          <w:trHeight w:val="285"/>
        </w:trPr>
        <w:tc>
          <w:tcPr>
            <w:tcW w:w="2086" w:type="dxa"/>
            <w:vAlign w:val="bottom"/>
          </w:tcPr>
          <w:p w14:paraId="0892C96F" w14:textId="77777777" w:rsidR="002840AA" w:rsidRPr="00596F11" w:rsidRDefault="002840AA" w:rsidP="00E630C6">
            <w:pPr>
              <w:spacing w:before="60" w:line="276" w:lineRule="auto"/>
              <w:jc w:val="center"/>
              <w:rPr>
                <w:rFonts w:ascii="Arial" w:hAnsi="Arial" w:cs="Arial"/>
                <w:sz w:val="16"/>
                <w:szCs w:val="16"/>
                <w:cs/>
              </w:rPr>
            </w:pPr>
          </w:p>
        </w:tc>
        <w:tc>
          <w:tcPr>
            <w:tcW w:w="6946" w:type="dxa"/>
            <w:gridSpan w:val="6"/>
            <w:vAlign w:val="bottom"/>
          </w:tcPr>
          <w:p w14:paraId="024661FF" w14:textId="77777777" w:rsidR="002840AA" w:rsidRPr="00596F11" w:rsidRDefault="002840AA" w:rsidP="002840AA">
            <w:pPr>
              <w:spacing w:before="60" w:line="276" w:lineRule="auto"/>
              <w:jc w:val="right"/>
              <w:rPr>
                <w:rFonts w:ascii="Arial" w:hAnsi="Arial" w:cs="Arial"/>
                <w:sz w:val="16"/>
                <w:szCs w:val="16"/>
              </w:rPr>
            </w:pPr>
            <w:r w:rsidRPr="00596F11">
              <w:rPr>
                <w:rFonts w:ascii="Arial" w:hAnsi="Arial" w:cs="Arial"/>
                <w:sz w:val="16"/>
                <w:szCs w:val="16"/>
                <w:lang w:bidi="ar-SA"/>
              </w:rPr>
              <w:t>(</w:t>
            </w:r>
            <w:proofErr w:type="gramStart"/>
            <w:r w:rsidRPr="00596F11">
              <w:rPr>
                <w:rFonts w:ascii="Arial" w:hAnsi="Arial" w:cs="Arial"/>
                <w:sz w:val="16"/>
                <w:szCs w:val="16"/>
                <w:lang w:bidi="ar-SA"/>
              </w:rPr>
              <w:t>Unit :</w:t>
            </w:r>
            <w:proofErr w:type="gramEnd"/>
            <w:r w:rsidRPr="00596F11">
              <w:rPr>
                <w:rFonts w:ascii="Arial" w:hAnsi="Arial" w:cs="Arial"/>
                <w:sz w:val="16"/>
                <w:szCs w:val="16"/>
                <w:lang w:bidi="ar-SA"/>
              </w:rPr>
              <w:t xml:space="preserve"> Thousand Baht)</w:t>
            </w:r>
          </w:p>
        </w:tc>
      </w:tr>
      <w:tr w:rsidR="002840AA" w:rsidRPr="00596F11" w14:paraId="423026C8" w14:textId="77777777" w:rsidTr="00E630C6">
        <w:trPr>
          <w:trHeight w:val="261"/>
        </w:trPr>
        <w:tc>
          <w:tcPr>
            <w:tcW w:w="2086" w:type="dxa"/>
            <w:vAlign w:val="bottom"/>
          </w:tcPr>
          <w:p w14:paraId="2A75E657" w14:textId="77777777" w:rsidR="002840AA" w:rsidRPr="00596F11" w:rsidRDefault="002840AA" w:rsidP="00E630C6">
            <w:pPr>
              <w:spacing w:before="60" w:line="276" w:lineRule="auto"/>
              <w:jc w:val="center"/>
              <w:rPr>
                <w:rFonts w:ascii="Arial" w:hAnsi="Arial" w:cs="Arial"/>
                <w:sz w:val="16"/>
                <w:szCs w:val="16"/>
                <w:cs/>
              </w:rPr>
            </w:pPr>
          </w:p>
        </w:tc>
        <w:tc>
          <w:tcPr>
            <w:tcW w:w="6946" w:type="dxa"/>
            <w:gridSpan w:val="6"/>
            <w:vAlign w:val="bottom"/>
          </w:tcPr>
          <w:p w14:paraId="08125414" w14:textId="3EC9311F" w:rsidR="002840AA" w:rsidRPr="00596F11" w:rsidRDefault="002840AA" w:rsidP="00E630C6">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lang w:bidi="ar-SA"/>
              </w:rPr>
              <w:t xml:space="preserve">Separate </w:t>
            </w:r>
            <w:r w:rsidR="00E56715">
              <w:rPr>
                <w:rFonts w:ascii="Arial" w:hAnsi="Arial" w:cs="Arial"/>
                <w:sz w:val="16"/>
                <w:szCs w:val="16"/>
                <w:lang w:bidi="ar-SA"/>
              </w:rPr>
              <w:t>F/S</w:t>
            </w:r>
          </w:p>
        </w:tc>
      </w:tr>
      <w:tr w:rsidR="002840AA" w:rsidRPr="00596F11" w14:paraId="13FE0220" w14:textId="77777777" w:rsidTr="00E630C6">
        <w:trPr>
          <w:trHeight w:val="251"/>
        </w:trPr>
        <w:tc>
          <w:tcPr>
            <w:tcW w:w="2086" w:type="dxa"/>
            <w:vAlign w:val="bottom"/>
          </w:tcPr>
          <w:p w14:paraId="4C4CA43E" w14:textId="77777777" w:rsidR="002840AA" w:rsidRPr="00596F11" w:rsidRDefault="002840AA" w:rsidP="00E630C6">
            <w:pPr>
              <w:spacing w:before="60" w:line="276" w:lineRule="auto"/>
              <w:jc w:val="center"/>
              <w:rPr>
                <w:rFonts w:ascii="Arial" w:hAnsi="Arial" w:cs="Arial"/>
                <w:sz w:val="16"/>
                <w:szCs w:val="16"/>
                <w:cs/>
              </w:rPr>
            </w:pPr>
          </w:p>
        </w:tc>
        <w:tc>
          <w:tcPr>
            <w:tcW w:w="6946" w:type="dxa"/>
            <w:gridSpan w:val="6"/>
            <w:vAlign w:val="bottom"/>
          </w:tcPr>
          <w:p w14:paraId="3345B358" w14:textId="70079B50" w:rsidR="002840AA" w:rsidRPr="00596F11" w:rsidRDefault="003E059E" w:rsidP="00E630C6">
            <w:pPr>
              <w:pBdr>
                <w:bottom w:val="single" w:sz="4" w:space="1" w:color="auto"/>
              </w:pBdr>
              <w:spacing w:before="60" w:line="276" w:lineRule="auto"/>
              <w:jc w:val="center"/>
              <w:rPr>
                <w:rFonts w:ascii="Arial" w:hAnsi="Arial" w:cs="Arial"/>
                <w:sz w:val="16"/>
                <w:szCs w:val="16"/>
                <w:lang w:val="en-US"/>
              </w:rPr>
            </w:pPr>
            <w:r w:rsidRPr="00596F11">
              <w:rPr>
                <w:rFonts w:ascii="Arial" w:hAnsi="Arial" w:cs="Arial"/>
                <w:sz w:val="16"/>
                <w:szCs w:val="16"/>
                <w:lang w:val="en-US" w:bidi="ar-SA"/>
              </w:rPr>
              <w:t xml:space="preserve">For the </w:t>
            </w:r>
            <w:r w:rsidR="00DA3C94" w:rsidRPr="00596F11">
              <w:rPr>
                <w:rFonts w:ascii="Arial" w:hAnsi="Arial" w:cs="Arial"/>
                <w:sz w:val="16"/>
                <w:szCs w:val="16"/>
                <w:lang w:val="en-US" w:bidi="ar-SA"/>
              </w:rPr>
              <w:t>three-month period</w:t>
            </w:r>
            <w:r w:rsidR="00F7163F" w:rsidRPr="00596F11">
              <w:rPr>
                <w:rFonts w:ascii="Arial" w:hAnsi="Arial" w:cs="Arial"/>
                <w:sz w:val="16"/>
                <w:szCs w:val="16"/>
                <w:lang w:val="en-US" w:bidi="ar-SA"/>
              </w:rPr>
              <w:t>s</w:t>
            </w:r>
            <w:r w:rsidR="00DA3C94" w:rsidRPr="00596F11">
              <w:rPr>
                <w:rFonts w:ascii="Arial" w:hAnsi="Arial" w:cs="Arial"/>
                <w:sz w:val="16"/>
                <w:szCs w:val="16"/>
                <w:lang w:val="en-US" w:bidi="ar-SA"/>
              </w:rPr>
              <w:t xml:space="preserve"> ended </w:t>
            </w:r>
            <w:r w:rsidR="00797C25" w:rsidRPr="00797C25">
              <w:rPr>
                <w:rFonts w:ascii="Arial" w:hAnsi="Arial" w:cs="Arial"/>
                <w:sz w:val="16"/>
                <w:szCs w:val="16"/>
                <w:lang w:val="en-US" w:bidi="ar-SA"/>
              </w:rPr>
              <w:t>30 June</w:t>
            </w:r>
          </w:p>
        </w:tc>
      </w:tr>
      <w:tr w:rsidR="002840AA" w:rsidRPr="00596F11" w14:paraId="00F2BE31" w14:textId="77777777" w:rsidTr="00E630C6">
        <w:trPr>
          <w:trHeight w:val="476"/>
        </w:trPr>
        <w:tc>
          <w:tcPr>
            <w:tcW w:w="2086" w:type="dxa"/>
            <w:vAlign w:val="bottom"/>
          </w:tcPr>
          <w:p w14:paraId="12A44039" w14:textId="77777777" w:rsidR="002840AA" w:rsidRPr="00596F11" w:rsidRDefault="002840AA" w:rsidP="00E630C6">
            <w:pPr>
              <w:spacing w:before="60" w:line="276" w:lineRule="auto"/>
              <w:jc w:val="center"/>
              <w:rPr>
                <w:rFonts w:ascii="Arial" w:hAnsi="Arial" w:cs="Arial"/>
                <w:sz w:val="16"/>
                <w:szCs w:val="16"/>
                <w:cs/>
                <w:lang w:val="en-US"/>
              </w:rPr>
            </w:pPr>
          </w:p>
        </w:tc>
        <w:tc>
          <w:tcPr>
            <w:tcW w:w="2412" w:type="dxa"/>
            <w:gridSpan w:val="2"/>
            <w:vAlign w:val="bottom"/>
            <w:hideMark/>
          </w:tcPr>
          <w:p w14:paraId="42407FD5" w14:textId="77777777" w:rsidR="002840AA" w:rsidRPr="00596F11" w:rsidRDefault="002840AA" w:rsidP="00E630C6">
            <w:pPr>
              <w:pBdr>
                <w:bottom w:val="single" w:sz="4" w:space="1" w:color="auto"/>
              </w:pBdr>
              <w:spacing w:before="60" w:line="276" w:lineRule="auto"/>
              <w:jc w:val="center"/>
              <w:rPr>
                <w:rFonts w:ascii="Arial" w:hAnsi="Arial" w:cs="Arial"/>
                <w:sz w:val="16"/>
                <w:szCs w:val="16"/>
                <w:cs/>
              </w:rPr>
            </w:pPr>
            <w:r w:rsidRPr="00596F11">
              <w:rPr>
                <w:rFonts w:ascii="Arial" w:hAnsi="Arial" w:cs="Arial"/>
                <w:sz w:val="16"/>
                <w:szCs w:val="16"/>
              </w:rPr>
              <w:t>Distribution of medical device and equipment</w:t>
            </w:r>
          </w:p>
        </w:tc>
        <w:tc>
          <w:tcPr>
            <w:tcW w:w="2268" w:type="dxa"/>
            <w:gridSpan w:val="2"/>
            <w:vAlign w:val="bottom"/>
            <w:hideMark/>
          </w:tcPr>
          <w:p w14:paraId="3F74DFE7" w14:textId="77777777" w:rsidR="002840AA" w:rsidRPr="00596F11" w:rsidRDefault="002840AA" w:rsidP="00E630C6">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Services of medical equipment</w:t>
            </w:r>
          </w:p>
        </w:tc>
        <w:tc>
          <w:tcPr>
            <w:tcW w:w="2266" w:type="dxa"/>
            <w:gridSpan w:val="2"/>
            <w:vAlign w:val="bottom"/>
          </w:tcPr>
          <w:p w14:paraId="01BE6C60" w14:textId="77777777" w:rsidR="002840AA" w:rsidRPr="00596F11" w:rsidRDefault="002840AA" w:rsidP="00E630C6">
            <w:pPr>
              <w:pBdr>
                <w:bottom w:val="single" w:sz="4" w:space="1" w:color="auto"/>
              </w:pBdr>
              <w:spacing w:before="60" w:line="276" w:lineRule="auto"/>
              <w:jc w:val="center"/>
              <w:rPr>
                <w:rFonts w:ascii="Arial" w:hAnsi="Arial" w:cs="Arial"/>
                <w:sz w:val="16"/>
                <w:szCs w:val="16"/>
              </w:rPr>
            </w:pPr>
          </w:p>
          <w:p w14:paraId="01504EFC" w14:textId="77777777" w:rsidR="002840AA" w:rsidRPr="00596F11" w:rsidRDefault="002840AA" w:rsidP="00E630C6">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Total</w:t>
            </w:r>
          </w:p>
        </w:tc>
      </w:tr>
      <w:tr w:rsidR="002840AA" w:rsidRPr="00596F11" w14:paraId="078A7311" w14:textId="77777777" w:rsidTr="00E630C6">
        <w:tc>
          <w:tcPr>
            <w:tcW w:w="2086" w:type="dxa"/>
          </w:tcPr>
          <w:p w14:paraId="7B772174" w14:textId="77777777" w:rsidR="002840AA" w:rsidRPr="00596F11" w:rsidRDefault="002840AA" w:rsidP="00E630C6">
            <w:pPr>
              <w:spacing w:before="60" w:line="276" w:lineRule="auto"/>
              <w:jc w:val="center"/>
              <w:rPr>
                <w:rFonts w:ascii="Arial" w:hAnsi="Arial" w:cs="Arial"/>
                <w:sz w:val="16"/>
                <w:szCs w:val="16"/>
              </w:rPr>
            </w:pPr>
          </w:p>
        </w:tc>
        <w:tc>
          <w:tcPr>
            <w:tcW w:w="1275" w:type="dxa"/>
            <w:hideMark/>
          </w:tcPr>
          <w:p w14:paraId="244B4D0B" w14:textId="44777D61" w:rsidR="002840AA" w:rsidRPr="00596F11" w:rsidRDefault="002840AA" w:rsidP="00E630C6">
            <w:pPr>
              <w:pBdr>
                <w:bottom w:val="single" w:sz="4" w:space="1" w:color="auto"/>
              </w:pBdr>
              <w:spacing w:before="60" w:line="276" w:lineRule="auto"/>
              <w:jc w:val="center"/>
              <w:rPr>
                <w:rFonts w:ascii="Arial" w:hAnsi="Arial" w:cs="Arial"/>
                <w:sz w:val="16"/>
                <w:szCs w:val="16"/>
                <w:cs/>
              </w:rPr>
            </w:pPr>
            <w:r w:rsidRPr="00596F11">
              <w:rPr>
                <w:rFonts w:ascii="Arial" w:hAnsi="Arial" w:cs="Arial"/>
                <w:sz w:val="16"/>
                <w:szCs w:val="16"/>
              </w:rPr>
              <w:t>202</w:t>
            </w:r>
            <w:r w:rsidR="00DA3C94" w:rsidRPr="00596F11">
              <w:rPr>
                <w:rFonts w:ascii="Arial" w:hAnsi="Arial" w:cs="Arial"/>
                <w:sz w:val="16"/>
                <w:szCs w:val="16"/>
              </w:rPr>
              <w:t>4</w:t>
            </w:r>
          </w:p>
        </w:tc>
        <w:tc>
          <w:tcPr>
            <w:tcW w:w="1137" w:type="dxa"/>
            <w:hideMark/>
          </w:tcPr>
          <w:p w14:paraId="77D76C3E" w14:textId="43896D83" w:rsidR="002840AA" w:rsidRPr="00596F11" w:rsidRDefault="002840AA" w:rsidP="00E630C6">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w:t>
            </w:r>
            <w:r w:rsidR="00DA3C94" w:rsidRPr="00596F11">
              <w:rPr>
                <w:rFonts w:ascii="Arial" w:hAnsi="Arial" w:cs="Arial"/>
                <w:sz w:val="16"/>
                <w:szCs w:val="16"/>
              </w:rPr>
              <w:t>3</w:t>
            </w:r>
          </w:p>
        </w:tc>
        <w:tc>
          <w:tcPr>
            <w:tcW w:w="1134" w:type="dxa"/>
            <w:hideMark/>
          </w:tcPr>
          <w:p w14:paraId="1E609125" w14:textId="16E1F944" w:rsidR="002840AA" w:rsidRPr="00596F11" w:rsidRDefault="002840AA" w:rsidP="00E630C6">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w:t>
            </w:r>
            <w:r w:rsidR="00DA3C94" w:rsidRPr="00596F11">
              <w:rPr>
                <w:rFonts w:ascii="Arial" w:hAnsi="Arial" w:cs="Arial"/>
                <w:sz w:val="16"/>
                <w:szCs w:val="16"/>
              </w:rPr>
              <w:t>4</w:t>
            </w:r>
          </w:p>
        </w:tc>
        <w:tc>
          <w:tcPr>
            <w:tcW w:w="1134" w:type="dxa"/>
            <w:hideMark/>
          </w:tcPr>
          <w:p w14:paraId="79ACED6A" w14:textId="6D5E15C8" w:rsidR="002840AA" w:rsidRPr="00596F11" w:rsidRDefault="002840AA" w:rsidP="00E630C6">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w:t>
            </w:r>
            <w:r w:rsidR="00DA3C94" w:rsidRPr="00596F11">
              <w:rPr>
                <w:rFonts w:ascii="Arial" w:hAnsi="Arial" w:cs="Arial"/>
                <w:sz w:val="16"/>
                <w:szCs w:val="16"/>
              </w:rPr>
              <w:t>3</w:t>
            </w:r>
          </w:p>
        </w:tc>
        <w:tc>
          <w:tcPr>
            <w:tcW w:w="1131" w:type="dxa"/>
            <w:hideMark/>
          </w:tcPr>
          <w:p w14:paraId="7A1CE574" w14:textId="5A441B4E" w:rsidR="002840AA" w:rsidRPr="00596F11" w:rsidRDefault="002840AA" w:rsidP="00E630C6">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w:t>
            </w:r>
            <w:r w:rsidR="00DA3C94" w:rsidRPr="00596F11">
              <w:rPr>
                <w:rFonts w:ascii="Arial" w:hAnsi="Arial" w:cs="Arial"/>
                <w:sz w:val="16"/>
                <w:szCs w:val="16"/>
              </w:rPr>
              <w:t>4</w:t>
            </w:r>
          </w:p>
        </w:tc>
        <w:tc>
          <w:tcPr>
            <w:tcW w:w="1135" w:type="dxa"/>
            <w:hideMark/>
          </w:tcPr>
          <w:p w14:paraId="419B8D59" w14:textId="660CAC0F" w:rsidR="002840AA" w:rsidRPr="00596F11" w:rsidRDefault="002840AA" w:rsidP="00E630C6">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w:t>
            </w:r>
            <w:r w:rsidR="00DA3C94" w:rsidRPr="00596F11">
              <w:rPr>
                <w:rFonts w:ascii="Arial" w:hAnsi="Arial" w:cs="Arial"/>
                <w:sz w:val="16"/>
                <w:szCs w:val="16"/>
              </w:rPr>
              <w:t>3</w:t>
            </w:r>
          </w:p>
        </w:tc>
      </w:tr>
      <w:tr w:rsidR="002840AA" w:rsidRPr="00596F11" w14:paraId="69096647" w14:textId="77777777" w:rsidTr="00E630C6">
        <w:trPr>
          <w:trHeight w:val="80"/>
        </w:trPr>
        <w:tc>
          <w:tcPr>
            <w:tcW w:w="2086" w:type="dxa"/>
          </w:tcPr>
          <w:p w14:paraId="656CFD95" w14:textId="77777777" w:rsidR="002840AA" w:rsidRPr="00596F11" w:rsidRDefault="002840AA" w:rsidP="00E630C6">
            <w:pPr>
              <w:spacing w:before="60" w:line="276" w:lineRule="auto"/>
              <w:jc w:val="center"/>
              <w:rPr>
                <w:rFonts w:ascii="Arial" w:hAnsi="Arial" w:cs="Arial"/>
                <w:sz w:val="16"/>
                <w:szCs w:val="16"/>
              </w:rPr>
            </w:pPr>
          </w:p>
        </w:tc>
        <w:tc>
          <w:tcPr>
            <w:tcW w:w="1275" w:type="dxa"/>
          </w:tcPr>
          <w:p w14:paraId="214935FE" w14:textId="77777777" w:rsidR="002840AA" w:rsidRPr="00596F11" w:rsidRDefault="002840AA" w:rsidP="00E630C6">
            <w:pPr>
              <w:spacing w:before="60" w:line="276" w:lineRule="auto"/>
              <w:jc w:val="center"/>
              <w:rPr>
                <w:rFonts w:ascii="Arial" w:hAnsi="Arial" w:cs="Arial"/>
                <w:sz w:val="16"/>
                <w:szCs w:val="16"/>
                <w:cs/>
              </w:rPr>
            </w:pPr>
          </w:p>
        </w:tc>
        <w:tc>
          <w:tcPr>
            <w:tcW w:w="1137" w:type="dxa"/>
          </w:tcPr>
          <w:p w14:paraId="10A9043A" w14:textId="77777777" w:rsidR="002840AA" w:rsidRPr="00596F11" w:rsidRDefault="002840AA" w:rsidP="00E630C6">
            <w:pPr>
              <w:spacing w:before="60" w:line="276" w:lineRule="auto"/>
              <w:jc w:val="center"/>
              <w:rPr>
                <w:rFonts w:ascii="Arial" w:hAnsi="Arial" w:cs="Arial"/>
                <w:sz w:val="16"/>
                <w:szCs w:val="16"/>
              </w:rPr>
            </w:pPr>
          </w:p>
        </w:tc>
        <w:tc>
          <w:tcPr>
            <w:tcW w:w="1134" w:type="dxa"/>
          </w:tcPr>
          <w:p w14:paraId="3F13EC54" w14:textId="77777777" w:rsidR="002840AA" w:rsidRPr="00596F11" w:rsidRDefault="002840AA" w:rsidP="00E630C6">
            <w:pPr>
              <w:spacing w:before="60" w:line="276" w:lineRule="auto"/>
              <w:jc w:val="center"/>
              <w:rPr>
                <w:rFonts w:ascii="Arial" w:hAnsi="Arial" w:cs="Arial"/>
                <w:sz w:val="16"/>
                <w:szCs w:val="16"/>
              </w:rPr>
            </w:pPr>
          </w:p>
        </w:tc>
        <w:tc>
          <w:tcPr>
            <w:tcW w:w="1134" w:type="dxa"/>
          </w:tcPr>
          <w:p w14:paraId="7A5E2263" w14:textId="77777777" w:rsidR="002840AA" w:rsidRPr="00596F11" w:rsidRDefault="002840AA" w:rsidP="00E630C6">
            <w:pPr>
              <w:spacing w:before="60" w:line="276" w:lineRule="auto"/>
              <w:jc w:val="center"/>
              <w:rPr>
                <w:rFonts w:ascii="Arial" w:hAnsi="Arial" w:cs="Arial"/>
                <w:sz w:val="16"/>
                <w:szCs w:val="16"/>
              </w:rPr>
            </w:pPr>
          </w:p>
        </w:tc>
        <w:tc>
          <w:tcPr>
            <w:tcW w:w="1131" w:type="dxa"/>
          </w:tcPr>
          <w:p w14:paraId="085A21EF" w14:textId="77777777" w:rsidR="002840AA" w:rsidRPr="00596F11" w:rsidRDefault="002840AA" w:rsidP="00E630C6">
            <w:pPr>
              <w:spacing w:before="60" w:line="276" w:lineRule="auto"/>
              <w:jc w:val="center"/>
              <w:rPr>
                <w:rFonts w:ascii="Arial" w:hAnsi="Arial" w:cs="Arial"/>
                <w:sz w:val="16"/>
                <w:szCs w:val="16"/>
              </w:rPr>
            </w:pPr>
          </w:p>
        </w:tc>
        <w:tc>
          <w:tcPr>
            <w:tcW w:w="1135" w:type="dxa"/>
          </w:tcPr>
          <w:p w14:paraId="04D48BF2" w14:textId="77777777" w:rsidR="002840AA" w:rsidRPr="00596F11" w:rsidRDefault="002840AA" w:rsidP="00E630C6">
            <w:pPr>
              <w:spacing w:before="60" w:line="276" w:lineRule="auto"/>
              <w:jc w:val="center"/>
              <w:rPr>
                <w:rFonts w:ascii="Arial" w:hAnsi="Arial" w:cs="Arial"/>
                <w:sz w:val="16"/>
                <w:szCs w:val="16"/>
              </w:rPr>
            </w:pPr>
          </w:p>
        </w:tc>
      </w:tr>
      <w:tr w:rsidR="001B570F" w:rsidRPr="00596F11" w14:paraId="4E427226" w14:textId="77777777" w:rsidTr="00E630C6">
        <w:trPr>
          <w:trHeight w:val="134"/>
        </w:trPr>
        <w:tc>
          <w:tcPr>
            <w:tcW w:w="2086" w:type="dxa"/>
            <w:hideMark/>
          </w:tcPr>
          <w:p w14:paraId="28A5A7CF" w14:textId="77777777" w:rsidR="001B570F" w:rsidRPr="00596F11" w:rsidRDefault="001B570F" w:rsidP="001B570F">
            <w:pPr>
              <w:spacing w:before="60" w:line="276" w:lineRule="auto"/>
              <w:rPr>
                <w:rFonts w:ascii="Arial" w:hAnsi="Arial" w:cs="Arial"/>
                <w:sz w:val="16"/>
                <w:szCs w:val="16"/>
                <w:cs/>
              </w:rPr>
            </w:pPr>
            <w:r w:rsidRPr="00596F11">
              <w:rPr>
                <w:rFonts w:ascii="Arial" w:hAnsi="Arial" w:cs="Arial"/>
                <w:sz w:val="16"/>
                <w:szCs w:val="16"/>
              </w:rPr>
              <w:t>At point in time</w:t>
            </w:r>
          </w:p>
        </w:tc>
        <w:tc>
          <w:tcPr>
            <w:tcW w:w="1275" w:type="dxa"/>
            <w:shd w:val="clear" w:color="auto" w:fill="auto"/>
          </w:tcPr>
          <w:p w14:paraId="762366E5" w14:textId="4760BEC7" w:rsidR="001B570F" w:rsidRPr="00596F11" w:rsidRDefault="00673591" w:rsidP="001B570F">
            <w:pPr>
              <w:spacing w:before="60" w:line="276" w:lineRule="auto"/>
              <w:jc w:val="right"/>
              <w:rPr>
                <w:rFonts w:ascii="Arial" w:hAnsi="Arial" w:cs="Arial"/>
                <w:sz w:val="16"/>
                <w:szCs w:val="16"/>
                <w:lang w:val="en-US"/>
              </w:rPr>
            </w:pPr>
            <w:r>
              <w:rPr>
                <w:rFonts w:ascii="Arial" w:hAnsi="Arial" w:cs="Arial"/>
                <w:sz w:val="16"/>
                <w:szCs w:val="16"/>
                <w:lang w:val="en-US"/>
              </w:rPr>
              <w:t>217,729</w:t>
            </w:r>
          </w:p>
        </w:tc>
        <w:tc>
          <w:tcPr>
            <w:tcW w:w="1137" w:type="dxa"/>
          </w:tcPr>
          <w:p w14:paraId="472F4FF5" w14:textId="2B58DD24" w:rsidR="001B570F" w:rsidRPr="00596F11" w:rsidRDefault="001B570F" w:rsidP="001B570F">
            <w:pPr>
              <w:spacing w:before="60" w:line="276" w:lineRule="auto"/>
              <w:jc w:val="right"/>
              <w:rPr>
                <w:rFonts w:ascii="Arial" w:hAnsi="Arial" w:cs="Arial"/>
                <w:sz w:val="16"/>
                <w:szCs w:val="16"/>
                <w:lang w:val="en-US"/>
              </w:rPr>
            </w:pPr>
            <w:r>
              <w:rPr>
                <w:rFonts w:ascii="Arial" w:hAnsi="Arial" w:cs="Arial"/>
                <w:sz w:val="16"/>
                <w:szCs w:val="16"/>
                <w:lang w:val="en-US"/>
              </w:rPr>
              <w:t>337,283</w:t>
            </w:r>
          </w:p>
        </w:tc>
        <w:tc>
          <w:tcPr>
            <w:tcW w:w="1134" w:type="dxa"/>
            <w:shd w:val="clear" w:color="auto" w:fill="auto"/>
          </w:tcPr>
          <w:p w14:paraId="7D1B5213" w14:textId="0B94A318" w:rsidR="001B570F" w:rsidRPr="00596F11" w:rsidRDefault="00A81C17" w:rsidP="001B570F">
            <w:pPr>
              <w:spacing w:before="60" w:line="276" w:lineRule="auto"/>
              <w:ind w:left="252"/>
              <w:jc w:val="right"/>
              <w:rPr>
                <w:rFonts w:ascii="Arial" w:hAnsi="Arial" w:cs="Arial"/>
                <w:sz w:val="16"/>
                <w:szCs w:val="16"/>
                <w:lang w:val="en-US"/>
              </w:rPr>
            </w:pPr>
            <w:r>
              <w:rPr>
                <w:rFonts w:ascii="Arial" w:hAnsi="Arial" w:cs="Arial"/>
                <w:sz w:val="16"/>
                <w:szCs w:val="16"/>
                <w:lang w:val="en-US"/>
              </w:rPr>
              <w:t>5,489</w:t>
            </w:r>
          </w:p>
        </w:tc>
        <w:tc>
          <w:tcPr>
            <w:tcW w:w="1134" w:type="dxa"/>
            <w:shd w:val="clear" w:color="auto" w:fill="auto"/>
          </w:tcPr>
          <w:p w14:paraId="1C28AE92" w14:textId="3FEDBCDF" w:rsidR="001B570F" w:rsidRPr="00596F11" w:rsidRDefault="001B570F" w:rsidP="001B570F">
            <w:pPr>
              <w:spacing w:before="60" w:line="276" w:lineRule="auto"/>
              <w:ind w:left="252"/>
              <w:jc w:val="right"/>
              <w:rPr>
                <w:rFonts w:ascii="Arial" w:hAnsi="Arial" w:cs="Arial"/>
                <w:sz w:val="16"/>
                <w:szCs w:val="16"/>
                <w:lang w:val="en-US"/>
              </w:rPr>
            </w:pPr>
            <w:r>
              <w:rPr>
                <w:rFonts w:ascii="Arial" w:hAnsi="Arial" w:cs="Arial"/>
                <w:sz w:val="16"/>
                <w:szCs w:val="16"/>
                <w:lang w:val="en-US"/>
              </w:rPr>
              <w:t>813</w:t>
            </w:r>
          </w:p>
        </w:tc>
        <w:tc>
          <w:tcPr>
            <w:tcW w:w="1131" w:type="dxa"/>
            <w:shd w:val="clear" w:color="auto" w:fill="auto"/>
          </w:tcPr>
          <w:p w14:paraId="5FBDE0B1" w14:textId="31CE985F" w:rsidR="001B570F" w:rsidRPr="00596F11" w:rsidRDefault="00A81C17" w:rsidP="001B570F">
            <w:pPr>
              <w:spacing w:before="60" w:line="276" w:lineRule="auto"/>
              <w:ind w:left="-21"/>
              <w:jc w:val="right"/>
              <w:rPr>
                <w:rFonts w:ascii="Arial" w:hAnsi="Arial" w:cs="Arial"/>
                <w:sz w:val="16"/>
                <w:szCs w:val="16"/>
                <w:lang w:val="en-US"/>
              </w:rPr>
            </w:pPr>
            <w:r>
              <w:rPr>
                <w:rFonts w:ascii="Arial" w:hAnsi="Arial" w:cs="Arial"/>
                <w:sz w:val="16"/>
                <w:szCs w:val="16"/>
                <w:lang w:val="en-US"/>
              </w:rPr>
              <w:t>223,218</w:t>
            </w:r>
          </w:p>
        </w:tc>
        <w:tc>
          <w:tcPr>
            <w:tcW w:w="1135" w:type="dxa"/>
          </w:tcPr>
          <w:p w14:paraId="1261D559" w14:textId="0F084801" w:rsidR="001B570F" w:rsidRPr="00596F11" w:rsidRDefault="001B570F" w:rsidP="001B570F">
            <w:pPr>
              <w:spacing w:before="60" w:line="276" w:lineRule="auto"/>
              <w:jc w:val="right"/>
              <w:rPr>
                <w:rFonts w:ascii="Arial" w:hAnsi="Arial" w:cs="Arial"/>
                <w:sz w:val="16"/>
                <w:szCs w:val="16"/>
                <w:lang w:val="en-US"/>
              </w:rPr>
            </w:pPr>
            <w:r>
              <w:rPr>
                <w:rFonts w:ascii="Arial" w:hAnsi="Arial" w:cs="Arial"/>
                <w:sz w:val="16"/>
                <w:szCs w:val="16"/>
                <w:lang w:val="en-US"/>
              </w:rPr>
              <w:t>338,096</w:t>
            </w:r>
          </w:p>
        </w:tc>
      </w:tr>
      <w:tr w:rsidR="001B570F" w:rsidRPr="00596F11" w14:paraId="367870AB" w14:textId="77777777">
        <w:trPr>
          <w:trHeight w:val="137"/>
        </w:trPr>
        <w:tc>
          <w:tcPr>
            <w:tcW w:w="2086" w:type="dxa"/>
            <w:hideMark/>
          </w:tcPr>
          <w:p w14:paraId="66220C32" w14:textId="77777777" w:rsidR="001B570F" w:rsidRPr="00596F11" w:rsidRDefault="001B570F" w:rsidP="001B570F">
            <w:pPr>
              <w:spacing w:before="60" w:line="276" w:lineRule="auto"/>
              <w:rPr>
                <w:rFonts w:ascii="Arial" w:hAnsi="Arial" w:cs="Arial"/>
                <w:sz w:val="16"/>
                <w:szCs w:val="16"/>
                <w:cs/>
              </w:rPr>
            </w:pPr>
            <w:r w:rsidRPr="00596F11">
              <w:rPr>
                <w:rFonts w:ascii="Arial" w:hAnsi="Arial" w:cs="Arial"/>
                <w:sz w:val="16"/>
                <w:szCs w:val="16"/>
              </w:rPr>
              <w:t>Over time</w:t>
            </w:r>
          </w:p>
        </w:tc>
        <w:tc>
          <w:tcPr>
            <w:tcW w:w="1275" w:type="dxa"/>
            <w:shd w:val="clear" w:color="auto" w:fill="auto"/>
            <w:vAlign w:val="bottom"/>
          </w:tcPr>
          <w:p w14:paraId="433AC5B0" w14:textId="6583BBCC" w:rsidR="001B570F" w:rsidRPr="00596F11" w:rsidRDefault="00673591" w:rsidP="001B570F">
            <w:pPr>
              <w:pBdr>
                <w:bottom w:val="single" w:sz="4" w:space="1" w:color="auto"/>
              </w:pBdr>
              <w:spacing w:before="60" w:line="276" w:lineRule="auto"/>
              <w:jc w:val="right"/>
              <w:rPr>
                <w:rFonts w:ascii="Arial" w:hAnsi="Arial" w:cs="Arial"/>
                <w:sz w:val="16"/>
                <w:szCs w:val="16"/>
                <w:cs/>
                <w:lang w:val="en-US"/>
              </w:rPr>
            </w:pPr>
            <w:r>
              <w:rPr>
                <w:rFonts w:ascii="Arial" w:hAnsi="Arial" w:cs="Arial"/>
                <w:sz w:val="16"/>
                <w:szCs w:val="16"/>
                <w:lang w:val="en-US"/>
              </w:rPr>
              <w:t>-</w:t>
            </w:r>
          </w:p>
        </w:tc>
        <w:tc>
          <w:tcPr>
            <w:tcW w:w="1137" w:type="dxa"/>
            <w:vAlign w:val="bottom"/>
          </w:tcPr>
          <w:p w14:paraId="40BEBD84" w14:textId="0B2873C4" w:rsidR="001B570F" w:rsidRPr="00596F11" w:rsidRDefault="001B570F" w:rsidP="001B570F">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w:t>
            </w:r>
          </w:p>
        </w:tc>
        <w:tc>
          <w:tcPr>
            <w:tcW w:w="1134" w:type="dxa"/>
            <w:shd w:val="clear" w:color="auto" w:fill="auto"/>
            <w:vAlign w:val="bottom"/>
          </w:tcPr>
          <w:p w14:paraId="70793CDA" w14:textId="6B6C3A81" w:rsidR="001B570F" w:rsidRPr="00596F11" w:rsidRDefault="00A81C17" w:rsidP="001B570F">
            <w:pPr>
              <w:pBdr>
                <w:bottom w:val="single" w:sz="4" w:space="1" w:color="auto"/>
              </w:pBdr>
              <w:spacing w:before="60" w:line="276" w:lineRule="auto"/>
              <w:ind w:left="-21"/>
              <w:jc w:val="right"/>
              <w:rPr>
                <w:rFonts w:ascii="Arial" w:hAnsi="Arial" w:cs="Arial"/>
                <w:sz w:val="16"/>
                <w:szCs w:val="16"/>
                <w:cs/>
                <w:lang w:val="en-US"/>
              </w:rPr>
            </w:pPr>
            <w:r>
              <w:rPr>
                <w:rFonts w:ascii="Arial" w:hAnsi="Arial" w:cs="Arial"/>
                <w:sz w:val="16"/>
                <w:szCs w:val="16"/>
                <w:lang w:val="en-US"/>
              </w:rPr>
              <w:t>1,900</w:t>
            </w:r>
          </w:p>
        </w:tc>
        <w:tc>
          <w:tcPr>
            <w:tcW w:w="1134" w:type="dxa"/>
            <w:shd w:val="clear" w:color="auto" w:fill="auto"/>
            <w:vAlign w:val="bottom"/>
          </w:tcPr>
          <w:p w14:paraId="76207778" w14:textId="1E739AF8" w:rsidR="001B570F" w:rsidRPr="00596F11" w:rsidRDefault="001B570F" w:rsidP="001B570F">
            <w:pPr>
              <w:pBdr>
                <w:bottom w:val="single" w:sz="4"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4,716</w:t>
            </w:r>
          </w:p>
        </w:tc>
        <w:tc>
          <w:tcPr>
            <w:tcW w:w="1131" w:type="dxa"/>
            <w:shd w:val="clear" w:color="auto" w:fill="auto"/>
            <w:vAlign w:val="bottom"/>
          </w:tcPr>
          <w:p w14:paraId="56943599" w14:textId="3951C83E" w:rsidR="001B570F" w:rsidRPr="00596F11" w:rsidRDefault="00A81C17" w:rsidP="001B570F">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1,900</w:t>
            </w:r>
          </w:p>
        </w:tc>
        <w:tc>
          <w:tcPr>
            <w:tcW w:w="1135" w:type="dxa"/>
            <w:vAlign w:val="bottom"/>
          </w:tcPr>
          <w:p w14:paraId="0ED903EE" w14:textId="4BBF0C2E" w:rsidR="001B570F" w:rsidRPr="00596F11" w:rsidRDefault="001B570F" w:rsidP="001B570F">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4,716</w:t>
            </w:r>
          </w:p>
        </w:tc>
      </w:tr>
      <w:tr w:rsidR="001B570F" w:rsidRPr="00596F11" w14:paraId="1D37A4F7" w14:textId="77777777">
        <w:trPr>
          <w:cantSplit/>
          <w:trHeight w:val="256"/>
        </w:trPr>
        <w:tc>
          <w:tcPr>
            <w:tcW w:w="2086" w:type="dxa"/>
            <w:hideMark/>
          </w:tcPr>
          <w:p w14:paraId="4587143B" w14:textId="77777777" w:rsidR="001B570F" w:rsidRPr="00596F11" w:rsidRDefault="001B570F" w:rsidP="001B570F">
            <w:pPr>
              <w:spacing w:before="60" w:line="276" w:lineRule="auto"/>
              <w:rPr>
                <w:rFonts w:ascii="Arial" w:hAnsi="Arial" w:cs="Arial"/>
                <w:sz w:val="16"/>
                <w:szCs w:val="16"/>
                <w:cs/>
              </w:rPr>
            </w:pPr>
            <w:r w:rsidRPr="00596F11">
              <w:rPr>
                <w:rFonts w:ascii="Arial" w:hAnsi="Arial" w:cs="Arial"/>
                <w:sz w:val="16"/>
                <w:szCs w:val="16"/>
              </w:rPr>
              <w:t>Total</w:t>
            </w:r>
          </w:p>
        </w:tc>
        <w:tc>
          <w:tcPr>
            <w:tcW w:w="1275" w:type="dxa"/>
            <w:shd w:val="clear" w:color="auto" w:fill="auto"/>
          </w:tcPr>
          <w:p w14:paraId="6A1FF98B" w14:textId="279C6B47" w:rsidR="001B570F" w:rsidRPr="00596F11" w:rsidRDefault="00673591" w:rsidP="001B570F">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217,729</w:t>
            </w:r>
          </w:p>
        </w:tc>
        <w:tc>
          <w:tcPr>
            <w:tcW w:w="1137" w:type="dxa"/>
          </w:tcPr>
          <w:p w14:paraId="67B528BA" w14:textId="29EDD6D5" w:rsidR="001B570F" w:rsidRPr="00596F11" w:rsidRDefault="001B570F" w:rsidP="001B570F">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337,283</w:t>
            </w:r>
          </w:p>
        </w:tc>
        <w:tc>
          <w:tcPr>
            <w:tcW w:w="1134" w:type="dxa"/>
            <w:tcBorders>
              <w:bottom w:val="nil"/>
            </w:tcBorders>
            <w:shd w:val="clear" w:color="auto" w:fill="auto"/>
            <w:vAlign w:val="bottom"/>
          </w:tcPr>
          <w:p w14:paraId="2BE8629B" w14:textId="63C88A27" w:rsidR="001B570F" w:rsidRPr="00596F11" w:rsidRDefault="00A81C17" w:rsidP="001B570F">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7,389</w:t>
            </w:r>
          </w:p>
        </w:tc>
        <w:tc>
          <w:tcPr>
            <w:tcW w:w="1134" w:type="dxa"/>
            <w:shd w:val="clear" w:color="auto" w:fill="auto"/>
            <w:vAlign w:val="bottom"/>
          </w:tcPr>
          <w:p w14:paraId="0D1B9187" w14:textId="540CDB68" w:rsidR="001B570F" w:rsidRPr="00596F11" w:rsidRDefault="001B570F" w:rsidP="001B570F">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5,529</w:t>
            </w:r>
          </w:p>
        </w:tc>
        <w:tc>
          <w:tcPr>
            <w:tcW w:w="1131" w:type="dxa"/>
            <w:shd w:val="clear" w:color="auto" w:fill="auto"/>
          </w:tcPr>
          <w:p w14:paraId="75AAAAE0" w14:textId="52857CA5" w:rsidR="001B570F" w:rsidRPr="00596F11" w:rsidRDefault="00A81C17" w:rsidP="001B570F">
            <w:pPr>
              <w:pBdr>
                <w:bottom w:val="single" w:sz="12" w:space="1" w:color="auto"/>
              </w:pBdr>
              <w:spacing w:before="60" w:line="276" w:lineRule="auto"/>
              <w:jc w:val="right"/>
              <w:rPr>
                <w:rFonts w:ascii="Arial" w:hAnsi="Arial" w:cs="Arial"/>
                <w:sz w:val="16"/>
                <w:szCs w:val="16"/>
                <w:lang w:val="en-US"/>
              </w:rPr>
            </w:pPr>
            <w:r>
              <w:rPr>
                <w:rFonts w:ascii="Arial" w:hAnsi="Arial" w:cs="Arial"/>
                <w:sz w:val="16"/>
                <w:szCs w:val="16"/>
                <w:lang w:val="en-US"/>
              </w:rPr>
              <w:t>225,118</w:t>
            </w:r>
          </w:p>
        </w:tc>
        <w:tc>
          <w:tcPr>
            <w:tcW w:w="1135" w:type="dxa"/>
          </w:tcPr>
          <w:p w14:paraId="2F6A547A" w14:textId="7B4314ED" w:rsidR="001B570F" w:rsidRPr="00596F11" w:rsidRDefault="001B570F" w:rsidP="001B570F">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342,812</w:t>
            </w:r>
          </w:p>
        </w:tc>
      </w:tr>
    </w:tbl>
    <w:p w14:paraId="19CAF775" w14:textId="77777777" w:rsidR="002840AA" w:rsidRDefault="002840AA" w:rsidP="003159B7">
      <w:pPr>
        <w:spacing w:line="360" w:lineRule="auto"/>
        <w:rPr>
          <w:rFonts w:ascii="Arial" w:hAnsi="Arial" w:cs="Arial"/>
          <w:sz w:val="19"/>
          <w:szCs w:val="19"/>
        </w:rPr>
      </w:pPr>
    </w:p>
    <w:tbl>
      <w:tblPr>
        <w:tblStyle w:val="TableGrid1"/>
        <w:tblW w:w="903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86"/>
        <w:gridCol w:w="1275"/>
        <w:gridCol w:w="1137"/>
        <w:gridCol w:w="1134"/>
        <w:gridCol w:w="1134"/>
        <w:gridCol w:w="1131"/>
        <w:gridCol w:w="1135"/>
      </w:tblGrid>
      <w:tr w:rsidR="00797C25" w:rsidRPr="00596F11" w14:paraId="2F5274E5" w14:textId="77777777">
        <w:trPr>
          <w:trHeight w:val="285"/>
        </w:trPr>
        <w:tc>
          <w:tcPr>
            <w:tcW w:w="2086" w:type="dxa"/>
            <w:vAlign w:val="bottom"/>
          </w:tcPr>
          <w:p w14:paraId="67BB4549" w14:textId="77777777" w:rsidR="00797C25" w:rsidRPr="00596F11" w:rsidRDefault="00797C25">
            <w:pPr>
              <w:spacing w:before="60" w:line="276" w:lineRule="auto"/>
              <w:jc w:val="center"/>
              <w:rPr>
                <w:rFonts w:ascii="Arial" w:hAnsi="Arial" w:cs="Arial"/>
                <w:sz w:val="16"/>
                <w:szCs w:val="16"/>
                <w:cs/>
              </w:rPr>
            </w:pPr>
          </w:p>
        </w:tc>
        <w:tc>
          <w:tcPr>
            <w:tcW w:w="6946" w:type="dxa"/>
            <w:gridSpan w:val="6"/>
            <w:vAlign w:val="bottom"/>
          </w:tcPr>
          <w:p w14:paraId="165E00D4" w14:textId="77777777" w:rsidR="00797C25" w:rsidRPr="00596F11" w:rsidRDefault="00797C25">
            <w:pPr>
              <w:spacing w:before="60" w:line="276" w:lineRule="auto"/>
              <w:jc w:val="right"/>
              <w:rPr>
                <w:rFonts w:ascii="Arial" w:hAnsi="Arial" w:cs="Arial"/>
                <w:sz w:val="16"/>
                <w:szCs w:val="16"/>
              </w:rPr>
            </w:pPr>
            <w:r w:rsidRPr="00596F11">
              <w:rPr>
                <w:rFonts w:ascii="Arial" w:hAnsi="Arial" w:cs="Arial"/>
                <w:sz w:val="16"/>
                <w:szCs w:val="16"/>
                <w:lang w:bidi="ar-SA"/>
              </w:rPr>
              <w:t>(</w:t>
            </w:r>
            <w:proofErr w:type="gramStart"/>
            <w:r w:rsidRPr="00596F11">
              <w:rPr>
                <w:rFonts w:ascii="Arial" w:hAnsi="Arial" w:cs="Arial"/>
                <w:sz w:val="16"/>
                <w:szCs w:val="16"/>
                <w:lang w:bidi="ar-SA"/>
              </w:rPr>
              <w:t>Unit :</w:t>
            </w:r>
            <w:proofErr w:type="gramEnd"/>
            <w:r w:rsidRPr="00596F11">
              <w:rPr>
                <w:rFonts w:ascii="Arial" w:hAnsi="Arial" w:cs="Arial"/>
                <w:sz w:val="16"/>
                <w:szCs w:val="16"/>
                <w:lang w:bidi="ar-SA"/>
              </w:rPr>
              <w:t xml:space="preserve"> Thousand Baht)</w:t>
            </w:r>
          </w:p>
        </w:tc>
      </w:tr>
      <w:tr w:rsidR="00797C25" w:rsidRPr="00596F11" w14:paraId="4A76FC54" w14:textId="77777777">
        <w:trPr>
          <w:trHeight w:val="261"/>
        </w:trPr>
        <w:tc>
          <w:tcPr>
            <w:tcW w:w="2086" w:type="dxa"/>
            <w:vAlign w:val="bottom"/>
          </w:tcPr>
          <w:p w14:paraId="095B51A8" w14:textId="77777777" w:rsidR="00797C25" w:rsidRPr="00596F11" w:rsidRDefault="00797C25">
            <w:pPr>
              <w:spacing w:before="60" w:line="276" w:lineRule="auto"/>
              <w:jc w:val="center"/>
              <w:rPr>
                <w:rFonts w:ascii="Arial" w:hAnsi="Arial" w:cs="Arial"/>
                <w:sz w:val="16"/>
                <w:szCs w:val="16"/>
                <w:cs/>
              </w:rPr>
            </w:pPr>
          </w:p>
        </w:tc>
        <w:tc>
          <w:tcPr>
            <w:tcW w:w="6946" w:type="dxa"/>
            <w:gridSpan w:val="6"/>
            <w:vAlign w:val="bottom"/>
          </w:tcPr>
          <w:p w14:paraId="0F58530E" w14:textId="69054661" w:rsidR="00797C25" w:rsidRPr="00596F11" w:rsidRDefault="00797C25">
            <w:pPr>
              <w:pBdr>
                <w:bottom w:val="single" w:sz="4" w:space="1" w:color="auto"/>
              </w:pBdr>
              <w:spacing w:before="60" w:line="276" w:lineRule="auto"/>
              <w:jc w:val="center"/>
              <w:rPr>
                <w:rFonts w:ascii="Arial" w:hAnsi="Arial" w:cs="Arial"/>
                <w:sz w:val="16"/>
                <w:szCs w:val="20"/>
                <w:lang w:val="en-US"/>
              </w:rPr>
            </w:pPr>
            <w:r w:rsidRPr="00596F11">
              <w:rPr>
                <w:rFonts w:ascii="Arial" w:hAnsi="Arial" w:cs="Arial"/>
                <w:sz w:val="16"/>
                <w:szCs w:val="16"/>
                <w:lang w:bidi="ar-SA"/>
              </w:rPr>
              <w:t xml:space="preserve">Consolidated </w:t>
            </w:r>
            <w:r w:rsidR="00E56715">
              <w:rPr>
                <w:rFonts w:ascii="Arial" w:hAnsi="Arial" w:cs="Arial"/>
                <w:sz w:val="16"/>
                <w:szCs w:val="20"/>
                <w:lang w:val="en-US"/>
              </w:rPr>
              <w:t>F/S</w:t>
            </w:r>
          </w:p>
        </w:tc>
      </w:tr>
      <w:tr w:rsidR="00797C25" w:rsidRPr="00596F11" w14:paraId="3A592523" w14:textId="77777777">
        <w:trPr>
          <w:trHeight w:val="251"/>
        </w:trPr>
        <w:tc>
          <w:tcPr>
            <w:tcW w:w="2086" w:type="dxa"/>
            <w:vAlign w:val="bottom"/>
          </w:tcPr>
          <w:p w14:paraId="51BAFDDA" w14:textId="77777777" w:rsidR="00797C25" w:rsidRPr="00596F11" w:rsidRDefault="00797C25">
            <w:pPr>
              <w:spacing w:before="60" w:line="276" w:lineRule="auto"/>
              <w:jc w:val="center"/>
              <w:rPr>
                <w:rFonts w:ascii="Arial" w:hAnsi="Arial" w:cs="Arial"/>
                <w:sz w:val="16"/>
                <w:szCs w:val="16"/>
                <w:cs/>
              </w:rPr>
            </w:pPr>
          </w:p>
        </w:tc>
        <w:tc>
          <w:tcPr>
            <w:tcW w:w="6946" w:type="dxa"/>
            <w:gridSpan w:val="6"/>
            <w:vAlign w:val="bottom"/>
          </w:tcPr>
          <w:p w14:paraId="0DA97E26" w14:textId="05485F95" w:rsidR="00797C25" w:rsidRPr="00596F11" w:rsidRDefault="00797C25">
            <w:pPr>
              <w:pBdr>
                <w:bottom w:val="single" w:sz="4" w:space="1" w:color="auto"/>
              </w:pBdr>
              <w:spacing w:before="60" w:line="276" w:lineRule="auto"/>
              <w:jc w:val="center"/>
              <w:rPr>
                <w:rFonts w:ascii="Arial" w:hAnsi="Arial" w:cs="Arial"/>
                <w:sz w:val="16"/>
                <w:szCs w:val="16"/>
                <w:lang w:val="en-US"/>
              </w:rPr>
            </w:pPr>
            <w:r w:rsidRPr="00596F11">
              <w:rPr>
                <w:rFonts w:ascii="Arial" w:hAnsi="Arial" w:cs="Arial"/>
                <w:sz w:val="16"/>
                <w:szCs w:val="20"/>
                <w:lang w:val="en-US"/>
              </w:rPr>
              <w:t xml:space="preserve">For the </w:t>
            </w:r>
            <w:r>
              <w:rPr>
                <w:rFonts w:ascii="Arial" w:hAnsi="Arial" w:cs="Arial"/>
                <w:sz w:val="16"/>
                <w:szCs w:val="20"/>
                <w:lang w:val="en-US"/>
              </w:rPr>
              <w:t>six</w:t>
            </w:r>
            <w:r w:rsidRPr="00596F11">
              <w:rPr>
                <w:rFonts w:ascii="Arial" w:hAnsi="Arial" w:cs="Arial"/>
                <w:sz w:val="16"/>
                <w:szCs w:val="16"/>
                <w:lang w:val="en-US" w:bidi="ar-SA"/>
              </w:rPr>
              <w:t xml:space="preserve">-month periods ended </w:t>
            </w:r>
            <w:r w:rsidRPr="00797C25">
              <w:rPr>
                <w:rFonts w:ascii="Arial" w:hAnsi="Arial" w:cs="Arial"/>
                <w:sz w:val="16"/>
                <w:szCs w:val="16"/>
                <w:lang w:val="en-US" w:bidi="ar-SA"/>
              </w:rPr>
              <w:t>30 June</w:t>
            </w:r>
          </w:p>
        </w:tc>
      </w:tr>
      <w:tr w:rsidR="00797C25" w:rsidRPr="00596F11" w14:paraId="4175359D" w14:textId="77777777">
        <w:trPr>
          <w:trHeight w:val="476"/>
        </w:trPr>
        <w:tc>
          <w:tcPr>
            <w:tcW w:w="2086" w:type="dxa"/>
            <w:vAlign w:val="bottom"/>
          </w:tcPr>
          <w:p w14:paraId="08F28570" w14:textId="77777777" w:rsidR="00797C25" w:rsidRPr="00596F11" w:rsidRDefault="00797C25">
            <w:pPr>
              <w:spacing w:before="60" w:line="276" w:lineRule="auto"/>
              <w:jc w:val="center"/>
              <w:rPr>
                <w:rFonts w:ascii="Arial" w:hAnsi="Arial" w:cs="Arial"/>
                <w:sz w:val="16"/>
                <w:szCs w:val="16"/>
                <w:cs/>
                <w:lang w:val="en-US"/>
              </w:rPr>
            </w:pPr>
          </w:p>
        </w:tc>
        <w:tc>
          <w:tcPr>
            <w:tcW w:w="2412" w:type="dxa"/>
            <w:gridSpan w:val="2"/>
            <w:vAlign w:val="bottom"/>
            <w:hideMark/>
          </w:tcPr>
          <w:p w14:paraId="5AF5C55F" w14:textId="77777777" w:rsidR="00797C25" w:rsidRPr="00596F11" w:rsidRDefault="00797C25">
            <w:pPr>
              <w:pBdr>
                <w:bottom w:val="single" w:sz="4" w:space="1" w:color="auto"/>
              </w:pBdr>
              <w:spacing w:before="60" w:line="276" w:lineRule="auto"/>
              <w:jc w:val="center"/>
              <w:rPr>
                <w:rFonts w:ascii="Arial" w:hAnsi="Arial" w:cs="Arial"/>
                <w:sz w:val="16"/>
                <w:szCs w:val="16"/>
                <w:cs/>
              </w:rPr>
            </w:pPr>
            <w:r w:rsidRPr="00596F11">
              <w:rPr>
                <w:rFonts w:ascii="Arial" w:hAnsi="Arial" w:cs="Arial"/>
                <w:sz w:val="16"/>
                <w:szCs w:val="16"/>
              </w:rPr>
              <w:t>Distribution of medical device and equipment</w:t>
            </w:r>
          </w:p>
        </w:tc>
        <w:tc>
          <w:tcPr>
            <w:tcW w:w="2268" w:type="dxa"/>
            <w:gridSpan w:val="2"/>
            <w:vAlign w:val="bottom"/>
            <w:hideMark/>
          </w:tcPr>
          <w:p w14:paraId="21A1A362" w14:textId="77777777" w:rsidR="00797C25" w:rsidRPr="00596F11" w:rsidRDefault="00797C25">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Services of medical equipment</w:t>
            </w:r>
          </w:p>
        </w:tc>
        <w:tc>
          <w:tcPr>
            <w:tcW w:w="2266" w:type="dxa"/>
            <w:gridSpan w:val="2"/>
            <w:vAlign w:val="bottom"/>
          </w:tcPr>
          <w:p w14:paraId="5105A039" w14:textId="77777777" w:rsidR="00797C25" w:rsidRPr="00596F11" w:rsidRDefault="00797C25">
            <w:pPr>
              <w:pBdr>
                <w:bottom w:val="single" w:sz="4" w:space="1" w:color="auto"/>
              </w:pBdr>
              <w:spacing w:before="60" w:line="276" w:lineRule="auto"/>
              <w:jc w:val="center"/>
              <w:rPr>
                <w:rFonts w:ascii="Arial" w:hAnsi="Arial" w:cs="Arial"/>
                <w:sz w:val="16"/>
                <w:szCs w:val="16"/>
              </w:rPr>
            </w:pPr>
          </w:p>
          <w:p w14:paraId="5FE07855" w14:textId="77777777" w:rsidR="00797C25" w:rsidRPr="00596F11" w:rsidRDefault="00797C25">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Total</w:t>
            </w:r>
          </w:p>
        </w:tc>
      </w:tr>
      <w:tr w:rsidR="00797C25" w:rsidRPr="00596F11" w14:paraId="42CF62C0" w14:textId="77777777">
        <w:tc>
          <w:tcPr>
            <w:tcW w:w="2086" w:type="dxa"/>
          </w:tcPr>
          <w:p w14:paraId="48968E9E" w14:textId="77777777" w:rsidR="00797C25" w:rsidRPr="00596F11" w:rsidRDefault="00797C25">
            <w:pPr>
              <w:spacing w:before="60" w:line="276" w:lineRule="auto"/>
              <w:jc w:val="center"/>
              <w:rPr>
                <w:rFonts w:ascii="Arial" w:hAnsi="Arial" w:cs="Arial"/>
                <w:sz w:val="16"/>
                <w:szCs w:val="16"/>
              </w:rPr>
            </w:pPr>
          </w:p>
        </w:tc>
        <w:tc>
          <w:tcPr>
            <w:tcW w:w="1275" w:type="dxa"/>
            <w:hideMark/>
          </w:tcPr>
          <w:p w14:paraId="52EA2148" w14:textId="77777777" w:rsidR="00797C25" w:rsidRPr="00596F11" w:rsidRDefault="00797C25">
            <w:pPr>
              <w:pBdr>
                <w:bottom w:val="single" w:sz="4" w:space="1" w:color="auto"/>
              </w:pBdr>
              <w:spacing w:before="60" w:line="276" w:lineRule="auto"/>
              <w:jc w:val="center"/>
              <w:rPr>
                <w:rFonts w:ascii="Arial" w:hAnsi="Arial" w:cs="Arial"/>
                <w:sz w:val="16"/>
                <w:szCs w:val="16"/>
                <w:cs/>
              </w:rPr>
            </w:pPr>
            <w:r w:rsidRPr="00596F11">
              <w:rPr>
                <w:rFonts w:ascii="Arial" w:hAnsi="Arial" w:cs="Arial"/>
                <w:sz w:val="16"/>
                <w:szCs w:val="16"/>
              </w:rPr>
              <w:t>2024</w:t>
            </w:r>
          </w:p>
        </w:tc>
        <w:tc>
          <w:tcPr>
            <w:tcW w:w="1137" w:type="dxa"/>
            <w:hideMark/>
          </w:tcPr>
          <w:p w14:paraId="7B0BB7D8" w14:textId="77777777" w:rsidR="00797C25" w:rsidRPr="00596F11" w:rsidRDefault="00797C25">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2023</w:t>
            </w:r>
          </w:p>
        </w:tc>
        <w:tc>
          <w:tcPr>
            <w:tcW w:w="1134" w:type="dxa"/>
            <w:hideMark/>
          </w:tcPr>
          <w:p w14:paraId="0B98E0DE" w14:textId="77777777" w:rsidR="00797C25" w:rsidRPr="00596F11" w:rsidRDefault="00797C25">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2024</w:t>
            </w:r>
          </w:p>
        </w:tc>
        <w:tc>
          <w:tcPr>
            <w:tcW w:w="1134" w:type="dxa"/>
            <w:hideMark/>
          </w:tcPr>
          <w:p w14:paraId="02F760D2" w14:textId="77777777" w:rsidR="00797C25" w:rsidRPr="00596F11" w:rsidRDefault="00797C25">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2023</w:t>
            </w:r>
          </w:p>
        </w:tc>
        <w:tc>
          <w:tcPr>
            <w:tcW w:w="1131" w:type="dxa"/>
            <w:hideMark/>
          </w:tcPr>
          <w:p w14:paraId="674A064B" w14:textId="77777777" w:rsidR="00797C25" w:rsidRPr="00596F11" w:rsidRDefault="00797C25">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2024</w:t>
            </w:r>
          </w:p>
        </w:tc>
        <w:tc>
          <w:tcPr>
            <w:tcW w:w="1135" w:type="dxa"/>
            <w:hideMark/>
          </w:tcPr>
          <w:p w14:paraId="1DE05952" w14:textId="77777777" w:rsidR="00797C25" w:rsidRPr="00596F11" w:rsidRDefault="00797C25">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2023</w:t>
            </w:r>
          </w:p>
        </w:tc>
      </w:tr>
      <w:tr w:rsidR="00797C25" w:rsidRPr="00596F11" w14:paraId="289CACEB" w14:textId="77777777">
        <w:trPr>
          <w:trHeight w:val="80"/>
        </w:trPr>
        <w:tc>
          <w:tcPr>
            <w:tcW w:w="2086" w:type="dxa"/>
          </w:tcPr>
          <w:p w14:paraId="290C2FED" w14:textId="77777777" w:rsidR="00797C25" w:rsidRPr="00596F11" w:rsidRDefault="00797C25">
            <w:pPr>
              <w:spacing w:before="60" w:line="276" w:lineRule="auto"/>
              <w:jc w:val="center"/>
              <w:rPr>
                <w:rFonts w:ascii="Arial" w:hAnsi="Arial" w:cs="Arial"/>
                <w:sz w:val="16"/>
                <w:szCs w:val="16"/>
              </w:rPr>
            </w:pPr>
          </w:p>
        </w:tc>
        <w:tc>
          <w:tcPr>
            <w:tcW w:w="1275" w:type="dxa"/>
          </w:tcPr>
          <w:p w14:paraId="53975836" w14:textId="77777777" w:rsidR="00797C25" w:rsidRPr="00596F11" w:rsidRDefault="00797C25">
            <w:pPr>
              <w:spacing w:before="60" w:line="276" w:lineRule="auto"/>
              <w:jc w:val="center"/>
              <w:rPr>
                <w:rFonts w:ascii="Arial" w:hAnsi="Arial" w:cs="Arial"/>
                <w:sz w:val="16"/>
                <w:szCs w:val="16"/>
                <w:cs/>
              </w:rPr>
            </w:pPr>
          </w:p>
        </w:tc>
        <w:tc>
          <w:tcPr>
            <w:tcW w:w="1137" w:type="dxa"/>
          </w:tcPr>
          <w:p w14:paraId="701FE389" w14:textId="77777777" w:rsidR="00797C25" w:rsidRPr="00596F11" w:rsidRDefault="00797C25">
            <w:pPr>
              <w:spacing w:before="60" w:line="276" w:lineRule="auto"/>
              <w:jc w:val="center"/>
              <w:rPr>
                <w:rFonts w:ascii="Arial" w:hAnsi="Arial" w:cs="Arial"/>
                <w:sz w:val="16"/>
                <w:szCs w:val="16"/>
              </w:rPr>
            </w:pPr>
          </w:p>
        </w:tc>
        <w:tc>
          <w:tcPr>
            <w:tcW w:w="1134" w:type="dxa"/>
          </w:tcPr>
          <w:p w14:paraId="1268E965" w14:textId="77777777" w:rsidR="00797C25" w:rsidRPr="00596F11" w:rsidRDefault="00797C25">
            <w:pPr>
              <w:spacing w:before="60" w:line="276" w:lineRule="auto"/>
              <w:jc w:val="center"/>
              <w:rPr>
                <w:rFonts w:ascii="Arial" w:hAnsi="Arial" w:cs="Arial"/>
                <w:sz w:val="16"/>
                <w:szCs w:val="16"/>
              </w:rPr>
            </w:pPr>
          </w:p>
        </w:tc>
        <w:tc>
          <w:tcPr>
            <w:tcW w:w="1134" w:type="dxa"/>
          </w:tcPr>
          <w:p w14:paraId="5DCE8D73" w14:textId="77777777" w:rsidR="00797C25" w:rsidRPr="00596F11" w:rsidRDefault="00797C25">
            <w:pPr>
              <w:spacing w:before="60" w:line="276" w:lineRule="auto"/>
              <w:jc w:val="center"/>
              <w:rPr>
                <w:rFonts w:ascii="Arial" w:hAnsi="Arial" w:cs="Arial"/>
                <w:sz w:val="16"/>
                <w:szCs w:val="16"/>
              </w:rPr>
            </w:pPr>
          </w:p>
        </w:tc>
        <w:tc>
          <w:tcPr>
            <w:tcW w:w="1131" w:type="dxa"/>
          </w:tcPr>
          <w:p w14:paraId="581552BC" w14:textId="77777777" w:rsidR="00797C25" w:rsidRPr="00596F11" w:rsidRDefault="00797C25">
            <w:pPr>
              <w:spacing w:before="60" w:line="276" w:lineRule="auto"/>
              <w:jc w:val="center"/>
              <w:rPr>
                <w:rFonts w:ascii="Arial" w:hAnsi="Arial" w:cs="Arial"/>
                <w:sz w:val="16"/>
                <w:szCs w:val="16"/>
              </w:rPr>
            </w:pPr>
          </w:p>
        </w:tc>
        <w:tc>
          <w:tcPr>
            <w:tcW w:w="1135" w:type="dxa"/>
          </w:tcPr>
          <w:p w14:paraId="4513EDF5" w14:textId="77777777" w:rsidR="00797C25" w:rsidRPr="00596F11" w:rsidRDefault="00797C25">
            <w:pPr>
              <w:spacing w:before="60" w:line="276" w:lineRule="auto"/>
              <w:jc w:val="center"/>
              <w:rPr>
                <w:rFonts w:ascii="Arial" w:hAnsi="Arial" w:cs="Arial"/>
                <w:sz w:val="16"/>
                <w:szCs w:val="16"/>
              </w:rPr>
            </w:pPr>
          </w:p>
        </w:tc>
      </w:tr>
      <w:tr w:rsidR="00DA201A" w:rsidRPr="00596F11" w14:paraId="49797A7F" w14:textId="77777777">
        <w:trPr>
          <w:trHeight w:val="134"/>
        </w:trPr>
        <w:tc>
          <w:tcPr>
            <w:tcW w:w="2086" w:type="dxa"/>
            <w:hideMark/>
          </w:tcPr>
          <w:p w14:paraId="1DA26FD7" w14:textId="77777777" w:rsidR="00DA201A" w:rsidRPr="00596F11" w:rsidRDefault="00DA201A" w:rsidP="00DA201A">
            <w:pPr>
              <w:spacing w:before="60" w:line="276" w:lineRule="auto"/>
              <w:rPr>
                <w:rFonts w:ascii="Arial" w:hAnsi="Arial" w:cs="Arial"/>
                <w:sz w:val="16"/>
                <w:szCs w:val="16"/>
                <w:cs/>
              </w:rPr>
            </w:pPr>
            <w:r w:rsidRPr="00596F11">
              <w:rPr>
                <w:rFonts w:ascii="Arial" w:hAnsi="Arial" w:cs="Arial"/>
                <w:sz w:val="16"/>
                <w:szCs w:val="16"/>
              </w:rPr>
              <w:t>At point in time</w:t>
            </w:r>
          </w:p>
        </w:tc>
        <w:tc>
          <w:tcPr>
            <w:tcW w:w="1275" w:type="dxa"/>
            <w:shd w:val="clear" w:color="auto" w:fill="auto"/>
          </w:tcPr>
          <w:p w14:paraId="7BA954FB" w14:textId="4B6903D6" w:rsidR="00DA201A" w:rsidRPr="00596F11" w:rsidRDefault="005217EC" w:rsidP="00DA201A">
            <w:pPr>
              <w:spacing w:before="60" w:line="276" w:lineRule="auto"/>
              <w:jc w:val="right"/>
              <w:rPr>
                <w:rFonts w:ascii="Arial" w:hAnsi="Arial" w:cs="Arial"/>
                <w:sz w:val="16"/>
                <w:szCs w:val="16"/>
                <w:lang w:val="en-US"/>
              </w:rPr>
            </w:pPr>
            <w:r>
              <w:rPr>
                <w:rFonts w:ascii="Arial" w:hAnsi="Arial" w:cs="Arial"/>
                <w:sz w:val="16"/>
                <w:szCs w:val="16"/>
                <w:lang w:val="en-US"/>
              </w:rPr>
              <w:t>483,025</w:t>
            </w:r>
          </w:p>
        </w:tc>
        <w:tc>
          <w:tcPr>
            <w:tcW w:w="1137" w:type="dxa"/>
          </w:tcPr>
          <w:p w14:paraId="2A2E2522" w14:textId="574F3A65" w:rsidR="00DA201A" w:rsidRPr="00596F11" w:rsidRDefault="00DA201A" w:rsidP="00DA201A">
            <w:pPr>
              <w:spacing w:before="60" w:line="276" w:lineRule="auto"/>
              <w:jc w:val="right"/>
              <w:rPr>
                <w:rFonts w:ascii="Arial" w:hAnsi="Arial" w:cs="Arial"/>
                <w:sz w:val="16"/>
                <w:szCs w:val="16"/>
                <w:lang w:val="en-US"/>
              </w:rPr>
            </w:pPr>
            <w:r>
              <w:rPr>
                <w:rFonts w:ascii="Arial" w:hAnsi="Arial" w:cs="Arial"/>
                <w:sz w:val="16"/>
                <w:szCs w:val="16"/>
                <w:lang w:val="en-US"/>
              </w:rPr>
              <w:t>639,654</w:t>
            </w:r>
          </w:p>
        </w:tc>
        <w:tc>
          <w:tcPr>
            <w:tcW w:w="1134" w:type="dxa"/>
            <w:shd w:val="clear" w:color="auto" w:fill="auto"/>
          </w:tcPr>
          <w:p w14:paraId="47535E3F" w14:textId="1E1CF26E" w:rsidR="00DA201A" w:rsidRPr="00596F11" w:rsidRDefault="005217EC" w:rsidP="00DA201A">
            <w:pPr>
              <w:spacing w:before="60" w:line="276" w:lineRule="auto"/>
              <w:ind w:left="252"/>
              <w:jc w:val="right"/>
              <w:rPr>
                <w:rFonts w:ascii="Arial" w:hAnsi="Arial" w:cs="Arial"/>
                <w:sz w:val="16"/>
                <w:szCs w:val="16"/>
                <w:lang w:val="en-US"/>
              </w:rPr>
            </w:pPr>
            <w:r>
              <w:rPr>
                <w:rFonts w:ascii="Arial" w:hAnsi="Arial" w:cs="Arial"/>
                <w:sz w:val="16"/>
                <w:szCs w:val="16"/>
                <w:lang w:val="en-US"/>
              </w:rPr>
              <w:t>9,867</w:t>
            </w:r>
          </w:p>
        </w:tc>
        <w:tc>
          <w:tcPr>
            <w:tcW w:w="1134" w:type="dxa"/>
            <w:shd w:val="clear" w:color="auto" w:fill="auto"/>
          </w:tcPr>
          <w:p w14:paraId="64536902" w14:textId="0A1015B3" w:rsidR="00DA201A" w:rsidRPr="00596F11" w:rsidRDefault="00DA201A" w:rsidP="00DA201A">
            <w:pPr>
              <w:spacing w:before="60" w:line="276" w:lineRule="auto"/>
              <w:ind w:left="252"/>
              <w:jc w:val="right"/>
              <w:rPr>
                <w:rFonts w:ascii="Arial" w:hAnsi="Arial" w:cs="Arial"/>
                <w:sz w:val="16"/>
                <w:szCs w:val="16"/>
                <w:lang w:val="en-US"/>
              </w:rPr>
            </w:pPr>
            <w:r>
              <w:rPr>
                <w:rFonts w:ascii="Arial" w:hAnsi="Arial" w:cs="Arial"/>
                <w:sz w:val="16"/>
                <w:szCs w:val="16"/>
                <w:lang w:val="en-US"/>
              </w:rPr>
              <w:t>4,709</w:t>
            </w:r>
          </w:p>
        </w:tc>
        <w:tc>
          <w:tcPr>
            <w:tcW w:w="1131" w:type="dxa"/>
            <w:shd w:val="clear" w:color="auto" w:fill="auto"/>
          </w:tcPr>
          <w:p w14:paraId="6EF04E8F" w14:textId="4AE774C7" w:rsidR="00DA201A" w:rsidRPr="00596F11" w:rsidRDefault="005217EC" w:rsidP="00DA201A">
            <w:pPr>
              <w:spacing w:before="60" w:line="276" w:lineRule="auto"/>
              <w:ind w:left="-21"/>
              <w:jc w:val="right"/>
              <w:rPr>
                <w:rFonts w:ascii="Arial" w:hAnsi="Arial" w:cs="Arial"/>
                <w:sz w:val="16"/>
                <w:szCs w:val="16"/>
                <w:lang w:val="en-US"/>
              </w:rPr>
            </w:pPr>
            <w:r>
              <w:rPr>
                <w:rFonts w:ascii="Arial" w:hAnsi="Arial" w:cs="Arial"/>
                <w:sz w:val="16"/>
                <w:szCs w:val="16"/>
                <w:lang w:val="en-US"/>
              </w:rPr>
              <w:t>492,892</w:t>
            </w:r>
          </w:p>
        </w:tc>
        <w:tc>
          <w:tcPr>
            <w:tcW w:w="1135" w:type="dxa"/>
          </w:tcPr>
          <w:p w14:paraId="1402C62D" w14:textId="45C26BEE" w:rsidR="00DA201A" w:rsidRPr="00596F11" w:rsidRDefault="00DA201A" w:rsidP="00DA201A">
            <w:pPr>
              <w:spacing w:before="60" w:line="276" w:lineRule="auto"/>
              <w:jc w:val="right"/>
              <w:rPr>
                <w:rFonts w:ascii="Arial" w:hAnsi="Arial" w:cs="Arial"/>
                <w:sz w:val="16"/>
                <w:szCs w:val="16"/>
                <w:lang w:val="en-US"/>
              </w:rPr>
            </w:pPr>
            <w:r>
              <w:rPr>
                <w:rFonts w:ascii="Arial" w:hAnsi="Arial" w:cs="Arial"/>
                <w:sz w:val="16"/>
                <w:szCs w:val="16"/>
                <w:lang w:val="en-US"/>
              </w:rPr>
              <w:t>644,363</w:t>
            </w:r>
          </w:p>
        </w:tc>
      </w:tr>
      <w:tr w:rsidR="00DA201A" w:rsidRPr="00596F11" w14:paraId="4AC4A026" w14:textId="77777777">
        <w:trPr>
          <w:trHeight w:val="137"/>
        </w:trPr>
        <w:tc>
          <w:tcPr>
            <w:tcW w:w="2086" w:type="dxa"/>
            <w:hideMark/>
          </w:tcPr>
          <w:p w14:paraId="545D4549" w14:textId="77777777" w:rsidR="00DA201A" w:rsidRPr="00596F11" w:rsidRDefault="00DA201A" w:rsidP="00DA201A">
            <w:pPr>
              <w:spacing w:before="60" w:line="276" w:lineRule="auto"/>
              <w:rPr>
                <w:rFonts w:ascii="Arial" w:hAnsi="Arial" w:cs="Arial"/>
                <w:sz w:val="16"/>
                <w:szCs w:val="16"/>
                <w:cs/>
              </w:rPr>
            </w:pPr>
            <w:r w:rsidRPr="00596F11">
              <w:rPr>
                <w:rFonts w:ascii="Arial" w:hAnsi="Arial" w:cs="Arial"/>
                <w:sz w:val="16"/>
                <w:szCs w:val="16"/>
              </w:rPr>
              <w:t>Over time</w:t>
            </w:r>
          </w:p>
        </w:tc>
        <w:tc>
          <w:tcPr>
            <w:tcW w:w="1275" w:type="dxa"/>
            <w:shd w:val="clear" w:color="auto" w:fill="auto"/>
            <w:vAlign w:val="bottom"/>
          </w:tcPr>
          <w:p w14:paraId="1937D19F" w14:textId="16C500A3" w:rsidR="00DA201A" w:rsidRPr="00596F11" w:rsidRDefault="005217EC" w:rsidP="00DA201A">
            <w:pPr>
              <w:pBdr>
                <w:bottom w:val="single" w:sz="4" w:space="1" w:color="auto"/>
              </w:pBdr>
              <w:spacing w:before="60" w:line="276" w:lineRule="auto"/>
              <w:jc w:val="right"/>
              <w:rPr>
                <w:rFonts w:ascii="Arial" w:hAnsi="Arial" w:cs="Arial"/>
                <w:sz w:val="16"/>
                <w:szCs w:val="16"/>
                <w:cs/>
                <w:lang w:val="en-US"/>
              </w:rPr>
            </w:pPr>
            <w:r>
              <w:rPr>
                <w:rFonts w:ascii="Arial" w:hAnsi="Arial" w:cs="Arial"/>
                <w:sz w:val="16"/>
                <w:szCs w:val="16"/>
                <w:lang w:val="en-US"/>
              </w:rPr>
              <w:t>-</w:t>
            </w:r>
          </w:p>
        </w:tc>
        <w:tc>
          <w:tcPr>
            <w:tcW w:w="1137" w:type="dxa"/>
            <w:vAlign w:val="bottom"/>
          </w:tcPr>
          <w:p w14:paraId="0D717AE9" w14:textId="158017D3" w:rsidR="00DA201A" w:rsidRPr="00596F11" w:rsidRDefault="00DA201A" w:rsidP="00DA201A">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w:t>
            </w:r>
          </w:p>
        </w:tc>
        <w:tc>
          <w:tcPr>
            <w:tcW w:w="1134" w:type="dxa"/>
            <w:shd w:val="clear" w:color="auto" w:fill="auto"/>
            <w:vAlign w:val="bottom"/>
          </w:tcPr>
          <w:p w14:paraId="5584EE52" w14:textId="3B2538F5" w:rsidR="00DA201A" w:rsidRPr="00596F11" w:rsidRDefault="005217EC" w:rsidP="00DA201A">
            <w:pPr>
              <w:pBdr>
                <w:bottom w:val="single" w:sz="4" w:space="1" w:color="auto"/>
              </w:pBdr>
              <w:spacing w:before="60" w:line="276" w:lineRule="auto"/>
              <w:ind w:left="-21"/>
              <w:jc w:val="right"/>
              <w:rPr>
                <w:rFonts w:ascii="Arial" w:hAnsi="Arial" w:cs="Arial"/>
                <w:sz w:val="16"/>
                <w:szCs w:val="16"/>
                <w:cs/>
                <w:lang w:val="en-US"/>
              </w:rPr>
            </w:pPr>
            <w:r>
              <w:rPr>
                <w:rFonts w:ascii="Arial" w:hAnsi="Arial" w:cs="Arial"/>
                <w:sz w:val="16"/>
                <w:szCs w:val="16"/>
                <w:lang w:val="en-US"/>
              </w:rPr>
              <w:t>4,176</w:t>
            </w:r>
          </w:p>
        </w:tc>
        <w:tc>
          <w:tcPr>
            <w:tcW w:w="1134" w:type="dxa"/>
            <w:shd w:val="clear" w:color="auto" w:fill="auto"/>
            <w:vAlign w:val="bottom"/>
          </w:tcPr>
          <w:p w14:paraId="67B7AA09" w14:textId="261D215C" w:rsidR="00DA201A" w:rsidRPr="00596F11" w:rsidRDefault="00DA201A" w:rsidP="00DA201A">
            <w:pPr>
              <w:pBdr>
                <w:bottom w:val="single" w:sz="4"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6,079</w:t>
            </w:r>
          </w:p>
        </w:tc>
        <w:tc>
          <w:tcPr>
            <w:tcW w:w="1131" w:type="dxa"/>
            <w:shd w:val="clear" w:color="auto" w:fill="auto"/>
            <w:vAlign w:val="bottom"/>
          </w:tcPr>
          <w:p w14:paraId="0C030AD7" w14:textId="4ECDF82A" w:rsidR="00DA201A" w:rsidRPr="00596F11" w:rsidRDefault="005217EC" w:rsidP="00DA201A">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4,176</w:t>
            </w:r>
          </w:p>
        </w:tc>
        <w:tc>
          <w:tcPr>
            <w:tcW w:w="1135" w:type="dxa"/>
            <w:vAlign w:val="bottom"/>
          </w:tcPr>
          <w:p w14:paraId="6BC39F56" w14:textId="4EB35763" w:rsidR="00DA201A" w:rsidRPr="00596F11" w:rsidRDefault="00DA201A" w:rsidP="00DA201A">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6,079</w:t>
            </w:r>
          </w:p>
        </w:tc>
      </w:tr>
      <w:tr w:rsidR="00DA201A" w:rsidRPr="00596F11" w14:paraId="6FCB4534" w14:textId="77777777">
        <w:trPr>
          <w:cantSplit/>
          <w:trHeight w:val="256"/>
        </w:trPr>
        <w:tc>
          <w:tcPr>
            <w:tcW w:w="2086" w:type="dxa"/>
            <w:hideMark/>
          </w:tcPr>
          <w:p w14:paraId="7440C005" w14:textId="77777777" w:rsidR="00DA201A" w:rsidRPr="00596F11" w:rsidRDefault="00DA201A" w:rsidP="00DA201A">
            <w:pPr>
              <w:spacing w:before="60" w:line="276" w:lineRule="auto"/>
              <w:rPr>
                <w:rFonts w:ascii="Arial" w:hAnsi="Arial" w:cs="Arial"/>
                <w:sz w:val="16"/>
                <w:szCs w:val="16"/>
                <w:cs/>
              </w:rPr>
            </w:pPr>
            <w:r w:rsidRPr="00596F11">
              <w:rPr>
                <w:rFonts w:ascii="Arial" w:hAnsi="Arial" w:cs="Arial"/>
                <w:sz w:val="16"/>
                <w:szCs w:val="16"/>
              </w:rPr>
              <w:t>Total</w:t>
            </w:r>
          </w:p>
        </w:tc>
        <w:tc>
          <w:tcPr>
            <w:tcW w:w="1275" w:type="dxa"/>
            <w:shd w:val="clear" w:color="auto" w:fill="auto"/>
          </w:tcPr>
          <w:p w14:paraId="7313876F" w14:textId="7A143884" w:rsidR="00DA201A" w:rsidRPr="00596F11" w:rsidRDefault="005217EC" w:rsidP="00DA201A">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483,025</w:t>
            </w:r>
          </w:p>
        </w:tc>
        <w:tc>
          <w:tcPr>
            <w:tcW w:w="1137" w:type="dxa"/>
          </w:tcPr>
          <w:p w14:paraId="4F3FA4D6" w14:textId="6E1EB90A" w:rsidR="00DA201A" w:rsidRPr="00596F11" w:rsidRDefault="00DA201A" w:rsidP="00DA201A">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639,654</w:t>
            </w:r>
          </w:p>
        </w:tc>
        <w:tc>
          <w:tcPr>
            <w:tcW w:w="1134" w:type="dxa"/>
            <w:tcBorders>
              <w:bottom w:val="nil"/>
            </w:tcBorders>
            <w:shd w:val="clear" w:color="auto" w:fill="auto"/>
            <w:vAlign w:val="bottom"/>
          </w:tcPr>
          <w:p w14:paraId="57A374CA" w14:textId="191E1931" w:rsidR="00DA201A" w:rsidRPr="00596F11" w:rsidRDefault="005217EC" w:rsidP="00DA201A">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14,043</w:t>
            </w:r>
          </w:p>
        </w:tc>
        <w:tc>
          <w:tcPr>
            <w:tcW w:w="1134" w:type="dxa"/>
            <w:shd w:val="clear" w:color="auto" w:fill="auto"/>
            <w:vAlign w:val="bottom"/>
          </w:tcPr>
          <w:p w14:paraId="34C45B6D" w14:textId="46959C24" w:rsidR="00DA201A" w:rsidRPr="00596F11" w:rsidRDefault="00DA201A" w:rsidP="00DA201A">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10,788</w:t>
            </w:r>
          </w:p>
        </w:tc>
        <w:tc>
          <w:tcPr>
            <w:tcW w:w="1131" w:type="dxa"/>
            <w:shd w:val="clear" w:color="auto" w:fill="auto"/>
          </w:tcPr>
          <w:p w14:paraId="6BF4299B" w14:textId="2B92672B" w:rsidR="00DA201A" w:rsidRPr="00596F11" w:rsidRDefault="005217EC" w:rsidP="00DA201A">
            <w:pPr>
              <w:pBdr>
                <w:bottom w:val="single" w:sz="12" w:space="1" w:color="auto"/>
              </w:pBdr>
              <w:spacing w:before="60" w:line="276" w:lineRule="auto"/>
              <w:jc w:val="right"/>
              <w:rPr>
                <w:rFonts w:ascii="Arial" w:hAnsi="Arial" w:cs="Arial"/>
                <w:sz w:val="16"/>
                <w:szCs w:val="16"/>
                <w:lang w:val="en-US"/>
              </w:rPr>
            </w:pPr>
            <w:r>
              <w:rPr>
                <w:rFonts w:ascii="Arial" w:hAnsi="Arial" w:cs="Arial"/>
                <w:sz w:val="16"/>
                <w:szCs w:val="16"/>
                <w:lang w:val="en-US"/>
              </w:rPr>
              <w:t>497,068</w:t>
            </w:r>
          </w:p>
        </w:tc>
        <w:tc>
          <w:tcPr>
            <w:tcW w:w="1135" w:type="dxa"/>
          </w:tcPr>
          <w:p w14:paraId="10ED0451" w14:textId="512C4735" w:rsidR="00DA201A" w:rsidRPr="00596F11" w:rsidRDefault="00DA201A" w:rsidP="00DA201A">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650,442</w:t>
            </w:r>
          </w:p>
        </w:tc>
      </w:tr>
    </w:tbl>
    <w:p w14:paraId="01A6669D" w14:textId="77777777" w:rsidR="00797C25" w:rsidRDefault="00797C25" w:rsidP="003159B7">
      <w:pPr>
        <w:spacing w:line="360" w:lineRule="auto"/>
        <w:rPr>
          <w:rFonts w:ascii="Arial" w:hAnsi="Arial" w:cs="Arial"/>
          <w:sz w:val="19"/>
          <w:szCs w:val="19"/>
        </w:rPr>
      </w:pPr>
    </w:p>
    <w:p w14:paraId="133436A4" w14:textId="77777777" w:rsidR="00797C25" w:rsidRDefault="00797C25" w:rsidP="003159B7">
      <w:pPr>
        <w:spacing w:line="360" w:lineRule="auto"/>
        <w:rPr>
          <w:rFonts w:ascii="Arial" w:hAnsi="Arial" w:cs="Arial"/>
          <w:sz w:val="19"/>
          <w:szCs w:val="19"/>
        </w:rPr>
      </w:pPr>
    </w:p>
    <w:p w14:paraId="68C6C9DA" w14:textId="77777777" w:rsidR="00797C25" w:rsidRDefault="00797C25" w:rsidP="003159B7">
      <w:pPr>
        <w:spacing w:line="360" w:lineRule="auto"/>
        <w:rPr>
          <w:rFonts w:ascii="Arial" w:hAnsi="Arial" w:cs="Arial"/>
          <w:sz w:val="19"/>
          <w:szCs w:val="19"/>
        </w:rPr>
      </w:pPr>
    </w:p>
    <w:p w14:paraId="3DD07EC6" w14:textId="77777777" w:rsidR="00797C25" w:rsidRDefault="00797C25" w:rsidP="003159B7">
      <w:pPr>
        <w:spacing w:line="360" w:lineRule="auto"/>
        <w:rPr>
          <w:rFonts w:ascii="Arial" w:hAnsi="Arial" w:cs="Arial"/>
          <w:sz w:val="19"/>
          <w:szCs w:val="19"/>
        </w:rPr>
      </w:pPr>
    </w:p>
    <w:p w14:paraId="3EFFCE2A" w14:textId="77777777" w:rsidR="00797C25" w:rsidRDefault="00797C25" w:rsidP="003159B7">
      <w:pPr>
        <w:spacing w:line="360" w:lineRule="auto"/>
        <w:rPr>
          <w:rFonts w:ascii="Arial" w:hAnsi="Arial" w:cs="Arial"/>
          <w:sz w:val="19"/>
          <w:szCs w:val="19"/>
        </w:rPr>
      </w:pPr>
    </w:p>
    <w:p w14:paraId="4BA5BFF0" w14:textId="77777777" w:rsidR="00797C25" w:rsidRDefault="00797C25" w:rsidP="003159B7">
      <w:pPr>
        <w:spacing w:line="360" w:lineRule="auto"/>
        <w:rPr>
          <w:rFonts w:ascii="Arial" w:hAnsi="Arial" w:cs="Arial"/>
          <w:sz w:val="19"/>
          <w:szCs w:val="19"/>
        </w:rPr>
      </w:pPr>
    </w:p>
    <w:p w14:paraId="012928DF" w14:textId="77777777" w:rsidR="00797C25" w:rsidRDefault="00797C25" w:rsidP="003159B7">
      <w:pPr>
        <w:spacing w:line="360" w:lineRule="auto"/>
        <w:rPr>
          <w:rFonts w:ascii="Arial" w:hAnsi="Arial" w:cs="Arial"/>
          <w:sz w:val="19"/>
          <w:szCs w:val="19"/>
        </w:rPr>
      </w:pPr>
    </w:p>
    <w:p w14:paraId="76CB1F7A" w14:textId="77777777" w:rsidR="00797C25" w:rsidRDefault="00797C25" w:rsidP="003159B7">
      <w:pPr>
        <w:spacing w:line="360" w:lineRule="auto"/>
        <w:rPr>
          <w:rFonts w:ascii="Arial" w:hAnsi="Arial" w:cs="Arial"/>
          <w:sz w:val="19"/>
          <w:szCs w:val="19"/>
        </w:rPr>
      </w:pPr>
    </w:p>
    <w:p w14:paraId="7634B968" w14:textId="08F0130A" w:rsidR="008064A6" w:rsidRDefault="00806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cs/>
        </w:rPr>
      </w:pPr>
      <w:r>
        <w:rPr>
          <w:rFonts w:ascii="Arial" w:hAnsi="Arial"/>
          <w:sz w:val="19"/>
          <w:szCs w:val="19"/>
          <w:cs/>
        </w:rPr>
        <w:br w:type="page"/>
      </w:r>
    </w:p>
    <w:tbl>
      <w:tblPr>
        <w:tblStyle w:val="TableGrid1"/>
        <w:tblW w:w="903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86"/>
        <w:gridCol w:w="1275"/>
        <w:gridCol w:w="1137"/>
        <w:gridCol w:w="1134"/>
        <w:gridCol w:w="1134"/>
        <w:gridCol w:w="1131"/>
        <w:gridCol w:w="1135"/>
      </w:tblGrid>
      <w:tr w:rsidR="00797C25" w:rsidRPr="00596F11" w14:paraId="68E56833" w14:textId="77777777">
        <w:trPr>
          <w:trHeight w:val="285"/>
        </w:trPr>
        <w:tc>
          <w:tcPr>
            <w:tcW w:w="2086" w:type="dxa"/>
            <w:vAlign w:val="bottom"/>
          </w:tcPr>
          <w:p w14:paraId="706AB063" w14:textId="77777777" w:rsidR="00797C25" w:rsidRPr="00596F11" w:rsidRDefault="00797C25">
            <w:pPr>
              <w:spacing w:before="60" w:line="276" w:lineRule="auto"/>
              <w:jc w:val="center"/>
              <w:rPr>
                <w:rFonts w:ascii="Arial" w:hAnsi="Arial" w:cs="Arial"/>
                <w:sz w:val="16"/>
                <w:szCs w:val="16"/>
                <w:cs/>
              </w:rPr>
            </w:pPr>
          </w:p>
        </w:tc>
        <w:tc>
          <w:tcPr>
            <w:tcW w:w="6946" w:type="dxa"/>
            <w:gridSpan w:val="6"/>
            <w:vAlign w:val="bottom"/>
          </w:tcPr>
          <w:p w14:paraId="47FDA666" w14:textId="77777777" w:rsidR="00797C25" w:rsidRPr="00596F11" w:rsidRDefault="00797C25">
            <w:pPr>
              <w:spacing w:before="60" w:line="276" w:lineRule="auto"/>
              <w:jc w:val="right"/>
              <w:rPr>
                <w:rFonts w:ascii="Arial" w:hAnsi="Arial" w:cs="Arial"/>
                <w:sz w:val="16"/>
                <w:szCs w:val="16"/>
              </w:rPr>
            </w:pPr>
            <w:r w:rsidRPr="00596F11">
              <w:rPr>
                <w:rFonts w:ascii="Arial" w:hAnsi="Arial" w:cs="Arial"/>
                <w:sz w:val="16"/>
                <w:szCs w:val="16"/>
                <w:lang w:bidi="ar-SA"/>
              </w:rPr>
              <w:t>(</w:t>
            </w:r>
            <w:proofErr w:type="gramStart"/>
            <w:r w:rsidRPr="00596F11">
              <w:rPr>
                <w:rFonts w:ascii="Arial" w:hAnsi="Arial" w:cs="Arial"/>
                <w:sz w:val="16"/>
                <w:szCs w:val="16"/>
                <w:lang w:bidi="ar-SA"/>
              </w:rPr>
              <w:t>Unit :</w:t>
            </w:r>
            <w:proofErr w:type="gramEnd"/>
            <w:r w:rsidRPr="00596F11">
              <w:rPr>
                <w:rFonts w:ascii="Arial" w:hAnsi="Arial" w:cs="Arial"/>
                <w:sz w:val="16"/>
                <w:szCs w:val="16"/>
                <w:lang w:bidi="ar-SA"/>
              </w:rPr>
              <w:t xml:space="preserve"> Thousand Baht)</w:t>
            </w:r>
          </w:p>
        </w:tc>
      </w:tr>
      <w:tr w:rsidR="00797C25" w:rsidRPr="00596F11" w14:paraId="6D06008D" w14:textId="77777777">
        <w:trPr>
          <w:trHeight w:val="261"/>
        </w:trPr>
        <w:tc>
          <w:tcPr>
            <w:tcW w:w="2086" w:type="dxa"/>
            <w:vAlign w:val="bottom"/>
          </w:tcPr>
          <w:p w14:paraId="43DB61DD" w14:textId="77777777" w:rsidR="00797C25" w:rsidRPr="00596F11" w:rsidRDefault="00797C25">
            <w:pPr>
              <w:spacing w:before="60" w:line="276" w:lineRule="auto"/>
              <w:jc w:val="center"/>
              <w:rPr>
                <w:rFonts w:ascii="Arial" w:hAnsi="Arial" w:cs="Arial"/>
                <w:sz w:val="16"/>
                <w:szCs w:val="16"/>
                <w:cs/>
              </w:rPr>
            </w:pPr>
          </w:p>
        </w:tc>
        <w:tc>
          <w:tcPr>
            <w:tcW w:w="6946" w:type="dxa"/>
            <w:gridSpan w:val="6"/>
            <w:vAlign w:val="bottom"/>
          </w:tcPr>
          <w:p w14:paraId="5246465B" w14:textId="37E4C9BF" w:rsidR="00797C25" w:rsidRPr="00596F11" w:rsidRDefault="00797C25">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lang w:bidi="ar-SA"/>
              </w:rPr>
              <w:t xml:space="preserve">Separate </w:t>
            </w:r>
            <w:r w:rsidR="00CC34E6">
              <w:rPr>
                <w:rFonts w:ascii="Arial" w:hAnsi="Arial" w:cs="Arial"/>
                <w:sz w:val="16"/>
                <w:szCs w:val="16"/>
                <w:lang w:bidi="ar-SA"/>
              </w:rPr>
              <w:t>F/S</w:t>
            </w:r>
          </w:p>
        </w:tc>
      </w:tr>
      <w:tr w:rsidR="00797C25" w:rsidRPr="00596F11" w14:paraId="3389EC90" w14:textId="77777777">
        <w:trPr>
          <w:trHeight w:val="251"/>
        </w:trPr>
        <w:tc>
          <w:tcPr>
            <w:tcW w:w="2086" w:type="dxa"/>
            <w:vAlign w:val="bottom"/>
          </w:tcPr>
          <w:p w14:paraId="1A5005DB" w14:textId="77777777" w:rsidR="00797C25" w:rsidRPr="00596F11" w:rsidRDefault="00797C25">
            <w:pPr>
              <w:spacing w:before="60" w:line="276" w:lineRule="auto"/>
              <w:jc w:val="center"/>
              <w:rPr>
                <w:rFonts w:ascii="Arial" w:hAnsi="Arial" w:cs="Arial"/>
                <w:sz w:val="16"/>
                <w:szCs w:val="16"/>
                <w:cs/>
              </w:rPr>
            </w:pPr>
          </w:p>
        </w:tc>
        <w:tc>
          <w:tcPr>
            <w:tcW w:w="6946" w:type="dxa"/>
            <w:gridSpan w:val="6"/>
            <w:vAlign w:val="bottom"/>
          </w:tcPr>
          <w:p w14:paraId="0AFD53F1" w14:textId="2BF675D4" w:rsidR="00797C25" w:rsidRPr="00596F11" w:rsidRDefault="00797C25">
            <w:pPr>
              <w:pBdr>
                <w:bottom w:val="single" w:sz="4" w:space="1" w:color="auto"/>
              </w:pBdr>
              <w:spacing w:before="60" w:line="276" w:lineRule="auto"/>
              <w:jc w:val="center"/>
              <w:rPr>
                <w:rFonts w:ascii="Arial" w:hAnsi="Arial" w:cs="Arial"/>
                <w:sz w:val="16"/>
                <w:szCs w:val="16"/>
                <w:lang w:val="en-US"/>
              </w:rPr>
            </w:pPr>
            <w:r w:rsidRPr="00596F11">
              <w:rPr>
                <w:rFonts w:ascii="Arial" w:hAnsi="Arial" w:cs="Arial"/>
                <w:sz w:val="16"/>
                <w:szCs w:val="16"/>
                <w:lang w:val="en-US" w:bidi="ar-SA"/>
              </w:rPr>
              <w:t xml:space="preserve">For the </w:t>
            </w:r>
            <w:r>
              <w:rPr>
                <w:rFonts w:ascii="Arial" w:hAnsi="Arial" w:cs="Arial"/>
                <w:sz w:val="16"/>
                <w:szCs w:val="16"/>
                <w:lang w:val="en-US" w:bidi="ar-SA"/>
              </w:rPr>
              <w:t>six</w:t>
            </w:r>
            <w:r w:rsidRPr="00596F11">
              <w:rPr>
                <w:rFonts w:ascii="Arial" w:hAnsi="Arial" w:cs="Arial"/>
                <w:sz w:val="16"/>
                <w:szCs w:val="16"/>
                <w:lang w:val="en-US" w:bidi="ar-SA"/>
              </w:rPr>
              <w:t xml:space="preserve">-month periods ended </w:t>
            </w:r>
            <w:r w:rsidRPr="00797C25">
              <w:rPr>
                <w:rFonts w:ascii="Arial" w:hAnsi="Arial" w:cs="Arial"/>
                <w:sz w:val="16"/>
                <w:szCs w:val="16"/>
                <w:lang w:val="en-US" w:bidi="ar-SA"/>
              </w:rPr>
              <w:t>30 June</w:t>
            </w:r>
          </w:p>
        </w:tc>
      </w:tr>
      <w:tr w:rsidR="00797C25" w:rsidRPr="00596F11" w14:paraId="1C576323" w14:textId="77777777">
        <w:trPr>
          <w:trHeight w:val="476"/>
        </w:trPr>
        <w:tc>
          <w:tcPr>
            <w:tcW w:w="2086" w:type="dxa"/>
            <w:vAlign w:val="bottom"/>
          </w:tcPr>
          <w:p w14:paraId="4D452A00" w14:textId="77777777" w:rsidR="00797C25" w:rsidRPr="00596F11" w:rsidRDefault="00797C25">
            <w:pPr>
              <w:spacing w:before="60" w:line="276" w:lineRule="auto"/>
              <w:jc w:val="center"/>
              <w:rPr>
                <w:rFonts w:ascii="Arial" w:hAnsi="Arial" w:cs="Arial"/>
                <w:sz w:val="16"/>
                <w:szCs w:val="16"/>
                <w:cs/>
                <w:lang w:val="en-US"/>
              </w:rPr>
            </w:pPr>
          </w:p>
        </w:tc>
        <w:tc>
          <w:tcPr>
            <w:tcW w:w="2412" w:type="dxa"/>
            <w:gridSpan w:val="2"/>
            <w:vAlign w:val="bottom"/>
            <w:hideMark/>
          </w:tcPr>
          <w:p w14:paraId="71692C19" w14:textId="77777777" w:rsidR="00797C25" w:rsidRPr="00596F11" w:rsidRDefault="00797C25">
            <w:pPr>
              <w:pBdr>
                <w:bottom w:val="single" w:sz="4" w:space="1" w:color="auto"/>
              </w:pBdr>
              <w:spacing w:before="60" w:line="276" w:lineRule="auto"/>
              <w:jc w:val="center"/>
              <w:rPr>
                <w:rFonts w:ascii="Arial" w:hAnsi="Arial" w:cs="Arial"/>
                <w:sz w:val="16"/>
                <w:szCs w:val="16"/>
                <w:cs/>
              </w:rPr>
            </w:pPr>
            <w:r w:rsidRPr="00596F11">
              <w:rPr>
                <w:rFonts w:ascii="Arial" w:hAnsi="Arial" w:cs="Arial"/>
                <w:sz w:val="16"/>
                <w:szCs w:val="16"/>
              </w:rPr>
              <w:t>Distribution of medical device and equipment</w:t>
            </w:r>
          </w:p>
        </w:tc>
        <w:tc>
          <w:tcPr>
            <w:tcW w:w="2268" w:type="dxa"/>
            <w:gridSpan w:val="2"/>
            <w:vAlign w:val="bottom"/>
            <w:hideMark/>
          </w:tcPr>
          <w:p w14:paraId="6ACD9CB6" w14:textId="77777777" w:rsidR="00797C25" w:rsidRPr="00596F11" w:rsidRDefault="00797C25">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Services of medical equipment</w:t>
            </w:r>
          </w:p>
        </w:tc>
        <w:tc>
          <w:tcPr>
            <w:tcW w:w="2266" w:type="dxa"/>
            <w:gridSpan w:val="2"/>
            <w:vAlign w:val="bottom"/>
          </w:tcPr>
          <w:p w14:paraId="6D01E607" w14:textId="77777777" w:rsidR="00797C25" w:rsidRPr="00596F11" w:rsidRDefault="00797C25">
            <w:pPr>
              <w:pBdr>
                <w:bottom w:val="single" w:sz="4" w:space="1" w:color="auto"/>
              </w:pBdr>
              <w:spacing w:before="60" w:line="276" w:lineRule="auto"/>
              <w:jc w:val="center"/>
              <w:rPr>
                <w:rFonts w:ascii="Arial" w:hAnsi="Arial" w:cs="Arial"/>
                <w:sz w:val="16"/>
                <w:szCs w:val="16"/>
              </w:rPr>
            </w:pPr>
          </w:p>
          <w:p w14:paraId="7CE29ABE" w14:textId="77777777" w:rsidR="00797C25" w:rsidRPr="00596F11" w:rsidRDefault="00797C25">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Total</w:t>
            </w:r>
          </w:p>
        </w:tc>
      </w:tr>
      <w:tr w:rsidR="00797C25" w:rsidRPr="00596F11" w14:paraId="5486DEA8" w14:textId="77777777">
        <w:tc>
          <w:tcPr>
            <w:tcW w:w="2086" w:type="dxa"/>
          </w:tcPr>
          <w:p w14:paraId="5F82EFC8" w14:textId="77777777" w:rsidR="00797C25" w:rsidRPr="00596F11" w:rsidRDefault="00797C25">
            <w:pPr>
              <w:spacing w:before="60" w:line="276" w:lineRule="auto"/>
              <w:jc w:val="center"/>
              <w:rPr>
                <w:rFonts w:ascii="Arial" w:hAnsi="Arial" w:cs="Arial"/>
                <w:sz w:val="16"/>
                <w:szCs w:val="16"/>
              </w:rPr>
            </w:pPr>
          </w:p>
        </w:tc>
        <w:tc>
          <w:tcPr>
            <w:tcW w:w="1275" w:type="dxa"/>
            <w:hideMark/>
          </w:tcPr>
          <w:p w14:paraId="3D35C318" w14:textId="77777777" w:rsidR="00797C25" w:rsidRPr="00596F11" w:rsidRDefault="00797C25">
            <w:pPr>
              <w:pBdr>
                <w:bottom w:val="single" w:sz="4" w:space="1" w:color="auto"/>
              </w:pBdr>
              <w:spacing w:before="60" w:line="276" w:lineRule="auto"/>
              <w:jc w:val="center"/>
              <w:rPr>
                <w:rFonts w:ascii="Arial" w:hAnsi="Arial" w:cs="Arial"/>
                <w:sz w:val="16"/>
                <w:szCs w:val="16"/>
                <w:cs/>
              </w:rPr>
            </w:pPr>
            <w:r w:rsidRPr="00596F11">
              <w:rPr>
                <w:rFonts w:ascii="Arial" w:hAnsi="Arial" w:cs="Arial"/>
                <w:sz w:val="16"/>
                <w:szCs w:val="16"/>
              </w:rPr>
              <w:t>2024</w:t>
            </w:r>
          </w:p>
        </w:tc>
        <w:tc>
          <w:tcPr>
            <w:tcW w:w="1137" w:type="dxa"/>
            <w:hideMark/>
          </w:tcPr>
          <w:p w14:paraId="528A37B9" w14:textId="77777777" w:rsidR="00797C25" w:rsidRPr="00596F11" w:rsidRDefault="00797C25">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2023</w:t>
            </w:r>
          </w:p>
        </w:tc>
        <w:tc>
          <w:tcPr>
            <w:tcW w:w="1134" w:type="dxa"/>
            <w:hideMark/>
          </w:tcPr>
          <w:p w14:paraId="1B88A367" w14:textId="77777777" w:rsidR="00797C25" w:rsidRPr="00596F11" w:rsidRDefault="00797C25">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2024</w:t>
            </w:r>
          </w:p>
        </w:tc>
        <w:tc>
          <w:tcPr>
            <w:tcW w:w="1134" w:type="dxa"/>
            <w:hideMark/>
          </w:tcPr>
          <w:p w14:paraId="63F16F2C" w14:textId="77777777" w:rsidR="00797C25" w:rsidRPr="00596F11" w:rsidRDefault="00797C25">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2023</w:t>
            </w:r>
          </w:p>
        </w:tc>
        <w:tc>
          <w:tcPr>
            <w:tcW w:w="1131" w:type="dxa"/>
            <w:hideMark/>
          </w:tcPr>
          <w:p w14:paraId="4042D323" w14:textId="77777777" w:rsidR="00797C25" w:rsidRPr="00596F11" w:rsidRDefault="00797C25">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2024</w:t>
            </w:r>
          </w:p>
        </w:tc>
        <w:tc>
          <w:tcPr>
            <w:tcW w:w="1135" w:type="dxa"/>
            <w:hideMark/>
          </w:tcPr>
          <w:p w14:paraId="5EAAAB9F" w14:textId="77777777" w:rsidR="00797C25" w:rsidRPr="00596F11" w:rsidRDefault="00797C25">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2023</w:t>
            </w:r>
          </w:p>
        </w:tc>
      </w:tr>
      <w:tr w:rsidR="00797C25" w:rsidRPr="00596F11" w14:paraId="78BB0050" w14:textId="77777777">
        <w:trPr>
          <w:trHeight w:val="80"/>
        </w:trPr>
        <w:tc>
          <w:tcPr>
            <w:tcW w:w="2086" w:type="dxa"/>
          </w:tcPr>
          <w:p w14:paraId="5518C273" w14:textId="77777777" w:rsidR="00797C25" w:rsidRPr="00596F11" w:rsidRDefault="00797C25">
            <w:pPr>
              <w:spacing w:before="60" w:line="276" w:lineRule="auto"/>
              <w:jc w:val="center"/>
              <w:rPr>
                <w:rFonts w:ascii="Arial" w:hAnsi="Arial" w:cs="Arial"/>
                <w:sz w:val="16"/>
                <w:szCs w:val="16"/>
              </w:rPr>
            </w:pPr>
          </w:p>
        </w:tc>
        <w:tc>
          <w:tcPr>
            <w:tcW w:w="1275" w:type="dxa"/>
          </w:tcPr>
          <w:p w14:paraId="31E89370" w14:textId="77777777" w:rsidR="00797C25" w:rsidRPr="00596F11" w:rsidRDefault="00797C25">
            <w:pPr>
              <w:spacing w:before="60" w:line="276" w:lineRule="auto"/>
              <w:jc w:val="center"/>
              <w:rPr>
                <w:rFonts w:ascii="Arial" w:hAnsi="Arial" w:cs="Arial"/>
                <w:sz w:val="16"/>
                <w:szCs w:val="16"/>
                <w:cs/>
              </w:rPr>
            </w:pPr>
          </w:p>
        </w:tc>
        <w:tc>
          <w:tcPr>
            <w:tcW w:w="1137" w:type="dxa"/>
          </w:tcPr>
          <w:p w14:paraId="426D0B7A" w14:textId="77777777" w:rsidR="00797C25" w:rsidRPr="00596F11" w:rsidRDefault="00797C25">
            <w:pPr>
              <w:spacing w:before="60" w:line="276" w:lineRule="auto"/>
              <w:jc w:val="center"/>
              <w:rPr>
                <w:rFonts w:ascii="Arial" w:hAnsi="Arial" w:cs="Arial"/>
                <w:sz w:val="16"/>
                <w:szCs w:val="16"/>
              </w:rPr>
            </w:pPr>
          </w:p>
        </w:tc>
        <w:tc>
          <w:tcPr>
            <w:tcW w:w="1134" w:type="dxa"/>
          </w:tcPr>
          <w:p w14:paraId="6C5E0E5A" w14:textId="77777777" w:rsidR="00797C25" w:rsidRPr="00596F11" w:rsidRDefault="00797C25">
            <w:pPr>
              <w:spacing w:before="60" w:line="276" w:lineRule="auto"/>
              <w:jc w:val="center"/>
              <w:rPr>
                <w:rFonts w:ascii="Arial" w:hAnsi="Arial" w:cs="Arial"/>
                <w:sz w:val="16"/>
                <w:szCs w:val="16"/>
              </w:rPr>
            </w:pPr>
          </w:p>
        </w:tc>
        <w:tc>
          <w:tcPr>
            <w:tcW w:w="1134" w:type="dxa"/>
          </w:tcPr>
          <w:p w14:paraId="6F597406" w14:textId="77777777" w:rsidR="00797C25" w:rsidRPr="00596F11" w:rsidRDefault="00797C25">
            <w:pPr>
              <w:spacing w:before="60" w:line="276" w:lineRule="auto"/>
              <w:jc w:val="center"/>
              <w:rPr>
                <w:rFonts w:ascii="Arial" w:hAnsi="Arial" w:cs="Arial"/>
                <w:sz w:val="16"/>
                <w:szCs w:val="16"/>
              </w:rPr>
            </w:pPr>
          </w:p>
        </w:tc>
        <w:tc>
          <w:tcPr>
            <w:tcW w:w="1131" w:type="dxa"/>
          </w:tcPr>
          <w:p w14:paraId="55C50895" w14:textId="77777777" w:rsidR="00797C25" w:rsidRPr="00596F11" w:rsidRDefault="00797C25">
            <w:pPr>
              <w:spacing w:before="60" w:line="276" w:lineRule="auto"/>
              <w:jc w:val="center"/>
              <w:rPr>
                <w:rFonts w:ascii="Arial" w:hAnsi="Arial" w:cs="Arial"/>
                <w:sz w:val="16"/>
                <w:szCs w:val="16"/>
              </w:rPr>
            </w:pPr>
          </w:p>
        </w:tc>
        <w:tc>
          <w:tcPr>
            <w:tcW w:w="1135" w:type="dxa"/>
          </w:tcPr>
          <w:p w14:paraId="02E72675" w14:textId="77777777" w:rsidR="00797C25" w:rsidRPr="00596F11" w:rsidRDefault="00797C25">
            <w:pPr>
              <w:spacing w:before="60" w:line="276" w:lineRule="auto"/>
              <w:jc w:val="center"/>
              <w:rPr>
                <w:rFonts w:ascii="Arial" w:hAnsi="Arial" w:cs="Arial"/>
                <w:sz w:val="16"/>
                <w:szCs w:val="16"/>
              </w:rPr>
            </w:pPr>
          </w:p>
        </w:tc>
      </w:tr>
      <w:tr w:rsidR="00292420" w:rsidRPr="00596F11" w14:paraId="69B20576" w14:textId="77777777">
        <w:trPr>
          <w:trHeight w:val="134"/>
        </w:trPr>
        <w:tc>
          <w:tcPr>
            <w:tcW w:w="2086" w:type="dxa"/>
            <w:hideMark/>
          </w:tcPr>
          <w:p w14:paraId="3907E48B" w14:textId="77777777" w:rsidR="00292420" w:rsidRPr="00596F11" w:rsidRDefault="00292420" w:rsidP="00292420">
            <w:pPr>
              <w:spacing w:before="60" w:line="276" w:lineRule="auto"/>
              <w:rPr>
                <w:rFonts w:ascii="Arial" w:hAnsi="Arial" w:cs="Arial"/>
                <w:sz w:val="16"/>
                <w:szCs w:val="16"/>
                <w:cs/>
              </w:rPr>
            </w:pPr>
            <w:r w:rsidRPr="00596F11">
              <w:rPr>
                <w:rFonts w:ascii="Arial" w:hAnsi="Arial" w:cs="Arial"/>
                <w:sz w:val="16"/>
                <w:szCs w:val="16"/>
              </w:rPr>
              <w:t>At point in time</w:t>
            </w:r>
          </w:p>
        </w:tc>
        <w:tc>
          <w:tcPr>
            <w:tcW w:w="1275" w:type="dxa"/>
            <w:shd w:val="clear" w:color="auto" w:fill="auto"/>
          </w:tcPr>
          <w:p w14:paraId="7ED76D0D" w14:textId="294882AD" w:rsidR="00292420" w:rsidRPr="00596F11" w:rsidRDefault="00CC1041" w:rsidP="00292420">
            <w:pPr>
              <w:spacing w:before="60" w:line="276" w:lineRule="auto"/>
              <w:jc w:val="right"/>
              <w:rPr>
                <w:rFonts w:ascii="Arial" w:hAnsi="Arial" w:cs="Arial"/>
                <w:sz w:val="16"/>
                <w:szCs w:val="16"/>
                <w:lang w:val="en-US"/>
              </w:rPr>
            </w:pPr>
            <w:r>
              <w:rPr>
                <w:rFonts w:ascii="Arial" w:hAnsi="Arial" w:cs="Arial"/>
                <w:sz w:val="16"/>
                <w:szCs w:val="16"/>
                <w:lang w:val="en-US"/>
              </w:rPr>
              <w:t>435</w:t>
            </w:r>
            <w:r w:rsidR="00A1692F">
              <w:rPr>
                <w:rFonts w:ascii="Arial" w:hAnsi="Arial" w:cs="Arial"/>
                <w:sz w:val="16"/>
                <w:szCs w:val="16"/>
                <w:lang w:val="en-US"/>
              </w:rPr>
              <w:t>,759</w:t>
            </w:r>
          </w:p>
        </w:tc>
        <w:tc>
          <w:tcPr>
            <w:tcW w:w="1137" w:type="dxa"/>
          </w:tcPr>
          <w:p w14:paraId="297F93A5" w14:textId="56D88765" w:rsidR="00292420" w:rsidRPr="00596F11" w:rsidRDefault="00292420" w:rsidP="00292420">
            <w:pPr>
              <w:spacing w:before="60" w:line="276" w:lineRule="auto"/>
              <w:jc w:val="right"/>
              <w:rPr>
                <w:rFonts w:ascii="Arial" w:hAnsi="Arial" w:cs="Arial"/>
                <w:sz w:val="16"/>
                <w:szCs w:val="16"/>
                <w:lang w:val="en-US"/>
              </w:rPr>
            </w:pPr>
            <w:r>
              <w:rPr>
                <w:rFonts w:ascii="Arial" w:hAnsi="Arial" w:cs="Arial"/>
                <w:sz w:val="16"/>
                <w:szCs w:val="16"/>
                <w:lang w:val="en-US"/>
              </w:rPr>
              <w:t>592,004</w:t>
            </w:r>
          </w:p>
        </w:tc>
        <w:tc>
          <w:tcPr>
            <w:tcW w:w="1134" w:type="dxa"/>
            <w:shd w:val="clear" w:color="auto" w:fill="auto"/>
          </w:tcPr>
          <w:p w14:paraId="1E4FE79A" w14:textId="315C8BD0" w:rsidR="00292420" w:rsidRPr="00596F11" w:rsidRDefault="00A1692F" w:rsidP="00292420">
            <w:pPr>
              <w:spacing w:before="60" w:line="276" w:lineRule="auto"/>
              <w:ind w:left="252"/>
              <w:jc w:val="right"/>
              <w:rPr>
                <w:rFonts w:ascii="Arial" w:hAnsi="Arial" w:cs="Arial"/>
                <w:sz w:val="16"/>
                <w:szCs w:val="16"/>
                <w:lang w:val="en-US"/>
              </w:rPr>
            </w:pPr>
            <w:r>
              <w:rPr>
                <w:rFonts w:ascii="Arial" w:hAnsi="Arial" w:cs="Arial"/>
                <w:sz w:val="16"/>
                <w:szCs w:val="16"/>
                <w:lang w:val="en-US"/>
              </w:rPr>
              <w:t>9,867</w:t>
            </w:r>
          </w:p>
        </w:tc>
        <w:tc>
          <w:tcPr>
            <w:tcW w:w="1134" w:type="dxa"/>
            <w:shd w:val="clear" w:color="auto" w:fill="auto"/>
          </w:tcPr>
          <w:p w14:paraId="7A74BD6F" w14:textId="2BB9F7D5" w:rsidR="00292420" w:rsidRPr="00596F11" w:rsidRDefault="00292420" w:rsidP="00292420">
            <w:pPr>
              <w:spacing w:before="60" w:line="276" w:lineRule="auto"/>
              <w:ind w:left="252"/>
              <w:jc w:val="right"/>
              <w:rPr>
                <w:rFonts w:ascii="Arial" w:hAnsi="Arial" w:cs="Arial"/>
                <w:sz w:val="16"/>
                <w:szCs w:val="16"/>
                <w:lang w:val="en-US"/>
              </w:rPr>
            </w:pPr>
            <w:r>
              <w:rPr>
                <w:rFonts w:ascii="Arial" w:hAnsi="Arial" w:cs="Arial"/>
                <w:sz w:val="16"/>
                <w:szCs w:val="16"/>
                <w:lang w:val="en-US"/>
              </w:rPr>
              <w:t>4,709</w:t>
            </w:r>
          </w:p>
        </w:tc>
        <w:tc>
          <w:tcPr>
            <w:tcW w:w="1131" w:type="dxa"/>
            <w:shd w:val="clear" w:color="auto" w:fill="auto"/>
          </w:tcPr>
          <w:p w14:paraId="6B9437E5" w14:textId="2249E48E" w:rsidR="00292420" w:rsidRPr="00596F11" w:rsidRDefault="00A1692F" w:rsidP="00292420">
            <w:pPr>
              <w:spacing w:before="60" w:line="276" w:lineRule="auto"/>
              <w:ind w:left="-21"/>
              <w:jc w:val="right"/>
              <w:rPr>
                <w:rFonts w:ascii="Arial" w:hAnsi="Arial" w:cs="Arial"/>
                <w:sz w:val="16"/>
                <w:szCs w:val="16"/>
                <w:lang w:val="en-US"/>
              </w:rPr>
            </w:pPr>
            <w:r>
              <w:rPr>
                <w:rFonts w:ascii="Arial" w:hAnsi="Arial" w:cs="Arial"/>
                <w:sz w:val="16"/>
                <w:szCs w:val="16"/>
                <w:lang w:val="en-US"/>
              </w:rPr>
              <w:t>445,6</w:t>
            </w:r>
            <w:r w:rsidR="007402C6">
              <w:rPr>
                <w:rFonts w:ascii="Arial" w:hAnsi="Arial" w:cs="Arial"/>
                <w:sz w:val="16"/>
                <w:szCs w:val="16"/>
                <w:lang w:val="en-US"/>
              </w:rPr>
              <w:t>26</w:t>
            </w:r>
          </w:p>
        </w:tc>
        <w:tc>
          <w:tcPr>
            <w:tcW w:w="1135" w:type="dxa"/>
          </w:tcPr>
          <w:p w14:paraId="30312DAD" w14:textId="1798CE8A" w:rsidR="00292420" w:rsidRPr="00596F11" w:rsidRDefault="00292420" w:rsidP="00292420">
            <w:pPr>
              <w:spacing w:before="60" w:line="276" w:lineRule="auto"/>
              <w:jc w:val="right"/>
              <w:rPr>
                <w:rFonts w:ascii="Arial" w:hAnsi="Arial" w:cs="Arial"/>
                <w:sz w:val="16"/>
                <w:szCs w:val="16"/>
                <w:lang w:val="en-US"/>
              </w:rPr>
            </w:pPr>
            <w:r>
              <w:rPr>
                <w:rFonts w:ascii="Arial" w:hAnsi="Arial" w:cs="Arial"/>
                <w:sz w:val="16"/>
                <w:szCs w:val="16"/>
                <w:lang w:val="en-US"/>
              </w:rPr>
              <w:t>596,713</w:t>
            </w:r>
          </w:p>
        </w:tc>
      </w:tr>
      <w:tr w:rsidR="00292420" w:rsidRPr="00596F11" w14:paraId="05F9E830" w14:textId="77777777">
        <w:trPr>
          <w:trHeight w:val="137"/>
        </w:trPr>
        <w:tc>
          <w:tcPr>
            <w:tcW w:w="2086" w:type="dxa"/>
            <w:hideMark/>
          </w:tcPr>
          <w:p w14:paraId="6D8861DF" w14:textId="77777777" w:rsidR="00292420" w:rsidRPr="00596F11" w:rsidRDefault="00292420" w:rsidP="00292420">
            <w:pPr>
              <w:spacing w:before="60" w:line="276" w:lineRule="auto"/>
              <w:rPr>
                <w:rFonts w:ascii="Arial" w:hAnsi="Arial" w:cs="Arial"/>
                <w:sz w:val="16"/>
                <w:szCs w:val="16"/>
                <w:cs/>
              </w:rPr>
            </w:pPr>
            <w:r w:rsidRPr="00596F11">
              <w:rPr>
                <w:rFonts w:ascii="Arial" w:hAnsi="Arial" w:cs="Arial"/>
                <w:sz w:val="16"/>
                <w:szCs w:val="16"/>
              </w:rPr>
              <w:t>Over time</w:t>
            </w:r>
          </w:p>
        </w:tc>
        <w:tc>
          <w:tcPr>
            <w:tcW w:w="1275" w:type="dxa"/>
            <w:shd w:val="clear" w:color="auto" w:fill="auto"/>
            <w:vAlign w:val="bottom"/>
          </w:tcPr>
          <w:p w14:paraId="241F9855" w14:textId="5DC9E543" w:rsidR="00292420" w:rsidRPr="00596F11" w:rsidRDefault="00A1692F" w:rsidP="00292420">
            <w:pPr>
              <w:pBdr>
                <w:bottom w:val="single" w:sz="4" w:space="1" w:color="auto"/>
              </w:pBdr>
              <w:spacing w:before="60" w:line="276" w:lineRule="auto"/>
              <w:jc w:val="right"/>
              <w:rPr>
                <w:rFonts w:ascii="Arial" w:hAnsi="Arial" w:cs="Arial"/>
                <w:sz w:val="16"/>
                <w:szCs w:val="16"/>
                <w:cs/>
                <w:lang w:val="en-US"/>
              </w:rPr>
            </w:pPr>
            <w:r>
              <w:rPr>
                <w:rFonts w:ascii="Arial" w:hAnsi="Arial" w:cs="Arial"/>
                <w:sz w:val="16"/>
                <w:szCs w:val="16"/>
                <w:lang w:val="en-US"/>
              </w:rPr>
              <w:t>-</w:t>
            </w:r>
          </w:p>
        </w:tc>
        <w:tc>
          <w:tcPr>
            <w:tcW w:w="1137" w:type="dxa"/>
            <w:vAlign w:val="bottom"/>
          </w:tcPr>
          <w:p w14:paraId="6B23B324" w14:textId="4BCF1BD6" w:rsidR="00292420" w:rsidRPr="00596F11" w:rsidRDefault="00292420" w:rsidP="00292420">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w:t>
            </w:r>
          </w:p>
        </w:tc>
        <w:tc>
          <w:tcPr>
            <w:tcW w:w="1134" w:type="dxa"/>
            <w:shd w:val="clear" w:color="auto" w:fill="auto"/>
            <w:vAlign w:val="bottom"/>
          </w:tcPr>
          <w:p w14:paraId="539C6A1B" w14:textId="0D39AA03" w:rsidR="00292420" w:rsidRPr="00596F11" w:rsidRDefault="00A1692F" w:rsidP="00292420">
            <w:pPr>
              <w:pBdr>
                <w:bottom w:val="single" w:sz="4" w:space="1" w:color="auto"/>
              </w:pBdr>
              <w:spacing w:before="60" w:line="276" w:lineRule="auto"/>
              <w:ind w:left="-21"/>
              <w:jc w:val="right"/>
              <w:rPr>
                <w:rFonts w:ascii="Arial" w:hAnsi="Arial" w:cs="Arial"/>
                <w:sz w:val="16"/>
                <w:szCs w:val="16"/>
                <w:cs/>
                <w:lang w:val="en-US"/>
              </w:rPr>
            </w:pPr>
            <w:r>
              <w:rPr>
                <w:rFonts w:ascii="Arial" w:hAnsi="Arial" w:cs="Arial"/>
                <w:sz w:val="16"/>
                <w:szCs w:val="16"/>
                <w:lang w:val="en-US"/>
              </w:rPr>
              <w:t>4,176</w:t>
            </w:r>
          </w:p>
        </w:tc>
        <w:tc>
          <w:tcPr>
            <w:tcW w:w="1134" w:type="dxa"/>
            <w:shd w:val="clear" w:color="auto" w:fill="auto"/>
            <w:vAlign w:val="bottom"/>
          </w:tcPr>
          <w:p w14:paraId="329F7BBB" w14:textId="18656D7D" w:rsidR="00292420" w:rsidRPr="00596F11" w:rsidRDefault="00292420" w:rsidP="00292420">
            <w:pPr>
              <w:pBdr>
                <w:bottom w:val="single" w:sz="4"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6,079</w:t>
            </w:r>
          </w:p>
        </w:tc>
        <w:tc>
          <w:tcPr>
            <w:tcW w:w="1131" w:type="dxa"/>
            <w:shd w:val="clear" w:color="auto" w:fill="auto"/>
            <w:vAlign w:val="bottom"/>
          </w:tcPr>
          <w:p w14:paraId="2B5A7A52" w14:textId="4BD6054C" w:rsidR="00292420" w:rsidRPr="00596F11" w:rsidRDefault="007402C6" w:rsidP="00292420">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4,1</w:t>
            </w:r>
            <w:r w:rsidR="00B23742">
              <w:rPr>
                <w:rFonts w:ascii="Arial" w:hAnsi="Arial" w:cs="Arial"/>
                <w:sz w:val="16"/>
                <w:szCs w:val="16"/>
                <w:lang w:val="en-US"/>
              </w:rPr>
              <w:t>76</w:t>
            </w:r>
          </w:p>
        </w:tc>
        <w:tc>
          <w:tcPr>
            <w:tcW w:w="1135" w:type="dxa"/>
            <w:vAlign w:val="bottom"/>
          </w:tcPr>
          <w:p w14:paraId="491356E8" w14:textId="5C384099" w:rsidR="00292420" w:rsidRPr="00596F11" w:rsidRDefault="00292420" w:rsidP="00292420">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6,079</w:t>
            </w:r>
          </w:p>
        </w:tc>
      </w:tr>
      <w:tr w:rsidR="00292420" w:rsidRPr="00596F11" w14:paraId="1C1BE160" w14:textId="77777777">
        <w:trPr>
          <w:cantSplit/>
          <w:trHeight w:val="256"/>
        </w:trPr>
        <w:tc>
          <w:tcPr>
            <w:tcW w:w="2086" w:type="dxa"/>
            <w:hideMark/>
          </w:tcPr>
          <w:p w14:paraId="5F4D2E1C" w14:textId="77777777" w:rsidR="00292420" w:rsidRPr="00596F11" w:rsidRDefault="00292420" w:rsidP="00292420">
            <w:pPr>
              <w:spacing w:before="60" w:line="276" w:lineRule="auto"/>
              <w:rPr>
                <w:rFonts w:ascii="Arial" w:hAnsi="Arial" w:cs="Arial"/>
                <w:sz w:val="16"/>
                <w:szCs w:val="16"/>
                <w:cs/>
              </w:rPr>
            </w:pPr>
            <w:r w:rsidRPr="00596F11">
              <w:rPr>
                <w:rFonts w:ascii="Arial" w:hAnsi="Arial" w:cs="Arial"/>
                <w:sz w:val="16"/>
                <w:szCs w:val="16"/>
              </w:rPr>
              <w:t>Total</w:t>
            </w:r>
          </w:p>
        </w:tc>
        <w:tc>
          <w:tcPr>
            <w:tcW w:w="1275" w:type="dxa"/>
            <w:shd w:val="clear" w:color="auto" w:fill="auto"/>
          </w:tcPr>
          <w:p w14:paraId="2EEEDC9D" w14:textId="194F51FD" w:rsidR="00292420" w:rsidRPr="00596F11" w:rsidRDefault="00A1692F" w:rsidP="00292420">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435,759</w:t>
            </w:r>
          </w:p>
        </w:tc>
        <w:tc>
          <w:tcPr>
            <w:tcW w:w="1137" w:type="dxa"/>
          </w:tcPr>
          <w:p w14:paraId="1C9230DA" w14:textId="636BBB07" w:rsidR="00292420" w:rsidRPr="00596F11" w:rsidRDefault="00292420" w:rsidP="00292420">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592,004</w:t>
            </w:r>
          </w:p>
        </w:tc>
        <w:tc>
          <w:tcPr>
            <w:tcW w:w="1134" w:type="dxa"/>
            <w:tcBorders>
              <w:bottom w:val="nil"/>
            </w:tcBorders>
            <w:shd w:val="clear" w:color="auto" w:fill="auto"/>
            <w:vAlign w:val="bottom"/>
          </w:tcPr>
          <w:p w14:paraId="2F68EF6B" w14:textId="5130DDA1" w:rsidR="00292420" w:rsidRPr="00596F11" w:rsidRDefault="00A1692F" w:rsidP="00292420">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14,043</w:t>
            </w:r>
          </w:p>
        </w:tc>
        <w:tc>
          <w:tcPr>
            <w:tcW w:w="1134" w:type="dxa"/>
            <w:shd w:val="clear" w:color="auto" w:fill="auto"/>
            <w:vAlign w:val="bottom"/>
          </w:tcPr>
          <w:p w14:paraId="67B595A4" w14:textId="0626165A" w:rsidR="00292420" w:rsidRPr="00596F11" w:rsidRDefault="00292420" w:rsidP="00292420">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10,788</w:t>
            </w:r>
          </w:p>
        </w:tc>
        <w:tc>
          <w:tcPr>
            <w:tcW w:w="1131" w:type="dxa"/>
            <w:shd w:val="clear" w:color="auto" w:fill="auto"/>
          </w:tcPr>
          <w:p w14:paraId="3C3A9024" w14:textId="49B03FE8" w:rsidR="00292420" w:rsidRPr="00596F11" w:rsidRDefault="007402C6" w:rsidP="00292420">
            <w:pPr>
              <w:pBdr>
                <w:bottom w:val="single" w:sz="12" w:space="1" w:color="auto"/>
              </w:pBdr>
              <w:spacing w:before="60" w:line="276" w:lineRule="auto"/>
              <w:jc w:val="right"/>
              <w:rPr>
                <w:rFonts w:ascii="Arial" w:hAnsi="Arial" w:cs="Arial"/>
                <w:sz w:val="16"/>
                <w:szCs w:val="16"/>
                <w:lang w:val="en-US"/>
              </w:rPr>
            </w:pPr>
            <w:r>
              <w:rPr>
                <w:rFonts w:ascii="Arial" w:hAnsi="Arial" w:cs="Arial"/>
                <w:sz w:val="16"/>
                <w:szCs w:val="16"/>
                <w:lang w:val="en-US"/>
              </w:rPr>
              <w:t>449,802</w:t>
            </w:r>
          </w:p>
        </w:tc>
        <w:tc>
          <w:tcPr>
            <w:tcW w:w="1135" w:type="dxa"/>
          </w:tcPr>
          <w:p w14:paraId="2DB88D92" w14:textId="75131DD2" w:rsidR="00292420" w:rsidRPr="00596F11" w:rsidRDefault="00292420" w:rsidP="00292420">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602,792</w:t>
            </w:r>
          </w:p>
        </w:tc>
      </w:tr>
    </w:tbl>
    <w:p w14:paraId="7303B604" w14:textId="77777777" w:rsidR="00797C25" w:rsidRPr="00596F11" w:rsidRDefault="00797C25" w:rsidP="003159B7">
      <w:pPr>
        <w:spacing w:line="360" w:lineRule="auto"/>
        <w:rPr>
          <w:rFonts w:ascii="Arial" w:hAnsi="Arial" w:cs="Arial"/>
          <w:sz w:val="19"/>
          <w:szCs w:val="19"/>
        </w:rPr>
      </w:pPr>
    </w:p>
    <w:p w14:paraId="167A9359" w14:textId="3779302F" w:rsidR="00911CEE" w:rsidRPr="00596F11" w:rsidRDefault="000B5CE6" w:rsidP="000B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10"/>
        <w:jc w:val="thaiDistribute"/>
        <w:rPr>
          <w:rFonts w:ascii="Arial" w:hAnsi="Arial" w:cs="Arial"/>
          <w:sz w:val="19"/>
          <w:szCs w:val="19"/>
        </w:rPr>
      </w:pPr>
      <w:r w:rsidRPr="00596F11">
        <w:rPr>
          <w:rFonts w:ascii="Arial" w:hAnsi="Arial" w:cs="Arial"/>
          <w:sz w:val="19"/>
          <w:szCs w:val="19"/>
        </w:rPr>
        <w:t>T</w:t>
      </w:r>
      <w:r w:rsidR="00911CEE" w:rsidRPr="00596F11">
        <w:rPr>
          <w:rFonts w:ascii="Arial" w:hAnsi="Arial" w:cs="Arial"/>
          <w:sz w:val="19"/>
          <w:szCs w:val="19"/>
        </w:rPr>
        <w:t>he transaction price allocated to the remaining performance obligations relate to the delivery of maintenance services</w:t>
      </w:r>
      <w:r w:rsidR="00911CEE" w:rsidRPr="00596F11">
        <w:rPr>
          <w:rFonts w:ascii="Arial" w:hAnsi="Arial" w:cs="Arial"/>
          <w:sz w:val="19"/>
          <w:szCs w:val="19"/>
          <w:cs/>
        </w:rPr>
        <w:t xml:space="preserve"> </w:t>
      </w:r>
      <w:r w:rsidR="00911CEE" w:rsidRPr="00596F11">
        <w:rPr>
          <w:rFonts w:ascii="Arial" w:hAnsi="Arial" w:cs="Arial"/>
          <w:sz w:val="19"/>
          <w:szCs w:val="19"/>
        </w:rPr>
        <w:t>of medical equipment</w:t>
      </w:r>
      <w:r w:rsidR="00911CEE" w:rsidRPr="00596F11">
        <w:rPr>
          <w:rFonts w:ascii="Arial" w:hAnsi="Arial" w:cs="Arial"/>
          <w:sz w:val="19"/>
          <w:szCs w:val="19"/>
          <w:cs/>
        </w:rPr>
        <w:t xml:space="preserve"> </w:t>
      </w:r>
      <w:r w:rsidR="00911CEE" w:rsidRPr="00596F11">
        <w:rPr>
          <w:rFonts w:ascii="Arial" w:hAnsi="Arial" w:cs="Arial"/>
          <w:sz w:val="19"/>
          <w:szCs w:val="19"/>
        </w:rPr>
        <w:t xml:space="preserve">(unsatisfied or partially unsatisfied) as </w:t>
      </w:r>
      <w:proofErr w:type="gramStart"/>
      <w:r w:rsidR="00911CEE" w:rsidRPr="00596F11">
        <w:rPr>
          <w:rFonts w:ascii="Arial" w:hAnsi="Arial" w:cs="Arial"/>
          <w:sz w:val="19"/>
          <w:szCs w:val="19"/>
        </w:rPr>
        <w:t>at</w:t>
      </w:r>
      <w:proofErr w:type="gramEnd"/>
      <w:r w:rsidR="00911CEE" w:rsidRPr="00596F11">
        <w:rPr>
          <w:rFonts w:ascii="Arial" w:hAnsi="Arial" w:cs="Arial"/>
          <w:sz w:val="19"/>
          <w:szCs w:val="19"/>
        </w:rPr>
        <w:t xml:space="preserve"> </w:t>
      </w:r>
      <w:r w:rsidR="00292420">
        <w:rPr>
          <w:rFonts w:ascii="Arial" w:hAnsi="Arial" w:cs="Arial"/>
          <w:sz w:val="19"/>
          <w:szCs w:val="19"/>
        </w:rPr>
        <w:t>30 June</w:t>
      </w:r>
      <w:r w:rsidR="008330D4" w:rsidRPr="00596F11">
        <w:rPr>
          <w:rFonts w:ascii="Arial" w:hAnsi="Arial" w:cs="Arial"/>
          <w:sz w:val="19"/>
          <w:szCs w:val="19"/>
        </w:rPr>
        <w:t xml:space="preserve"> </w:t>
      </w:r>
      <w:r w:rsidR="00911CEE" w:rsidRPr="00596F11">
        <w:rPr>
          <w:rFonts w:ascii="Arial" w:hAnsi="Arial" w:cs="Arial"/>
          <w:sz w:val="19"/>
          <w:szCs w:val="19"/>
        </w:rPr>
        <w:t>202</w:t>
      </w:r>
      <w:r w:rsidR="008330D4" w:rsidRPr="00596F11">
        <w:rPr>
          <w:rFonts w:ascii="Arial" w:hAnsi="Arial" w:cs="Arial"/>
          <w:sz w:val="19"/>
          <w:szCs w:val="19"/>
        </w:rPr>
        <w:t>4</w:t>
      </w:r>
      <w:r w:rsidR="00911CEE" w:rsidRPr="00596F11">
        <w:rPr>
          <w:rFonts w:ascii="Arial" w:hAnsi="Arial" w:cs="Arial"/>
          <w:sz w:val="19"/>
          <w:szCs w:val="19"/>
        </w:rPr>
        <w:t xml:space="preserve"> and </w:t>
      </w:r>
      <w:r w:rsidR="00292420">
        <w:rPr>
          <w:rFonts w:ascii="Arial" w:hAnsi="Arial" w:cs="Arial"/>
          <w:sz w:val="19"/>
          <w:szCs w:val="19"/>
        </w:rPr>
        <w:br/>
      </w:r>
      <w:r w:rsidR="00911CEE" w:rsidRPr="00596F11">
        <w:rPr>
          <w:rFonts w:ascii="Arial" w:hAnsi="Arial" w:cs="Arial"/>
          <w:sz w:val="19"/>
          <w:szCs w:val="19"/>
        </w:rPr>
        <w:t>31 December 202</w:t>
      </w:r>
      <w:r w:rsidR="008330D4" w:rsidRPr="00596F11">
        <w:rPr>
          <w:rFonts w:ascii="Arial" w:hAnsi="Arial" w:cs="Arial"/>
          <w:sz w:val="19"/>
          <w:szCs w:val="19"/>
        </w:rPr>
        <w:t>3</w:t>
      </w:r>
      <w:r w:rsidR="00911CEE" w:rsidRPr="00596F11">
        <w:rPr>
          <w:rFonts w:ascii="Arial" w:hAnsi="Arial" w:cs="Arial"/>
          <w:sz w:val="19"/>
          <w:szCs w:val="19"/>
        </w:rPr>
        <w:t xml:space="preserve"> are as follows:</w:t>
      </w:r>
    </w:p>
    <w:p w14:paraId="7773705B" w14:textId="77777777" w:rsidR="00911CEE" w:rsidRPr="00596F11" w:rsidRDefault="00911CEE" w:rsidP="00D269E7">
      <w:pPr>
        <w:pStyle w:val="ListParagraph"/>
        <w:spacing w:line="360" w:lineRule="auto"/>
        <w:ind w:left="360"/>
        <w:jc w:val="thaiDistribute"/>
        <w:rPr>
          <w:rFonts w:cs="Arial"/>
          <w:sz w:val="19"/>
          <w:szCs w:val="19"/>
        </w:rPr>
      </w:pPr>
    </w:p>
    <w:tbl>
      <w:tblPr>
        <w:tblW w:w="8922" w:type="dxa"/>
        <w:tblInd w:w="434" w:type="dxa"/>
        <w:tblLayout w:type="fixed"/>
        <w:tblLook w:val="0000" w:firstRow="0" w:lastRow="0" w:firstColumn="0" w:lastColumn="0" w:noHBand="0" w:noVBand="0"/>
      </w:tblPr>
      <w:tblGrid>
        <w:gridCol w:w="4102"/>
        <w:gridCol w:w="680"/>
        <w:gridCol w:w="1984"/>
        <w:gridCol w:w="236"/>
        <w:gridCol w:w="1920"/>
      </w:tblGrid>
      <w:tr w:rsidR="00911CEE" w:rsidRPr="00596F11" w14:paraId="5991A4A1" w14:textId="77777777" w:rsidTr="00DC2A08">
        <w:trPr>
          <w:trHeight w:val="340"/>
        </w:trPr>
        <w:tc>
          <w:tcPr>
            <w:tcW w:w="4102" w:type="dxa"/>
            <w:vAlign w:val="bottom"/>
          </w:tcPr>
          <w:p w14:paraId="22AA47A6" w14:textId="77777777" w:rsidR="00911CEE" w:rsidRPr="00596F11" w:rsidRDefault="00911CEE" w:rsidP="00C072DD">
            <w:pPr>
              <w:pStyle w:val="30"/>
              <w:tabs>
                <w:tab w:val="clear" w:pos="360"/>
              </w:tabs>
              <w:spacing w:before="60" w:after="30" w:line="276" w:lineRule="auto"/>
              <w:jc w:val="center"/>
              <w:rPr>
                <w:rFonts w:ascii="Arial" w:hAnsi="Arial" w:cs="Arial"/>
                <w:b/>
                <w:bCs/>
                <w:sz w:val="19"/>
                <w:szCs w:val="19"/>
                <w:lang w:val="en-GB"/>
              </w:rPr>
            </w:pPr>
            <w:bookmarkStart w:id="2" w:name="_Hlk39052434"/>
          </w:p>
        </w:tc>
        <w:tc>
          <w:tcPr>
            <w:tcW w:w="680" w:type="dxa"/>
          </w:tcPr>
          <w:p w14:paraId="798B770E" w14:textId="77777777" w:rsidR="00911CEE" w:rsidRPr="00596F11" w:rsidRDefault="00911CEE" w:rsidP="00C072DD">
            <w:pPr>
              <w:pStyle w:val="30"/>
              <w:tabs>
                <w:tab w:val="clear" w:pos="360"/>
              </w:tabs>
              <w:spacing w:before="60" w:after="30" w:line="276" w:lineRule="auto"/>
              <w:jc w:val="center"/>
              <w:rPr>
                <w:rFonts w:ascii="Arial" w:hAnsi="Arial" w:cs="Arial"/>
                <w:b/>
                <w:bCs/>
                <w:sz w:val="19"/>
                <w:szCs w:val="19"/>
                <w:cs/>
                <w:lang w:val="en-GB"/>
              </w:rPr>
            </w:pPr>
          </w:p>
        </w:tc>
        <w:tc>
          <w:tcPr>
            <w:tcW w:w="4140" w:type="dxa"/>
            <w:gridSpan w:val="3"/>
          </w:tcPr>
          <w:p w14:paraId="7663466C" w14:textId="77777777" w:rsidR="00911CEE" w:rsidRPr="00596F11" w:rsidRDefault="00911CEE" w:rsidP="00C072DD">
            <w:pPr>
              <w:spacing w:before="60" w:after="30" w:line="276" w:lineRule="auto"/>
              <w:ind w:left="-69" w:right="-90" w:hanging="7"/>
              <w:jc w:val="right"/>
              <w:rPr>
                <w:rFonts w:ascii="Arial" w:hAnsi="Arial" w:cs="Arial"/>
                <w:sz w:val="19"/>
                <w:szCs w:val="19"/>
                <w:cs/>
              </w:rPr>
            </w:pPr>
            <w:r w:rsidRPr="00596F11">
              <w:rPr>
                <w:rFonts w:ascii="Arial" w:hAnsi="Arial" w:cs="Arial"/>
                <w:sz w:val="19"/>
                <w:szCs w:val="19"/>
              </w:rPr>
              <w:t>(</w:t>
            </w:r>
            <w:proofErr w:type="gramStart"/>
            <w:r w:rsidRPr="00596F11">
              <w:rPr>
                <w:rFonts w:ascii="Arial" w:hAnsi="Arial" w:cs="Arial"/>
                <w:sz w:val="19"/>
                <w:szCs w:val="19"/>
              </w:rPr>
              <w:t>Unit :</w:t>
            </w:r>
            <w:proofErr w:type="gramEnd"/>
            <w:r w:rsidRPr="00596F11">
              <w:rPr>
                <w:rFonts w:ascii="Arial" w:hAnsi="Arial" w:cs="Arial"/>
                <w:sz w:val="19"/>
                <w:szCs w:val="19"/>
              </w:rPr>
              <w:t xml:space="preserve"> Thousand Baht)</w:t>
            </w:r>
          </w:p>
        </w:tc>
      </w:tr>
      <w:tr w:rsidR="00911CEE" w:rsidRPr="00596F11" w14:paraId="3C2AFAC3" w14:textId="77777777" w:rsidTr="00DC2A08">
        <w:trPr>
          <w:trHeight w:val="340"/>
        </w:trPr>
        <w:tc>
          <w:tcPr>
            <w:tcW w:w="4102" w:type="dxa"/>
            <w:vAlign w:val="bottom"/>
          </w:tcPr>
          <w:p w14:paraId="43659705" w14:textId="77777777" w:rsidR="00911CEE" w:rsidRPr="00596F11" w:rsidRDefault="00911CEE" w:rsidP="00C072DD">
            <w:pPr>
              <w:pStyle w:val="30"/>
              <w:tabs>
                <w:tab w:val="clear" w:pos="360"/>
              </w:tabs>
              <w:spacing w:before="60" w:after="30" w:line="276" w:lineRule="auto"/>
              <w:jc w:val="center"/>
              <w:rPr>
                <w:rFonts w:ascii="Arial" w:hAnsi="Arial" w:cs="Arial"/>
                <w:b/>
                <w:bCs/>
                <w:sz w:val="19"/>
                <w:szCs w:val="19"/>
                <w:lang w:val="en-GB"/>
              </w:rPr>
            </w:pPr>
          </w:p>
        </w:tc>
        <w:tc>
          <w:tcPr>
            <w:tcW w:w="680" w:type="dxa"/>
          </w:tcPr>
          <w:p w14:paraId="2B5F6F30" w14:textId="77777777" w:rsidR="00911CEE" w:rsidRPr="00596F11" w:rsidRDefault="00911CEE" w:rsidP="00C072DD">
            <w:pPr>
              <w:pStyle w:val="30"/>
              <w:tabs>
                <w:tab w:val="clear" w:pos="360"/>
              </w:tabs>
              <w:spacing w:before="60" w:after="30" w:line="276" w:lineRule="auto"/>
              <w:jc w:val="center"/>
              <w:rPr>
                <w:rFonts w:ascii="Arial" w:hAnsi="Arial" w:cs="Arial"/>
                <w:b/>
                <w:bCs/>
                <w:sz w:val="19"/>
                <w:szCs w:val="19"/>
                <w:cs/>
                <w:lang w:val="en-GB"/>
              </w:rPr>
            </w:pPr>
          </w:p>
        </w:tc>
        <w:tc>
          <w:tcPr>
            <w:tcW w:w="4140" w:type="dxa"/>
            <w:gridSpan w:val="3"/>
          </w:tcPr>
          <w:p w14:paraId="07394C26" w14:textId="53FA646E" w:rsidR="00911CEE" w:rsidRPr="00596F11" w:rsidRDefault="00911CEE" w:rsidP="00C072DD">
            <w:pPr>
              <w:spacing w:before="60" w:after="30" w:line="276" w:lineRule="auto"/>
              <w:ind w:left="-69" w:right="-90" w:hanging="7"/>
              <w:jc w:val="center"/>
              <w:rPr>
                <w:rFonts w:ascii="Arial" w:hAnsi="Arial" w:cs="Arial"/>
                <w:sz w:val="19"/>
                <w:szCs w:val="24"/>
              </w:rPr>
            </w:pPr>
            <w:r w:rsidRPr="00596F11">
              <w:rPr>
                <w:rFonts w:ascii="Arial" w:hAnsi="Arial" w:cs="Arial"/>
                <w:sz w:val="19"/>
                <w:szCs w:val="19"/>
              </w:rPr>
              <w:t xml:space="preserve">Consolidated and Separate </w:t>
            </w:r>
            <w:r w:rsidR="00CC34E6">
              <w:rPr>
                <w:rFonts w:ascii="Arial" w:hAnsi="Arial" w:cs="Arial"/>
                <w:sz w:val="19"/>
                <w:szCs w:val="19"/>
              </w:rPr>
              <w:t>F/S</w:t>
            </w:r>
          </w:p>
        </w:tc>
      </w:tr>
      <w:tr w:rsidR="00911CEE" w:rsidRPr="00596F11" w14:paraId="336B5AD7" w14:textId="77777777" w:rsidTr="00DC2A08">
        <w:trPr>
          <w:trHeight w:val="340"/>
        </w:trPr>
        <w:tc>
          <w:tcPr>
            <w:tcW w:w="4102" w:type="dxa"/>
            <w:vAlign w:val="bottom"/>
          </w:tcPr>
          <w:p w14:paraId="57E2E414" w14:textId="77777777" w:rsidR="00911CEE" w:rsidRPr="00596F11" w:rsidRDefault="00911CEE" w:rsidP="00C072DD">
            <w:pPr>
              <w:pStyle w:val="BodyText2"/>
              <w:tabs>
                <w:tab w:val="left" w:pos="175"/>
                <w:tab w:val="left" w:pos="426"/>
              </w:tabs>
              <w:spacing w:before="60" w:after="30" w:line="276" w:lineRule="auto"/>
              <w:rPr>
                <w:rFonts w:ascii="Arial" w:hAnsi="Arial" w:cs="Arial"/>
                <w:sz w:val="19"/>
                <w:szCs w:val="19"/>
                <w:cs/>
                <w:lang w:val="en-GB"/>
              </w:rPr>
            </w:pPr>
          </w:p>
        </w:tc>
        <w:tc>
          <w:tcPr>
            <w:tcW w:w="680" w:type="dxa"/>
          </w:tcPr>
          <w:p w14:paraId="3654B9EB" w14:textId="77777777" w:rsidR="00911CEE" w:rsidRPr="00596F11" w:rsidRDefault="00911CEE" w:rsidP="00C072DD">
            <w:pPr>
              <w:pStyle w:val="30"/>
              <w:tabs>
                <w:tab w:val="clear" w:pos="360"/>
              </w:tabs>
              <w:spacing w:before="60" w:after="30" w:line="276" w:lineRule="auto"/>
              <w:jc w:val="center"/>
              <w:rPr>
                <w:rFonts w:ascii="Arial" w:hAnsi="Arial" w:cs="Arial"/>
                <w:b/>
                <w:bCs/>
                <w:sz w:val="19"/>
                <w:szCs w:val="19"/>
                <w:cs/>
                <w:lang w:val="en-GB"/>
              </w:rPr>
            </w:pPr>
          </w:p>
        </w:tc>
        <w:tc>
          <w:tcPr>
            <w:tcW w:w="1984" w:type="dxa"/>
            <w:tcBorders>
              <w:top w:val="single" w:sz="4" w:space="0" w:color="auto"/>
              <w:bottom w:val="single" w:sz="4" w:space="0" w:color="auto"/>
            </w:tcBorders>
            <w:vAlign w:val="bottom"/>
          </w:tcPr>
          <w:p w14:paraId="6B6D405D" w14:textId="14286B79" w:rsidR="00911CEE" w:rsidRPr="00596F11" w:rsidRDefault="00292420" w:rsidP="00C072DD">
            <w:pPr>
              <w:spacing w:before="60" w:after="30" w:line="276" w:lineRule="auto"/>
              <w:ind w:left="-69" w:right="72" w:firstLine="69"/>
              <w:jc w:val="center"/>
              <w:rPr>
                <w:rFonts w:ascii="Arial" w:hAnsi="Arial" w:cs="Arial"/>
                <w:sz w:val="19"/>
                <w:szCs w:val="19"/>
              </w:rPr>
            </w:pPr>
            <w:r w:rsidRPr="00292420">
              <w:rPr>
                <w:rFonts w:ascii="Arial" w:hAnsi="Arial" w:cs="Arial"/>
                <w:spacing w:val="-4"/>
                <w:sz w:val="19"/>
                <w:szCs w:val="19"/>
              </w:rPr>
              <w:t>30 June</w:t>
            </w:r>
            <w:r w:rsidR="008330D4" w:rsidRPr="00596F11">
              <w:rPr>
                <w:rFonts w:ascii="Arial" w:hAnsi="Arial" w:cs="Arial"/>
                <w:spacing w:val="-4"/>
                <w:sz w:val="19"/>
                <w:szCs w:val="19"/>
              </w:rPr>
              <w:t xml:space="preserve"> 2024</w:t>
            </w:r>
          </w:p>
        </w:tc>
        <w:tc>
          <w:tcPr>
            <w:tcW w:w="236" w:type="dxa"/>
            <w:tcBorders>
              <w:top w:val="single" w:sz="4" w:space="0" w:color="auto"/>
            </w:tcBorders>
            <w:vAlign w:val="bottom"/>
          </w:tcPr>
          <w:p w14:paraId="594B2160" w14:textId="77777777" w:rsidR="00911CEE" w:rsidRPr="00596F11" w:rsidRDefault="00911CEE" w:rsidP="00C072DD">
            <w:pPr>
              <w:spacing w:before="60" w:after="30" w:line="276" w:lineRule="auto"/>
              <w:ind w:left="-69" w:right="72" w:firstLine="69"/>
              <w:jc w:val="center"/>
              <w:rPr>
                <w:rFonts w:ascii="Arial" w:hAnsi="Arial" w:cs="Arial"/>
                <w:sz w:val="19"/>
                <w:szCs w:val="19"/>
              </w:rPr>
            </w:pPr>
          </w:p>
        </w:tc>
        <w:tc>
          <w:tcPr>
            <w:tcW w:w="1920" w:type="dxa"/>
            <w:tcBorders>
              <w:top w:val="single" w:sz="4" w:space="0" w:color="auto"/>
              <w:bottom w:val="single" w:sz="4" w:space="0" w:color="auto"/>
            </w:tcBorders>
            <w:vAlign w:val="bottom"/>
          </w:tcPr>
          <w:p w14:paraId="324C47CD" w14:textId="6042D007" w:rsidR="00911CEE" w:rsidRPr="00596F11" w:rsidRDefault="00911CEE" w:rsidP="00C072DD">
            <w:pPr>
              <w:spacing w:before="60" w:after="30" w:line="276" w:lineRule="auto"/>
              <w:ind w:left="-69" w:right="72" w:firstLine="69"/>
              <w:jc w:val="center"/>
              <w:rPr>
                <w:rFonts w:ascii="Arial" w:hAnsi="Arial" w:cs="Arial"/>
                <w:spacing w:val="-4"/>
                <w:sz w:val="19"/>
                <w:szCs w:val="19"/>
                <w:cs/>
              </w:rPr>
            </w:pPr>
            <w:r w:rsidRPr="00596F11">
              <w:rPr>
                <w:rFonts w:ascii="Arial" w:hAnsi="Arial" w:cs="Arial"/>
                <w:spacing w:val="-4"/>
                <w:sz w:val="19"/>
                <w:szCs w:val="19"/>
              </w:rPr>
              <w:t>31 December 202</w:t>
            </w:r>
            <w:r w:rsidR="008330D4" w:rsidRPr="00596F11">
              <w:rPr>
                <w:rFonts w:ascii="Arial" w:hAnsi="Arial" w:cs="Arial"/>
                <w:spacing w:val="-4"/>
                <w:sz w:val="19"/>
                <w:szCs w:val="19"/>
              </w:rPr>
              <w:t>3</w:t>
            </w:r>
          </w:p>
        </w:tc>
      </w:tr>
      <w:tr w:rsidR="00911CEE" w:rsidRPr="00596F11" w14:paraId="384CA9B9" w14:textId="77777777" w:rsidTr="00DC2A08">
        <w:trPr>
          <w:trHeight w:val="340"/>
        </w:trPr>
        <w:tc>
          <w:tcPr>
            <w:tcW w:w="4102" w:type="dxa"/>
            <w:vAlign w:val="bottom"/>
          </w:tcPr>
          <w:p w14:paraId="3888BC01" w14:textId="77777777" w:rsidR="00911CEE" w:rsidRPr="00596F11" w:rsidRDefault="00911CEE" w:rsidP="00C072DD">
            <w:pPr>
              <w:pStyle w:val="BodyText2"/>
              <w:tabs>
                <w:tab w:val="left" w:pos="175"/>
                <w:tab w:val="left" w:pos="426"/>
              </w:tabs>
              <w:spacing w:before="60" w:after="30" w:line="276" w:lineRule="auto"/>
              <w:rPr>
                <w:rFonts w:ascii="Arial" w:hAnsi="Arial" w:cs="Arial"/>
                <w:sz w:val="19"/>
                <w:szCs w:val="19"/>
                <w:cs/>
                <w:lang w:val="en-GB"/>
              </w:rPr>
            </w:pPr>
          </w:p>
        </w:tc>
        <w:tc>
          <w:tcPr>
            <w:tcW w:w="680" w:type="dxa"/>
          </w:tcPr>
          <w:p w14:paraId="70A13A4B" w14:textId="77777777" w:rsidR="00911CEE" w:rsidRPr="00596F11" w:rsidRDefault="00911CEE" w:rsidP="00C072DD">
            <w:pPr>
              <w:pStyle w:val="30"/>
              <w:tabs>
                <w:tab w:val="clear" w:pos="360"/>
              </w:tabs>
              <w:spacing w:before="60" w:after="30" w:line="276" w:lineRule="auto"/>
              <w:jc w:val="center"/>
              <w:rPr>
                <w:rFonts w:ascii="Arial" w:hAnsi="Arial" w:cs="Arial"/>
                <w:b/>
                <w:bCs/>
                <w:sz w:val="19"/>
                <w:szCs w:val="19"/>
                <w:cs/>
                <w:lang w:val="en-GB"/>
              </w:rPr>
            </w:pPr>
          </w:p>
        </w:tc>
        <w:tc>
          <w:tcPr>
            <w:tcW w:w="1984" w:type="dxa"/>
            <w:tcBorders>
              <w:top w:val="single" w:sz="4" w:space="0" w:color="auto"/>
            </w:tcBorders>
            <w:vAlign w:val="bottom"/>
          </w:tcPr>
          <w:p w14:paraId="74463778" w14:textId="77777777" w:rsidR="00911CEE" w:rsidRPr="00596F11" w:rsidRDefault="00911CEE" w:rsidP="00C072DD">
            <w:pPr>
              <w:spacing w:before="60" w:after="30" w:line="276" w:lineRule="auto"/>
              <w:ind w:left="-69" w:right="72" w:firstLine="69"/>
              <w:jc w:val="center"/>
              <w:rPr>
                <w:rFonts w:ascii="Arial" w:hAnsi="Arial" w:cs="Arial"/>
                <w:spacing w:val="-4"/>
                <w:sz w:val="19"/>
                <w:szCs w:val="19"/>
              </w:rPr>
            </w:pPr>
          </w:p>
        </w:tc>
        <w:tc>
          <w:tcPr>
            <w:tcW w:w="236" w:type="dxa"/>
            <w:vAlign w:val="bottom"/>
          </w:tcPr>
          <w:p w14:paraId="44CAE9E9" w14:textId="77777777" w:rsidR="00911CEE" w:rsidRPr="00596F11" w:rsidRDefault="00911CEE" w:rsidP="00C072DD">
            <w:pPr>
              <w:spacing w:before="60" w:after="30" w:line="276" w:lineRule="auto"/>
              <w:ind w:left="-69" w:right="72" w:firstLine="69"/>
              <w:jc w:val="center"/>
              <w:rPr>
                <w:rFonts w:ascii="Arial" w:hAnsi="Arial" w:cs="Arial"/>
                <w:sz w:val="19"/>
                <w:szCs w:val="19"/>
              </w:rPr>
            </w:pPr>
          </w:p>
        </w:tc>
        <w:tc>
          <w:tcPr>
            <w:tcW w:w="1920" w:type="dxa"/>
            <w:vAlign w:val="bottom"/>
          </w:tcPr>
          <w:p w14:paraId="377C581A" w14:textId="77777777" w:rsidR="00911CEE" w:rsidRPr="00596F11" w:rsidRDefault="00911CEE" w:rsidP="00C072DD">
            <w:pPr>
              <w:spacing w:before="60" w:after="30" w:line="276" w:lineRule="auto"/>
              <w:ind w:left="-69" w:right="72" w:firstLine="69"/>
              <w:jc w:val="center"/>
              <w:rPr>
                <w:rFonts w:ascii="Arial" w:hAnsi="Arial" w:cs="Arial"/>
                <w:sz w:val="19"/>
                <w:szCs w:val="19"/>
              </w:rPr>
            </w:pPr>
          </w:p>
        </w:tc>
      </w:tr>
      <w:tr w:rsidR="009D0788" w:rsidRPr="00596F11" w14:paraId="5F7D626B" w14:textId="77777777" w:rsidTr="00C072DD">
        <w:tc>
          <w:tcPr>
            <w:tcW w:w="4102" w:type="dxa"/>
          </w:tcPr>
          <w:p w14:paraId="7017F499" w14:textId="77777777" w:rsidR="009D0788" w:rsidRPr="00596F11" w:rsidRDefault="009D0788" w:rsidP="009D0788">
            <w:pPr>
              <w:pStyle w:val="BodyText2"/>
              <w:tabs>
                <w:tab w:val="left" w:pos="175"/>
                <w:tab w:val="left" w:pos="426"/>
              </w:tabs>
              <w:spacing w:before="60" w:after="30" w:line="276" w:lineRule="auto"/>
              <w:rPr>
                <w:rFonts w:ascii="Arial" w:hAnsi="Arial" w:cs="Arial"/>
                <w:sz w:val="19"/>
                <w:szCs w:val="19"/>
                <w:cs/>
                <w:lang w:val="en-GB"/>
              </w:rPr>
            </w:pPr>
            <w:r w:rsidRPr="00596F11">
              <w:rPr>
                <w:rFonts w:ascii="Arial" w:hAnsi="Arial" w:cs="Arial"/>
                <w:sz w:val="19"/>
                <w:szCs w:val="19"/>
                <w:lang w:val="en-GB"/>
              </w:rPr>
              <w:t>Within 1 year</w:t>
            </w:r>
          </w:p>
        </w:tc>
        <w:tc>
          <w:tcPr>
            <w:tcW w:w="680" w:type="dxa"/>
          </w:tcPr>
          <w:p w14:paraId="620F7BFA" w14:textId="77777777" w:rsidR="009D0788" w:rsidRPr="00596F11" w:rsidRDefault="009D0788" w:rsidP="009D0788">
            <w:pPr>
              <w:pStyle w:val="30"/>
              <w:tabs>
                <w:tab w:val="clear" w:pos="360"/>
              </w:tabs>
              <w:spacing w:before="60" w:after="30" w:line="276" w:lineRule="auto"/>
              <w:jc w:val="center"/>
              <w:rPr>
                <w:rFonts w:ascii="Arial" w:hAnsi="Arial" w:cs="Arial"/>
                <w:noProof/>
                <w:sz w:val="19"/>
                <w:szCs w:val="19"/>
                <w:cs/>
                <w:lang w:val="en-GB"/>
              </w:rPr>
            </w:pPr>
          </w:p>
        </w:tc>
        <w:tc>
          <w:tcPr>
            <w:tcW w:w="1984" w:type="dxa"/>
            <w:vAlign w:val="bottom"/>
          </w:tcPr>
          <w:p w14:paraId="07142354" w14:textId="40E47F87" w:rsidR="009D0788" w:rsidRPr="00596F11" w:rsidRDefault="007402C6"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4,660</w:t>
            </w:r>
          </w:p>
        </w:tc>
        <w:tc>
          <w:tcPr>
            <w:tcW w:w="236" w:type="dxa"/>
          </w:tcPr>
          <w:p w14:paraId="2A9C0A82" w14:textId="77777777" w:rsidR="009D0788" w:rsidRPr="00596F11" w:rsidRDefault="009D0788" w:rsidP="009D0788">
            <w:pPr>
              <w:spacing w:before="60" w:after="30" w:line="276" w:lineRule="auto"/>
              <w:ind w:right="-43"/>
              <w:jc w:val="right"/>
              <w:rPr>
                <w:rFonts w:ascii="Arial" w:hAnsi="Arial" w:cs="Arial"/>
                <w:sz w:val="19"/>
                <w:szCs w:val="19"/>
                <w:cs/>
                <w:lang w:val="en-GB"/>
              </w:rPr>
            </w:pPr>
          </w:p>
        </w:tc>
        <w:tc>
          <w:tcPr>
            <w:tcW w:w="1920" w:type="dxa"/>
          </w:tcPr>
          <w:p w14:paraId="3F4BF185" w14:textId="66FBF467" w:rsidR="009D0788" w:rsidRPr="00596F11" w:rsidRDefault="0085588E"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596F11">
              <w:rPr>
                <w:rFonts w:ascii="Arial" w:hAnsi="Arial" w:cs="Arial"/>
                <w:sz w:val="19"/>
                <w:szCs w:val="19"/>
              </w:rPr>
              <w:t>5,656</w:t>
            </w:r>
          </w:p>
        </w:tc>
      </w:tr>
      <w:tr w:rsidR="009D0788" w:rsidRPr="00596F11" w14:paraId="0B61B47F" w14:textId="77777777" w:rsidTr="00C072DD">
        <w:tc>
          <w:tcPr>
            <w:tcW w:w="4102" w:type="dxa"/>
          </w:tcPr>
          <w:p w14:paraId="68357A4F" w14:textId="4557A72D" w:rsidR="009D0788" w:rsidRPr="00596F11" w:rsidRDefault="009D0788" w:rsidP="009D0788">
            <w:pPr>
              <w:pStyle w:val="BodyText2"/>
              <w:tabs>
                <w:tab w:val="left" w:pos="175"/>
                <w:tab w:val="left" w:pos="426"/>
              </w:tabs>
              <w:spacing w:before="60" w:after="30" w:line="276" w:lineRule="auto"/>
              <w:rPr>
                <w:rFonts w:ascii="Arial" w:hAnsi="Arial" w:cs="Arial"/>
                <w:sz w:val="19"/>
                <w:szCs w:val="19"/>
                <w:cs/>
                <w:lang w:val="en-GB"/>
              </w:rPr>
            </w:pPr>
            <w:r w:rsidRPr="00596F11">
              <w:rPr>
                <w:rFonts w:ascii="Arial" w:hAnsi="Arial" w:cs="Arial"/>
                <w:sz w:val="19"/>
                <w:szCs w:val="19"/>
                <w:lang w:val="en-GB"/>
              </w:rPr>
              <w:t>2 - 4 years</w:t>
            </w:r>
          </w:p>
        </w:tc>
        <w:tc>
          <w:tcPr>
            <w:tcW w:w="680" w:type="dxa"/>
          </w:tcPr>
          <w:p w14:paraId="66A227ED" w14:textId="77777777" w:rsidR="009D0788" w:rsidRPr="00596F11" w:rsidRDefault="009D0788" w:rsidP="009D0788">
            <w:pPr>
              <w:pStyle w:val="30"/>
              <w:tabs>
                <w:tab w:val="clear" w:pos="360"/>
              </w:tabs>
              <w:spacing w:before="60" w:after="30" w:line="276" w:lineRule="auto"/>
              <w:jc w:val="center"/>
              <w:rPr>
                <w:rFonts w:ascii="Arial" w:hAnsi="Arial" w:cs="Arial"/>
                <w:noProof/>
                <w:sz w:val="19"/>
                <w:szCs w:val="19"/>
                <w:cs/>
                <w:lang w:val="en-GB"/>
              </w:rPr>
            </w:pPr>
          </w:p>
        </w:tc>
        <w:tc>
          <w:tcPr>
            <w:tcW w:w="1984" w:type="dxa"/>
            <w:tcBorders>
              <w:bottom w:val="single" w:sz="4" w:space="0" w:color="auto"/>
            </w:tcBorders>
            <w:vAlign w:val="bottom"/>
          </w:tcPr>
          <w:p w14:paraId="75E29945" w14:textId="28918844" w:rsidR="009D0788" w:rsidRPr="00596F11" w:rsidRDefault="007402C6"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5,</w:t>
            </w:r>
            <w:r w:rsidR="00D00F8B">
              <w:rPr>
                <w:rFonts w:ascii="Arial" w:hAnsi="Arial" w:cs="Arial"/>
                <w:sz w:val="19"/>
                <w:szCs w:val="19"/>
              </w:rPr>
              <w:t>978</w:t>
            </w:r>
          </w:p>
        </w:tc>
        <w:tc>
          <w:tcPr>
            <w:tcW w:w="236" w:type="dxa"/>
          </w:tcPr>
          <w:p w14:paraId="111ED4AB" w14:textId="77777777" w:rsidR="009D0788" w:rsidRPr="00596F11" w:rsidRDefault="009D0788" w:rsidP="009D0788">
            <w:pPr>
              <w:spacing w:before="60" w:after="30" w:line="276" w:lineRule="auto"/>
              <w:ind w:right="-43"/>
              <w:jc w:val="right"/>
              <w:rPr>
                <w:rFonts w:ascii="Arial" w:hAnsi="Arial" w:cs="Arial"/>
                <w:sz w:val="19"/>
                <w:szCs w:val="19"/>
                <w:cs/>
                <w:lang w:val="en-GB"/>
              </w:rPr>
            </w:pPr>
          </w:p>
        </w:tc>
        <w:tc>
          <w:tcPr>
            <w:tcW w:w="1920" w:type="dxa"/>
            <w:tcBorders>
              <w:bottom w:val="single" w:sz="4" w:space="0" w:color="auto"/>
            </w:tcBorders>
          </w:tcPr>
          <w:p w14:paraId="66D16D79" w14:textId="231040EF" w:rsidR="009D0788" w:rsidRPr="00596F11" w:rsidRDefault="00AE1D2E"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sidRPr="00596F11">
              <w:rPr>
                <w:rFonts w:ascii="Arial" w:hAnsi="Arial" w:cs="Arial"/>
                <w:sz w:val="19"/>
                <w:szCs w:val="19"/>
              </w:rPr>
              <w:t>7,</w:t>
            </w:r>
            <w:r w:rsidR="003F7487" w:rsidRPr="00596F11">
              <w:rPr>
                <w:rFonts w:ascii="Arial" w:hAnsi="Arial" w:cs="Arial"/>
                <w:sz w:val="19"/>
                <w:szCs w:val="19"/>
              </w:rPr>
              <w:t>308</w:t>
            </w:r>
          </w:p>
        </w:tc>
      </w:tr>
      <w:tr w:rsidR="009D0788" w:rsidRPr="00596F11" w14:paraId="4E8B913E" w14:textId="77777777" w:rsidTr="00C072DD">
        <w:tc>
          <w:tcPr>
            <w:tcW w:w="4102" w:type="dxa"/>
          </w:tcPr>
          <w:p w14:paraId="3E561114" w14:textId="77777777" w:rsidR="009D0788" w:rsidRPr="00596F11" w:rsidRDefault="009D0788" w:rsidP="009D0788">
            <w:pPr>
              <w:pStyle w:val="BodyText2"/>
              <w:tabs>
                <w:tab w:val="left" w:pos="175"/>
                <w:tab w:val="left" w:pos="426"/>
              </w:tabs>
              <w:spacing w:before="60" w:after="30" w:line="276" w:lineRule="auto"/>
              <w:rPr>
                <w:rFonts w:ascii="Arial" w:hAnsi="Arial" w:cs="Arial"/>
                <w:sz w:val="19"/>
                <w:szCs w:val="19"/>
                <w:cs/>
                <w:lang w:val="en-GB"/>
              </w:rPr>
            </w:pPr>
            <w:r w:rsidRPr="00596F11">
              <w:rPr>
                <w:rFonts w:ascii="Arial" w:hAnsi="Arial" w:cs="Arial"/>
                <w:sz w:val="19"/>
                <w:szCs w:val="19"/>
                <w:lang w:val="en-GB"/>
              </w:rPr>
              <w:t>Total</w:t>
            </w:r>
          </w:p>
        </w:tc>
        <w:tc>
          <w:tcPr>
            <w:tcW w:w="680" w:type="dxa"/>
          </w:tcPr>
          <w:p w14:paraId="06D9F4CD" w14:textId="77777777" w:rsidR="009D0788" w:rsidRPr="00596F11" w:rsidRDefault="009D0788" w:rsidP="009D0788">
            <w:pPr>
              <w:pStyle w:val="30"/>
              <w:tabs>
                <w:tab w:val="clear" w:pos="360"/>
              </w:tabs>
              <w:spacing w:before="60" w:after="30" w:line="276" w:lineRule="auto"/>
              <w:jc w:val="center"/>
              <w:rPr>
                <w:rFonts w:ascii="Arial" w:hAnsi="Arial" w:cs="Arial"/>
                <w:noProof/>
                <w:sz w:val="19"/>
                <w:szCs w:val="19"/>
                <w:cs/>
                <w:lang w:val="en-GB"/>
              </w:rPr>
            </w:pPr>
          </w:p>
        </w:tc>
        <w:tc>
          <w:tcPr>
            <w:tcW w:w="1984" w:type="dxa"/>
            <w:tcBorders>
              <w:top w:val="single" w:sz="4" w:space="0" w:color="auto"/>
              <w:bottom w:val="single" w:sz="12" w:space="0" w:color="auto"/>
            </w:tcBorders>
            <w:vAlign w:val="bottom"/>
          </w:tcPr>
          <w:p w14:paraId="7291095A" w14:textId="65C51597" w:rsidR="009D0788" w:rsidRPr="00596F11" w:rsidRDefault="00D00F8B"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10,638</w:t>
            </w:r>
          </w:p>
        </w:tc>
        <w:tc>
          <w:tcPr>
            <w:tcW w:w="236" w:type="dxa"/>
          </w:tcPr>
          <w:p w14:paraId="4120BA55" w14:textId="77777777" w:rsidR="009D0788" w:rsidRPr="00596F11" w:rsidRDefault="009D0788" w:rsidP="009D0788">
            <w:pPr>
              <w:spacing w:before="60" w:after="30" w:line="276" w:lineRule="auto"/>
              <w:ind w:right="-43"/>
              <w:jc w:val="right"/>
              <w:rPr>
                <w:rFonts w:ascii="Arial" w:hAnsi="Arial" w:cs="Arial"/>
                <w:sz w:val="19"/>
                <w:szCs w:val="19"/>
                <w:cs/>
                <w:lang w:val="en-GB"/>
              </w:rPr>
            </w:pPr>
          </w:p>
        </w:tc>
        <w:tc>
          <w:tcPr>
            <w:tcW w:w="1920" w:type="dxa"/>
            <w:tcBorders>
              <w:top w:val="single" w:sz="4" w:space="0" w:color="auto"/>
              <w:bottom w:val="single" w:sz="12" w:space="0" w:color="auto"/>
            </w:tcBorders>
          </w:tcPr>
          <w:p w14:paraId="1F991371" w14:textId="18B2251B" w:rsidR="009D0788" w:rsidRPr="00596F11" w:rsidRDefault="00BE2088"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596F11">
              <w:rPr>
                <w:rFonts w:ascii="Arial" w:hAnsi="Arial" w:cs="Arial"/>
                <w:sz w:val="19"/>
                <w:szCs w:val="19"/>
              </w:rPr>
              <w:t>12,</w:t>
            </w:r>
            <w:r w:rsidR="00777BFC" w:rsidRPr="00596F11">
              <w:rPr>
                <w:rFonts w:ascii="Arial" w:hAnsi="Arial" w:cs="Arial"/>
                <w:sz w:val="19"/>
                <w:szCs w:val="19"/>
              </w:rPr>
              <w:t>964</w:t>
            </w:r>
          </w:p>
        </w:tc>
      </w:tr>
      <w:bookmarkEnd w:id="2"/>
    </w:tbl>
    <w:p w14:paraId="434A548B" w14:textId="77777777" w:rsidR="008831CB" w:rsidRPr="00596F11" w:rsidRDefault="008831CB" w:rsidP="00C70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Style w:val="ui-provider"/>
          <w:rFonts w:ascii="Arial" w:hAnsi="Arial" w:cs="Arial"/>
          <w:sz w:val="19"/>
          <w:szCs w:val="19"/>
        </w:rPr>
      </w:pPr>
    </w:p>
    <w:p w14:paraId="4DF164AF" w14:textId="77777777" w:rsidR="00F835CD" w:rsidRPr="00596F11" w:rsidRDefault="00F835CD" w:rsidP="00F835C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caps/>
          <w:sz w:val="19"/>
          <w:szCs w:val="19"/>
        </w:rPr>
      </w:pPr>
      <w:bookmarkStart w:id="3" w:name="_Hlk149924172"/>
      <w:r w:rsidRPr="00596F11">
        <w:rPr>
          <w:rFonts w:ascii="Arial" w:hAnsi="Arial" w:cs="Arial"/>
          <w:b/>
          <w:bCs/>
          <w:caps/>
          <w:sz w:val="19"/>
          <w:szCs w:val="24"/>
        </w:rPr>
        <w:t>segment Reporting</w:t>
      </w:r>
    </w:p>
    <w:bookmarkEnd w:id="3"/>
    <w:p w14:paraId="40B0786C" w14:textId="77777777" w:rsidR="00F835CD" w:rsidRPr="00596F11" w:rsidRDefault="00F835CD" w:rsidP="00F83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jc w:val="thaiDistribute"/>
        <w:rPr>
          <w:rFonts w:ascii="Arial" w:hAnsi="Arial" w:cs="Arial"/>
          <w:b/>
          <w:bCs/>
          <w:caps/>
          <w:sz w:val="19"/>
          <w:szCs w:val="19"/>
        </w:rPr>
      </w:pPr>
    </w:p>
    <w:p w14:paraId="4D08A1D2" w14:textId="77777777" w:rsidR="00F835CD" w:rsidRPr="00596F11" w:rsidRDefault="00F835CD" w:rsidP="00F83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Style w:val="ui-provider"/>
          <w:rFonts w:ascii="Arial" w:hAnsi="Arial" w:cs="Arial"/>
          <w:sz w:val="19"/>
          <w:szCs w:val="19"/>
        </w:rPr>
      </w:pPr>
      <w:r w:rsidRPr="00596F11">
        <w:rPr>
          <w:rFonts w:ascii="Arial" w:hAnsi="Arial" w:cs="Arial"/>
          <w:sz w:val="19"/>
          <w:szCs w:val="19"/>
        </w:rPr>
        <w:t xml:space="preserve">The Company is principally engaged in one operating segment which is the distribution of medical </w:t>
      </w:r>
      <w:proofErr w:type="gramStart"/>
      <w:r w:rsidRPr="00596F11">
        <w:rPr>
          <w:rFonts w:ascii="Arial" w:hAnsi="Arial" w:cs="Arial"/>
          <w:sz w:val="19"/>
          <w:szCs w:val="19"/>
        </w:rPr>
        <w:t>device</w:t>
      </w:r>
      <w:proofErr w:type="gramEnd"/>
      <w:r w:rsidRPr="00596F11">
        <w:rPr>
          <w:rFonts w:ascii="Arial" w:hAnsi="Arial" w:cs="Arial"/>
          <w:sz w:val="19"/>
          <w:szCs w:val="19"/>
        </w:rPr>
        <w:t xml:space="preserve"> and equipment and providing service of medical equipment. Their operations are carried out in Thailand.  As a result, </w:t>
      </w:r>
      <w:proofErr w:type="gramStart"/>
      <w:r w:rsidRPr="00596F11">
        <w:rPr>
          <w:rFonts w:ascii="Arial" w:hAnsi="Arial" w:cs="Arial"/>
          <w:sz w:val="19"/>
          <w:szCs w:val="19"/>
        </w:rPr>
        <w:t>all of</w:t>
      </w:r>
      <w:proofErr w:type="gramEnd"/>
      <w:r w:rsidRPr="00596F11">
        <w:rPr>
          <w:rFonts w:ascii="Arial" w:hAnsi="Arial" w:cs="Arial"/>
          <w:sz w:val="19"/>
          <w:szCs w:val="19"/>
        </w:rPr>
        <w:t xml:space="preserve"> the revenues, operating profits and assets as reflected in these financial statements pertain exclusively to the aforementioned reportable operating segment and geographical area</w:t>
      </w:r>
      <w:r w:rsidRPr="00596F11">
        <w:rPr>
          <w:rStyle w:val="ui-provider"/>
          <w:rFonts w:ascii="Arial" w:hAnsi="Arial" w:cs="Arial"/>
          <w:sz w:val="19"/>
          <w:szCs w:val="19"/>
        </w:rPr>
        <w:t>.</w:t>
      </w:r>
    </w:p>
    <w:p w14:paraId="69EAE5E2" w14:textId="0A77AD35" w:rsidR="00162845" w:rsidRPr="00596F11" w:rsidRDefault="00162845" w:rsidP="00CF0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9"/>
          <w:szCs w:val="19"/>
        </w:rPr>
      </w:pPr>
    </w:p>
    <w:p w14:paraId="52EBAB2F" w14:textId="4229C9B7" w:rsidR="00357FE0" w:rsidRPr="00596F11" w:rsidRDefault="00EB072D" w:rsidP="00357FE0">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s>
        <w:spacing w:line="360" w:lineRule="auto"/>
        <w:ind w:left="426" w:right="-10" w:hanging="426"/>
        <w:jc w:val="thaiDistribute"/>
        <w:rPr>
          <w:rFonts w:ascii="Arial" w:hAnsi="Arial" w:cs="Arial"/>
          <w:b/>
          <w:bCs/>
          <w:sz w:val="19"/>
          <w:szCs w:val="19"/>
          <w:lang w:val="en-GB"/>
        </w:rPr>
      </w:pPr>
      <w:r w:rsidRPr="00596F11">
        <w:rPr>
          <w:rFonts w:ascii="Arial" w:hAnsi="Arial" w:cs="Arial"/>
          <w:b/>
          <w:bCs/>
          <w:sz w:val="19"/>
          <w:szCs w:val="19"/>
          <w:lang w:val="en-GB"/>
        </w:rPr>
        <w:t>WARRANT</w:t>
      </w:r>
      <w:r w:rsidR="003F2CA6" w:rsidRPr="00596F11">
        <w:rPr>
          <w:rFonts w:ascii="Arial" w:hAnsi="Arial" w:cs="Arial"/>
          <w:b/>
          <w:bCs/>
          <w:sz w:val="19"/>
          <w:szCs w:val="19"/>
          <w:lang w:val="en-GB"/>
        </w:rPr>
        <w:t>S</w:t>
      </w:r>
    </w:p>
    <w:p w14:paraId="36130A5C" w14:textId="77777777" w:rsidR="00357FE0" w:rsidRPr="00596F11" w:rsidRDefault="00357FE0" w:rsidP="0035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360" w:lineRule="auto"/>
        <w:ind w:right="-10"/>
        <w:jc w:val="thaiDistribute"/>
        <w:rPr>
          <w:rFonts w:ascii="Arial" w:hAnsi="Arial" w:cs="Arial"/>
          <w:b/>
          <w:bCs/>
          <w:sz w:val="19"/>
          <w:szCs w:val="19"/>
          <w:lang w:val="en-GB"/>
        </w:rPr>
      </w:pPr>
    </w:p>
    <w:p w14:paraId="5DE3F432" w14:textId="40119048" w:rsidR="00357FE0" w:rsidRPr="00596F11" w:rsidRDefault="002E5152" w:rsidP="0035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textAlignment w:val="baseline"/>
        <w:rPr>
          <w:rFonts w:ascii="Arial" w:hAnsi="Arial" w:cs="Arial"/>
          <w:sz w:val="19"/>
          <w:szCs w:val="19"/>
        </w:rPr>
      </w:pPr>
      <w:r w:rsidRPr="00596F11">
        <w:rPr>
          <w:rFonts w:ascii="Arial" w:hAnsi="Arial" w:cs="Arial"/>
          <w:sz w:val="19"/>
          <w:szCs w:val="19"/>
        </w:rPr>
        <w:t xml:space="preserve">As </w:t>
      </w:r>
      <w:proofErr w:type="gramStart"/>
      <w:r w:rsidRPr="00596F11">
        <w:rPr>
          <w:rFonts w:ascii="Arial" w:hAnsi="Arial" w:cs="Arial"/>
          <w:sz w:val="19"/>
          <w:szCs w:val="19"/>
        </w:rPr>
        <w:t>at</w:t>
      </w:r>
      <w:proofErr w:type="gramEnd"/>
      <w:r w:rsidR="00216C64" w:rsidRPr="00596F11">
        <w:rPr>
          <w:rFonts w:ascii="Arial" w:hAnsi="Arial" w:cs="Arial"/>
          <w:sz w:val="19"/>
          <w:szCs w:val="19"/>
        </w:rPr>
        <w:t xml:space="preserve"> </w:t>
      </w:r>
      <w:r w:rsidR="004C5BFA" w:rsidRPr="004C5BFA">
        <w:rPr>
          <w:rFonts w:ascii="Arial" w:hAnsi="Arial" w:cs="Arial"/>
          <w:sz w:val="19"/>
          <w:szCs w:val="19"/>
        </w:rPr>
        <w:t>30 June</w:t>
      </w:r>
      <w:r w:rsidR="00216C64" w:rsidRPr="00596F11">
        <w:rPr>
          <w:rFonts w:ascii="Arial" w:hAnsi="Arial" w:cs="Arial"/>
          <w:sz w:val="19"/>
          <w:szCs w:val="19"/>
        </w:rPr>
        <w:t xml:space="preserve"> 2024, the Company has </w:t>
      </w:r>
      <w:r w:rsidR="000779CE" w:rsidRPr="00596F11">
        <w:rPr>
          <w:rFonts w:ascii="Arial" w:hAnsi="Arial" w:cs="Arial"/>
          <w:sz w:val="19"/>
          <w:szCs w:val="19"/>
        </w:rPr>
        <w:t>W</w:t>
      </w:r>
      <w:r w:rsidR="00216C64" w:rsidRPr="00596F11">
        <w:rPr>
          <w:rFonts w:ascii="Arial" w:hAnsi="Arial" w:cs="Arial"/>
          <w:sz w:val="19"/>
          <w:szCs w:val="19"/>
        </w:rPr>
        <w:t>arrant</w:t>
      </w:r>
      <w:r w:rsidR="000779CE" w:rsidRPr="00596F11">
        <w:rPr>
          <w:rFonts w:ascii="Arial" w:hAnsi="Arial" w:cs="Arial"/>
          <w:sz w:val="19"/>
          <w:szCs w:val="19"/>
        </w:rPr>
        <w:t>s No.6</w:t>
      </w:r>
      <w:r w:rsidR="00216C64" w:rsidRPr="00596F11">
        <w:rPr>
          <w:rFonts w:ascii="Arial" w:hAnsi="Arial" w:cs="Arial"/>
          <w:sz w:val="19"/>
          <w:szCs w:val="19"/>
        </w:rPr>
        <w:t xml:space="preserve"> </w:t>
      </w:r>
      <w:r w:rsidR="000779CE" w:rsidRPr="00596F11">
        <w:rPr>
          <w:rFonts w:ascii="Arial" w:hAnsi="Arial" w:cs="Arial"/>
          <w:sz w:val="19"/>
          <w:szCs w:val="19"/>
        </w:rPr>
        <w:t>(</w:t>
      </w:r>
      <w:r w:rsidR="00216C64" w:rsidRPr="00596F11">
        <w:rPr>
          <w:rFonts w:ascii="Arial" w:hAnsi="Arial" w:cs="Arial"/>
          <w:sz w:val="19"/>
          <w:szCs w:val="19"/>
        </w:rPr>
        <w:t>EFORL-W6</w:t>
      </w:r>
      <w:r w:rsidR="000779CE" w:rsidRPr="00596F11">
        <w:rPr>
          <w:rFonts w:ascii="Arial" w:hAnsi="Arial" w:cs="Arial"/>
          <w:sz w:val="19"/>
          <w:szCs w:val="19"/>
        </w:rPr>
        <w:t>)</w:t>
      </w:r>
      <w:r w:rsidR="00197FBC" w:rsidRPr="00596F11">
        <w:rPr>
          <w:rFonts w:ascii="Arial" w:hAnsi="Arial" w:cs="Arial"/>
          <w:sz w:val="19"/>
          <w:szCs w:val="19"/>
        </w:rPr>
        <w:t xml:space="preserve"> which have not been exercised for </w:t>
      </w:r>
      <w:r w:rsidR="00E071A4" w:rsidRPr="00596F11">
        <w:rPr>
          <w:rFonts w:ascii="Arial" w:hAnsi="Arial" w:cs="Arial"/>
          <w:sz w:val="19"/>
          <w:szCs w:val="19"/>
        </w:rPr>
        <w:t>75</w:t>
      </w:r>
      <w:r w:rsidR="00910E60" w:rsidRPr="00596F11">
        <w:rPr>
          <w:rFonts w:ascii="Arial" w:hAnsi="Arial" w:cs="Arial"/>
          <w:sz w:val="19"/>
          <w:szCs w:val="19"/>
        </w:rPr>
        <w:t>,411,905</w:t>
      </w:r>
      <w:r w:rsidR="00197FBC" w:rsidRPr="00596F11">
        <w:rPr>
          <w:rFonts w:ascii="Arial" w:hAnsi="Arial" w:cs="Arial"/>
          <w:sz w:val="19"/>
          <w:szCs w:val="19"/>
        </w:rPr>
        <w:t xml:space="preserve"> units.</w:t>
      </w:r>
    </w:p>
    <w:p w14:paraId="29CE062C" w14:textId="77777777" w:rsidR="002E5152" w:rsidRPr="00596F11" w:rsidRDefault="002E5152" w:rsidP="0035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textAlignment w:val="baseline"/>
        <w:rPr>
          <w:rFonts w:ascii="Arial" w:hAnsi="Arial" w:cs="Arial"/>
          <w:sz w:val="19"/>
          <w:szCs w:val="19"/>
          <w:lang w:val="en-GB"/>
        </w:rPr>
      </w:pPr>
    </w:p>
    <w:p w14:paraId="28B2F4F8" w14:textId="3EC6CD5F" w:rsidR="00BC3005" w:rsidRPr="00596F11" w:rsidRDefault="00FF741E" w:rsidP="0035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textAlignment w:val="baseline"/>
        <w:rPr>
          <w:rFonts w:ascii="Arial" w:hAnsi="Arial" w:cs="Arial"/>
          <w:sz w:val="19"/>
          <w:szCs w:val="19"/>
          <w:lang w:val="en-GB"/>
        </w:rPr>
      </w:pPr>
      <w:r w:rsidRPr="00596F11">
        <w:rPr>
          <w:rFonts w:ascii="Arial" w:hAnsi="Arial" w:cs="Arial"/>
          <w:sz w:val="19"/>
          <w:szCs w:val="19"/>
          <w:lang w:val="en-GB"/>
        </w:rPr>
        <w:t>Due to</w:t>
      </w:r>
      <w:r w:rsidR="00357FE0" w:rsidRPr="00596F11">
        <w:rPr>
          <w:rFonts w:ascii="Arial" w:hAnsi="Arial" w:cs="Arial"/>
          <w:sz w:val="19"/>
          <w:szCs w:val="19"/>
          <w:lang w:val="en-GB"/>
        </w:rPr>
        <w:t xml:space="preserve"> the average share price during this period was lower than the exercise price. The Company, therefore, has not included the diluted earnings (loss) per share in the statement of </w:t>
      </w:r>
      <w:r w:rsidR="00F22291" w:rsidRPr="00596F11">
        <w:rPr>
          <w:rFonts w:ascii="Arial" w:hAnsi="Arial" w:cs="Arial"/>
          <w:sz w:val="19"/>
          <w:szCs w:val="19"/>
          <w:lang w:val="en-GB"/>
        </w:rPr>
        <w:t>com</w:t>
      </w:r>
      <w:r w:rsidR="006F556F" w:rsidRPr="00596F11">
        <w:rPr>
          <w:rFonts w:ascii="Arial" w:hAnsi="Arial" w:cs="Arial"/>
          <w:sz w:val="19"/>
          <w:szCs w:val="19"/>
          <w:lang w:val="en-GB"/>
        </w:rPr>
        <w:t>prehensive income</w:t>
      </w:r>
      <w:r w:rsidR="00357FE0" w:rsidRPr="00596F11">
        <w:rPr>
          <w:rFonts w:ascii="Arial" w:hAnsi="Arial" w:cs="Arial"/>
          <w:sz w:val="19"/>
          <w:szCs w:val="19"/>
          <w:lang w:val="en-GB"/>
        </w:rPr>
        <w:t>.</w:t>
      </w:r>
    </w:p>
    <w:p w14:paraId="5810F8D6" w14:textId="77777777" w:rsidR="008831CB" w:rsidRDefault="00883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19"/>
          <w:szCs w:val="19"/>
          <w:lang w:val="en-GB"/>
        </w:rPr>
      </w:pPr>
    </w:p>
    <w:p w14:paraId="287761EF" w14:textId="77777777" w:rsidR="004C5BFA" w:rsidRDefault="004C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19"/>
          <w:szCs w:val="19"/>
          <w:lang w:val="en-GB"/>
        </w:rPr>
      </w:pPr>
    </w:p>
    <w:p w14:paraId="374DF3E8" w14:textId="77777777" w:rsidR="00FB3F03" w:rsidRDefault="00FB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19"/>
          <w:szCs w:val="19"/>
          <w:lang w:val="en-GB"/>
        </w:rPr>
      </w:pPr>
    </w:p>
    <w:p w14:paraId="4FF72441" w14:textId="77777777" w:rsidR="00FB3F03" w:rsidRDefault="00FB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19"/>
          <w:szCs w:val="19"/>
          <w:lang w:val="en-GB"/>
        </w:rPr>
      </w:pPr>
    </w:p>
    <w:p w14:paraId="6A5050CC" w14:textId="77777777" w:rsidR="00FB3F03" w:rsidRDefault="00FB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19"/>
          <w:szCs w:val="19"/>
          <w:lang w:val="en-GB"/>
        </w:rPr>
      </w:pPr>
    </w:p>
    <w:p w14:paraId="2841ECD1" w14:textId="77777777" w:rsidR="004C5BFA" w:rsidRPr="00596F11" w:rsidRDefault="004C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19"/>
          <w:szCs w:val="19"/>
          <w:lang w:val="en-GB"/>
        </w:rPr>
      </w:pPr>
    </w:p>
    <w:p w14:paraId="5691D088" w14:textId="462A0DEC" w:rsidR="00530EE9" w:rsidRDefault="0053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19"/>
          <w:szCs w:val="19"/>
          <w:cs/>
          <w:lang w:val="en-GB"/>
        </w:rPr>
      </w:pPr>
      <w:r>
        <w:rPr>
          <w:rFonts w:ascii="Arial" w:hAnsi="Arial"/>
          <w:b/>
          <w:bCs/>
          <w:sz w:val="19"/>
          <w:szCs w:val="19"/>
          <w:cs/>
          <w:lang w:val="en-GB"/>
        </w:rPr>
        <w:br w:type="page"/>
      </w:r>
    </w:p>
    <w:p w14:paraId="2E9DEDF9" w14:textId="7C8D5AB7" w:rsidR="00B159AF" w:rsidRPr="00596F11" w:rsidRDefault="005B046A" w:rsidP="00261F84">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596F11">
        <w:rPr>
          <w:rFonts w:ascii="Arial" w:hAnsi="Arial" w:cs="Arial"/>
          <w:b/>
          <w:bCs/>
          <w:sz w:val="19"/>
          <w:szCs w:val="19"/>
        </w:rPr>
        <w:lastRenderedPageBreak/>
        <w:t>COMMITMENTS</w:t>
      </w:r>
      <w:r w:rsidRPr="00596F11">
        <w:rPr>
          <w:rFonts w:ascii="Arial" w:hAnsi="Arial" w:cs="Arial"/>
          <w:b/>
          <w:bCs/>
          <w:sz w:val="19"/>
          <w:szCs w:val="19"/>
          <w:lang w:val="en-GB"/>
        </w:rPr>
        <w:t xml:space="preserve"> AND CONTINGENT LIABILITIES</w:t>
      </w:r>
    </w:p>
    <w:p w14:paraId="4BE4BB0C" w14:textId="20E8AAB4" w:rsidR="0028380A" w:rsidRPr="00596F11" w:rsidRDefault="0028380A" w:rsidP="00E8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right="-10"/>
        <w:jc w:val="thaiDistribute"/>
        <w:rPr>
          <w:rFonts w:ascii="Arial" w:hAnsi="Arial" w:cs="Arial"/>
          <w:b/>
          <w:bCs/>
          <w:sz w:val="19"/>
          <w:szCs w:val="19"/>
          <w:lang w:val="en-GB"/>
        </w:rPr>
      </w:pPr>
    </w:p>
    <w:p w14:paraId="79069402" w14:textId="18CE438A" w:rsidR="00233B63" w:rsidRPr="00596F11" w:rsidRDefault="001B5675"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r w:rsidRPr="00596F11">
        <w:rPr>
          <w:rFonts w:ascii="Arial" w:hAnsi="Arial" w:cs="Arial"/>
          <w:sz w:val="19"/>
          <w:szCs w:val="19"/>
          <w:lang w:val="en-GB"/>
        </w:rPr>
        <w:t xml:space="preserve">As </w:t>
      </w:r>
      <w:r w:rsidR="00BE4575" w:rsidRPr="00596F11">
        <w:rPr>
          <w:rFonts w:ascii="Arial" w:hAnsi="Arial" w:cs="Arial"/>
          <w:sz w:val="19"/>
          <w:szCs w:val="19"/>
          <w:lang w:val="en-GB"/>
        </w:rPr>
        <w:t>of</w:t>
      </w:r>
      <w:r w:rsidRPr="00596F11">
        <w:rPr>
          <w:rFonts w:ascii="Arial" w:hAnsi="Arial" w:cs="Arial"/>
          <w:sz w:val="19"/>
          <w:szCs w:val="19"/>
          <w:lang w:val="en-GB"/>
        </w:rPr>
        <w:t xml:space="preserve"> </w:t>
      </w:r>
      <w:r w:rsidR="004C5BFA" w:rsidRPr="004C5BFA">
        <w:rPr>
          <w:rFonts w:ascii="Arial" w:hAnsi="Arial" w:cs="Arial"/>
          <w:sz w:val="19"/>
          <w:szCs w:val="19"/>
        </w:rPr>
        <w:t>30 June</w:t>
      </w:r>
      <w:r w:rsidR="008E0D8C" w:rsidRPr="00596F11">
        <w:rPr>
          <w:rFonts w:ascii="Arial" w:hAnsi="Arial" w:cs="Arial"/>
          <w:sz w:val="19"/>
          <w:szCs w:val="19"/>
        </w:rPr>
        <w:t xml:space="preserve"> 2024</w:t>
      </w:r>
      <w:r w:rsidRPr="00596F11">
        <w:rPr>
          <w:rFonts w:ascii="Arial" w:hAnsi="Arial" w:cs="Arial"/>
          <w:sz w:val="19"/>
          <w:szCs w:val="19"/>
          <w:lang w:val="en-GB"/>
        </w:rPr>
        <w:t>, the Company and subsidiar</w:t>
      </w:r>
      <w:r w:rsidR="00694291" w:rsidRPr="00596F11">
        <w:rPr>
          <w:rFonts w:ascii="Arial" w:hAnsi="Arial" w:cs="Arial"/>
          <w:sz w:val="19"/>
          <w:szCs w:val="19"/>
          <w:lang w:val="en-GB"/>
        </w:rPr>
        <w:t>y</w:t>
      </w:r>
      <w:r w:rsidRPr="00596F11">
        <w:rPr>
          <w:rFonts w:ascii="Arial" w:hAnsi="Arial" w:cs="Arial"/>
          <w:sz w:val="19"/>
          <w:szCs w:val="19"/>
          <w:lang w:val="en-GB"/>
        </w:rPr>
        <w:t xml:space="preserve"> have commit</w:t>
      </w:r>
      <w:r w:rsidR="00233B63" w:rsidRPr="00596F11">
        <w:rPr>
          <w:rFonts w:ascii="Arial" w:hAnsi="Arial" w:cs="Arial"/>
          <w:sz w:val="19"/>
          <w:szCs w:val="19"/>
          <w:lang w:val="en-GB"/>
        </w:rPr>
        <w:t>ment as follows:</w:t>
      </w:r>
    </w:p>
    <w:p w14:paraId="5BA8AE45" w14:textId="77777777" w:rsidR="00E8383D" w:rsidRPr="00596F11" w:rsidRDefault="00E8383D" w:rsidP="00E8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u w:val="single"/>
          <w:lang w:val="en-GB"/>
        </w:rPr>
      </w:pPr>
    </w:p>
    <w:p w14:paraId="7F8F5ECB" w14:textId="685B517E" w:rsidR="005B046A" w:rsidRPr="00596F11" w:rsidRDefault="009E3B53">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360" w:lineRule="auto"/>
        <w:ind w:left="993" w:right="-10" w:hanging="567"/>
        <w:jc w:val="thaiDistribute"/>
        <w:rPr>
          <w:rFonts w:cs="Arial"/>
          <w:sz w:val="19"/>
          <w:szCs w:val="19"/>
        </w:rPr>
      </w:pPr>
      <w:r w:rsidRPr="00596F11">
        <w:rPr>
          <w:rFonts w:cs="Arial"/>
          <w:sz w:val="19"/>
          <w:szCs w:val="19"/>
        </w:rPr>
        <w:t>C</w:t>
      </w:r>
      <w:r w:rsidR="005B046A" w:rsidRPr="00596F11">
        <w:rPr>
          <w:rFonts w:cs="Arial"/>
          <w:sz w:val="19"/>
          <w:szCs w:val="19"/>
        </w:rPr>
        <w:t>ommitments in respect of</w:t>
      </w:r>
      <w:r w:rsidR="005B046A" w:rsidRPr="00596F11">
        <w:rPr>
          <w:rFonts w:cs="Arial"/>
          <w:sz w:val="19"/>
          <w:szCs w:val="19"/>
          <w:cs/>
        </w:rPr>
        <w:t xml:space="preserve"> </w:t>
      </w:r>
      <w:r w:rsidR="005B046A" w:rsidRPr="00596F11">
        <w:rPr>
          <w:rFonts w:cs="Arial"/>
          <w:sz w:val="19"/>
          <w:szCs w:val="19"/>
        </w:rPr>
        <w:t>rental</w:t>
      </w:r>
      <w:r w:rsidR="005B046A" w:rsidRPr="00596F11">
        <w:rPr>
          <w:rFonts w:cs="Arial"/>
          <w:sz w:val="19"/>
          <w:szCs w:val="19"/>
          <w:cs/>
        </w:rPr>
        <w:t xml:space="preserve"> </w:t>
      </w:r>
      <w:r w:rsidR="005B046A" w:rsidRPr="00596F11">
        <w:rPr>
          <w:rFonts w:cs="Arial"/>
          <w:sz w:val="19"/>
          <w:szCs w:val="19"/>
        </w:rPr>
        <w:t>and</w:t>
      </w:r>
      <w:r w:rsidR="007733C4" w:rsidRPr="00596F11">
        <w:rPr>
          <w:rFonts w:cs="Arial"/>
          <w:sz w:val="19"/>
          <w:szCs w:val="19"/>
        </w:rPr>
        <w:t xml:space="preserve"> </w:t>
      </w:r>
      <w:r w:rsidR="005B046A" w:rsidRPr="00596F11">
        <w:rPr>
          <w:rFonts w:cs="Arial"/>
          <w:sz w:val="19"/>
          <w:szCs w:val="19"/>
        </w:rPr>
        <w:t>service</w:t>
      </w:r>
      <w:r w:rsidR="009379BE" w:rsidRPr="00596F11">
        <w:rPr>
          <w:rFonts w:cs="Arial"/>
          <w:sz w:val="19"/>
          <w:szCs w:val="19"/>
        </w:rPr>
        <w:t xml:space="preserve"> agreements</w:t>
      </w:r>
      <w:r w:rsidR="00AA1C87" w:rsidRPr="00596F11">
        <w:rPr>
          <w:rFonts w:cs="Arial"/>
          <w:sz w:val="19"/>
          <w:szCs w:val="19"/>
        </w:rPr>
        <w:t xml:space="preserve"> </w:t>
      </w:r>
      <w:r w:rsidR="005B046A" w:rsidRPr="00596F11">
        <w:rPr>
          <w:rFonts w:cs="Arial"/>
          <w:sz w:val="19"/>
          <w:szCs w:val="19"/>
        </w:rPr>
        <w:t xml:space="preserve">as follows:   </w:t>
      </w:r>
    </w:p>
    <w:p w14:paraId="4134E9EF" w14:textId="77777777" w:rsidR="00760861" w:rsidRPr="00831618" w:rsidRDefault="00760861" w:rsidP="003655ED">
      <w:pPr>
        <w:pStyle w:val="ListParagraph"/>
        <w:tabs>
          <w:tab w:val="clear" w:pos="227"/>
          <w:tab w:val="clear" w:pos="454"/>
          <w:tab w:val="clear" w:pos="680"/>
          <w:tab w:val="clear" w:pos="907"/>
          <w:tab w:val="left" w:pos="990"/>
        </w:tabs>
        <w:spacing w:line="360" w:lineRule="auto"/>
        <w:ind w:left="993" w:hanging="567"/>
        <w:jc w:val="both"/>
        <w:rPr>
          <w:rFonts w:cs="Arial"/>
          <w:sz w:val="16"/>
          <w:szCs w:val="16"/>
        </w:rPr>
      </w:pPr>
    </w:p>
    <w:tbl>
      <w:tblPr>
        <w:tblW w:w="8449" w:type="dxa"/>
        <w:tblInd w:w="918" w:type="dxa"/>
        <w:tblLayout w:type="fixed"/>
        <w:tblLook w:val="04A0" w:firstRow="1" w:lastRow="0" w:firstColumn="1" w:lastColumn="0" w:noHBand="0" w:noVBand="1"/>
      </w:tblPr>
      <w:tblGrid>
        <w:gridCol w:w="4302"/>
        <w:gridCol w:w="1944"/>
        <w:gridCol w:w="259"/>
        <w:gridCol w:w="1944"/>
      </w:tblGrid>
      <w:tr w:rsidR="00FD4C7B" w:rsidRPr="00596F11" w14:paraId="01A9F0A7" w14:textId="77777777" w:rsidTr="00D32792">
        <w:tc>
          <w:tcPr>
            <w:tcW w:w="4302" w:type="dxa"/>
            <w:vAlign w:val="center"/>
          </w:tcPr>
          <w:p w14:paraId="39D5E516" w14:textId="77777777" w:rsidR="00730059" w:rsidRPr="00596F11" w:rsidRDefault="00730059" w:rsidP="003F1816">
            <w:pPr>
              <w:tabs>
                <w:tab w:val="clear" w:pos="907"/>
                <w:tab w:val="left" w:pos="990"/>
              </w:tabs>
              <w:spacing w:before="60" w:after="30" w:line="276" w:lineRule="auto"/>
              <w:rPr>
                <w:rFonts w:ascii="Arial" w:hAnsi="Arial" w:cs="Arial"/>
                <w:sz w:val="19"/>
                <w:szCs w:val="19"/>
                <w:lang w:val="en-GB"/>
              </w:rPr>
            </w:pPr>
          </w:p>
        </w:tc>
        <w:tc>
          <w:tcPr>
            <w:tcW w:w="4140" w:type="dxa"/>
            <w:gridSpan w:val="3"/>
            <w:vAlign w:val="center"/>
            <w:hideMark/>
          </w:tcPr>
          <w:p w14:paraId="5DC24A51" w14:textId="2AF267E3" w:rsidR="00730059" w:rsidRPr="00596F11" w:rsidRDefault="00730059" w:rsidP="003F1816">
            <w:pPr>
              <w:tabs>
                <w:tab w:val="clear" w:pos="907"/>
                <w:tab w:val="left" w:pos="567"/>
                <w:tab w:val="left" w:pos="990"/>
                <w:tab w:val="left" w:pos="1134"/>
              </w:tabs>
              <w:spacing w:before="60" w:after="30" w:line="276" w:lineRule="auto"/>
              <w:jc w:val="right"/>
              <w:rPr>
                <w:rFonts w:ascii="Arial" w:hAnsi="Arial" w:cs="Arial"/>
                <w:sz w:val="19"/>
                <w:szCs w:val="19"/>
              </w:rPr>
            </w:pPr>
            <w:r w:rsidRPr="00596F11">
              <w:rPr>
                <w:rFonts w:ascii="Arial" w:hAnsi="Arial" w:cs="Arial"/>
                <w:sz w:val="19"/>
                <w:szCs w:val="19"/>
              </w:rPr>
              <w:t>(</w:t>
            </w:r>
            <w:proofErr w:type="gramStart"/>
            <w:r w:rsidRPr="00596F11">
              <w:rPr>
                <w:rFonts w:ascii="Arial" w:hAnsi="Arial" w:cs="Arial"/>
                <w:sz w:val="19"/>
                <w:szCs w:val="19"/>
              </w:rPr>
              <w:t>Unit</w:t>
            </w:r>
            <w:r w:rsidR="004317FE" w:rsidRPr="00596F11">
              <w:rPr>
                <w:rFonts w:ascii="Arial" w:hAnsi="Arial" w:cs="Arial"/>
                <w:sz w:val="19"/>
                <w:szCs w:val="19"/>
              </w:rPr>
              <w:t xml:space="preserve"> </w:t>
            </w:r>
            <w:r w:rsidRPr="00596F11">
              <w:rPr>
                <w:rFonts w:ascii="Arial" w:hAnsi="Arial" w:cs="Arial"/>
                <w:sz w:val="19"/>
                <w:szCs w:val="19"/>
              </w:rPr>
              <w:t>:</w:t>
            </w:r>
            <w:proofErr w:type="gramEnd"/>
            <w:r w:rsidRPr="00596F11">
              <w:rPr>
                <w:rFonts w:ascii="Arial" w:hAnsi="Arial" w:cs="Arial"/>
                <w:sz w:val="19"/>
                <w:szCs w:val="19"/>
              </w:rPr>
              <w:t xml:space="preserve"> Thousand Baht)</w:t>
            </w:r>
          </w:p>
        </w:tc>
      </w:tr>
      <w:tr w:rsidR="00FD4C7B" w:rsidRPr="00596F11" w14:paraId="0D1C564F" w14:textId="77777777" w:rsidTr="00D32792">
        <w:tc>
          <w:tcPr>
            <w:tcW w:w="4302" w:type="dxa"/>
            <w:vAlign w:val="center"/>
          </w:tcPr>
          <w:p w14:paraId="6F81E75E" w14:textId="77777777" w:rsidR="00730059" w:rsidRPr="00596F11" w:rsidRDefault="00730059" w:rsidP="003F1816">
            <w:pPr>
              <w:tabs>
                <w:tab w:val="clear" w:pos="907"/>
                <w:tab w:val="left" w:pos="990"/>
              </w:tabs>
              <w:spacing w:before="60" w:after="30" w:line="276" w:lineRule="auto"/>
              <w:rPr>
                <w:rFonts w:ascii="Arial" w:hAnsi="Arial" w:cs="Arial"/>
                <w:sz w:val="19"/>
                <w:szCs w:val="19"/>
                <w:lang w:val="en-GB"/>
              </w:rPr>
            </w:pPr>
          </w:p>
        </w:tc>
        <w:tc>
          <w:tcPr>
            <w:tcW w:w="1944" w:type="dxa"/>
            <w:tcBorders>
              <w:top w:val="nil"/>
              <w:left w:val="nil"/>
              <w:bottom w:val="single" w:sz="4" w:space="0" w:color="auto"/>
              <w:right w:val="nil"/>
            </w:tcBorders>
            <w:vAlign w:val="center"/>
            <w:hideMark/>
          </w:tcPr>
          <w:p w14:paraId="659603E6" w14:textId="05B285EF" w:rsidR="00730059" w:rsidRPr="00596F11" w:rsidRDefault="00730059" w:rsidP="003F1816">
            <w:pPr>
              <w:tabs>
                <w:tab w:val="clear" w:pos="907"/>
                <w:tab w:val="left" w:pos="0"/>
                <w:tab w:val="left" w:pos="990"/>
              </w:tabs>
              <w:spacing w:before="60" w:after="30" w:line="276" w:lineRule="auto"/>
              <w:ind w:right="34"/>
              <w:jc w:val="center"/>
              <w:rPr>
                <w:rFonts w:ascii="Arial" w:hAnsi="Arial" w:cs="Arial"/>
                <w:sz w:val="19"/>
                <w:szCs w:val="19"/>
                <w:lang w:val="en-GB"/>
              </w:rPr>
            </w:pPr>
            <w:r w:rsidRPr="00596F11">
              <w:rPr>
                <w:rFonts w:ascii="Arial" w:hAnsi="Arial" w:cs="Arial"/>
                <w:sz w:val="19"/>
                <w:szCs w:val="19"/>
              </w:rPr>
              <w:t>Consolidated</w:t>
            </w:r>
            <w:r w:rsidRPr="00596F11">
              <w:rPr>
                <w:rFonts w:ascii="Arial" w:hAnsi="Arial" w:cs="Arial"/>
                <w:sz w:val="19"/>
                <w:szCs w:val="19"/>
                <w:lang w:val="en-GB"/>
              </w:rPr>
              <w:t xml:space="preserve"> </w:t>
            </w:r>
            <w:r w:rsidR="00A66FF4">
              <w:rPr>
                <w:rFonts w:ascii="Arial" w:hAnsi="Arial" w:cs="Arial"/>
                <w:sz w:val="19"/>
                <w:szCs w:val="24"/>
              </w:rPr>
              <w:t>F/S</w:t>
            </w:r>
          </w:p>
        </w:tc>
        <w:tc>
          <w:tcPr>
            <w:tcW w:w="259" w:type="dxa"/>
            <w:vAlign w:val="center"/>
          </w:tcPr>
          <w:p w14:paraId="47207295" w14:textId="77777777" w:rsidR="00730059" w:rsidRPr="00596F11" w:rsidRDefault="00730059" w:rsidP="003F1816">
            <w:pPr>
              <w:tabs>
                <w:tab w:val="clear" w:pos="907"/>
                <w:tab w:val="left" w:pos="0"/>
                <w:tab w:val="left" w:pos="990"/>
              </w:tabs>
              <w:spacing w:before="60" w:after="30" w:line="276" w:lineRule="auto"/>
              <w:ind w:right="34"/>
              <w:jc w:val="center"/>
              <w:rPr>
                <w:rFonts w:ascii="Arial" w:hAnsi="Arial" w:cs="Arial"/>
                <w:sz w:val="19"/>
                <w:szCs w:val="19"/>
                <w:cs/>
                <w:lang w:val="en-GB"/>
              </w:rPr>
            </w:pPr>
          </w:p>
        </w:tc>
        <w:tc>
          <w:tcPr>
            <w:tcW w:w="1944" w:type="dxa"/>
            <w:tcBorders>
              <w:top w:val="nil"/>
              <w:left w:val="nil"/>
              <w:bottom w:val="single" w:sz="4" w:space="0" w:color="auto"/>
              <w:right w:val="nil"/>
            </w:tcBorders>
            <w:vAlign w:val="center"/>
            <w:hideMark/>
          </w:tcPr>
          <w:p w14:paraId="42D8AAC6" w14:textId="6FE88F94" w:rsidR="00730059" w:rsidRPr="00596F11" w:rsidRDefault="00730059" w:rsidP="003F1816">
            <w:pPr>
              <w:tabs>
                <w:tab w:val="clear" w:pos="907"/>
                <w:tab w:val="left" w:pos="0"/>
                <w:tab w:val="left" w:pos="990"/>
              </w:tabs>
              <w:spacing w:before="60" w:after="30" w:line="276" w:lineRule="auto"/>
              <w:ind w:right="34"/>
              <w:jc w:val="center"/>
              <w:rPr>
                <w:rFonts w:ascii="Arial" w:hAnsi="Arial" w:cs="Arial"/>
                <w:sz w:val="19"/>
                <w:szCs w:val="19"/>
                <w:cs/>
                <w:lang w:val="en-GB"/>
              </w:rPr>
            </w:pPr>
            <w:r w:rsidRPr="00596F11">
              <w:rPr>
                <w:rFonts w:ascii="Arial" w:hAnsi="Arial" w:cs="Arial"/>
                <w:sz w:val="19"/>
                <w:szCs w:val="19"/>
              </w:rPr>
              <w:t>Separate</w:t>
            </w:r>
            <w:r w:rsidR="00D32792" w:rsidRPr="00596F11">
              <w:rPr>
                <w:rFonts w:ascii="Arial" w:hAnsi="Arial" w:cs="Arial"/>
                <w:sz w:val="19"/>
                <w:szCs w:val="19"/>
              </w:rPr>
              <w:t xml:space="preserve"> </w:t>
            </w:r>
            <w:r w:rsidR="00A66FF4">
              <w:rPr>
                <w:rFonts w:ascii="Arial" w:hAnsi="Arial" w:cs="Arial"/>
                <w:sz w:val="19"/>
                <w:szCs w:val="19"/>
              </w:rPr>
              <w:t>F/S</w:t>
            </w:r>
          </w:p>
        </w:tc>
      </w:tr>
      <w:tr w:rsidR="00FD4C7B" w:rsidRPr="00596F11" w14:paraId="6FA985F9" w14:textId="77777777" w:rsidTr="00D32792">
        <w:tc>
          <w:tcPr>
            <w:tcW w:w="4302" w:type="dxa"/>
            <w:vAlign w:val="bottom"/>
          </w:tcPr>
          <w:p w14:paraId="1327C927" w14:textId="77777777" w:rsidR="00730059" w:rsidRPr="00596F11" w:rsidRDefault="00730059" w:rsidP="003F1816">
            <w:pPr>
              <w:tabs>
                <w:tab w:val="clear" w:pos="907"/>
                <w:tab w:val="left" w:pos="990"/>
              </w:tabs>
              <w:spacing w:before="60" w:after="30" w:line="276" w:lineRule="auto"/>
              <w:rPr>
                <w:rFonts w:ascii="Arial" w:hAnsi="Arial" w:cs="Arial"/>
                <w:sz w:val="19"/>
                <w:szCs w:val="19"/>
                <w:cs/>
              </w:rPr>
            </w:pPr>
          </w:p>
        </w:tc>
        <w:tc>
          <w:tcPr>
            <w:tcW w:w="1944" w:type="dxa"/>
            <w:tcBorders>
              <w:top w:val="single" w:sz="4" w:space="0" w:color="auto"/>
              <w:left w:val="nil"/>
              <w:bottom w:val="nil"/>
              <w:right w:val="nil"/>
            </w:tcBorders>
            <w:vAlign w:val="bottom"/>
          </w:tcPr>
          <w:p w14:paraId="785C9656" w14:textId="77777777" w:rsidR="00730059" w:rsidRPr="00596F11" w:rsidRDefault="00730059" w:rsidP="003F1816">
            <w:pPr>
              <w:tabs>
                <w:tab w:val="clear" w:pos="907"/>
                <w:tab w:val="left" w:pos="990"/>
              </w:tabs>
              <w:spacing w:before="60" w:after="30" w:line="276" w:lineRule="auto"/>
              <w:jc w:val="right"/>
              <w:rPr>
                <w:rFonts w:ascii="Arial" w:hAnsi="Arial" w:cs="Arial"/>
                <w:sz w:val="19"/>
                <w:szCs w:val="19"/>
              </w:rPr>
            </w:pPr>
          </w:p>
        </w:tc>
        <w:tc>
          <w:tcPr>
            <w:tcW w:w="259" w:type="dxa"/>
            <w:vAlign w:val="bottom"/>
          </w:tcPr>
          <w:p w14:paraId="130051CA" w14:textId="77777777" w:rsidR="00730059" w:rsidRPr="00596F11" w:rsidRDefault="00730059" w:rsidP="003F1816">
            <w:pPr>
              <w:tabs>
                <w:tab w:val="clear" w:pos="907"/>
                <w:tab w:val="left" w:pos="990"/>
              </w:tabs>
              <w:spacing w:before="60" w:after="30" w:line="276" w:lineRule="auto"/>
              <w:jc w:val="center"/>
              <w:rPr>
                <w:rFonts w:ascii="Arial" w:hAnsi="Arial" w:cs="Arial"/>
                <w:sz w:val="19"/>
                <w:szCs w:val="19"/>
              </w:rPr>
            </w:pPr>
          </w:p>
        </w:tc>
        <w:tc>
          <w:tcPr>
            <w:tcW w:w="1944" w:type="dxa"/>
            <w:tcBorders>
              <w:top w:val="single" w:sz="4" w:space="0" w:color="auto"/>
              <w:left w:val="nil"/>
              <w:bottom w:val="nil"/>
              <w:right w:val="nil"/>
            </w:tcBorders>
            <w:vAlign w:val="bottom"/>
          </w:tcPr>
          <w:p w14:paraId="0E4E5F45" w14:textId="77777777" w:rsidR="00730059" w:rsidRPr="00596F11" w:rsidRDefault="00730059" w:rsidP="003F1816">
            <w:pPr>
              <w:tabs>
                <w:tab w:val="clear" w:pos="907"/>
                <w:tab w:val="left" w:pos="990"/>
              </w:tabs>
              <w:spacing w:before="60" w:after="30" w:line="276" w:lineRule="auto"/>
              <w:jc w:val="right"/>
              <w:rPr>
                <w:rFonts w:ascii="Arial" w:hAnsi="Arial" w:cs="Arial"/>
                <w:sz w:val="19"/>
                <w:szCs w:val="19"/>
              </w:rPr>
            </w:pPr>
          </w:p>
        </w:tc>
      </w:tr>
      <w:tr w:rsidR="00FD4C7B" w:rsidRPr="00596F11" w14:paraId="33B3FD57" w14:textId="77777777" w:rsidTr="00D32792">
        <w:tc>
          <w:tcPr>
            <w:tcW w:w="4302" w:type="dxa"/>
            <w:vAlign w:val="bottom"/>
            <w:hideMark/>
          </w:tcPr>
          <w:p w14:paraId="55858C3B" w14:textId="77777777" w:rsidR="0055044D" w:rsidRPr="00596F11" w:rsidRDefault="0055044D" w:rsidP="003F1816">
            <w:pPr>
              <w:tabs>
                <w:tab w:val="clear" w:pos="907"/>
                <w:tab w:val="left" w:pos="990"/>
              </w:tabs>
              <w:spacing w:before="60" w:after="30" w:line="276" w:lineRule="auto"/>
              <w:rPr>
                <w:rFonts w:ascii="Arial" w:hAnsi="Arial" w:cs="Arial"/>
                <w:sz w:val="19"/>
                <w:szCs w:val="19"/>
                <w:lang w:val="en-GB"/>
              </w:rPr>
            </w:pPr>
            <w:r w:rsidRPr="00596F11">
              <w:rPr>
                <w:rFonts w:ascii="Arial" w:hAnsi="Arial" w:cs="Arial"/>
                <w:sz w:val="19"/>
                <w:szCs w:val="19"/>
              </w:rPr>
              <w:t xml:space="preserve">Due within 1 year </w:t>
            </w:r>
          </w:p>
        </w:tc>
        <w:tc>
          <w:tcPr>
            <w:tcW w:w="1944" w:type="dxa"/>
            <w:shd w:val="clear" w:color="auto" w:fill="auto"/>
          </w:tcPr>
          <w:p w14:paraId="7F618720" w14:textId="7AC7F487" w:rsidR="0055044D" w:rsidRPr="00596F11" w:rsidRDefault="00EB2AC6" w:rsidP="003F1816">
            <w:pPr>
              <w:tabs>
                <w:tab w:val="clear" w:pos="227"/>
                <w:tab w:val="clear" w:pos="454"/>
                <w:tab w:val="left" w:pos="540"/>
              </w:tabs>
              <w:spacing w:before="60" w:after="30" w:line="276" w:lineRule="auto"/>
              <w:jc w:val="right"/>
              <w:rPr>
                <w:rFonts w:ascii="Arial" w:hAnsi="Arial" w:cs="Arial"/>
                <w:sz w:val="19"/>
                <w:szCs w:val="19"/>
              </w:rPr>
            </w:pPr>
            <w:r>
              <w:rPr>
                <w:rFonts w:ascii="Arial" w:hAnsi="Arial" w:cs="Arial"/>
                <w:sz w:val="19"/>
                <w:szCs w:val="19"/>
              </w:rPr>
              <w:t>1,878</w:t>
            </w:r>
          </w:p>
        </w:tc>
        <w:tc>
          <w:tcPr>
            <w:tcW w:w="259" w:type="dxa"/>
          </w:tcPr>
          <w:p w14:paraId="5B89D2B4" w14:textId="77777777" w:rsidR="0055044D" w:rsidRPr="00596F11" w:rsidRDefault="0055044D" w:rsidP="003F1816">
            <w:pPr>
              <w:tabs>
                <w:tab w:val="clear" w:pos="907"/>
                <w:tab w:val="left" w:pos="990"/>
              </w:tabs>
              <w:spacing w:before="60" w:after="30" w:line="276" w:lineRule="auto"/>
              <w:jc w:val="right"/>
              <w:rPr>
                <w:rFonts w:ascii="Arial" w:hAnsi="Arial" w:cs="Arial"/>
                <w:sz w:val="19"/>
                <w:szCs w:val="19"/>
              </w:rPr>
            </w:pPr>
          </w:p>
        </w:tc>
        <w:tc>
          <w:tcPr>
            <w:tcW w:w="1944" w:type="dxa"/>
          </w:tcPr>
          <w:p w14:paraId="51653BCD" w14:textId="45613E26" w:rsidR="0055044D" w:rsidRPr="00596F11" w:rsidRDefault="00EB2AC6"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1,207</w:t>
            </w:r>
          </w:p>
        </w:tc>
      </w:tr>
      <w:tr w:rsidR="00FD4C7B" w:rsidRPr="00596F11" w14:paraId="232C1207" w14:textId="77777777" w:rsidTr="00D32792">
        <w:tc>
          <w:tcPr>
            <w:tcW w:w="4302" w:type="dxa"/>
            <w:vAlign w:val="bottom"/>
            <w:hideMark/>
          </w:tcPr>
          <w:p w14:paraId="1B0AD297" w14:textId="77777777" w:rsidR="0055044D" w:rsidRPr="00596F11" w:rsidRDefault="0055044D" w:rsidP="003F1816">
            <w:pPr>
              <w:tabs>
                <w:tab w:val="clear" w:pos="907"/>
                <w:tab w:val="left" w:pos="990"/>
              </w:tabs>
              <w:spacing w:before="60" w:after="30" w:line="276" w:lineRule="auto"/>
              <w:ind w:right="-108"/>
              <w:rPr>
                <w:rFonts w:ascii="Arial" w:hAnsi="Arial" w:cs="Arial"/>
                <w:sz w:val="19"/>
                <w:szCs w:val="19"/>
              </w:rPr>
            </w:pPr>
            <w:r w:rsidRPr="00596F11">
              <w:rPr>
                <w:rFonts w:ascii="Arial" w:hAnsi="Arial" w:cs="Arial"/>
                <w:sz w:val="19"/>
                <w:szCs w:val="19"/>
              </w:rPr>
              <w:t>Due later than 1 year but not later than 5 years</w:t>
            </w:r>
          </w:p>
        </w:tc>
        <w:tc>
          <w:tcPr>
            <w:tcW w:w="1944" w:type="dxa"/>
            <w:shd w:val="clear" w:color="auto" w:fill="auto"/>
          </w:tcPr>
          <w:p w14:paraId="093DB87C" w14:textId="77B6DE13" w:rsidR="0055044D" w:rsidRPr="00596F11" w:rsidRDefault="00EB2AC6"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85</w:t>
            </w:r>
          </w:p>
        </w:tc>
        <w:tc>
          <w:tcPr>
            <w:tcW w:w="259" w:type="dxa"/>
          </w:tcPr>
          <w:p w14:paraId="1FDB276B" w14:textId="77777777" w:rsidR="0055044D" w:rsidRPr="00596F11" w:rsidRDefault="0055044D" w:rsidP="003F1816">
            <w:pPr>
              <w:tabs>
                <w:tab w:val="clear" w:pos="907"/>
                <w:tab w:val="left" w:pos="990"/>
              </w:tabs>
              <w:spacing w:before="60" w:after="30" w:line="276" w:lineRule="auto"/>
              <w:jc w:val="right"/>
              <w:rPr>
                <w:rFonts w:ascii="Arial" w:hAnsi="Arial" w:cs="Arial"/>
                <w:sz w:val="19"/>
                <w:szCs w:val="19"/>
              </w:rPr>
            </w:pPr>
          </w:p>
        </w:tc>
        <w:tc>
          <w:tcPr>
            <w:tcW w:w="1944" w:type="dxa"/>
          </w:tcPr>
          <w:p w14:paraId="3583FA74" w14:textId="37E2F5C5" w:rsidR="0055044D" w:rsidRPr="00596F11" w:rsidRDefault="00EB2AC6"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34</w:t>
            </w:r>
          </w:p>
        </w:tc>
      </w:tr>
      <w:tr w:rsidR="00FD4C7B" w:rsidRPr="00596F11" w14:paraId="36DBC15D" w14:textId="77777777" w:rsidTr="00D32792">
        <w:tc>
          <w:tcPr>
            <w:tcW w:w="4302" w:type="dxa"/>
            <w:vAlign w:val="bottom"/>
            <w:hideMark/>
          </w:tcPr>
          <w:p w14:paraId="6CBC60DF" w14:textId="506F2DA7" w:rsidR="0055044D" w:rsidRPr="00596F11" w:rsidRDefault="0055044D" w:rsidP="003F1816">
            <w:pPr>
              <w:tabs>
                <w:tab w:val="clear" w:pos="907"/>
                <w:tab w:val="left" w:pos="990"/>
              </w:tabs>
              <w:spacing w:before="60" w:after="30" w:line="276" w:lineRule="auto"/>
              <w:rPr>
                <w:rFonts w:ascii="Arial" w:hAnsi="Arial" w:cs="Arial"/>
                <w:sz w:val="19"/>
                <w:szCs w:val="19"/>
                <w:lang w:val="en-GB"/>
              </w:rPr>
            </w:pPr>
            <w:r w:rsidRPr="00596F11">
              <w:rPr>
                <w:rFonts w:ascii="Arial" w:hAnsi="Arial" w:cs="Arial"/>
                <w:sz w:val="19"/>
                <w:szCs w:val="19"/>
                <w:lang w:val="en-GB"/>
              </w:rPr>
              <w:t xml:space="preserve">   Total</w:t>
            </w:r>
          </w:p>
        </w:tc>
        <w:tc>
          <w:tcPr>
            <w:tcW w:w="1944" w:type="dxa"/>
            <w:tcBorders>
              <w:top w:val="single" w:sz="4" w:space="0" w:color="auto"/>
              <w:left w:val="nil"/>
              <w:bottom w:val="single" w:sz="12" w:space="0" w:color="auto"/>
              <w:right w:val="nil"/>
            </w:tcBorders>
            <w:shd w:val="clear" w:color="auto" w:fill="auto"/>
          </w:tcPr>
          <w:p w14:paraId="11DD2C0C" w14:textId="09D6348D" w:rsidR="0055044D" w:rsidRPr="00596F11" w:rsidRDefault="00EB2AC6"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1,963</w:t>
            </w:r>
          </w:p>
        </w:tc>
        <w:tc>
          <w:tcPr>
            <w:tcW w:w="259" w:type="dxa"/>
          </w:tcPr>
          <w:p w14:paraId="6CEF8486" w14:textId="77777777" w:rsidR="0055044D" w:rsidRPr="00596F11" w:rsidRDefault="0055044D" w:rsidP="003F1816">
            <w:pPr>
              <w:tabs>
                <w:tab w:val="clear" w:pos="907"/>
                <w:tab w:val="left" w:pos="990"/>
              </w:tabs>
              <w:spacing w:before="60" w:after="30" w:line="276" w:lineRule="auto"/>
              <w:jc w:val="right"/>
              <w:rPr>
                <w:rFonts w:ascii="Arial" w:hAnsi="Arial" w:cs="Arial"/>
                <w:sz w:val="19"/>
                <w:szCs w:val="19"/>
              </w:rPr>
            </w:pPr>
          </w:p>
        </w:tc>
        <w:tc>
          <w:tcPr>
            <w:tcW w:w="1944" w:type="dxa"/>
            <w:tcBorders>
              <w:top w:val="single" w:sz="4" w:space="0" w:color="auto"/>
              <w:left w:val="nil"/>
              <w:bottom w:val="single" w:sz="12" w:space="0" w:color="auto"/>
              <w:right w:val="nil"/>
            </w:tcBorders>
          </w:tcPr>
          <w:p w14:paraId="3BBC036A" w14:textId="31B934A1" w:rsidR="0055044D" w:rsidRPr="00596F11" w:rsidRDefault="00EB2AC6"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1,241</w:t>
            </w:r>
          </w:p>
        </w:tc>
      </w:tr>
    </w:tbl>
    <w:p w14:paraId="06414792" w14:textId="06AEB168" w:rsidR="00400A29" w:rsidRPr="00596F11" w:rsidRDefault="00575B9D" w:rsidP="0057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jc w:val="both"/>
        <w:rPr>
          <w:rFonts w:ascii="Arial" w:hAnsi="Arial" w:cs="Arial"/>
          <w:sz w:val="19"/>
          <w:szCs w:val="19"/>
        </w:rPr>
      </w:pPr>
      <w:r w:rsidRPr="00596F11">
        <w:rPr>
          <w:rFonts w:ascii="Arial" w:hAnsi="Arial" w:cs="Arial"/>
          <w:sz w:val="19"/>
          <w:szCs w:val="19"/>
        </w:rPr>
        <w:tab/>
      </w:r>
    </w:p>
    <w:p w14:paraId="39EFE120" w14:textId="07CE9A34" w:rsidR="00730059" w:rsidRPr="00596F11" w:rsidRDefault="005B03AA" w:rsidP="009076F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left="993" w:right="-10" w:hanging="567"/>
        <w:jc w:val="thaiDistribute"/>
        <w:rPr>
          <w:rFonts w:cs="Arial"/>
          <w:sz w:val="19"/>
          <w:szCs w:val="19"/>
        </w:rPr>
      </w:pPr>
      <w:r w:rsidRPr="00596F11">
        <w:rPr>
          <w:rFonts w:cs="Arial"/>
          <w:sz w:val="19"/>
          <w:szCs w:val="19"/>
        </w:rPr>
        <w:t>The Company</w:t>
      </w:r>
      <w:r w:rsidR="0070737E" w:rsidRPr="00596F11">
        <w:rPr>
          <w:rFonts w:cs="Arial"/>
          <w:sz w:val="19"/>
          <w:szCs w:val="19"/>
        </w:rPr>
        <w:t xml:space="preserve"> </w:t>
      </w:r>
      <w:r w:rsidRPr="00596F11">
        <w:rPr>
          <w:rFonts w:cs="Arial"/>
          <w:sz w:val="19"/>
          <w:szCs w:val="19"/>
        </w:rPr>
        <w:t>and subsidiar</w:t>
      </w:r>
      <w:r w:rsidR="00453F84" w:rsidRPr="00596F11">
        <w:rPr>
          <w:rFonts w:cs="Arial"/>
          <w:sz w:val="19"/>
          <w:szCs w:val="19"/>
        </w:rPr>
        <w:t>y</w:t>
      </w:r>
      <w:r w:rsidRPr="00596F11">
        <w:rPr>
          <w:rFonts w:cs="Arial"/>
          <w:sz w:val="19"/>
          <w:szCs w:val="19"/>
        </w:rPr>
        <w:t xml:space="preserve"> hav</w:t>
      </w:r>
      <w:r w:rsidR="006E7243" w:rsidRPr="00596F11">
        <w:rPr>
          <w:rFonts w:cs="Arial"/>
          <w:sz w:val="19"/>
          <w:szCs w:val="19"/>
        </w:rPr>
        <w:t>e</w:t>
      </w:r>
      <w:r w:rsidRPr="00596F11">
        <w:rPr>
          <w:rFonts w:cs="Arial"/>
          <w:sz w:val="19"/>
          <w:szCs w:val="19"/>
        </w:rPr>
        <w:t xml:space="preserve"> </w:t>
      </w:r>
      <w:r w:rsidR="003143FC" w:rsidRPr="00596F11">
        <w:rPr>
          <w:rFonts w:cs="Arial"/>
          <w:sz w:val="19"/>
          <w:szCs w:val="19"/>
        </w:rPr>
        <w:t>letter of</w:t>
      </w:r>
      <w:r w:rsidR="00EE0522" w:rsidRPr="00596F11">
        <w:rPr>
          <w:rFonts w:cs="Arial"/>
          <w:sz w:val="19"/>
          <w:szCs w:val="19"/>
        </w:rPr>
        <w:t xml:space="preserve"> bank</w:t>
      </w:r>
      <w:r w:rsidR="003143FC" w:rsidRPr="00596F11">
        <w:rPr>
          <w:rFonts w:cs="Arial"/>
          <w:sz w:val="19"/>
          <w:szCs w:val="19"/>
        </w:rPr>
        <w:t xml:space="preserve"> </w:t>
      </w:r>
      <w:r w:rsidRPr="00596F11">
        <w:rPr>
          <w:rFonts w:cs="Arial"/>
          <w:sz w:val="19"/>
          <w:szCs w:val="19"/>
        </w:rPr>
        <w:t xml:space="preserve">guarantees of Baht </w:t>
      </w:r>
      <w:r w:rsidR="00973B4E">
        <w:rPr>
          <w:rFonts w:cs="Arial"/>
          <w:sz w:val="19"/>
          <w:szCs w:val="19"/>
        </w:rPr>
        <w:t>80.15</w:t>
      </w:r>
      <w:r w:rsidR="004D363B" w:rsidRPr="00596F11">
        <w:rPr>
          <w:rFonts w:cs="Arial"/>
          <w:sz w:val="19"/>
          <w:szCs w:val="19"/>
        </w:rPr>
        <w:t xml:space="preserve"> </w:t>
      </w:r>
      <w:r w:rsidRPr="00596F11">
        <w:rPr>
          <w:rFonts w:cs="Arial"/>
          <w:sz w:val="19"/>
          <w:szCs w:val="19"/>
        </w:rPr>
        <w:t>million and</w:t>
      </w:r>
      <w:r w:rsidR="00FD73B2" w:rsidRPr="00596F11">
        <w:rPr>
          <w:rFonts w:cs="Arial"/>
          <w:sz w:val="19"/>
          <w:szCs w:val="19"/>
        </w:rPr>
        <w:t xml:space="preserve"> Baht </w:t>
      </w:r>
      <w:r w:rsidR="00185961" w:rsidRPr="00596F11">
        <w:rPr>
          <w:rFonts w:cs="Arial"/>
          <w:sz w:val="19"/>
          <w:szCs w:val="19"/>
        </w:rPr>
        <w:br/>
      </w:r>
      <w:r w:rsidR="00973B4E">
        <w:rPr>
          <w:rFonts w:cs="Arial"/>
          <w:sz w:val="19"/>
          <w:szCs w:val="19"/>
        </w:rPr>
        <w:t>3.30</w:t>
      </w:r>
      <w:r w:rsidR="00DB622E" w:rsidRPr="00596F11">
        <w:rPr>
          <w:rFonts w:cs="Arial"/>
          <w:sz w:val="19"/>
          <w:szCs w:val="19"/>
        </w:rPr>
        <w:t xml:space="preserve"> </w:t>
      </w:r>
      <w:r w:rsidRPr="00596F11">
        <w:rPr>
          <w:rFonts w:cs="Arial"/>
          <w:sz w:val="19"/>
          <w:szCs w:val="19"/>
        </w:rPr>
        <w:t>million, respectively, which were issued by banks on behalf of the Company and its subsidiar</w:t>
      </w:r>
      <w:r w:rsidR="00C07695" w:rsidRPr="00596F11">
        <w:rPr>
          <w:rFonts w:cs="Arial"/>
          <w:sz w:val="19"/>
          <w:szCs w:val="19"/>
        </w:rPr>
        <w:t>y</w:t>
      </w:r>
      <w:r w:rsidRPr="00596F11">
        <w:rPr>
          <w:rFonts w:cs="Arial"/>
          <w:sz w:val="19"/>
          <w:szCs w:val="19"/>
        </w:rPr>
        <w:t xml:space="preserve"> in respect of its normal business.</w:t>
      </w:r>
    </w:p>
    <w:p w14:paraId="015D1EC9" w14:textId="77777777" w:rsidR="004D1CCD" w:rsidRPr="00596F11" w:rsidRDefault="004D1CCD" w:rsidP="00EB5D11">
      <w:pPr>
        <w:tabs>
          <w:tab w:val="clear" w:pos="227"/>
          <w:tab w:val="clear" w:pos="454"/>
          <w:tab w:val="clear" w:pos="680"/>
          <w:tab w:val="clear" w:pos="907"/>
          <w:tab w:val="left" w:pos="990"/>
        </w:tabs>
        <w:spacing w:line="360" w:lineRule="auto"/>
        <w:jc w:val="both"/>
        <w:rPr>
          <w:rFonts w:ascii="Arial" w:hAnsi="Arial" w:cs="Arial"/>
          <w:sz w:val="16"/>
          <w:szCs w:val="16"/>
        </w:rPr>
      </w:pPr>
    </w:p>
    <w:p w14:paraId="286DA20F" w14:textId="374D6846" w:rsidR="00350A40" w:rsidRPr="00596F11" w:rsidRDefault="00EF692D">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left="993" w:right="-10" w:hanging="567"/>
        <w:jc w:val="thaiDistribute"/>
        <w:rPr>
          <w:rFonts w:cs="Arial"/>
          <w:sz w:val="19"/>
          <w:szCs w:val="19"/>
        </w:rPr>
      </w:pPr>
      <w:r w:rsidRPr="00596F11">
        <w:rPr>
          <w:rFonts w:cs="Arial"/>
          <w:sz w:val="19"/>
          <w:szCs w:val="19"/>
        </w:rPr>
        <w:t xml:space="preserve">The Company and subsidiary have distributor agreements for medical devices with </w:t>
      </w:r>
      <w:r w:rsidR="00037961">
        <w:rPr>
          <w:rFonts w:cs="Arial"/>
          <w:sz w:val="19"/>
          <w:szCs w:val="19"/>
        </w:rPr>
        <w:t>19</w:t>
      </w:r>
      <w:r w:rsidRPr="00596F11">
        <w:rPr>
          <w:rFonts w:cs="Arial"/>
          <w:sz w:val="19"/>
          <w:szCs w:val="19"/>
        </w:rPr>
        <w:t xml:space="preserve"> foreign companies and </w:t>
      </w:r>
      <w:r w:rsidR="00844A38" w:rsidRPr="00596F11">
        <w:rPr>
          <w:rFonts w:cs="Arial"/>
          <w:sz w:val="19"/>
          <w:szCs w:val="19"/>
        </w:rPr>
        <w:t>9</w:t>
      </w:r>
      <w:r w:rsidRPr="00596F11">
        <w:rPr>
          <w:rFonts w:cs="Arial"/>
          <w:sz w:val="19"/>
          <w:szCs w:val="19"/>
        </w:rPr>
        <w:t xml:space="preserve"> foreign companies, respectively</w:t>
      </w:r>
      <w:r w:rsidR="00454191" w:rsidRPr="00596F11">
        <w:rPr>
          <w:rFonts w:cs="Arial"/>
          <w:sz w:val="19"/>
          <w:szCs w:val="19"/>
        </w:rPr>
        <w:t>, a</w:t>
      </w:r>
      <w:r w:rsidR="00117BB4" w:rsidRPr="00596F11">
        <w:rPr>
          <w:rFonts w:cs="Arial"/>
          <w:sz w:val="19"/>
          <w:szCs w:val="19"/>
        </w:rPr>
        <w:t xml:space="preserve">nd are authorized to sell the medical </w:t>
      </w:r>
      <w:r w:rsidR="009206FE" w:rsidRPr="00596F11">
        <w:rPr>
          <w:rFonts w:cs="Arial"/>
          <w:sz w:val="19"/>
          <w:szCs w:val="19"/>
        </w:rPr>
        <w:t xml:space="preserve">devices in Thailand. </w:t>
      </w:r>
      <w:r w:rsidRPr="00596F11">
        <w:rPr>
          <w:rFonts w:cs="Arial"/>
          <w:sz w:val="19"/>
          <w:szCs w:val="19"/>
        </w:rPr>
        <w:t>Such agreements are effective on the signing date and shall be valid until terminated by either party.</w:t>
      </w:r>
    </w:p>
    <w:p w14:paraId="78875E92" w14:textId="77777777" w:rsidR="002D5E25" w:rsidRPr="00596F11" w:rsidRDefault="002D5E25" w:rsidP="00562EA3">
      <w:pPr>
        <w:pStyle w:val="ListParagraph"/>
        <w:tabs>
          <w:tab w:val="clear" w:pos="227"/>
          <w:tab w:val="clear" w:pos="454"/>
          <w:tab w:val="clear" w:pos="680"/>
          <w:tab w:val="clear" w:pos="907"/>
          <w:tab w:val="left" w:pos="990"/>
        </w:tabs>
        <w:spacing w:line="360" w:lineRule="auto"/>
        <w:ind w:left="993"/>
        <w:jc w:val="both"/>
        <w:rPr>
          <w:rFonts w:cs="Arial"/>
          <w:sz w:val="16"/>
          <w:szCs w:val="16"/>
          <w:cs/>
        </w:rPr>
      </w:pPr>
    </w:p>
    <w:p w14:paraId="6DE6B533" w14:textId="02C2F874" w:rsidR="00261F84" w:rsidRPr="00596F11" w:rsidRDefault="0037128F" w:rsidP="008D4D6C">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left="993" w:right="-10" w:hanging="567"/>
        <w:jc w:val="thaiDistribute"/>
        <w:rPr>
          <w:rFonts w:cs="Arial"/>
          <w:sz w:val="19"/>
          <w:szCs w:val="19"/>
        </w:rPr>
      </w:pPr>
      <w:bookmarkStart w:id="4" w:name="_Hlk5908315"/>
      <w:bookmarkStart w:id="5" w:name="_Hlk5908296"/>
      <w:r w:rsidRPr="00596F11">
        <w:rPr>
          <w:rFonts w:cs="Arial"/>
          <w:sz w:val="19"/>
          <w:szCs w:val="19"/>
        </w:rPr>
        <w:t>The Company and subsidiary ha</w:t>
      </w:r>
      <w:r w:rsidRPr="00596F11">
        <w:rPr>
          <w:rFonts w:cs="Arial"/>
          <w:sz w:val="19"/>
          <w:szCs w:val="24"/>
        </w:rPr>
        <w:t>ve</w:t>
      </w:r>
      <w:r w:rsidRPr="00596F11">
        <w:rPr>
          <w:rFonts w:cs="Arial"/>
          <w:sz w:val="19"/>
          <w:szCs w:val="19"/>
        </w:rPr>
        <w:t xml:space="preserve"> commitments under the agreement to purchase goods of Baht </w:t>
      </w:r>
      <w:r w:rsidR="00BA4C48">
        <w:rPr>
          <w:rFonts w:cs="Arial"/>
          <w:sz w:val="19"/>
          <w:szCs w:val="19"/>
        </w:rPr>
        <w:t xml:space="preserve">24.29 </w:t>
      </w:r>
      <w:r w:rsidR="00D55109" w:rsidRPr="00596F11">
        <w:rPr>
          <w:rFonts w:cs="Arial"/>
          <w:sz w:val="19"/>
          <w:szCs w:val="19"/>
        </w:rPr>
        <w:t>million</w:t>
      </w:r>
      <w:r w:rsidRPr="00596F11">
        <w:rPr>
          <w:rFonts w:cs="Arial"/>
          <w:sz w:val="19"/>
          <w:szCs w:val="19"/>
        </w:rPr>
        <w:t xml:space="preserve"> and Baht </w:t>
      </w:r>
      <w:r w:rsidR="00BA4C48">
        <w:rPr>
          <w:rFonts w:cs="Arial"/>
          <w:sz w:val="19"/>
          <w:szCs w:val="19"/>
        </w:rPr>
        <w:t>11.37</w:t>
      </w:r>
      <w:r w:rsidR="004D363B" w:rsidRPr="00596F11">
        <w:rPr>
          <w:rFonts w:cs="Arial"/>
          <w:sz w:val="19"/>
          <w:szCs w:val="19"/>
        </w:rPr>
        <w:t xml:space="preserve"> </w:t>
      </w:r>
      <w:r w:rsidRPr="00596F11">
        <w:rPr>
          <w:rFonts w:cs="Arial"/>
          <w:sz w:val="19"/>
          <w:szCs w:val="19"/>
        </w:rPr>
        <w:t>million, respectively.</w:t>
      </w:r>
    </w:p>
    <w:p w14:paraId="65276F86" w14:textId="77777777" w:rsidR="00261F84" w:rsidRPr="00596F11" w:rsidRDefault="00261F84" w:rsidP="004B47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left="993" w:right="-10"/>
        <w:jc w:val="thaiDistribute"/>
        <w:rPr>
          <w:rFonts w:cs="Arial"/>
          <w:sz w:val="16"/>
          <w:szCs w:val="16"/>
        </w:rPr>
      </w:pPr>
    </w:p>
    <w:bookmarkEnd w:id="4"/>
    <w:bookmarkEnd w:id="5"/>
    <w:p w14:paraId="41CB5FDD" w14:textId="6CF4C440" w:rsidR="00A00415" w:rsidRPr="00596F11" w:rsidRDefault="0063161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360" w:lineRule="auto"/>
        <w:ind w:left="993" w:right="-10" w:hanging="567"/>
        <w:jc w:val="thaiDistribute"/>
        <w:rPr>
          <w:rFonts w:cs="Arial"/>
          <w:sz w:val="19"/>
          <w:szCs w:val="19"/>
        </w:rPr>
      </w:pPr>
      <w:r w:rsidRPr="00596F11">
        <w:rPr>
          <w:rFonts w:cs="Arial"/>
          <w:sz w:val="19"/>
          <w:szCs w:val="19"/>
        </w:rPr>
        <w:t xml:space="preserve">The Company </w:t>
      </w:r>
      <w:r w:rsidRPr="00C70114">
        <w:rPr>
          <w:rFonts w:cs="Arial"/>
          <w:sz w:val="19"/>
          <w:szCs w:val="19"/>
        </w:rPr>
        <w:t>and subsidiary have obligations to deliver goods to customer</w:t>
      </w:r>
      <w:r w:rsidR="00453F84" w:rsidRPr="00C70114">
        <w:rPr>
          <w:rFonts w:cs="Arial"/>
          <w:sz w:val="19"/>
          <w:szCs w:val="19"/>
        </w:rPr>
        <w:t>s</w:t>
      </w:r>
      <w:r w:rsidRPr="00C70114">
        <w:rPr>
          <w:rFonts w:cs="Arial"/>
          <w:sz w:val="19"/>
          <w:szCs w:val="19"/>
        </w:rPr>
        <w:t xml:space="preserve"> amount</w:t>
      </w:r>
      <w:r w:rsidR="00361F72" w:rsidRPr="00C70114">
        <w:rPr>
          <w:rFonts w:cs="Arial"/>
          <w:sz w:val="19"/>
          <w:szCs w:val="19"/>
        </w:rPr>
        <w:t>ed to</w:t>
      </w:r>
      <w:r w:rsidRPr="00C70114">
        <w:rPr>
          <w:rFonts w:cs="Arial"/>
          <w:sz w:val="19"/>
          <w:szCs w:val="19"/>
        </w:rPr>
        <w:t xml:space="preserve"> Baht </w:t>
      </w:r>
      <w:r w:rsidR="009F45C3" w:rsidRPr="00C70114">
        <w:rPr>
          <w:rFonts w:cs="Arial"/>
          <w:sz w:val="19"/>
          <w:szCs w:val="19"/>
        </w:rPr>
        <w:t>314.97</w:t>
      </w:r>
      <w:r w:rsidR="00BA2ADD" w:rsidRPr="00C70114">
        <w:rPr>
          <w:rFonts w:cs="Arial"/>
          <w:sz w:val="19"/>
          <w:szCs w:val="19"/>
        </w:rPr>
        <w:t xml:space="preserve"> </w:t>
      </w:r>
      <w:r w:rsidRPr="00C70114">
        <w:rPr>
          <w:rFonts w:cs="Arial"/>
          <w:sz w:val="19"/>
          <w:szCs w:val="19"/>
        </w:rPr>
        <w:t xml:space="preserve">million and Baht </w:t>
      </w:r>
      <w:r w:rsidR="00FF5804" w:rsidRPr="00C70114">
        <w:rPr>
          <w:rFonts w:cs="Arial"/>
          <w:sz w:val="19"/>
          <w:szCs w:val="19"/>
        </w:rPr>
        <w:t>6.34</w:t>
      </w:r>
      <w:r w:rsidR="00BA2ADD" w:rsidRPr="00C70114">
        <w:rPr>
          <w:rFonts w:cs="Arial"/>
          <w:sz w:val="19"/>
          <w:szCs w:val="19"/>
        </w:rPr>
        <w:t xml:space="preserve"> </w:t>
      </w:r>
      <w:r w:rsidRPr="00C70114">
        <w:rPr>
          <w:rFonts w:cs="Arial"/>
          <w:sz w:val="19"/>
          <w:szCs w:val="19"/>
        </w:rPr>
        <w:t>million,</w:t>
      </w:r>
      <w:r w:rsidRPr="00596F11">
        <w:rPr>
          <w:rFonts w:cs="Arial"/>
          <w:sz w:val="19"/>
          <w:szCs w:val="19"/>
        </w:rPr>
        <w:t xml:space="preserve"> respectively.</w:t>
      </w:r>
    </w:p>
    <w:p w14:paraId="29D4EF1B" w14:textId="25C41647" w:rsidR="00A27053" w:rsidRPr="00596F11" w:rsidRDefault="00A27053" w:rsidP="00CD3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cs/>
        </w:rPr>
      </w:pPr>
    </w:p>
    <w:p w14:paraId="2374ED47" w14:textId="6D2AC79E" w:rsidR="009C50F7" w:rsidRPr="00596F11" w:rsidRDefault="00751296" w:rsidP="00C8036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360" w:lineRule="auto"/>
        <w:ind w:left="993" w:right="-10" w:hanging="567"/>
        <w:jc w:val="thaiDistribute"/>
        <w:rPr>
          <w:rFonts w:cs="Arial"/>
          <w:sz w:val="19"/>
          <w:szCs w:val="19"/>
        </w:rPr>
      </w:pPr>
      <w:r w:rsidRPr="00596F11">
        <w:rPr>
          <w:rFonts w:cs="Arial"/>
          <w:sz w:val="19"/>
          <w:szCs w:val="19"/>
        </w:rPr>
        <w:t>The Company and subsidiar</w:t>
      </w:r>
      <w:r w:rsidR="001365B7" w:rsidRPr="00596F11">
        <w:rPr>
          <w:rFonts w:cs="Arial"/>
          <w:sz w:val="19"/>
          <w:szCs w:val="19"/>
        </w:rPr>
        <w:t>y</w:t>
      </w:r>
      <w:r w:rsidRPr="00596F11">
        <w:rPr>
          <w:rFonts w:cs="Arial"/>
          <w:sz w:val="19"/>
          <w:szCs w:val="19"/>
        </w:rPr>
        <w:t xml:space="preserve"> have credit facilities and contingent liabilities from financial institution as </w:t>
      </w:r>
      <w:r w:rsidR="00D05603" w:rsidRPr="00596F11">
        <w:rPr>
          <w:rFonts w:cs="Arial"/>
          <w:sz w:val="19"/>
          <w:szCs w:val="19"/>
        </w:rPr>
        <w:t>of</w:t>
      </w:r>
      <w:r w:rsidRPr="00596F11">
        <w:rPr>
          <w:rFonts w:cs="Arial"/>
          <w:sz w:val="19"/>
          <w:szCs w:val="19"/>
        </w:rPr>
        <w:t xml:space="preserve"> </w:t>
      </w:r>
      <w:r w:rsidR="004C5BFA" w:rsidRPr="004C5BFA">
        <w:rPr>
          <w:rFonts w:cs="Arial"/>
          <w:sz w:val="19"/>
          <w:szCs w:val="19"/>
        </w:rPr>
        <w:t>30 June</w:t>
      </w:r>
      <w:r w:rsidR="004D75D9" w:rsidRPr="00596F11">
        <w:rPr>
          <w:rFonts w:cs="Arial"/>
          <w:sz w:val="19"/>
          <w:szCs w:val="19"/>
        </w:rPr>
        <w:t xml:space="preserve"> 2024 </w:t>
      </w:r>
      <w:r w:rsidRPr="00596F11">
        <w:rPr>
          <w:rFonts w:cs="Arial"/>
          <w:sz w:val="19"/>
          <w:szCs w:val="19"/>
        </w:rPr>
        <w:t>as follows:</w:t>
      </w:r>
    </w:p>
    <w:p w14:paraId="66AA2158" w14:textId="77777777" w:rsidR="00692EDB" w:rsidRPr="00596F11" w:rsidRDefault="00692EDB" w:rsidP="00692EDB">
      <w:pPr>
        <w:pStyle w:val="ListParagraph"/>
        <w:rPr>
          <w:rFonts w:cs="Arial"/>
          <w:sz w:val="19"/>
          <w:szCs w:val="19"/>
        </w:rPr>
      </w:pPr>
    </w:p>
    <w:tbl>
      <w:tblPr>
        <w:tblW w:w="8418" w:type="dxa"/>
        <w:tblInd w:w="938" w:type="dxa"/>
        <w:tblLayout w:type="fixed"/>
        <w:tblCellMar>
          <w:left w:w="0" w:type="dxa"/>
          <w:right w:w="0" w:type="dxa"/>
        </w:tblCellMar>
        <w:tblLook w:val="04A0" w:firstRow="1" w:lastRow="0" w:firstColumn="1" w:lastColumn="0" w:noHBand="0" w:noVBand="1"/>
      </w:tblPr>
      <w:tblGrid>
        <w:gridCol w:w="3596"/>
        <w:gridCol w:w="1207"/>
        <w:gridCol w:w="1205"/>
        <w:gridCol w:w="1205"/>
        <w:gridCol w:w="1205"/>
      </w:tblGrid>
      <w:tr w:rsidR="00FD4C7B" w:rsidRPr="00596F11" w14:paraId="7C95951C" w14:textId="77777777" w:rsidTr="004A0413">
        <w:trPr>
          <w:trHeight w:val="20"/>
          <w:tblHeader/>
        </w:trPr>
        <w:tc>
          <w:tcPr>
            <w:tcW w:w="3596" w:type="dxa"/>
          </w:tcPr>
          <w:p w14:paraId="2CAB334C" w14:textId="77777777" w:rsidR="001E4B5C" w:rsidRPr="00596F11" w:rsidRDefault="001E4B5C" w:rsidP="00F84355">
            <w:pPr>
              <w:spacing w:line="360" w:lineRule="auto"/>
              <w:ind w:firstLine="54"/>
              <w:jc w:val="thaiDistribute"/>
              <w:rPr>
                <w:rFonts w:ascii="Arial" w:hAnsi="Arial" w:cs="Arial"/>
                <w:b/>
                <w:bCs/>
                <w:sz w:val="18"/>
                <w:szCs w:val="18"/>
                <w:lang w:eastAsia="en-GB"/>
              </w:rPr>
            </w:pPr>
          </w:p>
        </w:tc>
        <w:tc>
          <w:tcPr>
            <w:tcW w:w="1207" w:type="dxa"/>
            <w:vAlign w:val="center"/>
          </w:tcPr>
          <w:p w14:paraId="3EDBB8D6" w14:textId="77777777" w:rsidR="001E4B5C" w:rsidRPr="00596F11" w:rsidRDefault="001E4B5C" w:rsidP="008C7FA5">
            <w:pPr>
              <w:tabs>
                <w:tab w:val="left" w:pos="945"/>
              </w:tabs>
              <w:spacing w:line="360" w:lineRule="auto"/>
              <w:ind w:left="144" w:right="36"/>
              <w:jc w:val="center"/>
              <w:rPr>
                <w:rFonts w:ascii="Arial" w:hAnsi="Arial" w:cs="Arial"/>
                <w:sz w:val="18"/>
                <w:szCs w:val="18"/>
                <w:lang w:eastAsia="en-GB"/>
              </w:rPr>
            </w:pPr>
          </w:p>
        </w:tc>
        <w:tc>
          <w:tcPr>
            <w:tcW w:w="3615" w:type="dxa"/>
            <w:gridSpan w:val="3"/>
            <w:vAlign w:val="center"/>
            <w:hideMark/>
          </w:tcPr>
          <w:p w14:paraId="0E4EB580" w14:textId="2AF468B0" w:rsidR="001E4B5C" w:rsidRPr="00596F11" w:rsidRDefault="001E4B5C" w:rsidP="00D816DF">
            <w:pPr>
              <w:pBdr>
                <w:bottom w:val="single" w:sz="4" w:space="1" w:color="auto"/>
              </w:pBdr>
              <w:tabs>
                <w:tab w:val="left" w:pos="945"/>
              </w:tabs>
              <w:spacing w:before="60" w:line="276" w:lineRule="auto"/>
              <w:ind w:left="144" w:right="81"/>
              <w:jc w:val="center"/>
              <w:rPr>
                <w:rFonts w:ascii="Arial" w:hAnsi="Arial" w:cs="Arial"/>
                <w:sz w:val="18"/>
                <w:szCs w:val="18"/>
                <w:lang w:eastAsia="en-GB"/>
              </w:rPr>
            </w:pPr>
            <w:r w:rsidRPr="00596F11">
              <w:rPr>
                <w:rFonts w:ascii="Arial" w:hAnsi="Arial" w:cs="Arial"/>
                <w:sz w:val="18"/>
                <w:szCs w:val="18"/>
              </w:rPr>
              <w:t xml:space="preserve">Consolidated </w:t>
            </w:r>
            <w:r w:rsidR="00A66FF4">
              <w:rPr>
                <w:rFonts w:ascii="Arial" w:hAnsi="Arial" w:cs="Arial"/>
                <w:sz w:val="18"/>
                <w:szCs w:val="18"/>
              </w:rPr>
              <w:t>F/S</w:t>
            </w:r>
          </w:p>
        </w:tc>
      </w:tr>
      <w:tr w:rsidR="00FD4C7B" w:rsidRPr="00596F11" w14:paraId="635F0D9A" w14:textId="77777777" w:rsidTr="004A0413">
        <w:trPr>
          <w:trHeight w:val="20"/>
          <w:tblHeader/>
        </w:trPr>
        <w:tc>
          <w:tcPr>
            <w:tcW w:w="3596" w:type="dxa"/>
          </w:tcPr>
          <w:p w14:paraId="11865A6C" w14:textId="77777777" w:rsidR="001E4B5C" w:rsidRPr="00596F11" w:rsidRDefault="001E4B5C" w:rsidP="00F84355">
            <w:pPr>
              <w:spacing w:line="360" w:lineRule="auto"/>
              <w:ind w:firstLine="54"/>
              <w:jc w:val="thaiDistribute"/>
              <w:rPr>
                <w:rFonts w:ascii="Arial" w:hAnsi="Arial" w:cs="Arial"/>
                <w:b/>
                <w:bCs/>
                <w:sz w:val="18"/>
                <w:szCs w:val="18"/>
                <w:lang w:eastAsia="en-GB"/>
              </w:rPr>
            </w:pPr>
          </w:p>
        </w:tc>
        <w:tc>
          <w:tcPr>
            <w:tcW w:w="1207" w:type="dxa"/>
            <w:vAlign w:val="center"/>
            <w:hideMark/>
          </w:tcPr>
          <w:p w14:paraId="6A478F76" w14:textId="77777777" w:rsidR="001E4B5C" w:rsidRPr="00596F11" w:rsidRDefault="001E4B5C" w:rsidP="00D816DF">
            <w:pPr>
              <w:pBdr>
                <w:bottom w:val="single" w:sz="4" w:space="1" w:color="auto"/>
              </w:pBdr>
              <w:tabs>
                <w:tab w:val="clear" w:pos="227"/>
                <w:tab w:val="left" w:pos="312"/>
              </w:tabs>
              <w:spacing w:before="60" w:line="276" w:lineRule="auto"/>
              <w:ind w:left="51" w:right="90"/>
              <w:jc w:val="center"/>
              <w:rPr>
                <w:rFonts w:ascii="Arial" w:hAnsi="Arial" w:cs="Arial"/>
                <w:sz w:val="18"/>
                <w:szCs w:val="18"/>
                <w:lang w:eastAsia="en-GB"/>
              </w:rPr>
            </w:pPr>
            <w:r w:rsidRPr="00596F11">
              <w:rPr>
                <w:rFonts w:ascii="Arial" w:hAnsi="Arial" w:cs="Arial"/>
                <w:sz w:val="18"/>
                <w:szCs w:val="18"/>
              </w:rPr>
              <w:t>Currency</w:t>
            </w:r>
          </w:p>
        </w:tc>
        <w:tc>
          <w:tcPr>
            <w:tcW w:w="1205" w:type="dxa"/>
            <w:vAlign w:val="center"/>
            <w:hideMark/>
          </w:tcPr>
          <w:p w14:paraId="5657A4D7" w14:textId="77777777" w:rsidR="001E4B5C" w:rsidRPr="00596F11" w:rsidRDefault="001E4B5C" w:rsidP="00D816DF">
            <w:pPr>
              <w:pBdr>
                <w:bottom w:val="single" w:sz="4" w:space="1" w:color="auto"/>
              </w:pBdr>
              <w:spacing w:before="60" w:line="276" w:lineRule="auto"/>
              <w:ind w:left="144" w:right="90"/>
              <w:jc w:val="center"/>
              <w:rPr>
                <w:rFonts w:ascii="Arial" w:hAnsi="Arial" w:cs="Arial"/>
                <w:sz w:val="18"/>
                <w:szCs w:val="18"/>
                <w:lang w:eastAsia="en-GB"/>
              </w:rPr>
            </w:pPr>
            <w:r w:rsidRPr="00596F11">
              <w:rPr>
                <w:rFonts w:ascii="Arial" w:hAnsi="Arial" w:cs="Arial"/>
                <w:sz w:val="18"/>
                <w:szCs w:val="18"/>
              </w:rPr>
              <w:t>Credit line</w:t>
            </w:r>
          </w:p>
        </w:tc>
        <w:tc>
          <w:tcPr>
            <w:tcW w:w="1205" w:type="dxa"/>
            <w:vAlign w:val="center"/>
            <w:hideMark/>
          </w:tcPr>
          <w:p w14:paraId="7B5BB96C" w14:textId="77777777" w:rsidR="001E4B5C" w:rsidRPr="00596F11" w:rsidRDefault="001E4B5C" w:rsidP="00D816DF">
            <w:pPr>
              <w:pBdr>
                <w:bottom w:val="single" w:sz="4" w:space="1" w:color="auto"/>
              </w:pBdr>
              <w:spacing w:before="60" w:line="276" w:lineRule="auto"/>
              <w:ind w:left="144" w:right="90"/>
              <w:jc w:val="center"/>
              <w:rPr>
                <w:rFonts w:ascii="Arial" w:hAnsi="Arial" w:cs="Arial"/>
                <w:sz w:val="18"/>
                <w:szCs w:val="18"/>
                <w:lang w:eastAsia="en-GB"/>
              </w:rPr>
            </w:pPr>
            <w:r w:rsidRPr="00596F11">
              <w:rPr>
                <w:rFonts w:ascii="Arial" w:hAnsi="Arial" w:cs="Arial"/>
                <w:sz w:val="18"/>
                <w:szCs w:val="18"/>
              </w:rPr>
              <w:t>Used</w:t>
            </w:r>
          </w:p>
        </w:tc>
        <w:tc>
          <w:tcPr>
            <w:tcW w:w="1205" w:type="dxa"/>
            <w:vAlign w:val="center"/>
            <w:hideMark/>
          </w:tcPr>
          <w:p w14:paraId="08E564F7" w14:textId="77777777" w:rsidR="001E4B5C" w:rsidRPr="00596F11" w:rsidRDefault="001E4B5C" w:rsidP="00D816DF">
            <w:pPr>
              <w:pBdr>
                <w:bottom w:val="single" w:sz="4" w:space="1" w:color="auto"/>
              </w:pBdr>
              <w:spacing w:before="60" w:line="276" w:lineRule="auto"/>
              <w:ind w:left="144" w:right="90"/>
              <w:jc w:val="center"/>
              <w:rPr>
                <w:rFonts w:ascii="Arial" w:hAnsi="Arial" w:cs="Arial"/>
                <w:sz w:val="18"/>
                <w:szCs w:val="18"/>
                <w:lang w:eastAsia="en-GB"/>
              </w:rPr>
            </w:pPr>
            <w:r w:rsidRPr="00596F11">
              <w:rPr>
                <w:rFonts w:ascii="Arial" w:hAnsi="Arial" w:cs="Arial"/>
                <w:sz w:val="18"/>
                <w:szCs w:val="18"/>
              </w:rPr>
              <w:t>Balance</w:t>
            </w:r>
          </w:p>
        </w:tc>
      </w:tr>
      <w:tr w:rsidR="00FD4C7B" w:rsidRPr="00596F11" w14:paraId="0A57355E" w14:textId="77777777" w:rsidTr="004A0413">
        <w:trPr>
          <w:trHeight w:val="20"/>
        </w:trPr>
        <w:tc>
          <w:tcPr>
            <w:tcW w:w="3596" w:type="dxa"/>
            <w:hideMark/>
          </w:tcPr>
          <w:p w14:paraId="5099BDC9" w14:textId="77777777" w:rsidR="001E4B5C" w:rsidRPr="00596F11" w:rsidRDefault="001E4B5C" w:rsidP="00F84355">
            <w:pPr>
              <w:spacing w:line="360" w:lineRule="auto"/>
              <w:ind w:firstLine="54"/>
              <w:jc w:val="thaiDistribute"/>
              <w:rPr>
                <w:rFonts w:ascii="Arial" w:hAnsi="Arial" w:cs="Arial"/>
                <w:sz w:val="18"/>
                <w:szCs w:val="18"/>
                <w:lang w:eastAsia="en-GB"/>
              </w:rPr>
            </w:pPr>
          </w:p>
        </w:tc>
        <w:tc>
          <w:tcPr>
            <w:tcW w:w="1207" w:type="dxa"/>
          </w:tcPr>
          <w:p w14:paraId="3512B6FD" w14:textId="77777777" w:rsidR="001E4B5C" w:rsidRPr="00596F11" w:rsidRDefault="001E4B5C" w:rsidP="00F84355">
            <w:pPr>
              <w:spacing w:line="360" w:lineRule="auto"/>
              <w:jc w:val="center"/>
              <w:rPr>
                <w:rFonts w:ascii="Arial" w:hAnsi="Arial" w:cs="Arial"/>
                <w:sz w:val="18"/>
                <w:szCs w:val="18"/>
                <w:lang w:eastAsia="en-GB"/>
              </w:rPr>
            </w:pPr>
          </w:p>
        </w:tc>
        <w:tc>
          <w:tcPr>
            <w:tcW w:w="1205" w:type="dxa"/>
            <w:vAlign w:val="center"/>
          </w:tcPr>
          <w:p w14:paraId="2A02E220" w14:textId="77777777" w:rsidR="001E4B5C" w:rsidRPr="00596F11" w:rsidRDefault="001E4B5C" w:rsidP="00F84355">
            <w:pPr>
              <w:spacing w:line="360" w:lineRule="auto"/>
              <w:ind w:right="180"/>
              <w:jc w:val="right"/>
              <w:rPr>
                <w:rFonts w:ascii="Arial" w:hAnsi="Arial" w:cs="Arial"/>
                <w:sz w:val="18"/>
                <w:szCs w:val="18"/>
                <w:lang w:eastAsia="en-GB"/>
              </w:rPr>
            </w:pPr>
          </w:p>
        </w:tc>
        <w:tc>
          <w:tcPr>
            <w:tcW w:w="1205" w:type="dxa"/>
            <w:vAlign w:val="center"/>
          </w:tcPr>
          <w:p w14:paraId="4BA9B3C6" w14:textId="77777777" w:rsidR="001E4B5C" w:rsidRPr="00596F11" w:rsidRDefault="001E4B5C" w:rsidP="00F84355">
            <w:pPr>
              <w:spacing w:line="360" w:lineRule="auto"/>
              <w:ind w:right="180"/>
              <w:jc w:val="right"/>
              <w:rPr>
                <w:rFonts w:ascii="Arial" w:hAnsi="Arial" w:cs="Arial"/>
                <w:sz w:val="18"/>
                <w:szCs w:val="18"/>
                <w:lang w:eastAsia="en-GB"/>
              </w:rPr>
            </w:pPr>
          </w:p>
        </w:tc>
        <w:tc>
          <w:tcPr>
            <w:tcW w:w="1205" w:type="dxa"/>
            <w:vAlign w:val="center"/>
          </w:tcPr>
          <w:p w14:paraId="48629E14" w14:textId="77777777" w:rsidR="001E4B5C" w:rsidRPr="00596F11" w:rsidRDefault="001E4B5C" w:rsidP="00F84355">
            <w:pPr>
              <w:spacing w:line="360" w:lineRule="auto"/>
              <w:ind w:right="180"/>
              <w:jc w:val="right"/>
              <w:rPr>
                <w:rFonts w:ascii="Arial" w:hAnsi="Arial" w:cs="Arial"/>
                <w:sz w:val="18"/>
                <w:szCs w:val="18"/>
                <w:lang w:eastAsia="en-GB"/>
              </w:rPr>
            </w:pPr>
          </w:p>
        </w:tc>
      </w:tr>
      <w:tr w:rsidR="00FD4C7B" w:rsidRPr="00596F11" w14:paraId="3AA86196" w14:textId="77777777" w:rsidTr="004A0413">
        <w:trPr>
          <w:trHeight w:val="20"/>
        </w:trPr>
        <w:tc>
          <w:tcPr>
            <w:tcW w:w="3596" w:type="dxa"/>
          </w:tcPr>
          <w:p w14:paraId="4EA7114B" w14:textId="77777777" w:rsidR="001E4B5C" w:rsidRPr="00596F11" w:rsidRDefault="001E4B5C" w:rsidP="00F84355">
            <w:pPr>
              <w:spacing w:line="360" w:lineRule="auto"/>
              <w:ind w:firstLine="54"/>
              <w:jc w:val="thaiDistribute"/>
              <w:rPr>
                <w:rFonts w:ascii="Arial" w:hAnsi="Arial" w:cs="Arial"/>
                <w:b/>
                <w:bCs/>
                <w:sz w:val="18"/>
                <w:szCs w:val="18"/>
              </w:rPr>
            </w:pPr>
            <w:r w:rsidRPr="00596F11">
              <w:rPr>
                <w:rFonts w:ascii="Arial" w:hAnsi="Arial" w:cs="Arial"/>
                <w:b/>
                <w:bCs/>
                <w:sz w:val="18"/>
                <w:szCs w:val="18"/>
              </w:rPr>
              <w:t>Credit facilities</w:t>
            </w:r>
          </w:p>
        </w:tc>
        <w:tc>
          <w:tcPr>
            <w:tcW w:w="1207" w:type="dxa"/>
          </w:tcPr>
          <w:p w14:paraId="7A4F4249" w14:textId="77777777" w:rsidR="001E4B5C" w:rsidRPr="00596F11" w:rsidRDefault="001E4B5C" w:rsidP="00F84355">
            <w:pPr>
              <w:spacing w:line="360" w:lineRule="auto"/>
              <w:jc w:val="center"/>
              <w:rPr>
                <w:rFonts w:ascii="Arial" w:hAnsi="Arial" w:cs="Arial"/>
                <w:sz w:val="18"/>
                <w:szCs w:val="18"/>
                <w:lang w:eastAsia="en-GB"/>
              </w:rPr>
            </w:pPr>
          </w:p>
        </w:tc>
        <w:tc>
          <w:tcPr>
            <w:tcW w:w="1205" w:type="dxa"/>
            <w:vAlign w:val="center"/>
          </w:tcPr>
          <w:p w14:paraId="4DAED4C4" w14:textId="77777777" w:rsidR="001E4B5C" w:rsidRPr="00596F11" w:rsidRDefault="001E4B5C" w:rsidP="00F84355">
            <w:pPr>
              <w:spacing w:line="360" w:lineRule="auto"/>
              <w:ind w:right="180"/>
              <w:jc w:val="right"/>
              <w:rPr>
                <w:rFonts w:ascii="Arial" w:hAnsi="Arial" w:cs="Arial"/>
                <w:sz w:val="18"/>
                <w:szCs w:val="18"/>
                <w:lang w:eastAsia="en-GB"/>
              </w:rPr>
            </w:pPr>
          </w:p>
        </w:tc>
        <w:tc>
          <w:tcPr>
            <w:tcW w:w="1205" w:type="dxa"/>
            <w:vAlign w:val="center"/>
          </w:tcPr>
          <w:p w14:paraId="472552EC" w14:textId="77777777" w:rsidR="001E4B5C" w:rsidRPr="00596F11" w:rsidRDefault="001E4B5C" w:rsidP="00F84355">
            <w:pPr>
              <w:spacing w:line="360" w:lineRule="auto"/>
              <w:ind w:right="180"/>
              <w:jc w:val="right"/>
              <w:rPr>
                <w:rFonts w:ascii="Arial" w:hAnsi="Arial" w:cs="Arial"/>
                <w:sz w:val="18"/>
                <w:szCs w:val="18"/>
                <w:lang w:eastAsia="en-GB"/>
              </w:rPr>
            </w:pPr>
          </w:p>
        </w:tc>
        <w:tc>
          <w:tcPr>
            <w:tcW w:w="1205" w:type="dxa"/>
            <w:vAlign w:val="center"/>
          </w:tcPr>
          <w:p w14:paraId="7DEAFAE7" w14:textId="77777777" w:rsidR="001E4B5C" w:rsidRPr="00596F11" w:rsidRDefault="001E4B5C" w:rsidP="00F84355">
            <w:pPr>
              <w:spacing w:line="360" w:lineRule="auto"/>
              <w:ind w:right="180"/>
              <w:jc w:val="right"/>
              <w:rPr>
                <w:rFonts w:ascii="Arial" w:hAnsi="Arial" w:cs="Arial"/>
                <w:sz w:val="18"/>
                <w:szCs w:val="18"/>
                <w:lang w:eastAsia="en-GB"/>
              </w:rPr>
            </w:pPr>
          </w:p>
        </w:tc>
      </w:tr>
      <w:tr w:rsidR="00FD4C7B" w:rsidRPr="00596F11" w14:paraId="51C70F82" w14:textId="77777777" w:rsidTr="004A0413">
        <w:trPr>
          <w:trHeight w:val="441"/>
        </w:trPr>
        <w:tc>
          <w:tcPr>
            <w:tcW w:w="3596" w:type="dxa"/>
          </w:tcPr>
          <w:p w14:paraId="5A640DAA" w14:textId="77777777" w:rsidR="002F36CD" w:rsidRPr="00596F11" w:rsidRDefault="002F36CD" w:rsidP="00F84355">
            <w:pPr>
              <w:spacing w:line="360" w:lineRule="auto"/>
              <w:ind w:firstLine="54"/>
              <w:jc w:val="thaiDistribute"/>
              <w:rPr>
                <w:rFonts w:ascii="Arial" w:hAnsi="Arial" w:cs="Arial"/>
                <w:sz w:val="18"/>
                <w:szCs w:val="18"/>
              </w:rPr>
            </w:pPr>
            <w:r w:rsidRPr="00596F11">
              <w:rPr>
                <w:rFonts w:ascii="Arial" w:hAnsi="Arial" w:cs="Arial"/>
                <w:sz w:val="18"/>
                <w:szCs w:val="18"/>
              </w:rPr>
              <w:t xml:space="preserve">Letter of credit and liabilities under </w:t>
            </w:r>
          </w:p>
          <w:p w14:paraId="17E0B468" w14:textId="273B3D93" w:rsidR="002F36CD" w:rsidRPr="00596F11" w:rsidRDefault="002F36CD" w:rsidP="00F84355">
            <w:pPr>
              <w:spacing w:line="360" w:lineRule="auto"/>
              <w:ind w:firstLine="54"/>
              <w:jc w:val="thaiDistribute"/>
              <w:rPr>
                <w:rFonts w:ascii="Arial" w:hAnsi="Arial" w:cs="Arial"/>
                <w:sz w:val="18"/>
                <w:szCs w:val="18"/>
              </w:rPr>
            </w:pPr>
            <w:r w:rsidRPr="00596F11">
              <w:rPr>
                <w:rFonts w:ascii="Arial" w:hAnsi="Arial" w:cs="Arial"/>
                <w:sz w:val="18"/>
                <w:szCs w:val="18"/>
              </w:rPr>
              <w:t xml:space="preserve">    trust receipts </w:t>
            </w:r>
          </w:p>
        </w:tc>
        <w:tc>
          <w:tcPr>
            <w:tcW w:w="1207" w:type="dxa"/>
            <w:shd w:val="clear" w:color="auto" w:fill="auto"/>
            <w:vAlign w:val="bottom"/>
          </w:tcPr>
          <w:p w14:paraId="2275BF51" w14:textId="0E162FB6" w:rsidR="002F36CD" w:rsidRPr="00596F11" w:rsidRDefault="008067AB" w:rsidP="00A73D0A">
            <w:pPr>
              <w:spacing w:line="360" w:lineRule="auto"/>
              <w:jc w:val="center"/>
              <w:rPr>
                <w:rFonts w:ascii="Arial" w:hAnsi="Arial" w:cs="Arial"/>
                <w:sz w:val="18"/>
                <w:szCs w:val="18"/>
              </w:rPr>
            </w:pPr>
            <w:r w:rsidRPr="00596F11">
              <w:rPr>
                <w:rFonts w:ascii="Arial" w:hAnsi="Arial" w:cs="Arial"/>
                <w:sz w:val="18"/>
                <w:szCs w:val="18"/>
              </w:rPr>
              <w:t>Thousand Baht</w:t>
            </w:r>
          </w:p>
        </w:tc>
        <w:tc>
          <w:tcPr>
            <w:tcW w:w="1205" w:type="dxa"/>
            <w:shd w:val="clear" w:color="auto" w:fill="auto"/>
            <w:vAlign w:val="bottom"/>
          </w:tcPr>
          <w:p w14:paraId="1A394F7C" w14:textId="1E3FD987" w:rsidR="00BA2ADD" w:rsidRPr="00596F11" w:rsidRDefault="00973B4E" w:rsidP="00CC5865">
            <w:pPr>
              <w:spacing w:line="360" w:lineRule="auto"/>
              <w:ind w:right="90"/>
              <w:jc w:val="right"/>
              <w:rPr>
                <w:rFonts w:ascii="Arial" w:hAnsi="Arial" w:cs="Arial"/>
                <w:sz w:val="18"/>
                <w:szCs w:val="18"/>
                <w:lang w:eastAsia="en-GB"/>
              </w:rPr>
            </w:pPr>
            <w:r>
              <w:rPr>
                <w:rFonts w:ascii="Arial" w:hAnsi="Arial" w:cs="Arial"/>
                <w:sz w:val="18"/>
                <w:szCs w:val="18"/>
                <w:lang w:eastAsia="en-GB"/>
              </w:rPr>
              <w:t>280,000</w:t>
            </w:r>
          </w:p>
        </w:tc>
        <w:tc>
          <w:tcPr>
            <w:tcW w:w="1205" w:type="dxa"/>
            <w:shd w:val="clear" w:color="auto" w:fill="auto"/>
            <w:vAlign w:val="bottom"/>
          </w:tcPr>
          <w:p w14:paraId="23AAFF59" w14:textId="1288E0BE" w:rsidR="00BA2ADD" w:rsidRPr="00596F11" w:rsidRDefault="00973B4E" w:rsidP="00CC5865">
            <w:pPr>
              <w:spacing w:line="360" w:lineRule="auto"/>
              <w:ind w:right="90"/>
              <w:jc w:val="right"/>
              <w:rPr>
                <w:rFonts w:ascii="Arial" w:hAnsi="Arial" w:cs="Arial"/>
                <w:sz w:val="18"/>
                <w:szCs w:val="18"/>
                <w:lang w:eastAsia="en-GB"/>
              </w:rPr>
            </w:pPr>
            <w:r>
              <w:rPr>
                <w:rFonts w:ascii="Arial" w:hAnsi="Arial" w:cs="Arial"/>
                <w:sz w:val="18"/>
                <w:szCs w:val="18"/>
                <w:lang w:eastAsia="en-GB"/>
              </w:rPr>
              <w:t>-</w:t>
            </w:r>
          </w:p>
        </w:tc>
        <w:tc>
          <w:tcPr>
            <w:tcW w:w="1205" w:type="dxa"/>
            <w:shd w:val="clear" w:color="auto" w:fill="auto"/>
            <w:vAlign w:val="bottom"/>
          </w:tcPr>
          <w:p w14:paraId="7212AEC1" w14:textId="6B261C37" w:rsidR="00BA2ADD" w:rsidRPr="00596F11" w:rsidRDefault="00973B4E" w:rsidP="00CC5865">
            <w:pPr>
              <w:spacing w:line="360" w:lineRule="auto"/>
              <w:ind w:right="90"/>
              <w:jc w:val="right"/>
              <w:rPr>
                <w:rFonts w:ascii="Arial" w:hAnsi="Arial" w:cs="Arial"/>
                <w:sz w:val="18"/>
                <w:szCs w:val="18"/>
                <w:lang w:eastAsia="en-GB"/>
              </w:rPr>
            </w:pPr>
            <w:r>
              <w:rPr>
                <w:rFonts w:ascii="Arial" w:hAnsi="Arial" w:cs="Arial"/>
                <w:sz w:val="18"/>
                <w:szCs w:val="18"/>
                <w:lang w:eastAsia="en-GB"/>
              </w:rPr>
              <w:t>280,000</w:t>
            </w:r>
          </w:p>
        </w:tc>
      </w:tr>
      <w:tr w:rsidR="00FD4C7B" w:rsidRPr="00596F11" w14:paraId="08478F54" w14:textId="77777777" w:rsidTr="004A0413">
        <w:trPr>
          <w:trHeight w:val="395"/>
        </w:trPr>
        <w:tc>
          <w:tcPr>
            <w:tcW w:w="3596" w:type="dxa"/>
          </w:tcPr>
          <w:p w14:paraId="0C2B11AE" w14:textId="77777777" w:rsidR="00441698" w:rsidRPr="00596F11" w:rsidRDefault="00441698" w:rsidP="00F84355">
            <w:pPr>
              <w:spacing w:line="360" w:lineRule="auto"/>
              <w:ind w:left="283" w:hanging="229"/>
              <w:rPr>
                <w:rFonts w:ascii="Arial" w:hAnsi="Arial" w:cs="Arial"/>
                <w:sz w:val="18"/>
                <w:szCs w:val="18"/>
              </w:rPr>
            </w:pPr>
          </w:p>
        </w:tc>
        <w:tc>
          <w:tcPr>
            <w:tcW w:w="1207" w:type="dxa"/>
            <w:shd w:val="clear" w:color="auto" w:fill="auto"/>
          </w:tcPr>
          <w:p w14:paraId="6B51E719" w14:textId="77777777" w:rsidR="00441698" w:rsidRPr="00596F11" w:rsidRDefault="00441698" w:rsidP="00F84355">
            <w:pPr>
              <w:spacing w:line="360" w:lineRule="auto"/>
              <w:jc w:val="center"/>
              <w:rPr>
                <w:rFonts w:ascii="Arial" w:hAnsi="Arial" w:cs="Arial"/>
                <w:sz w:val="18"/>
                <w:szCs w:val="18"/>
                <w:lang w:eastAsia="en-GB"/>
              </w:rPr>
            </w:pPr>
          </w:p>
        </w:tc>
        <w:tc>
          <w:tcPr>
            <w:tcW w:w="1205" w:type="dxa"/>
            <w:shd w:val="clear" w:color="auto" w:fill="auto"/>
          </w:tcPr>
          <w:p w14:paraId="401B8E56" w14:textId="77777777" w:rsidR="00441698" w:rsidRPr="00596F11" w:rsidRDefault="00441698" w:rsidP="00F84355">
            <w:pPr>
              <w:spacing w:line="360" w:lineRule="auto"/>
              <w:ind w:right="90"/>
              <w:jc w:val="right"/>
              <w:rPr>
                <w:rFonts w:ascii="Arial" w:hAnsi="Arial" w:cs="Arial"/>
                <w:sz w:val="18"/>
                <w:szCs w:val="18"/>
                <w:lang w:eastAsia="en-GB"/>
              </w:rPr>
            </w:pPr>
          </w:p>
        </w:tc>
        <w:tc>
          <w:tcPr>
            <w:tcW w:w="1205" w:type="dxa"/>
            <w:shd w:val="clear" w:color="auto" w:fill="auto"/>
          </w:tcPr>
          <w:p w14:paraId="7C305494" w14:textId="77777777" w:rsidR="00441698" w:rsidRPr="00596F11" w:rsidRDefault="00441698" w:rsidP="00F84355">
            <w:pPr>
              <w:spacing w:line="360" w:lineRule="auto"/>
              <w:ind w:right="90"/>
              <w:jc w:val="right"/>
              <w:rPr>
                <w:rFonts w:ascii="Arial" w:hAnsi="Arial" w:cs="Arial"/>
                <w:sz w:val="18"/>
                <w:szCs w:val="18"/>
                <w:lang w:eastAsia="en-GB"/>
              </w:rPr>
            </w:pPr>
          </w:p>
        </w:tc>
        <w:tc>
          <w:tcPr>
            <w:tcW w:w="1205" w:type="dxa"/>
            <w:shd w:val="clear" w:color="auto" w:fill="auto"/>
          </w:tcPr>
          <w:p w14:paraId="65299BB6" w14:textId="77777777" w:rsidR="00441698" w:rsidRPr="00596F11" w:rsidRDefault="00441698" w:rsidP="00F84355">
            <w:pPr>
              <w:spacing w:line="360" w:lineRule="auto"/>
              <w:ind w:right="90"/>
              <w:jc w:val="right"/>
              <w:rPr>
                <w:rFonts w:ascii="Arial" w:hAnsi="Arial" w:cs="Arial"/>
                <w:sz w:val="18"/>
                <w:szCs w:val="18"/>
                <w:cs/>
                <w:lang w:eastAsia="en-GB"/>
              </w:rPr>
            </w:pPr>
          </w:p>
        </w:tc>
      </w:tr>
    </w:tbl>
    <w:p w14:paraId="77AA0C48" w14:textId="77777777" w:rsidR="00D871CB" w:rsidRDefault="00D871CB"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36A2B917" w14:textId="77777777" w:rsidR="004C5BFA" w:rsidRDefault="004C5BFA"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6A63CF8D" w14:textId="77777777" w:rsidR="004C5BFA" w:rsidRDefault="004C5BFA"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2C413D52" w14:textId="77777777" w:rsidR="004C5BFA" w:rsidRDefault="004C5BFA"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tbl>
      <w:tblPr>
        <w:tblW w:w="8418" w:type="dxa"/>
        <w:tblInd w:w="938" w:type="dxa"/>
        <w:tblLayout w:type="fixed"/>
        <w:tblCellMar>
          <w:left w:w="0" w:type="dxa"/>
          <w:right w:w="0" w:type="dxa"/>
        </w:tblCellMar>
        <w:tblLook w:val="04A0" w:firstRow="1" w:lastRow="0" w:firstColumn="1" w:lastColumn="0" w:noHBand="0" w:noVBand="1"/>
      </w:tblPr>
      <w:tblGrid>
        <w:gridCol w:w="3598"/>
        <w:gridCol w:w="1418"/>
        <w:gridCol w:w="1134"/>
        <w:gridCol w:w="1134"/>
        <w:gridCol w:w="1134"/>
      </w:tblGrid>
      <w:tr w:rsidR="004C5BFA" w:rsidRPr="00596F11" w14:paraId="6548541B" w14:textId="77777777">
        <w:trPr>
          <w:trHeight w:val="20"/>
        </w:trPr>
        <w:tc>
          <w:tcPr>
            <w:tcW w:w="3598" w:type="dxa"/>
          </w:tcPr>
          <w:p w14:paraId="160982E3" w14:textId="77777777" w:rsidR="004C5BFA" w:rsidRPr="00596F11" w:rsidRDefault="004C5BFA">
            <w:pPr>
              <w:spacing w:line="360" w:lineRule="auto"/>
              <w:ind w:left="283" w:hanging="229"/>
              <w:rPr>
                <w:rFonts w:ascii="Arial" w:hAnsi="Arial" w:cs="Arial"/>
                <w:sz w:val="18"/>
                <w:szCs w:val="18"/>
              </w:rPr>
            </w:pPr>
          </w:p>
        </w:tc>
        <w:tc>
          <w:tcPr>
            <w:tcW w:w="1418" w:type="dxa"/>
            <w:shd w:val="clear" w:color="auto" w:fill="auto"/>
          </w:tcPr>
          <w:p w14:paraId="05EF0520" w14:textId="77777777" w:rsidR="004C5BFA" w:rsidRPr="00596F11" w:rsidRDefault="004C5BFA">
            <w:pPr>
              <w:spacing w:line="360" w:lineRule="auto"/>
              <w:jc w:val="center"/>
              <w:rPr>
                <w:rFonts w:ascii="Arial" w:hAnsi="Arial" w:cs="Arial"/>
                <w:sz w:val="18"/>
                <w:szCs w:val="18"/>
                <w:lang w:eastAsia="en-GB"/>
              </w:rPr>
            </w:pPr>
          </w:p>
        </w:tc>
        <w:tc>
          <w:tcPr>
            <w:tcW w:w="3402" w:type="dxa"/>
            <w:gridSpan w:val="3"/>
            <w:shd w:val="clear" w:color="auto" w:fill="auto"/>
          </w:tcPr>
          <w:p w14:paraId="3DA45B1E" w14:textId="6FEA1283" w:rsidR="004C5BFA" w:rsidRPr="00596F11" w:rsidRDefault="004C5BFA">
            <w:pPr>
              <w:pBdr>
                <w:bottom w:val="single" w:sz="4" w:space="1" w:color="auto"/>
              </w:pBdr>
              <w:tabs>
                <w:tab w:val="left" w:pos="945"/>
              </w:tabs>
              <w:spacing w:before="60" w:line="276" w:lineRule="auto"/>
              <w:ind w:left="144" w:right="81"/>
              <w:jc w:val="center"/>
              <w:rPr>
                <w:rFonts w:ascii="Arial" w:hAnsi="Arial" w:cs="Arial"/>
                <w:sz w:val="18"/>
                <w:szCs w:val="18"/>
                <w:cs/>
              </w:rPr>
            </w:pPr>
            <w:r w:rsidRPr="00596F11">
              <w:rPr>
                <w:rFonts w:ascii="Arial" w:hAnsi="Arial" w:cs="Arial"/>
                <w:sz w:val="18"/>
                <w:szCs w:val="18"/>
              </w:rPr>
              <w:t xml:space="preserve">Separate </w:t>
            </w:r>
            <w:r w:rsidR="00264AE7">
              <w:rPr>
                <w:rFonts w:ascii="Arial" w:hAnsi="Arial" w:cs="Arial"/>
                <w:sz w:val="18"/>
                <w:szCs w:val="18"/>
              </w:rPr>
              <w:t>F/S</w:t>
            </w:r>
          </w:p>
        </w:tc>
      </w:tr>
      <w:tr w:rsidR="004C5BFA" w:rsidRPr="00596F11" w14:paraId="6E23113B" w14:textId="77777777" w:rsidTr="00AB27E5">
        <w:trPr>
          <w:trHeight w:val="314"/>
        </w:trPr>
        <w:tc>
          <w:tcPr>
            <w:tcW w:w="3598" w:type="dxa"/>
            <w:hideMark/>
          </w:tcPr>
          <w:p w14:paraId="22CF7138" w14:textId="77777777" w:rsidR="004C5BFA" w:rsidRPr="00596F11" w:rsidRDefault="004C5BFA">
            <w:pPr>
              <w:spacing w:line="360" w:lineRule="auto"/>
              <w:ind w:firstLine="54"/>
              <w:jc w:val="thaiDistribute"/>
              <w:rPr>
                <w:rFonts w:ascii="Arial" w:hAnsi="Arial" w:cs="Arial"/>
                <w:sz w:val="18"/>
                <w:szCs w:val="18"/>
                <w:lang w:eastAsia="en-GB"/>
              </w:rPr>
            </w:pPr>
          </w:p>
        </w:tc>
        <w:tc>
          <w:tcPr>
            <w:tcW w:w="1418" w:type="dxa"/>
          </w:tcPr>
          <w:p w14:paraId="0B3729EB" w14:textId="77777777" w:rsidR="004C5BFA" w:rsidRPr="00596F11" w:rsidRDefault="004C5BFA">
            <w:pPr>
              <w:pBdr>
                <w:bottom w:val="single" w:sz="4" w:space="1" w:color="auto"/>
              </w:pBdr>
              <w:tabs>
                <w:tab w:val="clear" w:pos="227"/>
                <w:tab w:val="left" w:pos="312"/>
              </w:tabs>
              <w:spacing w:before="60" w:line="276" w:lineRule="auto"/>
              <w:ind w:left="51" w:right="90"/>
              <w:jc w:val="center"/>
              <w:rPr>
                <w:rFonts w:ascii="Arial" w:hAnsi="Arial" w:cs="Arial"/>
                <w:sz w:val="18"/>
                <w:szCs w:val="18"/>
              </w:rPr>
            </w:pPr>
            <w:r w:rsidRPr="00596F11">
              <w:rPr>
                <w:rFonts w:ascii="Arial" w:hAnsi="Arial" w:cs="Arial"/>
                <w:sz w:val="18"/>
                <w:szCs w:val="18"/>
              </w:rPr>
              <w:t>Currency</w:t>
            </w:r>
          </w:p>
        </w:tc>
        <w:tc>
          <w:tcPr>
            <w:tcW w:w="1134" w:type="dxa"/>
          </w:tcPr>
          <w:p w14:paraId="5E4FD52A" w14:textId="77777777" w:rsidR="004C5BFA" w:rsidRPr="00596F11" w:rsidRDefault="004C5BFA">
            <w:pPr>
              <w:pBdr>
                <w:bottom w:val="single" w:sz="4" w:space="1" w:color="auto"/>
              </w:pBdr>
              <w:spacing w:before="60" w:line="276" w:lineRule="auto"/>
              <w:ind w:left="144" w:right="90"/>
              <w:jc w:val="center"/>
              <w:rPr>
                <w:rFonts w:ascii="Arial" w:hAnsi="Arial" w:cs="Arial"/>
                <w:sz w:val="18"/>
                <w:szCs w:val="18"/>
              </w:rPr>
            </w:pPr>
            <w:r w:rsidRPr="00596F11">
              <w:rPr>
                <w:rFonts w:ascii="Arial" w:hAnsi="Arial" w:cs="Arial"/>
                <w:sz w:val="18"/>
                <w:szCs w:val="18"/>
              </w:rPr>
              <w:t>Credit line</w:t>
            </w:r>
          </w:p>
        </w:tc>
        <w:tc>
          <w:tcPr>
            <w:tcW w:w="1134" w:type="dxa"/>
          </w:tcPr>
          <w:p w14:paraId="37B1A053" w14:textId="77777777" w:rsidR="004C5BFA" w:rsidRPr="00596F11" w:rsidRDefault="004C5BFA">
            <w:pPr>
              <w:pBdr>
                <w:bottom w:val="single" w:sz="4" w:space="1" w:color="auto"/>
              </w:pBdr>
              <w:spacing w:before="60" w:line="276" w:lineRule="auto"/>
              <w:ind w:left="144" w:right="90"/>
              <w:jc w:val="center"/>
              <w:rPr>
                <w:rFonts w:ascii="Arial" w:hAnsi="Arial" w:cs="Arial"/>
                <w:sz w:val="18"/>
                <w:szCs w:val="18"/>
              </w:rPr>
            </w:pPr>
            <w:r w:rsidRPr="00596F11">
              <w:rPr>
                <w:rFonts w:ascii="Arial" w:hAnsi="Arial" w:cs="Arial"/>
                <w:sz w:val="18"/>
                <w:szCs w:val="18"/>
              </w:rPr>
              <w:t>Used</w:t>
            </w:r>
          </w:p>
        </w:tc>
        <w:tc>
          <w:tcPr>
            <w:tcW w:w="1134" w:type="dxa"/>
          </w:tcPr>
          <w:p w14:paraId="3460517E" w14:textId="77777777" w:rsidR="004C5BFA" w:rsidRPr="00596F11" w:rsidRDefault="004C5BFA">
            <w:pPr>
              <w:pBdr>
                <w:bottom w:val="single" w:sz="4" w:space="1" w:color="auto"/>
              </w:pBdr>
              <w:spacing w:before="60" w:line="276" w:lineRule="auto"/>
              <w:ind w:left="144" w:right="90"/>
              <w:jc w:val="center"/>
              <w:rPr>
                <w:rFonts w:ascii="Arial" w:hAnsi="Arial" w:cs="Arial"/>
                <w:sz w:val="18"/>
                <w:szCs w:val="18"/>
              </w:rPr>
            </w:pPr>
            <w:r w:rsidRPr="00596F11">
              <w:rPr>
                <w:rFonts w:ascii="Arial" w:hAnsi="Arial" w:cs="Arial"/>
                <w:sz w:val="18"/>
                <w:szCs w:val="18"/>
              </w:rPr>
              <w:t>Balance</w:t>
            </w:r>
          </w:p>
        </w:tc>
      </w:tr>
      <w:tr w:rsidR="004C5BFA" w:rsidRPr="00596F11" w14:paraId="3FCA0E20" w14:textId="77777777" w:rsidTr="00AB27E5">
        <w:trPr>
          <w:trHeight w:val="314"/>
        </w:trPr>
        <w:tc>
          <w:tcPr>
            <w:tcW w:w="3598" w:type="dxa"/>
          </w:tcPr>
          <w:p w14:paraId="5259090E" w14:textId="77777777" w:rsidR="004C5BFA" w:rsidRPr="00596F11" w:rsidRDefault="004C5BFA">
            <w:pPr>
              <w:spacing w:line="360" w:lineRule="auto"/>
              <w:ind w:firstLine="54"/>
              <w:jc w:val="thaiDistribute"/>
              <w:rPr>
                <w:rFonts w:ascii="Arial" w:hAnsi="Arial" w:cs="Arial"/>
                <w:sz w:val="18"/>
                <w:szCs w:val="18"/>
                <w:lang w:eastAsia="en-GB"/>
              </w:rPr>
            </w:pPr>
          </w:p>
        </w:tc>
        <w:tc>
          <w:tcPr>
            <w:tcW w:w="1418" w:type="dxa"/>
          </w:tcPr>
          <w:p w14:paraId="3CBD4B68" w14:textId="77777777" w:rsidR="004C5BFA" w:rsidRPr="00596F11" w:rsidRDefault="004C5BFA">
            <w:pPr>
              <w:spacing w:line="360" w:lineRule="auto"/>
              <w:jc w:val="center"/>
              <w:rPr>
                <w:rFonts w:ascii="Arial" w:hAnsi="Arial" w:cs="Arial"/>
                <w:sz w:val="18"/>
                <w:szCs w:val="18"/>
                <w:lang w:eastAsia="en-GB"/>
              </w:rPr>
            </w:pPr>
          </w:p>
        </w:tc>
        <w:tc>
          <w:tcPr>
            <w:tcW w:w="1134" w:type="dxa"/>
            <w:vAlign w:val="center"/>
          </w:tcPr>
          <w:p w14:paraId="4502AF25" w14:textId="77777777" w:rsidR="004C5BFA" w:rsidRPr="00596F11" w:rsidRDefault="004C5BFA">
            <w:pPr>
              <w:spacing w:line="360" w:lineRule="auto"/>
              <w:ind w:right="90"/>
              <w:jc w:val="right"/>
              <w:rPr>
                <w:rFonts w:ascii="Arial" w:hAnsi="Arial" w:cs="Arial"/>
                <w:sz w:val="18"/>
                <w:szCs w:val="18"/>
                <w:lang w:eastAsia="en-GB"/>
              </w:rPr>
            </w:pPr>
          </w:p>
        </w:tc>
        <w:tc>
          <w:tcPr>
            <w:tcW w:w="1134" w:type="dxa"/>
            <w:vAlign w:val="center"/>
          </w:tcPr>
          <w:p w14:paraId="1305FA88" w14:textId="77777777" w:rsidR="004C5BFA" w:rsidRPr="00596F11" w:rsidRDefault="004C5BFA">
            <w:pPr>
              <w:spacing w:line="360" w:lineRule="auto"/>
              <w:ind w:right="90"/>
              <w:jc w:val="right"/>
              <w:rPr>
                <w:rFonts w:ascii="Arial" w:hAnsi="Arial" w:cs="Arial"/>
                <w:sz w:val="18"/>
                <w:szCs w:val="18"/>
                <w:lang w:eastAsia="en-GB"/>
              </w:rPr>
            </w:pPr>
          </w:p>
        </w:tc>
        <w:tc>
          <w:tcPr>
            <w:tcW w:w="1134" w:type="dxa"/>
            <w:vAlign w:val="center"/>
          </w:tcPr>
          <w:p w14:paraId="6768EFF2" w14:textId="77777777" w:rsidR="004C5BFA" w:rsidRPr="00596F11" w:rsidRDefault="004C5BFA">
            <w:pPr>
              <w:spacing w:line="360" w:lineRule="auto"/>
              <w:ind w:right="90"/>
              <w:jc w:val="right"/>
              <w:rPr>
                <w:rFonts w:ascii="Arial" w:hAnsi="Arial" w:cs="Arial"/>
                <w:sz w:val="18"/>
                <w:szCs w:val="18"/>
                <w:lang w:eastAsia="en-GB"/>
              </w:rPr>
            </w:pPr>
          </w:p>
        </w:tc>
      </w:tr>
      <w:tr w:rsidR="004C5BFA" w:rsidRPr="00596F11" w14:paraId="523397A4" w14:textId="77777777" w:rsidTr="00AB27E5">
        <w:trPr>
          <w:trHeight w:val="314"/>
        </w:trPr>
        <w:tc>
          <w:tcPr>
            <w:tcW w:w="3598" w:type="dxa"/>
          </w:tcPr>
          <w:p w14:paraId="458CBB17" w14:textId="77777777" w:rsidR="004C5BFA" w:rsidRPr="00596F11" w:rsidRDefault="004C5BFA">
            <w:pPr>
              <w:spacing w:line="360" w:lineRule="auto"/>
              <w:ind w:firstLine="54"/>
              <w:jc w:val="thaiDistribute"/>
              <w:rPr>
                <w:rFonts w:ascii="Arial" w:hAnsi="Arial" w:cs="Arial"/>
                <w:b/>
                <w:bCs/>
                <w:sz w:val="18"/>
                <w:szCs w:val="18"/>
              </w:rPr>
            </w:pPr>
            <w:r w:rsidRPr="00596F11">
              <w:rPr>
                <w:rFonts w:ascii="Arial" w:hAnsi="Arial" w:cs="Arial"/>
                <w:b/>
                <w:bCs/>
                <w:sz w:val="18"/>
                <w:szCs w:val="18"/>
              </w:rPr>
              <w:t>Credit facilities</w:t>
            </w:r>
          </w:p>
        </w:tc>
        <w:tc>
          <w:tcPr>
            <w:tcW w:w="1418" w:type="dxa"/>
          </w:tcPr>
          <w:p w14:paraId="42F2368D" w14:textId="77777777" w:rsidR="004C5BFA" w:rsidRPr="00596F11" w:rsidRDefault="004C5BFA">
            <w:pPr>
              <w:spacing w:line="360" w:lineRule="auto"/>
              <w:jc w:val="center"/>
              <w:rPr>
                <w:rFonts w:ascii="Arial" w:hAnsi="Arial" w:cs="Arial"/>
                <w:sz w:val="18"/>
                <w:szCs w:val="18"/>
                <w:lang w:eastAsia="en-GB"/>
              </w:rPr>
            </w:pPr>
          </w:p>
        </w:tc>
        <w:tc>
          <w:tcPr>
            <w:tcW w:w="1134" w:type="dxa"/>
            <w:vAlign w:val="center"/>
          </w:tcPr>
          <w:p w14:paraId="612386DA" w14:textId="77777777" w:rsidR="004C5BFA" w:rsidRPr="00596F11" w:rsidRDefault="004C5BFA">
            <w:pPr>
              <w:spacing w:line="360" w:lineRule="auto"/>
              <w:ind w:right="90"/>
              <w:jc w:val="right"/>
              <w:rPr>
                <w:rFonts w:ascii="Arial" w:hAnsi="Arial" w:cs="Arial"/>
                <w:sz w:val="18"/>
                <w:szCs w:val="18"/>
                <w:lang w:eastAsia="en-GB"/>
              </w:rPr>
            </w:pPr>
          </w:p>
        </w:tc>
        <w:tc>
          <w:tcPr>
            <w:tcW w:w="1134" w:type="dxa"/>
            <w:vAlign w:val="center"/>
          </w:tcPr>
          <w:p w14:paraId="2AF94BEA" w14:textId="77777777" w:rsidR="004C5BFA" w:rsidRPr="00596F11" w:rsidRDefault="004C5BFA">
            <w:pPr>
              <w:spacing w:line="360" w:lineRule="auto"/>
              <w:ind w:right="90"/>
              <w:jc w:val="right"/>
              <w:rPr>
                <w:rFonts w:ascii="Arial" w:hAnsi="Arial" w:cs="Arial"/>
                <w:sz w:val="18"/>
                <w:szCs w:val="18"/>
                <w:lang w:eastAsia="en-GB"/>
              </w:rPr>
            </w:pPr>
          </w:p>
        </w:tc>
        <w:tc>
          <w:tcPr>
            <w:tcW w:w="1134" w:type="dxa"/>
            <w:vAlign w:val="center"/>
          </w:tcPr>
          <w:p w14:paraId="38E20702" w14:textId="77777777" w:rsidR="004C5BFA" w:rsidRPr="00596F11" w:rsidRDefault="004C5BFA">
            <w:pPr>
              <w:spacing w:line="360" w:lineRule="auto"/>
              <w:ind w:right="90"/>
              <w:jc w:val="right"/>
              <w:rPr>
                <w:rFonts w:ascii="Arial" w:hAnsi="Arial" w:cs="Arial"/>
                <w:sz w:val="18"/>
                <w:szCs w:val="18"/>
                <w:lang w:eastAsia="en-GB"/>
              </w:rPr>
            </w:pPr>
          </w:p>
        </w:tc>
      </w:tr>
      <w:tr w:rsidR="004C5BFA" w:rsidRPr="00596F11" w14:paraId="1A49C5E9" w14:textId="77777777" w:rsidTr="00AB27E5">
        <w:trPr>
          <w:trHeight w:val="20"/>
        </w:trPr>
        <w:tc>
          <w:tcPr>
            <w:tcW w:w="3598" w:type="dxa"/>
            <w:hideMark/>
          </w:tcPr>
          <w:p w14:paraId="204D4619" w14:textId="77777777" w:rsidR="004C5BFA" w:rsidRPr="00596F11" w:rsidRDefault="004C5BFA">
            <w:pPr>
              <w:spacing w:line="360" w:lineRule="auto"/>
              <w:ind w:left="283" w:hanging="229"/>
              <w:rPr>
                <w:rFonts w:ascii="Arial" w:hAnsi="Arial" w:cs="Arial"/>
                <w:sz w:val="18"/>
                <w:szCs w:val="18"/>
                <w:lang w:eastAsia="en-GB"/>
              </w:rPr>
            </w:pPr>
            <w:r w:rsidRPr="00596F11">
              <w:rPr>
                <w:rFonts w:ascii="Arial" w:hAnsi="Arial" w:cs="Arial"/>
                <w:sz w:val="18"/>
                <w:szCs w:val="18"/>
              </w:rPr>
              <w:t xml:space="preserve">Letter of credit and liabilities under </w:t>
            </w:r>
            <w:r w:rsidRPr="00596F11">
              <w:rPr>
                <w:rFonts w:ascii="Arial" w:hAnsi="Arial" w:cs="Arial"/>
                <w:sz w:val="18"/>
                <w:szCs w:val="18"/>
              </w:rPr>
              <w:br/>
              <w:t xml:space="preserve">trust receipts </w:t>
            </w:r>
          </w:p>
        </w:tc>
        <w:tc>
          <w:tcPr>
            <w:tcW w:w="1418" w:type="dxa"/>
            <w:hideMark/>
          </w:tcPr>
          <w:p w14:paraId="4F86E68D" w14:textId="77777777" w:rsidR="004C5BFA" w:rsidRPr="00596F11" w:rsidRDefault="004C5BFA">
            <w:pPr>
              <w:spacing w:line="360" w:lineRule="auto"/>
              <w:jc w:val="center"/>
              <w:rPr>
                <w:rFonts w:ascii="Arial" w:hAnsi="Arial" w:cs="Arial"/>
                <w:sz w:val="18"/>
                <w:szCs w:val="18"/>
              </w:rPr>
            </w:pPr>
          </w:p>
          <w:p w14:paraId="05479547" w14:textId="77777777" w:rsidR="004C5BFA" w:rsidRPr="00596F11" w:rsidRDefault="004C5BFA">
            <w:pPr>
              <w:spacing w:line="360" w:lineRule="auto"/>
              <w:jc w:val="center"/>
              <w:rPr>
                <w:rFonts w:ascii="Arial" w:hAnsi="Arial" w:cs="Arial"/>
                <w:sz w:val="18"/>
                <w:szCs w:val="18"/>
              </w:rPr>
            </w:pPr>
            <w:r w:rsidRPr="00596F11">
              <w:rPr>
                <w:rFonts w:ascii="Arial" w:hAnsi="Arial" w:cs="Arial"/>
                <w:sz w:val="18"/>
                <w:szCs w:val="18"/>
              </w:rPr>
              <w:t>Thousand Baht</w:t>
            </w:r>
          </w:p>
        </w:tc>
        <w:tc>
          <w:tcPr>
            <w:tcW w:w="1134" w:type="dxa"/>
            <w:vAlign w:val="bottom"/>
          </w:tcPr>
          <w:p w14:paraId="26368768" w14:textId="6F78A1EE" w:rsidR="004C5BFA" w:rsidRPr="00596F11" w:rsidRDefault="00973B4E">
            <w:pPr>
              <w:spacing w:line="360" w:lineRule="auto"/>
              <w:ind w:right="90"/>
              <w:jc w:val="right"/>
              <w:rPr>
                <w:rFonts w:ascii="Arial" w:hAnsi="Arial" w:cs="Arial"/>
                <w:sz w:val="18"/>
                <w:szCs w:val="18"/>
                <w:lang w:eastAsia="en-GB"/>
              </w:rPr>
            </w:pPr>
            <w:r>
              <w:rPr>
                <w:rFonts w:ascii="Arial" w:hAnsi="Arial" w:cs="Arial"/>
                <w:sz w:val="18"/>
                <w:szCs w:val="18"/>
                <w:lang w:eastAsia="en-GB"/>
              </w:rPr>
              <w:t>160,000</w:t>
            </w:r>
          </w:p>
        </w:tc>
        <w:tc>
          <w:tcPr>
            <w:tcW w:w="1134" w:type="dxa"/>
            <w:vAlign w:val="bottom"/>
          </w:tcPr>
          <w:p w14:paraId="14F5669E" w14:textId="01E91E00" w:rsidR="004C5BFA" w:rsidRPr="00596F11" w:rsidRDefault="00973B4E">
            <w:pPr>
              <w:spacing w:line="360" w:lineRule="auto"/>
              <w:ind w:right="90"/>
              <w:jc w:val="right"/>
              <w:rPr>
                <w:rFonts w:ascii="Arial" w:hAnsi="Arial" w:cs="Arial"/>
                <w:sz w:val="18"/>
                <w:szCs w:val="18"/>
                <w:lang w:eastAsia="en-GB"/>
              </w:rPr>
            </w:pPr>
            <w:r>
              <w:rPr>
                <w:rFonts w:ascii="Arial" w:hAnsi="Arial" w:cs="Arial"/>
                <w:sz w:val="18"/>
                <w:szCs w:val="18"/>
                <w:lang w:eastAsia="en-GB"/>
              </w:rPr>
              <w:t>-</w:t>
            </w:r>
          </w:p>
        </w:tc>
        <w:tc>
          <w:tcPr>
            <w:tcW w:w="1134" w:type="dxa"/>
            <w:vAlign w:val="bottom"/>
          </w:tcPr>
          <w:p w14:paraId="256E79F7" w14:textId="1A79479B" w:rsidR="004C5BFA" w:rsidRPr="00596F11" w:rsidRDefault="00973B4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0"/>
              <w:jc w:val="right"/>
              <w:rPr>
                <w:rFonts w:ascii="Arial" w:hAnsi="Arial" w:cs="Arial"/>
                <w:sz w:val="18"/>
                <w:szCs w:val="18"/>
                <w:lang w:eastAsia="en-GB"/>
              </w:rPr>
            </w:pPr>
            <w:r>
              <w:rPr>
                <w:rFonts w:ascii="Arial" w:hAnsi="Arial" w:cs="Arial"/>
                <w:sz w:val="18"/>
                <w:szCs w:val="18"/>
                <w:lang w:eastAsia="en-GB"/>
              </w:rPr>
              <w:t>160,000</w:t>
            </w:r>
          </w:p>
        </w:tc>
      </w:tr>
    </w:tbl>
    <w:p w14:paraId="1833CB43" w14:textId="77777777" w:rsidR="004C5BFA" w:rsidRPr="00596F11" w:rsidRDefault="004C5BFA"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2257C4B8" w14:textId="05FE29D6" w:rsidR="007E0E78" w:rsidRPr="00596F11" w:rsidRDefault="005B046A" w:rsidP="002A5220">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596F11">
        <w:rPr>
          <w:rFonts w:ascii="Arial" w:hAnsi="Arial" w:cs="Arial"/>
          <w:b/>
          <w:bCs/>
          <w:sz w:val="19"/>
          <w:szCs w:val="19"/>
          <w:lang w:val="en-GB"/>
        </w:rPr>
        <w:t>LITIGATION</w:t>
      </w:r>
      <w:r w:rsidR="00D2078D" w:rsidRPr="00596F11">
        <w:rPr>
          <w:rFonts w:ascii="Arial" w:hAnsi="Arial" w:cs="Arial"/>
          <w:b/>
          <w:bCs/>
          <w:sz w:val="19"/>
          <w:szCs w:val="19"/>
          <w:lang w:val="en-GB"/>
        </w:rPr>
        <w:t>S</w:t>
      </w:r>
    </w:p>
    <w:p w14:paraId="20826598" w14:textId="45803283" w:rsidR="00072C99" w:rsidRPr="00596F11" w:rsidRDefault="00072C99" w:rsidP="00086ED5">
      <w:pPr>
        <w:pStyle w:val="Preformatted"/>
        <w:spacing w:line="360" w:lineRule="auto"/>
        <w:ind w:left="426"/>
        <w:jc w:val="thaiDistribute"/>
        <w:rPr>
          <w:rFonts w:ascii="Arial" w:hAnsi="Arial" w:cs="Arial"/>
          <w:sz w:val="19"/>
          <w:szCs w:val="19"/>
        </w:rPr>
      </w:pPr>
    </w:p>
    <w:p w14:paraId="621EB191" w14:textId="7582869B" w:rsidR="00072C99" w:rsidRPr="00596F11" w:rsidRDefault="002605B5" w:rsidP="00086ED5">
      <w:pPr>
        <w:pStyle w:val="Preformatted"/>
        <w:spacing w:line="360" w:lineRule="auto"/>
        <w:ind w:left="426"/>
        <w:jc w:val="thaiDistribute"/>
        <w:rPr>
          <w:rFonts w:ascii="Arial" w:hAnsi="Arial" w:cs="Arial"/>
          <w:sz w:val="19"/>
          <w:szCs w:val="19"/>
        </w:rPr>
      </w:pPr>
      <w:r w:rsidRPr="00596F11">
        <w:rPr>
          <w:rFonts w:ascii="Arial" w:hAnsi="Arial" w:cs="Arial"/>
          <w:sz w:val="19"/>
          <w:szCs w:val="19"/>
        </w:rPr>
        <w:t xml:space="preserve">As </w:t>
      </w:r>
      <w:proofErr w:type="gramStart"/>
      <w:r w:rsidRPr="00596F11">
        <w:rPr>
          <w:rFonts w:ascii="Arial" w:hAnsi="Arial" w:cs="Arial"/>
          <w:sz w:val="19"/>
          <w:szCs w:val="19"/>
        </w:rPr>
        <w:t>at</w:t>
      </w:r>
      <w:proofErr w:type="gramEnd"/>
      <w:r w:rsidR="00232B7B" w:rsidRPr="00596F11">
        <w:rPr>
          <w:rFonts w:ascii="Arial" w:hAnsi="Arial" w:cs="Arial"/>
          <w:sz w:val="19"/>
          <w:szCs w:val="19"/>
        </w:rPr>
        <w:t xml:space="preserve"> </w:t>
      </w:r>
      <w:r w:rsidR="00095B42" w:rsidRPr="00095B42">
        <w:rPr>
          <w:rFonts w:ascii="Arial" w:hAnsi="Arial" w:cs="Arial"/>
          <w:sz w:val="19"/>
          <w:szCs w:val="19"/>
        </w:rPr>
        <w:t>30 June</w:t>
      </w:r>
      <w:r w:rsidR="00232B7B" w:rsidRPr="00596F11">
        <w:rPr>
          <w:rFonts w:ascii="Arial" w:hAnsi="Arial" w:cs="Arial"/>
          <w:sz w:val="19"/>
          <w:szCs w:val="19"/>
        </w:rPr>
        <w:t xml:space="preserve"> 2024, t</w:t>
      </w:r>
      <w:r w:rsidR="00792447" w:rsidRPr="00596F11">
        <w:rPr>
          <w:rFonts w:ascii="Arial" w:hAnsi="Arial" w:cs="Arial"/>
          <w:sz w:val="19"/>
          <w:szCs w:val="19"/>
        </w:rPr>
        <w:t>he Company has liti</w:t>
      </w:r>
      <w:r w:rsidR="00E337E4" w:rsidRPr="00596F11">
        <w:rPr>
          <w:rFonts w:ascii="Arial" w:hAnsi="Arial" w:cs="Arial"/>
          <w:sz w:val="19"/>
          <w:szCs w:val="19"/>
        </w:rPr>
        <w:t>gations as follow</w:t>
      </w:r>
      <w:r w:rsidR="00FB0FA8" w:rsidRPr="00596F11">
        <w:rPr>
          <w:rFonts w:ascii="Arial" w:hAnsi="Arial" w:cs="Arial"/>
          <w:sz w:val="19"/>
          <w:szCs w:val="19"/>
        </w:rPr>
        <w:t>s</w:t>
      </w:r>
      <w:r w:rsidR="00E337E4" w:rsidRPr="00596F11">
        <w:rPr>
          <w:rFonts w:ascii="Arial" w:hAnsi="Arial" w:cs="Arial"/>
          <w:sz w:val="19"/>
          <w:szCs w:val="19"/>
        </w:rPr>
        <w:t>:</w:t>
      </w:r>
    </w:p>
    <w:p w14:paraId="44269A62" w14:textId="17FD7826" w:rsidR="00FB4999" w:rsidRPr="00596F11" w:rsidRDefault="00FB4999" w:rsidP="00520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4"/>
        </w:tabs>
        <w:spacing w:line="360" w:lineRule="auto"/>
        <w:ind w:left="426"/>
        <w:jc w:val="thaiDistribute"/>
        <w:rPr>
          <w:rFonts w:ascii="Arial" w:hAnsi="Arial" w:cs="Arial"/>
          <w:sz w:val="19"/>
          <w:szCs w:val="19"/>
          <w:lang w:eastAsia="zh-CN"/>
        </w:rPr>
      </w:pPr>
    </w:p>
    <w:p w14:paraId="7EBB02FE" w14:textId="713BA801" w:rsidR="009C3117" w:rsidRPr="00596F11" w:rsidRDefault="009C3117" w:rsidP="009C3117">
      <w:pPr>
        <w:tabs>
          <w:tab w:val="left" w:pos="0"/>
          <w:tab w:val="left" w:pos="284"/>
        </w:tabs>
        <w:spacing w:line="360" w:lineRule="auto"/>
        <w:ind w:left="426"/>
        <w:jc w:val="thaiDistribute"/>
        <w:rPr>
          <w:rFonts w:ascii="Arial" w:hAnsi="Arial" w:cs="Arial"/>
          <w:sz w:val="19"/>
          <w:szCs w:val="19"/>
          <w:u w:val="single"/>
          <w:lang w:eastAsia="zh-CN"/>
        </w:rPr>
      </w:pPr>
      <w:r w:rsidRPr="00596F11">
        <w:rPr>
          <w:rFonts w:ascii="Arial" w:hAnsi="Arial" w:cs="Arial"/>
          <w:sz w:val="19"/>
          <w:szCs w:val="19"/>
          <w:u w:val="single"/>
          <w:lang w:eastAsia="zh-CN"/>
        </w:rPr>
        <w:t>Litigations relat</w:t>
      </w:r>
      <w:r w:rsidR="00183065" w:rsidRPr="00596F11">
        <w:rPr>
          <w:rFonts w:ascii="Arial" w:hAnsi="Arial" w:cs="Arial"/>
          <w:sz w:val="19"/>
          <w:szCs w:val="19"/>
          <w:u w:val="single"/>
          <w:lang w:eastAsia="zh-CN"/>
        </w:rPr>
        <w:t>ing</w:t>
      </w:r>
      <w:r w:rsidRPr="00596F11">
        <w:rPr>
          <w:rFonts w:ascii="Arial" w:hAnsi="Arial" w:cs="Arial"/>
          <w:sz w:val="19"/>
          <w:szCs w:val="19"/>
          <w:u w:val="single"/>
          <w:lang w:eastAsia="zh-CN"/>
        </w:rPr>
        <w:t xml:space="preserve"> to the share sale and purchase agreement</w:t>
      </w:r>
    </w:p>
    <w:p w14:paraId="08F4B526" w14:textId="77777777" w:rsidR="00957B7D" w:rsidRPr="00596F11" w:rsidRDefault="00957B7D" w:rsidP="009C3117">
      <w:pPr>
        <w:tabs>
          <w:tab w:val="left" w:pos="0"/>
          <w:tab w:val="left" w:pos="284"/>
        </w:tabs>
        <w:spacing w:line="360" w:lineRule="auto"/>
        <w:ind w:left="426"/>
        <w:jc w:val="thaiDistribute"/>
        <w:rPr>
          <w:rFonts w:ascii="Arial" w:hAnsi="Arial" w:cs="Arial"/>
          <w:sz w:val="19"/>
          <w:szCs w:val="19"/>
          <w:u w:val="single"/>
          <w:lang w:eastAsia="zh-CN"/>
        </w:rPr>
      </w:pPr>
    </w:p>
    <w:p w14:paraId="676EBB7D" w14:textId="0CB9A166" w:rsidR="009C3117" w:rsidRPr="00596F11" w:rsidRDefault="00F0441D" w:rsidP="009C3117">
      <w:pPr>
        <w:pStyle w:val="Preformatted"/>
        <w:spacing w:line="360" w:lineRule="auto"/>
        <w:ind w:left="426"/>
        <w:jc w:val="thaiDistribute"/>
        <w:rPr>
          <w:rFonts w:ascii="Arial" w:hAnsi="Arial" w:cs="Arial"/>
          <w:sz w:val="19"/>
          <w:szCs w:val="19"/>
        </w:rPr>
      </w:pPr>
      <w:r w:rsidRPr="00596F11">
        <w:rPr>
          <w:rFonts w:ascii="Arial" w:hAnsi="Arial" w:cs="Arial"/>
          <w:sz w:val="19"/>
          <w:szCs w:val="19"/>
        </w:rPr>
        <w:t>On 17 September 2017, the Company and other 5 parties were jointly sued by the plaintiff for the dishonest and wrongful execution of share sale and purchase agreement. The Company was claimed to repay Baht 275 million with interest at 7.50% per annum for principal Baht 242 million to the plaintiff. On 30 April 2019, the Court of First Instance issued a verdict judging to void the sale and purchase share agreement. However, the Company disagreed with the judgment of the Court of First Instance, therefore, filed a petition to the Court of Appeal.</w:t>
      </w:r>
    </w:p>
    <w:p w14:paraId="1E1B95EF" w14:textId="689D9208" w:rsidR="009C3117" w:rsidRPr="00596F11" w:rsidRDefault="009C3117" w:rsidP="00AF6414">
      <w:pPr>
        <w:pStyle w:val="Preformatted"/>
        <w:spacing w:line="360" w:lineRule="auto"/>
        <w:jc w:val="thaiDistribute"/>
        <w:rPr>
          <w:rFonts w:ascii="Arial" w:hAnsi="Arial" w:cs="Arial"/>
          <w:sz w:val="19"/>
          <w:szCs w:val="19"/>
        </w:rPr>
      </w:pPr>
    </w:p>
    <w:p w14:paraId="0BB23145" w14:textId="27BA2CA7" w:rsidR="00FF37E0" w:rsidRPr="00596F11" w:rsidRDefault="009C3117" w:rsidP="00EF0046">
      <w:pPr>
        <w:pStyle w:val="Preformatted"/>
        <w:spacing w:line="360" w:lineRule="auto"/>
        <w:ind w:left="426"/>
        <w:jc w:val="thaiDistribute"/>
        <w:rPr>
          <w:rFonts w:ascii="Arial" w:hAnsi="Arial" w:cs="Arial"/>
          <w:sz w:val="19"/>
          <w:szCs w:val="19"/>
        </w:rPr>
      </w:pPr>
      <w:r w:rsidRPr="00596F11">
        <w:rPr>
          <w:rFonts w:ascii="Arial" w:hAnsi="Arial" w:cs="Arial"/>
          <w:sz w:val="19"/>
          <w:szCs w:val="19"/>
        </w:rPr>
        <w:t xml:space="preserve">On 12 June 2020, the Court of Appeal issued an order to uphold the order of the Court of First Instance. </w:t>
      </w:r>
      <w:r w:rsidR="00B01085" w:rsidRPr="00596F11">
        <w:rPr>
          <w:rFonts w:ascii="Arial" w:hAnsi="Arial" w:cs="Arial"/>
          <w:sz w:val="19"/>
          <w:szCs w:val="19"/>
        </w:rPr>
        <w:br/>
      </w:r>
      <w:r w:rsidRPr="00596F11">
        <w:rPr>
          <w:rFonts w:ascii="Arial" w:hAnsi="Arial" w:cs="Arial"/>
          <w:sz w:val="19"/>
          <w:szCs w:val="19"/>
        </w:rPr>
        <w:t xml:space="preserve">The Company still disagreed with </w:t>
      </w:r>
      <w:r w:rsidR="003303FC" w:rsidRPr="00596F11">
        <w:rPr>
          <w:rFonts w:ascii="Arial" w:hAnsi="Arial" w:cs="Arial"/>
          <w:sz w:val="19"/>
          <w:szCs w:val="19"/>
        </w:rPr>
        <w:t>verdict</w:t>
      </w:r>
      <w:r w:rsidRPr="00596F11">
        <w:rPr>
          <w:rFonts w:ascii="Arial" w:hAnsi="Arial" w:cs="Arial"/>
          <w:sz w:val="19"/>
          <w:szCs w:val="19"/>
        </w:rPr>
        <w:t xml:space="preserve"> of the Court of Appeal, therefore, filed a petition to the Supreme Court on 16 November 2020 to dismiss the Appeal Court </w:t>
      </w:r>
      <w:r w:rsidR="004B504F" w:rsidRPr="00596F11">
        <w:rPr>
          <w:rFonts w:ascii="Arial" w:hAnsi="Arial" w:cs="Arial"/>
          <w:sz w:val="19"/>
          <w:szCs w:val="19"/>
        </w:rPr>
        <w:t>verdict</w:t>
      </w:r>
      <w:r w:rsidRPr="00596F11">
        <w:rPr>
          <w:rFonts w:ascii="Arial" w:hAnsi="Arial" w:cs="Arial"/>
          <w:sz w:val="19"/>
          <w:szCs w:val="19"/>
        </w:rPr>
        <w:t>.</w:t>
      </w:r>
      <w:r w:rsidR="00CA12D2" w:rsidRPr="00596F11">
        <w:rPr>
          <w:rFonts w:ascii="Arial" w:hAnsi="Arial" w:cs="Arial"/>
          <w:sz w:val="19"/>
          <w:szCs w:val="19"/>
          <w:cs/>
        </w:rPr>
        <w:t xml:space="preserve"> </w:t>
      </w:r>
      <w:r w:rsidR="00CA12D2" w:rsidRPr="00596F11">
        <w:rPr>
          <w:rFonts w:ascii="Arial" w:hAnsi="Arial" w:cs="Arial"/>
          <w:sz w:val="19"/>
          <w:szCs w:val="19"/>
        </w:rPr>
        <w:t>On 27 October 2022, the Supreme Court received the petition of the Company</w:t>
      </w:r>
      <w:r w:rsidR="0032623D" w:rsidRPr="00596F11">
        <w:rPr>
          <w:rFonts w:ascii="Arial" w:hAnsi="Arial" w:cs="Arial"/>
          <w:sz w:val="19"/>
          <w:szCs w:val="19"/>
        </w:rPr>
        <w:t>.</w:t>
      </w:r>
    </w:p>
    <w:p w14:paraId="2191C0BF" w14:textId="77777777" w:rsidR="00CD3FB0" w:rsidRPr="00596F11" w:rsidRDefault="00CD3FB0" w:rsidP="00EF0046">
      <w:pPr>
        <w:pStyle w:val="Preformatted"/>
        <w:spacing w:line="360" w:lineRule="auto"/>
        <w:ind w:left="426"/>
        <w:jc w:val="thaiDistribute"/>
        <w:rPr>
          <w:rFonts w:ascii="Arial" w:hAnsi="Arial" w:cs="Arial"/>
          <w:sz w:val="19"/>
          <w:szCs w:val="19"/>
        </w:rPr>
      </w:pPr>
    </w:p>
    <w:p w14:paraId="59285F0B" w14:textId="7BE743B0" w:rsidR="007C452F" w:rsidRPr="00596F11" w:rsidRDefault="003B20FE" w:rsidP="0045167F">
      <w:pPr>
        <w:pStyle w:val="Preformatted"/>
        <w:spacing w:line="360" w:lineRule="auto"/>
        <w:ind w:left="426"/>
        <w:jc w:val="thaiDistribute"/>
        <w:rPr>
          <w:rFonts w:ascii="Arial" w:hAnsi="Arial" w:cs="Arial"/>
          <w:sz w:val="19"/>
          <w:szCs w:val="24"/>
        </w:rPr>
      </w:pPr>
      <w:r>
        <w:rPr>
          <w:rFonts w:ascii="Arial" w:hAnsi="Arial" w:cs="Browallia New"/>
          <w:sz w:val="19"/>
          <w:szCs w:val="24"/>
        </w:rPr>
        <w:t>On</w:t>
      </w:r>
      <w:r w:rsidR="0016434F" w:rsidRPr="00596F11">
        <w:rPr>
          <w:rFonts w:ascii="Arial" w:hAnsi="Arial" w:cs="Arial"/>
          <w:sz w:val="19"/>
          <w:szCs w:val="24"/>
        </w:rPr>
        <w:t xml:space="preserve"> 3</w:t>
      </w:r>
      <w:r w:rsidR="00EC5E84" w:rsidRPr="00596F11">
        <w:rPr>
          <w:rFonts w:ascii="Arial" w:hAnsi="Arial" w:cs="Arial"/>
          <w:sz w:val="19"/>
          <w:szCs w:val="24"/>
        </w:rPr>
        <w:t>0</w:t>
      </w:r>
      <w:r w:rsidR="0016434F" w:rsidRPr="00596F11">
        <w:rPr>
          <w:rFonts w:ascii="Arial" w:hAnsi="Arial" w:cs="Arial"/>
          <w:sz w:val="19"/>
          <w:szCs w:val="24"/>
        </w:rPr>
        <w:t xml:space="preserve"> </w:t>
      </w:r>
      <w:r w:rsidR="00AD4021" w:rsidRPr="00596F11">
        <w:rPr>
          <w:rFonts w:ascii="Arial" w:hAnsi="Arial" w:cs="Arial"/>
          <w:sz w:val="19"/>
          <w:szCs w:val="24"/>
        </w:rPr>
        <w:t>September</w:t>
      </w:r>
      <w:r w:rsidR="0016434F" w:rsidRPr="00596F11">
        <w:rPr>
          <w:rFonts w:ascii="Arial" w:hAnsi="Arial" w:cs="Arial"/>
          <w:sz w:val="19"/>
          <w:szCs w:val="24"/>
        </w:rPr>
        <w:t xml:space="preserve"> 2023, the Company has deposits with banks totaling Baht </w:t>
      </w:r>
      <w:r w:rsidR="00DB622E" w:rsidRPr="00596F11">
        <w:rPr>
          <w:rFonts w:ascii="Arial" w:hAnsi="Arial" w:cs="Arial"/>
          <w:sz w:val="19"/>
          <w:szCs w:val="24"/>
        </w:rPr>
        <w:t>121.98</w:t>
      </w:r>
      <w:r w:rsidR="0016434F" w:rsidRPr="00596F11">
        <w:rPr>
          <w:rFonts w:ascii="Arial" w:hAnsi="Arial" w:cs="Arial"/>
          <w:sz w:val="19"/>
          <w:szCs w:val="24"/>
        </w:rPr>
        <w:t xml:space="preserve"> million for which the banks have notified the Company that they are restricted for usage under the seize of the Legal Execution Department for the case. This amount is presented as restricted deposit</w:t>
      </w:r>
      <w:r w:rsidR="005E4658" w:rsidRPr="00596F11">
        <w:rPr>
          <w:rFonts w:ascii="Arial" w:hAnsi="Arial" w:cs="Arial"/>
          <w:sz w:val="19"/>
          <w:szCs w:val="24"/>
        </w:rPr>
        <w:t>s</w:t>
      </w:r>
      <w:r w:rsidR="0016434F" w:rsidRPr="00596F11">
        <w:rPr>
          <w:rFonts w:ascii="Arial" w:hAnsi="Arial" w:cs="Arial"/>
          <w:sz w:val="19"/>
          <w:szCs w:val="24"/>
        </w:rPr>
        <w:t xml:space="preserve"> with </w:t>
      </w:r>
      <w:proofErr w:type="gramStart"/>
      <w:r w:rsidR="0016434F" w:rsidRPr="00596F11">
        <w:rPr>
          <w:rFonts w:ascii="Arial" w:hAnsi="Arial" w:cs="Arial"/>
          <w:sz w:val="19"/>
          <w:szCs w:val="24"/>
        </w:rPr>
        <w:t>bank</w:t>
      </w:r>
      <w:proofErr w:type="gramEnd"/>
      <w:r w:rsidR="0016434F" w:rsidRPr="00596F11">
        <w:rPr>
          <w:rFonts w:ascii="Arial" w:hAnsi="Arial" w:cs="Arial"/>
          <w:sz w:val="19"/>
          <w:szCs w:val="24"/>
        </w:rPr>
        <w:t xml:space="preserve">. However, the Company has filed an execution petition to </w:t>
      </w:r>
      <w:proofErr w:type="gramStart"/>
      <w:r w:rsidR="0016434F" w:rsidRPr="00596F11">
        <w:rPr>
          <w:rFonts w:ascii="Arial" w:hAnsi="Arial" w:cs="Arial"/>
          <w:sz w:val="19"/>
          <w:szCs w:val="24"/>
        </w:rPr>
        <w:t>object</w:t>
      </w:r>
      <w:proofErr w:type="gramEnd"/>
      <w:r w:rsidR="0016434F" w:rsidRPr="00596F11">
        <w:rPr>
          <w:rFonts w:ascii="Arial" w:hAnsi="Arial" w:cs="Arial"/>
          <w:sz w:val="19"/>
          <w:szCs w:val="24"/>
        </w:rPr>
        <w:t xml:space="preserve"> the restriction and take legal action against the plaintiff with civil and criminal cases. On 1 July 2022 the Company </w:t>
      </w:r>
      <w:proofErr w:type="gramStart"/>
      <w:r w:rsidR="0016434F" w:rsidRPr="00596F11">
        <w:rPr>
          <w:rFonts w:ascii="Arial" w:hAnsi="Arial" w:cs="Arial"/>
          <w:sz w:val="19"/>
          <w:szCs w:val="24"/>
        </w:rPr>
        <w:t>has taken</w:t>
      </w:r>
      <w:proofErr w:type="gramEnd"/>
      <w:r w:rsidR="0016434F" w:rsidRPr="00596F11">
        <w:rPr>
          <w:rFonts w:ascii="Arial" w:hAnsi="Arial" w:cs="Arial"/>
          <w:sz w:val="19"/>
          <w:szCs w:val="24"/>
        </w:rPr>
        <w:t xml:space="preserve"> a legal proceeding with the plaintiff due to illegal rights and unlawful action</w:t>
      </w:r>
      <w:r w:rsidR="00350C1F" w:rsidRPr="00596F11">
        <w:rPr>
          <w:rFonts w:ascii="Arial" w:hAnsi="Arial" w:cs="Arial"/>
          <w:sz w:val="19"/>
          <w:szCs w:val="24"/>
        </w:rPr>
        <w:t xml:space="preserve"> and the Court also ordered to acc</w:t>
      </w:r>
      <w:r w:rsidR="00A20348" w:rsidRPr="00596F11">
        <w:rPr>
          <w:rFonts w:ascii="Arial" w:hAnsi="Arial" w:cs="Arial"/>
          <w:sz w:val="19"/>
          <w:szCs w:val="24"/>
        </w:rPr>
        <w:t>ept the charge on such case on 7 February 2023</w:t>
      </w:r>
      <w:r w:rsidR="00D345D6" w:rsidRPr="00596F11">
        <w:rPr>
          <w:rFonts w:ascii="Arial" w:hAnsi="Arial" w:cs="Arial"/>
          <w:sz w:val="19"/>
          <w:szCs w:val="24"/>
        </w:rPr>
        <w:t>.</w:t>
      </w:r>
    </w:p>
    <w:p w14:paraId="0F1B56AD" w14:textId="61E65997" w:rsidR="0016434F" w:rsidRPr="00596F11" w:rsidRDefault="0016434F" w:rsidP="009C3117">
      <w:pPr>
        <w:pStyle w:val="Preformatted"/>
        <w:spacing w:line="360" w:lineRule="auto"/>
        <w:ind w:left="426"/>
        <w:jc w:val="thaiDistribute"/>
        <w:rPr>
          <w:rFonts w:ascii="Arial" w:hAnsi="Arial" w:cs="Arial"/>
          <w:sz w:val="19"/>
          <w:szCs w:val="24"/>
        </w:rPr>
      </w:pPr>
    </w:p>
    <w:p w14:paraId="2353BE67" w14:textId="5A034164" w:rsidR="009C3117" w:rsidRPr="00596F11" w:rsidRDefault="00740AF0" w:rsidP="009C3117">
      <w:pPr>
        <w:pStyle w:val="Preformatted"/>
        <w:spacing w:line="360" w:lineRule="auto"/>
        <w:ind w:left="426"/>
        <w:jc w:val="thaiDistribute"/>
        <w:rPr>
          <w:rFonts w:ascii="Arial" w:hAnsi="Arial" w:cs="Arial"/>
          <w:sz w:val="19"/>
          <w:szCs w:val="19"/>
        </w:rPr>
      </w:pPr>
      <w:r w:rsidRPr="00596F11">
        <w:rPr>
          <w:rFonts w:ascii="Arial" w:hAnsi="Arial" w:cs="Arial"/>
          <w:sz w:val="19"/>
          <w:szCs w:val="19"/>
        </w:rPr>
        <w:t xml:space="preserve">The management is confident that the sale and purchase share transaction cannot be considered as dishonest or wrongful and the Company’s legal advisory believes that the Company has solid evidence to defend the claim and strongly believe that the Company can win the case. To proceed the legal action in line with the Company’s defense, the Company did not set up provision for any damage in respect of this </w:t>
      </w:r>
      <w:r w:rsidRPr="00BA2DEB">
        <w:rPr>
          <w:rFonts w:ascii="Arial" w:hAnsi="Arial" w:cs="Arial"/>
          <w:spacing w:val="-4"/>
          <w:sz w:val="19"/>
          <w:szCs w:val="19"/>
        </w:rPr>
        <w:t xml:space="preserve">case in the </w:t>
      </w:r>
      <w:r w:rsidR="00FB325B" w:rsidRPr="00BA2DEB">
        <w:rPr>
          <w:rFonts w:ascii="Arial" w:hAnsi="Arial" w:cs="Arial"/>
          <w:spacing w:val="-4"/>
          <w:sz w:val="19"/>
          <w:szCs w:val="19"/>
        </w:rPr>
        <w:t xml:space="preserve">interim </w:t>
      </w:r>
      <w:r w:rsidRPr="00BA2DEB">
        <w:rPr>
          <w:rFonts w:ascii="Arial" w:hAnsi="Arial" w:cs="Arial"/>
          <w:spacing w:val="-4"/>
          <w:sz w:val="19"/>
          <w:szCs w:val="19"/>
        </w:rPr>
        <w:t xml:space="preserve">financial statements. Currently, such </w:t>
      </w:r>
      <w:proofErr w:type="gramStart"/>
      <w:r w:rsidRPr="00BA2DEB">
        <w:rPr>
          <w:rFonts w:ascii="Arial" w:hAnsi="Arial" w:cs="Arial"/>
          <w:spacing w:val="-4"/>
          <w:sz w:val="19"/>
          <w:szCs w:val="19"/>
        </w:rPr>
        <w:t>case</w:t>
      </w:r>
      <w:proofErr w:type="gramEnd"/>
      <w:r w:rsidRPr="00BA2DEB">
        <w:rPr>
          <w:rFonts w:ascii="Arial" w:hAnsi="Arial" w:cs="Arial"/>
          <w:spacing w:val="-4"/>
          <w:sz w:val="19"/>
          <w:szCs w:val="19"/>
        </w:rPr>
        <w:t xml:space="preserve"> is </w:t>
      </w:r>
      <w:proofErr w:type="gramStart"/>
      <w:r w:rsidRPr="00BA2DEB">
        <w:rPr>
          <w:rFonts w:ascii="Arial" w:hAnsi="Arial" w:cs="Arial"/>
          <w:spacing w:val="-4"/>
          <w:sz w:val="19"/>
          <w:szCs w:val="19"/>
        </w:rPr>
        <w:t>awaiting</w:t>
      </w:r>
      <w:proofErr w:type="gramEnd"/>
      <w:r w:rsidRPr="00BA2DEB">
        <w:rPr>
          <w:rFonts w:ascii="Arial" w:hAnsi="Arial" w:cs="Arial"/>
          <w:spacing w:val="-4"/>
          <w:sz w:val="19"/>
          <w:szCs w:val="19"/>
        </w:rPr>
        <w:t xml:space="preserve"> for the consideration of Supreme Court.</w:t>
      </w:r>
    </w:p>
    <w:p w14:paraId="71977863" w14:textId="6058E578" w:rsidR="00F123DC" w:rsidRDefault="00F123DC" w:rsidP="00C7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eastAsia="zh-CN"/>
        </w:rPr>
      </w:pPr>
    </w:p>
    <w:p w14:paraId="64AACBA2" w14:textId="77777777" w:rsidR="00095B42" w:rsidRDefault="00095B42" w:rsidP="00C7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eastAsia="zh-CN"/>
        </w:rPr>
      </w:pPr>
    </w:p>
    <w:p w14:paraId="154D4D95" w14:textId="04DB4159" w:rsidR="006401F7" w:rsidRDefault="00640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cs/>
          <w:lang w:eastAsia="zh-CN"/>
        </w:rPr>
      </w:pPr>
      <w:r>
        <w:rPr>
          <w:rFonts w:ascii="Arial" w:hAnsi="Arial"/>
          <w:sz w:val="19"/>
          <w:szCs w:val="19"/>
          <w:cs/>
          <w:lang w:eastAsia="zh-CN"/>
        </w:rPr>
        <w:br w:type="page"/>
      </w:r>
    </w:p>
    <w:p w14:paraId="50BB9A66" w14:textId="77777777" w:rsidR="009C3117" w:rsidRPr="00596F11" w:rsidRDefault="009C3117" w:rsidP="009C3117">
      <w:pPr>
        <w:tabs>
          <w:tab w:val="left" w:pos="0"/>
          <w:tab w:val="left" w:pos="284"/>
        </w:tabs>
        <w:spacing w:line="360" w:lineRule="auto"/>
        <w:ind w:left="426"/>
        <w:jc w:val="thaiDistribute"/>
        <w:rPr>
          <w:rFonts w:ascii="Arial" w:hAnsi="Arial" w:cs="Arial"/>
          <w:sz w:val="19"/>
          <w:szCs w:val="19"/>
          <w:u w:val="single"/>
          <w:lang w:eastAsia="zh-CN"/>
        </w:rPr>
      </w:pPr>
      <w:r w:rsidRPr="00596F11">
        <w:rPr>
          <w:rFonts w:ascii="Arial" w:hAnsi="Arial" w:cs="Arial"/>
          <w:sz w:val="19"/>
          <w:szCs w:val="19"/>
          <w:u w:val="single"/>
          <w:lang w:eastAsia="zh-CN"/>
        </w:rPr>
        <w:lastRenderedPageBreak/>
        <w:t>Litigation relating to the land building purchase together with the mortgages</w:t>
      </w:r>
    </w:p>
    <w:p w14:paraId="6B19AC36" w14:textId="77777777" w:rsidR="00957B7D" w:rsidRPr="00596F11" w:rsidRDefault="00957B7D" w:rsidP="009C3117">
      <w:pPr>
        <w:tabs>
          <w:tab w:val="left" w:pos="0"/>
          <w:tab w:val="left" w:pos="284"/>
        </w:tabs>
        <w:spacing w:line="360" w:lineRule="auto"/>
        <w:ind w:left="426"/>
        <w:jc w:val="thaiDistribute"/>
        <w:rPr>
          <w:rFonts w:ascii="Arial" w:hAnsi="Arial" w:cs="Arial"/>
          <w:sz w:val="19"/>
          <w:szCs w:val="19"/>
          <w:u w:val="single"/>
          <w:lang w:val="en-GB" w:eastAsia="zh-CN"/>
        </w:rPr>
      </w:pPr>
    </w:p>
    <w:p w14:paraId="4BDACB3E" w14:textId="1DDD86A3" w:rsidR="000E5BB6" w:rsidRPr="00596F11" w:rsidRDefault="009C3117" w:rsidP="00481127">
      <w:pPr>
        <w:pStyle w:val="Preformatted"/>
        <w:spacing w:line="360" w:lineRule="auto"/>
        <w:ind w:left="426"/>
        <w:jc w:val="thaiDistribute"/>
        <w:rPr>
          <w:rFonts w:ascii="Arial" w:hAnsi="Arial" w:cs="Arial"/>
          <w:sz w:val="19"/>
          <w:szCs w:val="19"/>
        </w:rPr>
      </w:pPr>
      <w:r w:rsidRPr="00596F11">
        <w:rPr>
          <w:rFonts w:ascii="Arial" w:hAnsi="Arial" w:cs="Arial"/>
          <w:sz w:val="19"/>
          <w:szCs w:val="19"/>
        </w:rPr>
        <w:t xml:space="preserve">On 5 March 2022, the Company and other 3 parties were jointly sued by the plaintiff in the </w:t>
      </w:r>
      <w:r w:rsidRPr="00596F11">
        <w:rPr>
          <w:rFonts w:ascii="Arial" w:hAnsi="Arial" w:cs="Arial"/>
          <w:sz w:val="19"/>
          <w:szCs w:val="24"/>
        </w:rPr>
        <w:t>C</w:t>
      </w:r>
      <w:r w:rsidRPr="00596F11">
        <w:rPr>
          <w:rFonts w:ascii="Arial" w:hAnsi="Arial" w:cs="Arial"/>
          <w:sz w:val="19"/>
          <w:szCs w:val="19"/>
        </w:rPr>
        <w:t xml:space="preserve">ivil case for revocation of the transfer of land and buildings to the Company under land sale and purchase agreement dated 31 March 2020 and for the revocation of the mortgages of land and buildings with a financial institution. </w:t>
      </w:r>
    </w:p>
    <w:p w14:paraId="5C9488E7" w14:textId="77777777" w:rsidR="00E81ECD" w:rsidRPr="00596F11" w:rsidRDefault="00E81ECD" w:rsidP="00481127">
      <w:pPr>
        <w:pStyle w:val="Preformatted"/>
        <w:spacing w:line="360" w:lineRule="auto"/>
        <w:ind w:left="426"/>
        <w:jc w:val="thaiDistribute"/>
        <w:rPr>
          <w:rFonts w:ascii="Arial" w:hAnsi="Arial" w:cs="Arial"/>
          <w:sz w:val="19"/>
          <w:szCs w:val="19"/>
        </w:rPr>
      </w:pPr>
    </w:p>
    <w:p w14:paraId="0F0F1BDB" w14:textId="251A9F2F" w:rsidR="0061614F" w:rsidRPr="00596F11" w:rsidRDefault="0061614F" w:rsidP="00481127">
      <w:pPr>
        <w:pStyle w:val="Preformatted"/>
        <w:spacing w:line="360" w:lineRule="auto"/>
        <w:ind w:left="426"/>
        <w:jc w:val="thaiDistribute"/>
        <w:rPr>
          <w:rFonts w:ascii="Arial" w:hAnsi="Arial" w:cs="Arial"/>
          <w:sz w:val="19"/>
          <w:szCs w:val="24"/>
        </w:rPr>
      </w:pPr>
      <w:r w:rsidRPr="00596F11">
        <w:rPr>
          <w:rFonts w:ascii="Arial" w:hAnsi="Arial" w:cs="Arial"/>
          <w:sz w:val="19"/>
          <w:szCs w:val="19"/>
        </w:rPr>
        <w:t>On 19 September 2023, the C</w:t>
      </w:r>
      <w:r w:rsidR="003A31BC" w:rsidRPr="00596F11">
        <w:rPr>
          <w:rFonts w:ascii="Arial" w:hAnsi="Arial" w:cs="Arial"/>
          <w:sz w:val="19"/>
          <w:szCs w:val="19"/>
        </w:rPr>
        <w:t>o</w:t>
      </w:r>
      <w:r w:rsidR="00710077" w:rsidRPr="00596F11">
        <w:rPr>
          <w:rFonts w:ascii="Arial" w:hAnsi="Arial" w:cs="Arial"/>
          <w:sz w:val="19"/>
          <w:szCs w:val="19"/>
        </w:rPr>
        <w:t xml:space="preserve">urt of </w:t>
      </w:r>
      <w:r w:rsidR="00AC2864" w:rsidRPr="00596F11">
        <w:rPr>
          <w:rFonts w:ascii="Arial" w:hAnsi="Arial" w:cs="Arial"/>
          <w:sz w:val="19"/>
          <w:szCs w:val="19"/>
        </w:rPr>
        <w:t>Fir</w:t>
      </w:r>
      <w:r w:rsidR="00AC4587" w:rsidRPr="00596F11">
        <w:rPr>
          <w:rFonts w:ascii="Arial" w:hAnsi="Arial" w:cs="Arial"/>
          <w:sz w:val="19"/>
          <w:szCs w:val="19"/>
        </w:rPr>
        <w:t>st In</w:t>
      </w:r>
      <w:r w:rsidR="003968BC" w:rsidRPr="00596F11">
        <w:rPr>
          <w:rFonts w:ascii="Arial" w:hAnsi="Arial" w:cs="Arial"/>
          <w:sz w:val="19"/>
          <w:szCs w:val="19"/>
        </w:rPr>
        <w:t>stance issued a jud</w:t>
      </w:r>
      <w:r w:rsidR="00F44F1F" w:rsidRPr="00596F11">
        <w:rPr>
          <w:rFonts w:ascii="Arial" w:hAnsi="Arial" w:cs="Arial"/>
          <w:sz w:val="19"/>
          <w:szCs w:val="19"/>
        </w:rPr>
        <w:t>g</w:t>
      </w:r>
      <w:r w:rsidR="002251AD" w:rsidRPr="00596F11">
        <w:rPr>
          <w:rFonts w:ascii="Arial" w:hAnsi="Arial" w:cs="Arial"/>
          <w:sz w:val="19"/>
          <w:szCs w:val="19"/>
        </w:rPr>
        <w:t>e</w:t>
      </w:r>
      <w:r w:rsidR="00F44F1F" w:rsidRPr="00596F11">
        <w:rPr>
          <w:rFonts w:ascii="Arial" w:hAnsi="Arial" w:cs="Arial"/>
          <w:sz w:val="19"/>
          <w:szCs w:val="19"/>
        </w:rPr>
        <w:t>ment dismissing the plain</w:t>
      </w:r>
      <w:r w:rsidR="00A73E7A" w:rsidRPr="00596F11">
        <w:rPr>
          <w:rFonts w:ascii="Arial" w:hAnsi="Arial" w:cs="Arial"/>
          <w:sz w:val="19"/>
          <w:szCs w:val="19"/>
        </w:rPr>
        <w:t>tiff</w:t>
      </w:r>
      <w:r w:rsidR="004F67F4" w:rsidRPr="00596F11">
        <w:rPr>
          <w:rFonts w:ascii="Arial" w:hAnsi="Arial" w:cs="Arial"/>
          <w:sz w:val="19"/>
          <w:szCs w:val="19"/>
        </w:rPr>
        <w:t>’s</w:t>
      </w:r>
      <w:r w:rsidR="004939F3" w:rsidRPr="00596F11">
        <w:rPr>
          <w:rFonts w:ascii="Arial" w:hAnsi="Arial" w:cs="Arial"/>
          <w:sz w:val="19"/>
          <w:szCs w:val="19"/>
        </w:rPr>
        <w:t xml:space="preserve"> law</w:t>
      </w:r>
      <w:r w:rsidR="00C37518" w:rsidRPr="00596F11">
        <w:rPr>
          <w:rFonts w:ascii="Arial" w:hAnsi="Arial" w:cs="Arial"/>
          <w:sz w:val="19"/>
          <w:szCs w:val="19"/>
        </w:rPr>
        <w:t>s</w:t>
      </w:r>
      <w:r w:rsidR="003821D4" w:rsidRPr="00596F11">
        <w:rPr>
          <w:rFonts w:ascii="Arial" w:hAnsi="Arial" w:cs="Arial"/>
          <w:sz w:val="19"/>
          <w:szCs w:val="19"/>
        </w:rPr>
        <w:t>u</w:t>
      </w:r>
      <w:r w:rsidR="00C37518" w:rsidRPr="00596F11">
        <w:rPr>
          <w:rFonts w:ascii="Arial" w:hAnsi="Arial" w:cs="Arial"/>
          <w:sz w:val="19"/>
          <w:szCs w:val="19"/>
        </w:rPr>
        <w:t xml:space="preserve">it </w:t>
      </w:r>
      <w:r w:rsidR="00532754" w:rsidRPr="00596F11">
        <w:rPr>
          <w:rFonts w:ascii="Arial" w:hAnsi="Arial" w:cs="Arial"/>
          <w:sz w:val="19"/>
          <w:szCs w:val="19"/>
        </w:rPr>
        <w:t>due</w:t>
      </w:r>
      <w:r w:rsidR="008D2465" w:rsidRPr="00596F11">
        <w:rPr>
          <w:rFonts w:ascii="Arial" w:hAnsi="Arial" w:cs="Arial"/>
          <w:sz w:val="19"/>
          <w:szCs w:val="19"/>
        </w:rPr>
        <w:t xml:space="preserve"> </w:t>
      </w:r>
      <w:r w:rsidR="00D67777" w:rsidRPr="00596F11">
        <w:rPr>
          <w:rFonts w:ascii="Arial" w:hAnsi="Arial" w:cs="Arial"/>
          <w:sz w:val="19"/>
          <w:szCs w:val="19"/>
        </w:rPr>
        <w:t xml:space="preserve">to </w:t>
      </w:r>
      <w:r w:rsidR="00E75DEB" w:rsidRPr="00596F11">
        <w:rPr>
          <w:rFonts w:ascii="Arial" w:hAnsi="Arial" w:cs="Arial"/>
          <w:sz w:val="19"/>
          <w:szCs w:val="24"/>
        </w:rPr>
        <w:t>lack of ev</w:t>
      </w:r>
      <w:r w:rsidR="005B1879" w:rsidRPr="00596F11">
        <w:rPr>
          <w:rFonts w:ascii="Arial" w:hAnsi="Arial" w:cs="Arial"/>
          <w:sz w:val="19"/>
          <w:szCs w:val="24"/>
        </w:rPr>
        <w:t xml:space="preserve">idence to </w:t>
      </w:r>
      <w:r w:rsidR="0000498A" w:rsidRPr="00596F11">
        <w:rPr>
          <w:rFonts w:ascii="Arial" w:hAnsi="Arial" w:cs="Arial"/>
          <w:sz w:val="19"/>
          <w:szCs w:val="24"/>
        </w:rPr>
        <w:t>support the pla</w:t>
      </w:r>
      <w:r w:rsidR="009955D0" w:rsidRPr="00596F11">
        <w:rPr>
          <w:rFonts w:ascii="Arial" w:hAnsi="Arial" w:cs="Arial"/>
          <w:sz w:val="19"/>
          <w:szCs w:val="24"/>
        </w:rPr>
        <w:t>intiff's claims.</w:t>
      </w:r>
    </w:p>
    <w:p w14:paraId="456B4FD7" w14:textId="77777777" w:rsidR="00B867A0" w:rsidRPr="00596F11" w:rsidRDefault="00B867A0" w:rsidP="00481127">
      <w:pPr>
        <w:pStyle w:val="Preformatted"/>
        <w:spacing w:line="360" w:lineRule="auto"/>
        <w:ind w:left="426"/>
        <w:jc w:val="thaiDistribute"/>
        <w:rPr>
          <w:rFonts w:ascii="Arial" w:hAnsi="Arial" w:cs="Arial"/>
          <w:sz w:val="19"/>
          <w:szCs w:val="24"/>
        </w:rPr>
      </w:pPr>
    </w:p>
    <w:p w14:paraId="5336CE63" w14:textId="5C1B1E3D" w:rsidR="00FD4A99" w:rsidRPr="00596F11" w:rsidRDefault="00AB3A50" w:rsidP="00481127">
      <w:pPr>
        <w:pStyle w:val="Preformatted"/>
        <w:spacing w:line="360" w:lineRule="auto"/>
        <w:ind w:left="426"/>
        <w:jc w:val="thaiDistribute"/>
        <w:rPr>
          <w:rFonts w:ascii="Arial" w:hAnsi="Arial" w:cs="Arial"/>
          <w:sz w:val="19"/>
          <w:szCs w:val="24"/>
        </w:rPr>
      </w:pPr>
      <w:r w:rsidRPr="00596F11">
        <w:rPr>
          <w:rFonts w:ascii="Arial" w:hAnsi="Arial" w:cs="Arial"/>
          <w:sz w:val="19"/>
          <w:szCs w:val="24"/>
        </w:rPr>
        <w:t xml:space="preserve">On </w:t>
      </w:r>
      <w:r w:rsidR="00D12F14" w:rsidRPr="00596F11">
        <w:rPr>
          <w:rFonts w:ascii="Arial" w:hAnsi="Arial" w:cs="Arial"/>
          <w:sz w:val="19"/>
          <w:szCs w:val="24"/>
        </w:rPr>
        <w:t>19 February</w:t>
      </w:r>
      <w:r w:rsidR="00A55A13" w:rsidRPr="00596F11">
        <w:rPr>
          <w:rFonts w:ascii="Arial" w:hAnsi="Arial" w:cs="Arial"/>
          <w:sz w:val="19"/>
          <w:szCs w:val="24"/>
        </w:rPr>
        <w:t xml:space="preserve"> 2024</w:t>
      </w:r>
      <w:r w:rsidR="0095013B" w:rsidRPr="00596F11">
        <w:rPr>
          <w:rFonts w:ascii="Arial" w:hAnsi="Arial" w:cs="Arial"/>
          <w:sz w:val="19"/>
          <w:szCs w:val="24"/>
        </w:rPr>
        <w:t>,</w:t>
      </w:r>
      <w:r w:rsidR="0019028D" w:rsidRPr="00596F11">
        <w:rPr>
          <w:rFonts w:ascii="Arial" w:hAnsi="Arial" w:cs="Arial"/>
          <w:sz w:val="19"/>
          <w:szCs w:val="24"/>
        </w:rPr>
        <w:t xml:space="preserve"> </w:t>
      </w:r>
      <w:r w:rsidR="0019028D" w:rsidRPr="00596F11">
        <w:rPr>
          <w:rFonts w:ascii="Arial" w:hAnsi="Arial" w:cs="Arial"/>
          <w:sz w:val="19"/>
          <w:szCs w:val="19"/>
        </w:rPr>
        <w:t>the plaintiff did not appeal the judg</w:t>
      </w:r>
      <w:r w:rsidR="00F72B07" w:rsidRPr="00596F11">
        <w:rPr>
          <w:rFonts w:ascii="Arial" w:hAnsi="Arial" w:cs="Arial"/>
          <w:sz w:val="19"/>
          <w:szCs w:val="19"/>
        </w:rPr>
        <w:t>e</w:t>
      </w:r>
      <w:r w:rsidR="0019028D" w:rsidRPr="00596F11">
        <w:rPr>
          <w:rFonts w:ascii="Arial" w:hAnsi="Arial" w:cs="Arial"/>
          <w:sz w:val="19"/>
          <w:szCs w:val="19"/>
        </w:rPr>
        <w:t>ment of the Court of First Instance</w:t>
      </w:r>
      <w:r w:rsidR="00BA2C26" w:rsidRPr="00596F11">
        <w:rPr>
          <w:rFonts w:ascii="Arial" w:hAnsi="Arial" w:cs="Arial"/>
          <w:sz w:val="19"/>
          <w:szCs w:val="19"/>
        </w:rPr>
        <w:t xml:space="preserve">. </w:t>
      </w:r>
      <w:r w:rsidR="00A85EDD" w:rsidRPr="00596F11">
        <w:rPr>
          <w:rFonts w:ascii="Arial" w:hAnsi="Arial" w:cs="Arial"/>
          <w:sz w:val="19"/>
          <w:szCs w:val="19"/>
        </w:rPr>
        <w:t xml:space="preserve">Therefore, the case is considered final, with the Company winning this lawsuit. </w:t>
      </w:r>
      <w:r w:rsidR="00612788" w:rsidRPr="00596F11">
        <w:rPr>
          <w:rFonts w:ascii="Arial" w:hAnsi="Arial" w:cs="Arial"/>
          <w:sz w:val="19"/>
          <w:szCs w:val="19"/>
        </w:rPr>
        <w:t>The Company continues to possess ownership rights to the land and buildings in accordance with the contract dated 31 March 2020.</w:t>
      </w:r>
    </w:p>
    <w:p w14:paraId="547CA2AD" w14:textId="77777777" w:rsidR="00B867A0" w:rsidRPr="00596F11" w:rsidRDefault="00B867A0" w:rsidP="00FD4A99">
      <w:pPr>
        <w:pStyle w:val="Preformatted"/>
        <w:spacing w:line="360" w:lineRule="auto"/>
        <w:jc w:val="thaiDistribute"/>
        <w:rPr>
          <w:rFonts w:ascii="Arial" w:hAnsi="Arial" w:cs="Arial"/>
          <w:sz w:val="19"/>
          <w:szCs w:val="24"/>
        </w:rPr>
      </w:pPr>
    </w:p>
    <w:p w14:paraId="14B6F610" w14:textId="77777777" w:rsidR="00273DC2" w:rsidRPr="00596F11" w:rsidRDefault="00273DC2" w:rsidP="00481127">
      <w:pPr>
        <w:pStyle w:val="Preformatted"/>
        <w:spacing w:line="360" w:lineRule="auto"/>
        <w:ind w:left="426"/>
        <w:jc w:val="thaiDistribute"/>
        <w:rPr>
          <w:rFonts w:ascii="Arial" w:hAnsi="Arial" w:cs="Arial"/>
          <w:sz w:val="19"/>
          <w:szCs w:val="24"/>
          <w:cs/>
        </w:rPr>
      </w:pPr>
    </w:p>
    <w:sectPr w:rsidR="00273DC2" w:rsidRPr="00596F11" w:rsidSect="00B02A39">
      <w:headerReference w:type="default" r:id="rId11"/>
      <w:footerReference w:type="default" r:id="rId12"/>
      <w:footerReference w:type="first" r:id="rId13"/>
      <w:pgSz w:w="11909" w:h="16834" w:code="9"/>
      <w:pgMar w:top="1260" w:right="1021" w:bottom="567" w:left="1531" w:header="709" w:footer="663" w:gutter="0"/>
      <w:pgNumType w:start="1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2AC8EA" w14:textId="77777777" w:rsidR="00F13A39" w:rsidRDefault="00F13A39">
      <w:r>
        <w:separator/>
      </w:r>
    </w:p>
  </w:endnote>
  <w:endnote w:type="continuationSeparator" w:id="0">
    <w:p w14:paraId="69F44E16" w14:textId="77777777" w:rsidR="00F13A39" w:rsidRDefault="00F13A39">
      <w:r>
        <w:continuationSeparator/>
      </w:r>
    </w:p>
  </w:endnote>
  <w:endnote w:type="continuationNotice" w:id="1">
    <w:p w14:paraId="17F4D4C6" w14:textId="77777777" w:rsidR="00F13A39" w:rsidRDefault="00F13A3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3755201"/>
      <w:docPartObj>
        <w:docPartGallery w:val="Page Numbers (Bottom of Page)"/>
        <w:docPartUnique/>
      </w:docPartObj>
    </w:sdtPr>
    <w:sdtEndPr>
      <w:rPr>
        <w:rFonts w:ascii="Arial" w:hAnsi="Arial" w:cs="Arial"/>
        <w:noProof/>
        <w:sz w:val="19"/>
        <w:szCs w:val="19"/>
      </w:rPr>
    </w:sdtEndPr>
    <w:sdtContent>
      <w:p w14:paraId="4CECFCAD" w14:textId="1390D521" w:rsidR="00E630C6" w:rsidRPr="00D81C1D" w:rsidRDefault="00E630C6">
        <w:pPr>
          <w:pStyle w:val="Footer"/>
          <w:jc w:val="right"/>
          <w:rPr>
            <w:rFonts w:ascii="Arial" w:hAnsi="Arial" w:cs="Arial"/>
            <w:sz w:val="19"/>
            <w:szCs w:val="19"/>
          </w:rPr>
        </w:pPr>
        <w:r w:rsidRPr="00D81C1D">
          <w:rPr>
            <w:rFonts w:ascii="Arial" w:hAnsi="Arial" w:cs="Arial"/>
            <w:sz w:val="19"/>
            <w:szCs w:val="19"/>
          </w:rPr>
          <w:fldChar w:fldCharType="begin"/>
        </w:r>
        <w:r w:rsidRPr="00D81C1D">
          <w:rPr>
            <w:rFonts w:ascii="Arial" w:hAnsi="Arial" w:cs="Arial"/>
            <w:sz w:val="19"/>
            <w:szCs w:val="19"/>
          </w:rPr>
          <w:instrText xml:space="preserve"> PAGE   \* MERGEFORMAT </w:instrText>
        </w:r>
        <w:r w:rsidRPr="00D81C1D">
          <w:rPr>
            <w:rFonts w:ascii="Arial" w:hAnsi="Arial" w:cs="Arial"/>
            <w:sz w:val="19"/>
            <w:szCs w:val="19"/>
          </w:rPr>
          <w:fldChar w:fldCharType="separate"/>
        </w:r>
        <w:r>
          <w:rPr>
            <w:rFonts w:ascii="Arial" w:hAnsi="Arial" w:cs="Arial"/>
            <w:noProof/>
            <w:sz w:val="19"/>
            <w:szCs w:val="19"/>
          </w:rPr>
          <w:t>29</w:t>
        </w:r>
        <w:r w:rsidRPr="00D81C1D">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3CEFB" w14:textId="6B24012F" w:rsidR="00E630C6" w:rsidRDefault="00E630C6"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CB19DC" w14:textId="77777777" w:rsidR="00F13A39" w:rsidRDefault="00F13A39">
      <w:r>
        <w:separator/>
      </w:r>
    </w:p>
  </w:footnote>
  <w:footnote w:type="continuationSeparator" w:id="0">
    <w:p w14:paraId="098186DF" w14:textId="77777777" w:rsidR="00F13A39" w:rsidRDefault="00F13A39">
      <w:r>
        <w:continuationSeparator/>
      </w:r>
    </w:p>
  </w:footnote>
  <w:footnote w:type="continuationNotice" w:id="1">
    <w:p w14:paraId="63734EE6" w14:textId="77777777" w:rsidR="00F13A39" w:rsidRDefault="00F13A3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3FF83E" w14:textId="77777777" w:rsidR="0058160B" w:rsidRPr="0058160B" w:rsidRDefault="0058160B" w:rsidP="0058160B">
    <w:pPr>
      <w:tabs>
        <w:tab w:val="clear" w:pos="454"/>
        <w:tab w:val="left" w:pos="426"/>
      </w:tabs>
      <w:spacing w:line="360" w:lineRule="auto"/>
      <w:rPr>
        <w:rFonts w:ascii="Arial" w:hAnsi="Arial" w:cs="Arial"/>
        <w:b/>
        <w:sz w:val="19"/>
        <w:szCs w:val="19"/>
      </w:rPr>
    </w:pPr>
    <w:r w:rsidRPr="0058160B">
      <w:rPr>
        <w:rFonts w:ascii="Arial" w:hAnsi="Arial" w:cs="Arial"/>
        <w:b/>
        <w:sz w:val="19"/>
        <w:szCs w:val="19"/>
        <w:lang w:val="en-GB"/>
      </w:rPr>
      <w:t>E FOR L AIM PUBLIC COMPANY LIMITED AND ITS SUBSIDIAR</w:t>
    </w:r>
    <w:r w:rsidRPr="0058160B">
      <w:rPr>
        <w:rFonts w:ascii="Arial" w:hAnsi="Arial" w:cs="Arial"/>
        <w:b/>
        <w:sz w:val="19"/>
        <w:szCs w:val="19"/>
      </w:rPr>
      <w:t>Y</w:t>
    </w:r>
  </w:p>
  <w:p w14:paraId="1C234E29" w14:textId="6BF8AF8B" w:rsidR="0058160B" w:rsidRPr="0058160B" w:rsidRDefault="0058160B" w:rsidP="0058160B">
    <w:pPr>
      <w:spacing w:line="360" w:lineRule="auto"/>
      <w:rPr>
        <w:rFonts w:ascii="Arial" w:hAnsi="Arial" w:cs="Arial"/>
        <w:b/>
        <w:sz w:val="19"/>
        <w:szCs w:val="19"/>
        <w:lang w:val="en-GB"/>
      </w:rPr>
    </w:pPr>
    <w:r w:rsidRPr="0058160B">
      <w:rPr>
        <w:rFonts w:ascii="Arial" w:hAnsi="Arial" w:cs="Arial"/>
        <w:b/>
        <w:sz w:val="19"/>
        <w:szCs w:val="19"/>
        <w:lang w:val="en-GB"/>
      </w:rPr>
      <w:t>CONDENSED NOTES TO INTERIM FINANCIAL STATEMENTS</w:t>
    </w:r>
    <w:r w:rsidR="00665182">
      <w:rPr>
        <w:rFonts w:ascii="Arial" w:hAnsi="Arial" w:cs="Arial"/>
        <w:b/>
        <w:sz w:val="19"/>
        <w:szCs w:val="19"/>
        <w:lang w:val="en-GB"/>
      </w:rPr>
      <w:t xml:space="preserve"> </w:t>
    </w:r>
    <w:r w:rsidR="00665182" w:rsidRPr="0058160B">
      <w:rPr>
        <w:rFonts w:ascii="Arial" w:hAnsi="Arial" w:cs="Arial"/>
        <w:b/>
        <w:sz w:val="19"/>
        <w:szCs w:val="19"/>
        <w:lang w:val="en-GB"/>
      </w:rPr>
      <w:t>(Unaudited but reviewed)</w:t>
    </w:r>
  </w:p>
  <w:p w14:paraId="117A3EC8" w14:textId="398276A6" w:rsidR="0058160B" w:rsidRPr="0058160B" w:rsidRDefault="0058160B" w:rsidP="0058160B">
    <w:pPr>
      <w:spacing w:line="360" w:lineRule="auto"/>
      <w:rPr>
        <w:rFonts w:ascii="Arial" w:hAnsi="Arial" w:cs="Arial"/>
        <w:b/>
        <w:sz w:val="19"/>
        <w:szCs w:val="19"/>
        <w:lang w:val="en-GB"/>
      </w:rPr>
    </w:pPr>
    <w:r w:rsidRPr="0058160B">
      <w:rPr>
        <w:rFonts w:ascii="Arial" w:hAnsi="Arial" w:cs="Arial"/>
        <w:b/>
        <w:caps/>
        <w:sz w:val="19"/>
        <w:szCs w:val="19"/>
        <w:lang w:val="en-GB"/>
      </w:rPr>
      <w:t xml:space="preserve">FOR THE THREE-MONTH </w:t>
    </w:r>
    <w:r w:rsidR="009906E9">
      <w:rPr>
        <w:rFonts w:ascii="Arial" w:hAnsi="Arial" w:cs="Arial"/>
        <w:b/>
        <w:caps/>
        <w:sz w:val="19"/>
        <w:szCs w:val="19"/>
      </w:rPr>
      <w:t xml:space="preserve">AND SIX-MONTH </w:t>
    </w:r>
    <w:r w:rsidRPr="0058160B">
      <w:rPr>
        <w:rFonts w:ascii="Arial" w:hAnsi="Arial" w:cs="Arial"/>
        <w:b/>
        <w:caps/>
        <w:sz w:val="19"/>
        <w:szCs w:val="19"/>
        <w:lang w:val="en-GB"/>
      </w:rPr>
      <w:t>PERIOD</w:t>
    </w:r>
    <w:r w:rsidR="009906E9">
      <w:rPr>
        <w:rFonts w:ascii="Arial" w:hAnsi="Arial" w:cs="Arial"/>
        <w:b/>
        <w:caps/>
        <w:sz w:val="19"/>
        <w:szCs w:val="19"/>
        <w:lang w:val="en-GB"/>
      </w:rPr>
      <w:t>S</w:t>
    </w:r>
    <w:r w:rsidRPr="0058160B">
      <w:rPr>
        <w:rFonts w:ascii="Arial" w:hAnsi="Arial" w:cs="Arial"/>
        <w:b/>
        <w:caps/>
        <w:sz w:val="19"/>
        <w:szCs w:val="19"/>
        <w:lang w:val="en-GB"/>
      </w:rPr>
      <w:t xml:space="preserve"> ENDED 3</w:t>
    </w:r>
    <w:r w:rsidR="009906E9">
      <w:rPr>
        <w:rFonts w:ascii="Arial" w:hAnsi="Arial" w:cs="Arial"/>
        <w:b/>
        <w:caps/>
        <w:sz w:val="19"/>
        <w:szCs w:val="19"/>
        <w:lang w:val="en-GB"/>
      </w:rPr>
      <w:t>0 JUNE</w:t>
    </w:r>
    <w:r w:rsidRPr="0058160B">
      <w:rPr>
        <w:rFonts w:ascii="Arial" w:hAnsi="Arial" w:cs="Arial"/>
        <w:b/>
        <w:caps/>
        <w:sz w:val="19"/>
        <w:szCs w:val="19"/>
        <w:lang w:val="en-GB"/>
      </w:rPr>
      <w:t xml:space="preserve"> 2024 </w:t>
    </w:r>
  </w:p>
  <w:p w14:paraId="122445C2" w14:textId="77777777" w:rsidR="0058160B" w:rsidRPr="00CD417C" w:rsidRDefault="0058160B" w:rsidP="0058160B">
    <w:pPr>
      <w:pStyle w:val="Header"/>
      <w:ind w:left="926"/>
    </w:pPr>
    <w:r w:rsidRPr="00CD417C">
      <w:rPr>
        <w:noProof/>
      </w:rPr>
      <mc:AlternateContent>
        <mc:Choice Requires="wps">
          <w:drawing>
            <wp:anchor distT="0" distB="0" distL="114300" distR="114300" simplePos="0" relativeHeight="251658240" behindDoc="0" locked="0" layoutInCell="1" allowOverlap="1" wp14:anchorId="2C4F2897" wp14:editId="73D4FD72">
              <wp:simplePos x="0" y="0"/>
              <wp:positionH relativeFrom="column">
                <wp:posOffset>0</wp:posOffset>
              </wp:positionH>
              <wp:positionV relativeFrom="paragraph">
                <wp:posOffset>90952</wp:posOffset>
              </wp:positionV>
              <wp:extent cx="5929532" cy="0"/>
              <wp:effectExtent l="0" t="0" r="0" b="0"/>
              <wp:wrapNone/>
              <wp:docPr id="1670254377" name="Straight Connector 1"/>
              <wp:cNvGraphicFramePr/>
              <a:graphic xmlns:a="http://schemas.openxmlformats.org/drawingml/2006/main">
                <a:graphicData uri="http://schemas.microsoft.com/office/word/2010/wordprocessingShape">
                  <wps:wsp>
                    <wps:cNvCnPr/>
                    <wps:spPr>
                      <a:xfrm>
                        <a:off x="0" y="0"/>
                        <a:ext cx="5929532"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16DA4E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7.15pt" to="466.9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" strokecolor="#7030a0" strokeweight="2pt"/>
          </w:pict>
        </mc:Fallback>
      </mc:AlternateContent>
    </w:r>
  </w:p>
  <w:p w14:paraId="43044758" w14:textId="77777777" w:rsidR="005A5C2F" w:rsidRPr="0058160B" w:rsidRDefault="005A5C2F">
    <w:pPr>
      <w:pStyle w:val="Header"/>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2031"/>
        </w:tabs>
        <w:ind w:left="2031"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23F4"/>
    <w:multiLevelType w:val="hybridMultilevel"/>
    <w:tmpl w:val="F18C3B86"/>
    <w:lvl w:ilvl="0" w:tplc="028404CE">
      <w:numFmt w:val="bullet"/>
      <w:lvlText w:val="-"/>
      <w:lvlJc w:val="left"/>
      <w:pPr>
        <w:ind w:left="720" w:hanging="360"/>
      </w:pPr>
      <w:rPr>
        <w:rFonts w:ascii="Browallia New" w:eastAsia="SimSun" w:hAnsi="Browallia New" w:cs="Times New Roman" w:hint="default"/>
        <w:lang w:bidi="th-TH"/>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BB714B3"/>
    <w:multiLevelType w:val="hybridMultilevel"/>
    <w:tmpl w:val="734A824C"/>
    <w:lvl w:ilvl="0" w:tplc="A1468E52">
      <w:start w:val="15"/>
      <w:numFmt w:val="bullet"/>
      <w:lvlText w:val="-"/>
      <w:lvlJc w:val="left"/>
      <w:pPr>
        <w:ind w:left="814" w:hanging="360"/>
      </w:pPr>
      <w:rPr>
        <w:rFonts w:ascii="Arial" w:eastAsia="Times New Roman" w:hAnsi="Arial" w:cs="Arial" w:hint="default"/>
      </w:rPr>
    </w:lvl>
    <w:lvl w:ilvl="1" w:tplc="08090003" w:tentative="1">
      <w:start w:val="1"/>
      <w:numFmt w:val="bullet"/>
      <w:lvlText w:val="o"/>
      <w:lvlJc w:val="left"/>
      <w:pPr>
        <w:ind w:left="1534" w:hanging="360"/>
      </w:pPr>
      <w:rPr>
        <w:rFonts w:ascii="Courier New" w:hAnsi="Courier New" w:cs="Courier New" w:hint="default"/>
      </w:rPr>
    </w:lvl>
    <w:lvl w:ilvl="2" w:tplc="08090005" w:tentative="1">
      <w:start w:val="1"/>
      <w:numFmt w:val="bullet"/>
      <w:lvlText w:val=""/>
      <w:lvlJc w:val="left"/>
      <w:pPr>
        <w:ind w:left="2254" w:hanging="360"/>
      </w:pPr>
      <w:rPr>
        <w:rFonts w:ascii="Wingdings" w:hAnsi="Wingdings" w:hint="default"/>
      </w:rPr>
    </w:lvl>
    <w:lvl w:ilvl="3" w:tplc="08090001" w:tentative="1">
      <w:start w:val="1"/>
      <w:numFmt w:val="bullet"/>
      <w:lvlText w:val=""/>
      <w:lvlJc w:val="left"/>
      <w:pPr>
        <w:ind w:left="2974" w:hanging="360"/>
      </w:pPr>
      <w:rPr>
        <w:rFonts w:ascii="Symbol" w:hAnsi="Symbol" w:hint="default"/>
      </w:rPr>
    </w:lvl>
    <w:lvl w:ilvl="4" w:tplc="08090003" w:tentative="1">
      <w:start w:val="1"/>
      <w:numFmt w:val="bullet"/>
      <w:lvlText w:val="o"/>
      <w:lvlJc w:val="left"/>
      <w:pPr>
        <w:ind w:left="3694" w:hanging="360"/>
      </w:pPr>
      <w:rPr>
        <w:rFonts w:ascii="Courier New" w:hAnsi="Courier New" w:cs="Courier New" w:hint="default"/>
      </w:rPr>
    </w:lvl>
    <w:lvl w:ilvl="5" w:tplc="08090005" w:tentative="1">
      <w:start w:val="1"/>
      <w:numFmt w:val="bullet"/>
      <w:lvlText w:val=""/>
      <w:lvlJc w:val="left"/>
      <w:pPr>
        <w:ind w:left="4414" w:hanging="360"/>
      </w:pPr>
      <w:rPr>
        <w:rFonts w:ascii="Wingdings" w:hAnsi="Wingdings" w:hint="default"/>
      </w:rPr>
    </w:lvl>
    <w:lvl w:ilvl="6" w:tplc="08090001" w:tentative="1">
      <w:start w:val="1"/>
      <w:numFmt w:val="bullet"/>
      <w:lvlText w:val=""/>
      <w:lvlJc w:val="left"/>
      <w:pPr>
        <w:ind w:left="5134" w:hanging="360"/>
      </w:pPr>
      <w:rPr>
        <w:rFonts w:ascii="Symbol" w:hAnsi="Symbol" w:hint="default"/>
      </w:rPr>
    </w:lvl>
    <w:lvl w:ilvl="7" w:tplc="08090003" w:tentative="1">
      <w:start w:val="1"/>
      <w:numFmt w:val="bullet"/>
      <w:lvlText w:val="o"/>
      <w:lvlJc w:val="left"/>
      <w:pPr>
        <w:ind w:left="5854" w:hanging="360"/>
      </w:pPr>
      <w:rPr>
        <w:rFonts w:ascii="Courier New" w:hAnsi="Courier New" w:cs="Courier New" w:hint="default"/>
      </w:rPr>
    </w:lvl>
    <w:lvl w:ilvl="8" w:tplc="08090005" w:tentative="1">
      <w:start w:val="1"/>
      <w:numFmt w:val="bullet"/>
      <w:lvlText w:val=""/>
      <w:lvlJc w:val="left"/>
      <w:pPr>
        <w:ind w:left="6574" w:hanging="360"/>
      </w:pPr>
      <w:rPr>
        <w:rFonts w:ascii="Wingdings" w:hAnsi="Wingdings" w:hint="default"/>
      </w:rPr>
    </w:lvl>
  </w:abstractNum>
  <w:abstractNum w:abstractNumId="13" w15:restartNumberingAfterBreak="0">
    <w:nsid w:val="11022022"/>
    <w:multiLevelType w:val="hybridMultilevel"/>
    <w:tmpl w:val="0FD603AC"/>
    <w:lvl w:ilvl="0" w:tplc="167872B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16B7A08"/>
    <w:multiLevelType w:val="hybridMultilevel"/>
    <w:tmpl w:val="8354A530"/>
    <w:lvl w:ilvl="0" w:tplc="D708F0F8">
      <w:start w:val="1"/>
      <w:numFmt w:val="decimal"/>
      <w:lvlText w:val="4.%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5"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6E13B10"/>
    <w:multiLevelType w:val="hybridMultilevel"/>
    <w:tmpl w:val="3E7C7C3C"/>
    <w:lvl w:ilvl="0" w:tplc="04090011">
      <w:start w:val="1"/>
      <w:numFmt w:val="decimal"/>
      <w:lvlText w:val="%1)"/>
      <w:lvlJc w:val="left"/>
      <w:pPr>
        <w:ind w:left="1174" w:hanging="360"/>
      </w:p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0"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41AF11C4"/>
    <w:multiLevelType w:val="hybridMultilevel"/>
    <w:tmpl w:val="7270D65A"/>
    <w:lvl w:ilvl="0" w:tplc="B29A6840">
      <w:start w:val="1"/>
      <w:numFmt w:val="decimal"/>
      <w:lvlText w:val="1.%1"/>
      <w:lvlJc w:val="left"/>
      <w:pPr>
        <w:ind w:left="1146" w:hanging="360"/>
      </w:pPr>
      <w:rPr>
        <w:rFonts w:hint="default"/>
      </w:rPr>
    </w:lvl>
    <w:lvl w:ilvl="1" w:tplc="F55C6222">
      <w:start w:val="1"/>
      <w:numFmt w:val="decimal"/>
      <w:lvlText w:val="%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 w15:restartNumberingAfterBreak="0">
    <w:nsid w:val="42E32E31"/>
    <w:multiLevelType w:val="hybridMultilevel"/>
    <w:tmpl w:val="EC0E99A6"/>
    <w:lvl w:ilvl="0" w:tplc="79321820">
      <w:start w:val="15"/>
      <w:numFmt w:val="bullet"/>
      <w:lvlText w:val="-"/>
      <w:lvlJc w:val="left"/>
      <w:pPr>
        <w:ind w:left="1174" w:hanging="360"/>
      </w:pPr>
      <w:rPr>
        <w:rFonts w:ascii="Arial" w:eastAsia="Times New Roman" w:hAnsi="Arial" w:cs="Arial" w:hint="default"/>
      </w:rPr>
    </w:lvl>
    <w:lvl w:ilvl="1" w:tplc="08090003" w:tentative="1">
      <w:start w:val="1"/>
      <w:numFmt w:val="bullet"/>
      <w:lvlText w:val="o"/>
      <w:lvlJc w:val="left"/>
      <w:pPr>
        <w:ind w:left="1894" w:hanging="360"/>
      </w:pPr>
      <w:rPr>
        <w:rFonts w:ascii="Courier New" w:hAnsi="Courier New" w:cs="Courier New" w:hint="default"/>
      </w:rPr>
    </w:lvl>
    <w:lvl w:ilvl="2" w:tplc="08090005" w:tentative="1">
      <w:start w:val="1"/>
      <w:numFmt w:val="bullet"/>
      <w:lvlText w:val=""/>
      <w:lvlJc w:val="left"/>
      <w:pPr>
        <w:ind w:left="2614" w:hanging="360"/>
      </w:pPr>
      <w:rPr>
        <w:rFonts w:ascii="Wingdings" w:hAnsi="Wingdings" w:hint="default"/>
      </w:rPr>
    </w:lvl>
    <w:lvl w:ilvl="3" w:tplc="08090001" w:tentative="1">
      <w:start w:val="1"/>
      <w:numFmt w:val="bullet"/>
      <w:lvlText w:val=""/>
      <w:lvlJc w:val="left"/>
      <w:pPr>
        <w:ind w:left="3334" w:hanging="360"/>
      </w:pPr>
      <w:rPr>
        <w:rFonts w:ascii="Symbol" w:hAnsi="Symbol" w:hint="default"/>
      </w:rPr>
    </w:lvl>
    <w:lvl w:ilvl="4" w:tplc="08090003" w:tentative="1">
      <w:start w:val="1"/>
      <w:numFmt w:val="bullet"/>
      <w:lvlText w:val="o"/>
      <w:lvlJc w:val="left"/>
      <w:pPr>
        <w:ind w:left="4054" w:hanging="360"/>
      </w:pPr>
      <w:rPr>
        <w:rFonts w:ascii="Courier New" w:hAnsi="Courier New" w:cs="Courier New" w:hint="default"/>
      </w:rPr>
    </w:lvl>
    <w:lvl w:ilvl="5" w:tplc="08090005" w:tentative="1">
      <w:start w:val="1"/>
      <w:numFmt w:val="bullet"/>
      <w:lvlText w:val=""/>
      <w:lvlJc w:val="left"/>
      <w:pPr>
        <w:ind w:left="4774" w:hanging="360"/>
      </w:pPr>
      <w:rPr>
        <w:rFonts w:ascii="Wingdings" w:hAnsi="Wingdings" w:hint="default"/>
      </w:rPr>
    </w:lvl>
    <w:lvl w:ilvl="6" w:tplc="08090001" w:tentative="1">
      <w:start w:val="1"/>
      <w:numFmt w:val="bullet"/>
      <w:lvlText w:val=""/>
      <w:lvlJc w:val="left"/>
      <w:pPr>
        <w:ind w:left="5494" w:hanging="360"/>
      </w:pPr>
      <w:rPr>
        <w:rFonts w:ascii="Symbol" w:hAnsi="Symbol" w:hint="default"/>
      </w:rPr>
    </w:lvl>
    <w:lvl w:ilvl="7" w:tplc="08090003" w:tentative="1">
      <w:start w:val="1"/>
      <w:numFmt w:val="bullet"/>
      <w:lvlText w:val="o"/>
      <w:lvlJc w:val="left"/>
      <w:pPr>
        <w:ind w:left="6214" w:hanging="360"/>
      </w:pPr>
      <w:rPr>
        <w:rFonts w:ascii="Courier New" w:hAnsi="Courier New" w:cs="Courier New" w:hint="default"/>
      </w:rPr>
    </w:lvl>
    <w:lvl w:ilvl="8" w:tplc="08090005" w:tentative="1">
      <w:start w:val="1"/>
      <w:numFmt w:val="bullet"/>
      <w:lvlText w:val=""/>
      <w:lvlJc w:val="left"/>
      <w:pPr>
        <w:ind w:left="6934" w:hanging="360"/>
      </w:pPr>
      <w:rPr>
        <w:rFonts w:ascii="Wingdings" w:hAnsi="Wingdings" w:hint="default"/>
      </w:rPr>
    </w:lvl>
  </w:abstractNum>
  <w:abstractNum w:abstractNumId="24" w15:restartNumberingAfterBreak="0">
    <w:nsid w:val="4BB65CFC"/>
    <w:multiLevelType w:val="hybridMultilevel"/>
    <w:tmpl w:val="BAB66EB2"/>
    <w:lvl w:ilvl="0" w:tplc="0784B89C">
      <w:start w:val="1"/>
      <w:numFmt w:val="decimal"/>
      <w:lvlText w:val="2.%1"/>
      <w:lvlJc w:val="left"/>
      <w:pPr>
        <w:ind w:left="720" w:hanging="360"/>
      </w:pPr>
      <w:rPr>
        <w:rFonts w:hint="default"/>
        <w:b w:val="0"/>
        <w:b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7977EAC"/>
    <w:multiLevelType w:val="multilevel"/>
    <w:tmpl w:val="42BE0508"/>
    <w:lvl w:ilvl="0">
      <w:start w:val="1"/>
      <w:numFmt w:val="decimal"/>
      <w:lvlText w:val="%1."/>
      <w:lvlJc w:val="left"/>
      <w:pPr>
        <w:tabs>
          <w:tab w:val="num" w:pos="360"/>
        </w:tabs>
        <w:ind w:left="360"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B4177CE"/>
    <w:multiLevelType w:val="multilevel"/>
    <w:tmpl w:val="57C8041C"/>
    <w:lvl w:ilvl="0">
      <w:start w:val="1"/>
      <w:numFmt w:val="decimal"/>
      <w:lvlText w:val="19.%1"/>
      <w:lvlJc w:val="left"/>
      <w:pPr>
        <w:ind w:left="720" w:hanging="360"/>
      </w:pPr>
      <w:rPr>
        <w:rFonts w:cs="Times New Roman" w:hint="default"/>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71B27CAB"/>
    <w:multiLevelType w:val="hybridMultilevel"/>
    <w:tmpl w:val="0B6EFB06"/>
    <w:lvl w:ilvl="0" w:tplc="C0C009EA">
      <w:start w:val="1"/>
      <w:numFmt w:val="decimal"/>
      <w:lvlText w:val="4.%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1171EF"/>
    <w:multiLevelType w:val="multilevel"/>
    <w:tmpl w:val="659A3F5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74418027">
    <w:abstractNumId w:val="6"/>
  </w:num>
  <w:num w:numId="2" w16cid:durableId="935753605">
    <w:abstractNumId w:val="5"/>
  </w:num>
  <w:num w:numId="3" w16cid:durableId="1430737678">
    <w:abstractNumId w:val="9"/>
  </w:num>
  <w:num w:numId="4" w16cid:durableId="1029069414">
    <w:abstractNumId w:val="7"/>
  </w:num>
  <w:num w:numId="5" w16cid:durableId="1828354018">
    <w:abstractNumId w:val="8"/>
  </w:num>
  <w:num w:numId="6" w16cid:durableId="826898779">
    <w:abstractNumId w:val="3"/>
  </w:num>
  <w:num w:numId="7" w16cid:durableId="1878547763">
    <w:abstractNumId w:val="2"/>
  </w:num>
  <w:num w:numId="8" w16cid:durableId="1324239517">
    <w:abstractNumId w:val="0"/>
  </w:num>
  <w:num w:numId="9" w16cid:durableId="1715691331">
    <w:abstractNumId w:val="1"/>
  </w:num>
  <w:num w:numId="10" w16cid:durableId="1502694767">
    <w:abstractNumId w:val="4"/>
  </w:num>
  <w:num w:numId="11" w16cid:durableId="78254296">
    <w:abstractNumId w:val="19"/>
  </w:num>
  <w:num w:numId="12" w16cid:durableId="560140728">
    <w:abstractNumId w:val="16"/>
  </w:num>
  <w:num w:numId="13" w16cid:durableId="691147449">
    <w:abstractNumId w:val="27"/>
  </w:num>
  <w:num w:numId="14" w16cid:durableId="644699629">
    <w:abstractNumId w:val="18"/>
  </w:num>
  <w:num w:numId="15" w16cid:durableId="559480839">
    <w:abstractNumId w:val="21"/>
  </w:num>
  <w:num w:numId="16" w16cid:durableId="1428113518">
    <w:abstractNumId w:val="10"/>
  </w:num>
  <w:num w:numId="17" w16cid:durableId="340932176">
    <w:abstractNumId w:val="25"/>
  </w:num>
  <w:num w:numId="18" w16cid:durableId="352654029">
    <w:abstractNumId w:val="22"/>
  </w:num>
  <w:num w:numId="19" w16cid:durableId="831675484">
    <w:abstractNumId w:val="30"/>
  </w:num>
  <w:num w:numId="20" w16cid:durableId="9183106">
    <w:abstractNumId w:val="17"/>
  </w:num>
  <w:num w:numId="21" w16cid:durableId="1009261719">
    <w:abstractNumId w:val="28"/>
  </w:num>
  <w:num w:numId="22" w16cid:durableId="4981798">
    <w:abstractNumId w:val="23"/>
  </w:num>
  <w:num w:numId="23" w16cid:durableId="803809224">
    <w:abstractNumId w:val="12"/>
  </w:num>
  <w:num w:numId="24" w16cid:durableId="126893223">
    <w:abstractNumId w:val="14"/>
  </w:num>
  <w:num w:numId="25" w16cid:durableId="361058976">
    <w:abstractNumId w:val="15"/>
  </w:num>
  <w:num w:numId="26" w16cid:durableId="289751615">
    <w:abstractNumId w:val="11"/>
  </w:num>
  <w:num w:numId="27" w16cid:durableId="498472773">
    <w:abstractNumId w:val="13"/>
  </w:num>
  <w:num w:numId="28" w16cid:durableId="1074931368">
    <w:abstractNumId w:val="24"/>
  </w:num>
  <w:num w:numId="29" w16cid:durableId="404767674">
    <w:abstractNumId w:val="29"/>
  </w:num>
  <w:num w:numId="30" w16cid:durableId="1310937844">
    <w:abstractNumId w:val="20"/>
  </w:num>
  <w:num w:numId="31" w16cid:durableId="504513541">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0AE"/>
    <w:rsid w:val="00000287"/>
    <w:rsid w:val="0000062D"/>
    <w:rsid w:val="0000065C"/>
    <w:rsid w:val="00000857"/>
    <w:rsid w:val="00000922"/>
    <w:rsid w:val="00000B78"/>
    <w:rsid w:val="00000BDC"/>
    <w:rsid w:val="00000DA1"/>
    <w:rsid w:val="00000E02"/>
    <w:rsid w:val="00001375"/>
    <w:rsid w:val="000014B2"/>
    <w:rsid w:val="000014C3"/>
    <w:rsid w:val="000014FB"/>
    <w:rsid w:val="0000152A"/>
    <w:rsid w:val="0000173A"/>
    <w:rsid w:val="000019B2"/>
    <w:rsid w:val="00001AA3"/>
    <w:rsid w:val="00001F19"/>
    <w:rsid w:val="00001FA4"/>
    <w:rsid w:val="00002012"/>
    <w:rsid w:val="0000220A"/>
    <w:rsid w:val="00002299"/>
    <w:rsid w:val="00002352"/>
    <w:rsid w:val="000026DB"/>
    <w:rsid w:val="00002B8C"/>
    <w:rsid w:val="00002BCD"/>
    <w:rsid w:val="00002E97"/>
    <w:rsid w:val="00002EF7"/>
    <w:rsid w:val="0000303A"/>
    <w:rsid w:val="000030E0"/>
    <w:rsid w:val="00003388"/>
    <w:rsid w:val="000036DD"/>
    <w:rsid w:val="0000390A"/>
    <w:rsid w:val="00003A39"/>
    <w:rsid w:val="00003BE2"/>
    <w:rsid w:val="00003DE1"/>
    <w:rsid w:val="00003E3E"/>
    <w:rsid w:val="000040E7"/>
    <w:rsid w:val="000043CF"/>
    <w:rsid w:val="00004457"/>
    <w:rsid w:val="0000451F"/>
    <w:rsid w:val="0000457D"/>
    <w:rsid w:val="0000498A"/>
    <w:rsid w:val="00004AD4"/>
    <w:rsid w:val="00004C44"/>
    <w:rsid w:val="000050AC"/>
    <w:rsid w:val="0000537B"/>
    <w:rsid w:val="000053FC"/>
    <w:rsid w:val="00005486"/>
    <w:rsid w:val="00005502"/>
    <w:rsid w:val="0000590A"/>
    <w:rsid w:val="00005E76"/>
    <w:rsid w:val="000061EF"/>
    <w:rsid w:val="00006346"/>
    <w:rsid w:val="0000647D"/>
    <w:rsid w:val="00006503"/>
    <w:rsid w:val="0000654F"/>
    <w:rsid w:val="000065A0"/>
    <w:rsid w:val="000066B1"/>
    <w:rsid w:val="00006A36"/>
    <w:rsid w:val="00006A7D"/>
    <w:rsid w:val="00006AB5"/>
    <w:rsid w:val="00006C1D"/>
    <w:rsid w:val="00006C21"/>
    <w:rsid w:val="00006CF2"/>
    <w:rsid w:val="00006E19"/>
    <w:rsid w:val="00006E44"/>
    <w:rsid w:val="000073A5"/>
    <w:rsid w:val="000078F8"/>
    <w:rsid w:val="00007947"/>
    <w:rsid w:val="000079F1"/>
    <w:rsid w:val="00007B83"/>
    <w:rsid w:val="00007C7B"/>
    <w:rsid w:val="00007DE9"/>
    <w:rsid w:val="00007E63"/>
    <w:rsid w:val="00007EAF"/>
    <w:rsid w:val="00007F0B"/>
    <w:rsid w:val="00010090"/>
    <w:rsid w:val="0001019D"/>
    <w:rsid w:val="00010256"/>
    <w:rsid w:val="00010327"/>
    <w:rsid w:val="0001078D"/>
    <w:rsid w:val="00010A63"/>
    <w:rsid w:val="00010B92"/>
    <w:rsid w:val="00010EEF"/>
    <w:rsid w:val="00010EFD"/>
    <w:rsid w:val="00011011"/>
    <w:rsid w:val="0001120F"/>
    <w:rsid w:val="00011290"/>
    <w:rsid w:val="000117AD"/>
    <w:rsid w:val="000117DF"/>
    <w:rsid w:val="0001192F"/>
    <w:rsid w:val="0001197E"/>
    <w:rsid w:val="00011B80"/>
    <w:rsid w:val="00011C36"/>
    <w:rsid w:val="00011E2C"/>
    <w:rsid w:val="00011F87"/>
    <w:rsid w:val="0001202B"/>
    <w:rsid w:val="0001204E"/>
    <w:rsid w:val="0001205A"/>
    <w:rsid w:val="00012194"/>
    <w:rsid w:val="0001239E"/>
    <w:rsid w:val="000123A5"/>
    <w:rsid w:val="00012747"/>
    <w:rsid w:val="000128CE"/>
    <w:rsid w:val="00012A9F"/>
    <w:rsid w:val="00012DEB"/>
    <w:rsid w:val="00012E5F"/>
    <w:rsid w:val="00012F24"/>
    <w:rsid w:val="00013027"/>
    <w:rsid w:val="0001340E"/>
    <w:rsid w:val="000135E6"/>
    <w:rsid w:val="0001363D"/>
    <w:rsid w:val="000137FF"/>
    <w:rsid w:val="00013901"/>
    <w:rsid w:val="00013BE9"/>
    <w:rsid w:val="000142A8"/>
    <w:rsid w:val="0001448C"/>
    <w:rsid w:val="000145EA"/>
    <w:rsid w:val="0001466B"/>
    <w:rsid w:val="000147C8"/>
    <w:rsid w:val="00014C2B"/>
    <w:rsid w:val="00014F6B"/>
    <w:rsid w:val="0001515F"/>
    <w:rsid w:val="00015451"/>
    <w:rsid w:val="00015568"/>
    <w:rsid w:val="000155D9"/>
    <w:rsid w:val="0001584E"/>
    <w:rsid w:val="0001586D"/>
    <w:rsid w:val="00015A56"/>
    <w:rsid w:val="00015B51"/>
    <w:rsid w:val="00015D15"/>
    <w:rsid w:val="00015EF1"/>
    <w:rsid w:val="00016076"/>
    <w:rsid w:val="0001620E"/>
    <w:rsid w:val="00016453"/>
    <w:rsid w:val="00016743"/>
    <w:rsid w:val="00016A93"/>
    <w:rsid w:val="00016B13"/>
    <w:rsid w:val="00016C5A"/>
    <w:rsid w:val="000170B4"/>
    <w:rsid w:val="000177AE"/>
    <w:rsid w:val="000179BB"/>
    <w:rsid w:val="00017D45"/>
    <w:rsid w:val="00017DEB"/>
    <w:rsid w:val="00017DF1"/>
    <w:rsid w:val="00017E8C"/>
    <w:rsid w:val="00017F79"/>
    <w:rsid w:val="000200FC"/>
    <w:rsid w:val="00020102"/>
    <w:rsid w:val="0002014D"/>
    <w:rsid w:val="000201A9"/>
    <w:rsid w:val="000202D4"/>
    <w:rsid w:val="000208BF"/>
    <w:rsid w:val="00020930"/>
    <w:rsid w:val="000209A2"/>
    <w:rsid w:val="00020B4F"/>
    <w:rsid w:val="00020D04"/>
    <w:rsid w:val="00020F54"/>
    <w:rsid w:val="00020FAB"/>
    <w:rsid w:val="00021062"/>
    <w:rsid w:val="00021955"/>
    <w:rsid w:val="00021AEE"/>
    <w:rsid w:val="00021B31"/>
    <w:rsid w:val="00021BA8"/>
    <w:rsid w:val="00021DAD"/>
    <w:rsid w:val="000221F9"/>
    <w:rsid w:val="00022C20"/>
    <w:rsid w:val="00022DAE"/>
    <w:rsid w:val="00022EB3"/>
    <w:rsid w:val="00022F29"/>
    <w:rsid w:val="0002322E"/>
    <w:rsid w:val="000233B5"/>
    <w:rsid w:val="0002341E"/>
    <w:rsid w:val="0002350E"/>
    <w:rsid w:val="00023641"/>
    <w:rsid w:val="000236A5"/>
    <w:rsid w:val="00023859"/>
    <w:rsid w:val="00023A7D"/>
    <w:rsid w:val="00023AF1"/>
    <w:rsid w:val="00023BA9"/>
    <w:rsid w:val="00023DE4"/>
    <w:rsid w:val="00023E73"/>
    <w:rsid w:val="00023FE3"/>
    <w:rsid w:val="00024015"/>
    <w:rsid w:val="000240B4"/>
    <w:rsid w:val="000245C1"/>
    <w:rsid w:val="000247B8"/>
    <w:rsid w:val="000248A2"/>
    <w:rsid w:val="00024A49"/>
    <w:rsid w:val="00024BA6"/>
    <w:rsid w:val="00024D54"/>
    <w:rsid w:val="00024DD5"/>
    <w:rsid w:val="00024E83"/>
    <w:rsid w:val="0002528E"/>
    <w:rsid w:val="00025380"/>
    <w:rsid w:val="0002563E"/>
    <w:rsid w:val="00025B36"/>
    <w:rsid w:val="00025D75"/>
    <w:rsid w:val="00025E71"/>
    <w:rsid w:val="00025F3B"/>
    <w:rsid w:val="00025F54"/>
    <w:rsid w:val="00025FF7"/>
    <w:rsid w:val="00026187"/>
    <w:rsid w:val="0002623A"/>
    <w:rsid w:val="000264D3"/>
    <w:rsid w:val="00026747"/>
    <w:rsid w:val="00026A8D"/>
    <w:rsid w:val="00027243"/>
    <w:rsid w:val="000276E5"/>
    <w:rsid w:val="000276FF"/>
    <w:rsid w:val="00027711"/>
    <w:rsid w:val="00027F46"/>
    <w:rsid w:val="0003090E"/>
    <w:rsid w:val="0003094F"/>
    <w:rsid w:val="00030993"/>
    <w:rsid w:val="00030AF7"/>
    <w:rsid w:val="00030C48"/>
    <w:rsid w:val="00030D49"/>
    <w:rsid w:val="00030E17"/>
    <w:rsid w:val="00030F0E"/>
    <w:rsid w:val="00030F2C"/>
    <w:rsid w:val="000310E6"/>
    <w:rsid w:val="000311D7"/>
    <w:rsid w:val="0003139B"/>
    <w:rsid w:val="0003156B"/>
    <w:rsid w:val="0003176D"/>
    <w:rsid w:val="000317FA"/>
    <w:rsid w:val="0003187D"/>
    <w:rsid w:val="00031B06"/>
    <w:rsid w:val="00031D9D"/>
    <w:rsid w:val="00031E2D"/>
    <w:rsid w:val="000320FC"/>
    <w:rsid w:val="000326E2"/>
    <w:rsid w:val="0003285D"/>
    <w:rsid w:val="00032A45"/>
    <w:rsid w:val="00032D4B"/>
    <w:rsid w:val="00032FB2"/>
    <w:rsid w:val="00033068"/>
    <w:rsid w:val="000330D6"/>
    <w:rsid w:val="0003314D"/>
    <w:rsid w:val="000333ED"/>
    <w:rsid w:val="0003344B"/>
    <w:rsid w:val="000334E9"/>
    <w:rsid w:val="000336A5"/>
    <w:rsid w:val="000336FD"/>
    <w:rsid w:val="000337A2"/>
    <w:rsid w:val="0003387F"/>
    <w:rsid w:val="000338AE"/>
    <w:rsid w:val="00033A7A"/>
    <w:rsid w:val="00033B91"/>
    <w:rsid w:val="00033BFA"/>
    <w:rsid w:val="00033CFB"/>
    <w:rsid w:val="00033DD0"/>
    <w:rsid w:val="00033E3A"/>
    <w:rsid w:val="00033EEA"/>
    <w:rsid w:val="000341C9"/>
    <w:rsid w:val="000343B8"/>
    <w:rsid w:val="00034401"/>
    <w:rsid w:val="000345E1"/>
    <w:rsid w:val="00034B8E"/>
    <w:rsid w:val="00034BF1"/>
    <w:rsid w:val="00034D8F"/>
    <w:rsid w:val="00035083"/>
    <w:rsid w:val="00035124"/>
    <w:rsid w:val="000351C9"/>
    <w:rsid w:val="0003531D"/>
    <w:rsid w:val="0003548B"/>
    <w:rsid w:val="000355AC"/>
    <w:rsid w:val="00035A89"/>
    <w:rsid w:val="00035B3D"/>
    <w:rsid w:val="00036101"/>
    <w:rsid w:val="00036197"/>
    <w:rsid w:val="000361FC"/>
    <w:rsid w:val="00036501"/>
    <w:rsid w:val="00036659"/>
    <w:rsid w:val="00036736"/>
    <w:rsid w:val="00036782"/>
    <w:rsid w:val="00036803"/>
    <w:rsid w:val="0003698E"/>
    <w:rsid w:val="000369FD"/>
    <w:rsid w:val="00036A12"/>
    <w:rsid w:val="00036BB6"/>
    <w:rsid w:val="00036CAA"/>
    <w:rsid w:val="00036CFF"/>
    <w:rsid w:val="00036D40"/>
    <w:rsid w:val="00036DF3"/>
    <w:rsid w:val="0003728A"/>
    <w:rsid w:val="000373CA"/>
    <w:rsid w:val="00037430"/>
    <w:rsid w:val="000374FD"/>
    <w:rsid w:val="000378E8"/>
    <w:rsid w:val="000378EE"/>
    <w:rsid w:val="00037961"/>
    <w:rsid w:val="00037B03"/>
    <w:rsid w:val="0004006A"/>
    <w:rsid w:val="0004006F"/>
    <w:rsid w:val="000400CF"/>
    <w:rsid w:val="00040829"/>
    <w:rsid w:val="00040C38"/>
    <w:rsid w:val="00040CFD"/>
    <w:rsid w:val="00040F4B"/>
    <w:rsid w:val="0004104A"/>
    <w:rsid w:val="00041319"/>
    <w:rsid w:val="0004138A"/>
    <w:rsid w:val="00041993"/>
    <w:rsid w:val="00041B16"/>
    <w:rsid w:val="00041F84"/>
    <w:rsid w:val="00041FFC"/>
    <w:rsid w:val="00042006"/>
    <w:rsid w:val="00042024"/>
    <w:rsid w:val="00042443"/>
    <w:rsid w:val="00042573"/>
    <w:rsid w:val="00042737"/>
    <w:rsid w:val="00042934"/>
    <w:rsid w:val="00042B7F"/>
    <w:rsid w:val="00042B9F"/>
    <w:rsid w:val="00042D34"/>
    <w:rsid w:val="00042F26"/>
    <w:rsid w:val="0004305A"/>
    <w:rsid w:val="000438CB"/>
    <w:rsid w:val="0004394A"/>
    <w:rsid w:val="00043CE0"/>
    <w:rsid w:val="00043EF2"/>
    <w:rsid w:val="00043F88"/>
    <w:rsid w:val="00043F92"/>
    <w:rsid w:val="00043FAB"/>
    <w:rsid w:val="00043FB9"/>
    <w:rsid w:val="00044290"/>
    <w:rsid w:val="000442D0"/>
    <w:rsid w:val="000443F4"/>
    <w:rsid w:val="00044A42"/>
    <w:rsid w:val="00044B43"/>
    <w:rsid w:val="00044C0E"/>
    <w:rsid w:val="00044C36"/>
    <w:rsid w:val="00044E63"/>
    <w:rsid w:val="0004502D"/>
    <w:rsid w:val="00045059"/>
    <w:rsid w:val="000450E8"/>
    <w:rsid w:val="0004533C"/>
    <w:rsid w:val="00045342"/>
    <w:rsid w:val="000454AB"/>
    <w:rsid w:val="0004564D"/>
    <w:rsid w:val="000457CC"/>
    <w:rsid w:val="00045ACE"/>
    <w:rsid w:val="00045B60"/>
    <w:rsid w:val="00045C75"/>
    <w:rsid w:val="00045D1B"/>
    <w:rsid w:val="00045E1C"/>
    <w:rsid w:val="00045E43"/>
    <w:rsid w:val="000460AA"/>
    <w:rsid w:val="000462BE"/>
    <w:rsid w:val="000466E9"/>
    <w:rsid w:val="00046782"/>
    <w:rsid w:val="000468A2"/>
    <w:rsid w:val="00046B4E"/>
    <w:rsid w:val="00046B5A"/>
    <w:rsid w:val="00046E13"/>
    <w:rsid w:val="00046EA8"/>
    <w:rsid w:val="000471EA"/>
    <w:rsid w:val="0004722F"/>
    <w:rsid w:val="00047455"/>
    <w:rsid w:val="00047599"/>
    <w:rsid w:val="00047645"/>
    <w:rsid w:val="00047708"/>
    <w:rsid w:val="000477DF"/>
    <w:rsid w:val="00047866"/>
    <w:rsid w:val="00047D0E"/>
    <w:rsid w:val="00047E02"/>
    <w:rsid w:val="00047EDF"/>
    <w:rsid w:val="00047F76"/>
    <w:rsid w:val="000500C2"/>
    <w:rsid w:val="000501BC"/>
    <w:rsid w:val="000501F2"/>
    <w:rsid w:val="000503E3"/>
    <w:rsid w:val="0005049B"/>
    <w:rsid w:val="000504AD"/>
    <w:rsid w:val="00050602"/>
    <w:rsid w:val="000506D9"/>
    <w:rsid w:val="000508A1"/>
    <w:rsid w:val="000508B8"/>
    <w:rsid w:val="00050936"/>
    <w:rsid w:val="00050967"/>
    <w:rsid w:val="00050F49"/>
    <w:rsid w:val="00051079"/>
    <w:rsid w:val="000510BF"/>
    <w:rsid w:val="00051132"/>
    <w:rsid w:val="000514D5"/>
    <w:rsid w:val="000516B1"/>
    <w:rsid w:val="0005172B"/>
    <w:rsid w:val="000519F4"/>
    <w:rsid w:val="00051A9A"/>
    <w:rsid w:val="00051B0D"/>
    <w:rsid w:val="00051C0F"/>
    <w:rsid w:val="00051CD9"/>
    <w:rsid w:val="000520C8"/>
    <w:rsid w:val="000522EF"/>
    <w:rsid w:val="00052753"/>
    <w:rsid w:val="00052895"/>
    <w:rsid w:val="000528D5"/>
    <w:rsid w:val="000528E5"/>
    <w:rsid w:val="000529F0"/>
    <w:rsid w:val="00052EED"/>
    <w:rsid w:val="0005306D"/>
    <w:rsid w:val="0005308A"/>
    <w:rsid w:val="000530B6"/>
    <w:rsid w:val="00053258"/>
    <w:rsid w:val="00053279"/>
    <w:rsid w:val="000532C3"/>
    <w:rsid w:val="0005344F"/>
    <w:rsid w:val="000535E3"/>
    <w:rsid w:val="00053637"/>
    <w:rsid w:val="0005394D"/>
    <w:rsid w:val="00053AC7"/>
    <w:rsid w:val="00053BF9"/>
    <w:rsid w:val="00053C43"/>
    <w:rsid w:val="000540D0"/>
    <w:rsid w:val="0005410D"/>
    <w:rsid w:val="000541AE"/>
    <w:rsid w:val="00054429"/>
    <w:rsid w:val="00054579"/>
    <w:rsid w:val="000545BC"/>
    <w:rsid w:val="0005479C"/>
    <w:rsid w:val="00054967"/>
    <w:rsid w:val="00054D8B"/>
    <w:rsid w:val="00055075"/>
    <w:rsid w:val="00055086"/>
    <w:rsid w:val="00055173"/>
    <w:rsid w:val="000551C8"/>
    <w:rsid w:val="000555C1"/>
    <w:rsid w:val="000556E1"/>
    <w:rsid w:val="0005582C"/>
    <w:rsid w:val="00055861"/>
    <w:rsid w:val="00055A18"/>
    <w:rsid w:val="00055A3D"/>
    <w:rsid w:val="00055CEF"/>
    <w:rsid w:val="00055DD8"/>
    <w:rsid w:val="00055F22"/>
    <w:rsid w:val="00056020"/>
    <w:rsid w:val="0005608A"/>
    <w:rsid w:val="00056145"/>
    <w:rsid w:val="00056472"/>
    <w:rsid w:val="00056698"/>
    <w:rsid w:val="00056C08"/>
    <w:rsid w:val="00056C99"/>
    <w:rsid w:val="00056DF3"/>
    <w:rsid w:val="00056EA4"/>
    <w:rsid w:val="000571E8"/>
    <w:rsid w:val="00057260"/>
    <w:rsid w:val="000572DF"/>
    <w:rsid w:val="00057784"/>
    <w:rsid w:val="00057803"/>
    <w:rsid w:val="0005795D"/>
    <w:rsid w:val="000579BB"/>
    <w:rsid w:val="000579D6"/>
    <w:rsid w:val="00057A0C"/>
    <w:rsid w:val="00057A48"/>
    <w:rsid w:val="00057AB1"/>
    <w:rsid w:val="00057B53"/>
    <w:rsid w:val="00057BDF"/>
    <w:rsid w:val="00057BFB"/>
    <w:rsid w:val="00057D64"/>
    <w:rsid w:val="00057DED"/>
    <w:rsid w:val="00057E48"/>
    <w:rsid w:val="00057FD6"/>
    <w:rsid w:val="0006016B"/>
    <w:rsid w:val="000601FB"/>
    <w:rsid w:val="00060306"/>
    <w:rsid w:val="000603AF"/>
    <w:rsid w:val="000603CA"/>
    <w:rsid w:val="00060414"/>
    <w:rsid w:val="00060770"/>
    <w:rsid w:val="00060856"/>
    <w:rsid w:val="00060918"/>
    <w:rsid w:val="00060992"/>
    <w:rsid w:val="00060B97"/>
    <w:rsid w:val="00060D12"/>
    <w:rsid w:val="00060E9A"/>
    <w:rsid w:val="00061156"/>
    <w:rsid w:val="00061270"/>
    <w:rsid w:val="0006130E"/>
    <w:rsid w:val="000613D1"/>
    <w:rsid w:val="00061420"/>
    <w:rsid w:val="00061481"/>
    <w:rsid w:val="000615B8"/>
    <w:rsid w:val="000615F1"/>
    <w:rsid w:val="0006197D"/>
    <w:rsid w:val="00061A5B"/>
    <w:rsid w:val="00061D72"/>
    <w:rsid w:val="00061E7A"/>
    <w:rsid w:val="00061FF4"/>
    <w:rsid w:val="00062161"/>
    <w:rsid w:val="000623D7"/>
    <w:rsid w:val="0006246D"/>
    <w:rsid w:val="000626C4"/>
    <w:rsid w:val="00062742"/>
    <w:rsid w:val="00062979"/>
    <w:rsid w:val="00062996"/>
    <w:rsid w:val="00062ADE"/>
    <w:rsid w:val="00062BB6"/>
    <w:rsid w:val="00062C19"/>
    <w:rsid w:val="00062C91"/>
    <w:rsid w:val="00062D88"/>
    <w:rsid w:val="00062DE0"/>
    <w:rsid w:val="00062F33"/>
    <w:rsid w:val="00063120"/>
    <w:rsid w:val="000633B4"/>
    <w:rsid w:val="0006359F"/>
    <w:rsid w:val="0006363D"/>
    <w:rsid w:val="0006365B"/>
    <w:rsid w:val="000636E8"/>
    <w:rsid w:val="00063896"/>
    <w:rsid w:val="00063B62"/>
    <w:rsid w:val="00063C77"/>
    <w:rsid w:val="00063CB5"/>
    <w:rsid w:val="00063D74"/>
    <w:rsid w:val="0006405E"/>
    <w:rsid w:val="0006412D"/>
    <w:rsid w:val="000643D0"/>
    <w:rsid w:val="0006441D"/>
    <w:rsid w:val="00064444"/>
    <w:rsid w:val="00064896"/>
    <w:rsid w:val="000648B9"/>
    <w:rsid w:val="00064B35"/>
    <w:rsid w:val="00064D31"/>
    <w:rsid w:val="00064E9D"/>
    <w:rsid w:val="00064FF6"/>
    <w:rsid w:val="0006511C"/>
    <w:rsid w:val="00065247"/>
    <w:rsid w:val="00065513"/>
    <w:rsid w:val="0006569A"/>
    <w:rsid w:val="000656D8"/>
    <w:rsid w:val="00065786"/>
    <w:rsid w:val="00065BD3"/>
    <w:rsid w:val="00065C41"/>
    <w:rsid w:val="00065C8C"/>
    <w:rsid w:val="00065E8D"/>
    <w:rsid w:val="00065F2E"/>
    <w:rsid w:val="000660D7"/>
    <w:rsid w:val="00066211"/>
    <w:rsid w:val="000662F3"/>
    <w:rsid w:val="0006632B"/>
    <w:rsid w:val="000667F1"/>
    <w:rsid w:val="00066820"/>
    <w:rsid w:val="0006695F"/>
    <w:rsid w:val="00066C52"/>
    <w:rsid w:val="00066DE2"/>
    <w:rsid w:val="0006727F"/>
    <w:rsid w:val="000672A6"/>
    <w:rsid w:val="000672EC"/>
    <w:rsid w:val="00067406"/>
    <w:rsid w:val="0006755D"/>
    <w:rsid w:val="0006777B"/>
    <w:rsid w:val="00067A6A"/>
    <w:rsid w:val="00067F6D"/>
    <w:rsid w:val="0007021A"/>
    <w:rsid w:val="00070574"/>
    <w:rsid w:val="000708FA"/>
    <w:rsid w:val="00070B3E"/>
    <w:rsid w:val="000710FC"/>
    <w:rsid w:val="0007114C"/>
    <w:rsid w:val="0007119A"/>
    <w:rsid w:val="000711CA"/>
    <w:rsid w:val="0007120C"/>
    <w:rsid w:val="000713F0"/>
    <w:rsid w:val="00071730"/>
    <w:rsid w:val="00071A91"/>
    <w:rsid w:val="00071D35"/>
    <w:rsid w:val="00071D45"/>
    <w:rsid w:val="00072000"/>
    <w:rsid w:val="000720E8"/>
    <w:rsid w:val="0007227A"/>
    <w:rsid w:val="00072391"/>
    <w:rsid w:val="0007250A"/>
    <w:rsid w:val="00072C99"/>
    <w:rsid w:val="00072D78"/>
    <w:rsid w:val="00072DBD"/>
    <w:rsid w:val="00072E69"/>
    <w:rsid w:val="00073039"/>
    <w:rsid w:val="000731CB"/>
    <w:rsid w:val="00073257"/>
    <w:rsid w:val="000732DC"/>
    <w:rsid w:val="00073317"/>
    <w:rsid w:val="000733AA"/>
    <w:rsid w:val="000734FE"/>
    <w:rsid w:val="00073660"/>
    <w:rsid w:val="000736AE"/>
    <w:rsid w:val="0007372A"/>
    <w:rsid w:val="000738AC"/>
    <w:rsid w:val="00073AB7"/>
    <w:rsid w:val="00073DED"/>
    <w:rsid w:val="00073E14"/>
    <w:rsid w:val="0007406F"/>
    <w:rsid w:val="00074083"/>
    <w:rsid w:val="0007415A"/>
    <w:rsid w:val="00074160"/>
    <w:rsid w:val="0007483E"/>
    <w:rsid w:val="000748ED"/>
    <w:rsid w:val="00074901"/>
    <w:rsid w:val="00074CE7"/>
    <w:rsid w:val="00074F38"/>
    <w:rsid w:val="00074F3D"/>
    <w:rsid w:val="00075004"/>
    <w:rsid w:val="000750FA"/>
    <w:rsid w:val="000752E7"/>
    <w:rsid w:val="000754DA"/>
    <w:rsid w:val="00075598"/>
    <w:rsid w:val="0007573C"/>
    <w:rsid w:val="00075950"/>
    <w:rsid w:val="00075B60"/>
    <w:rsid w:val="00075C02"/>
    <w:rsid w:val="00075C0F"/>
    <w:rsid w:val="00075EE7"/>
    <w:rsid w:val="000760C4"/>
    <w:rsid w:val="00076140"/>
    <w:rsid w:val="0007616D"/>
    <w:rsid w:val="00076199"/>
    <w:rsid w:val="000763A6"/>
    <w:rsid w:val="000763BD"/>
    <w:rsid w:val="0007646D"/>
    <w:rsid w:val="0007651E"/>
    <w:rsid w:val="000765A1"/>
    <w:rsid w:val="00076665"/>
    <w:rsid w:val="00076683"/>
    <w:rsid w:val="00076A82"/>
    <w:rsid w:val="00076C17"/>
    <w:rsid w:val="00076C69"/>
    <w:rsid w:val="00076D97"/>
    <w:rsid w:val="00076F20"/>
    <w:rsid w:val="00077285"/>
    <w:rsid w:val="00077299"/>
    <w:rsid w:val="00077343"/>
    <w:rsid w:val="00077532"/>
    <w:rsid w:val="0007767E"/>
    <w:rsid w:val="000779CE"/>
    <w:rsid w:val="000779EF"/>
    <w:rsid w:val="00077A07"/>
    <w:rsid w:val="00077C29"/>
    <w:rsid w:val="00077EA9"/>
    <w:rsid w:val="00077FC3"/>
    <w:rsid w:val="00080152"/>
    <w:rsid w:val="000804C7"/>
    <w:rsid w:val="00080633"/>
    <w:rsid w:val="0008093C"/>
    <w:rsid w:val="00080A81"/>
    <w:rsid w:val="00080AC1"/>
    <w:rsid w:val="00080BE9"/>
    <w:rsid w:val="00080C1D"/>
    <w:rsid w:val="00080D1A"/>
    <w:rsid w:val="00080D57"/>
    <w:rsid w:val="00080EF9"/>
    <w:rsid w:val="00080FF3"/>
    <w:rsid w:val="00081024"/>
    <w:rsid w:val="0008103F"/>
    <w:rsid w:val="000812BD"/>
    <w:rsid w:val="000815A9"/>
    <w:rsid w:val="000815C5"/>
    <w:rsid w:val="000818F9"/>
    <w:rsid w:val="0008194B"/>
    <w:rsid w:val="00081D67"/>
    <w:rsid w:val="000820EB"/>
    <w:rsid w:val="00082420"/>
    <w:rsid w:val="000824FF"/>
    <w:rsid w:val="000825DD"/>
    <w:rsid w:val="000825F1"/>
    <w:rsid w:val="000828E6"/>
    <w:rsid w:val="00082954"/>
    <w:rsid w:val="00082B73"/>
    <w:rsid w:val="00082C23"/>
    <w:rsid w:val="00082CCF"/>
    <w:rsid w:val="00082D17"/>
    <w:rsid w:val="00082EAE"/>
    <w:rsid w:val="00082EDC"/>
    <w:rsid w:val="0008325A"/>
    <w:rsid w:val="000832B8"/>
    <w:rsid w:val="00083535"/>
    <w:rsid w:val="000839EB"/>
    <w:rsid w:val="00083A42"/>
    <w:rsid w:val="00083B04"/>
    <w:rsid w:val="00083F0C"/>
    <w:rsid w:val="0008401D"/>
    <w:rsid w:val="00084310"/>
    <w:rsid w:val="000843F5"/>
    <w:rsid w:val="0008442F"/>
    <w:rsid w:val="000845BF"/>
    <w:rsid w:val="000845D3"/>
    <w:rsid w:val="00084862"/>
    <w:rsid w:val="000848BE"/>
    <w:rsid w:val="000848F1"/>
    <w:rsid w:val="00084A1F"/>
    <w:rsid w:val="00084B86"/>
    <w:rsid w:val="00084D38"/>
    <w:rsid w:val="00084D43"/>
    <w:rsid w:val="00084EF1"/>
    <w:rsid w:val="00084F77"/>
    <w:rsid w:val="000850E9"/>
    <w:rsid w:val="00085164"/>
    <w:rsid w:val="0008519A"/>
    <w:rsid w:val="00085560"/>
    <w:rsid w:val="000857AB"/>
    <w:rsid w:val="000858C4"/>
    <w:rsid w:val="00085947"/>
    <w:rsid w:val="00085C61"/>
    <w:rsid w:val="00085CE1"/>
    <w:rsid w:val="00085FD4"/>
    <w:rsid w:val="000860C4"/>
    <w:rsid w:val="00086277"/>
    <w:rsid w:val="000864F0"/>
    <w:rsid w:val="00086531"/>
    <w:rsid w:val="0008655D"/>
    <w:rsid w:val="00086597"/>
    <w:rsid w:val="0008659F"/>
    <w:rsid w:val="000867FF"/>
    <w:rsid w:val="0008686E"/>
    <w:rsid w:val="00086B7A"/>
    <w:rsid w:val="00086BBA"/>
    <w:rsid w:val="00086DE7"/>
    <w:rsid w:val="00086EAC"/>
    <w:rsid w:val="00086ED5"/>
    <w:rsid w:val="00087007"/>
    <w:rsid w:val="000871A5"/>
    <w:rsid w:val="000872A8"/>
    <w:rsid w:val="000874F9"/>
    <w:rsid w:val="00087625"/>
    <w:rsid w:val="000878AA"/>
    <w:rsid w:val="000878FB"/>
    <w:rsid w:val="00087925"/>
    <w:rsid w:val="00087C6A"/>
    <w:rsid w:val="00087DB5"/>
    <w:rsid w:val="00087F4B"/>
    <w:rsid w:val="00090306"/>
    <w:rsid w:val="000904CC"/>
    <w:rsid w:val="00090506"/>
    <w:rsid w:val="0009074F"/>
    <w:rsid w:val="00090A34"/>
    <w:rsid w:val="00090B1B"/>
    <w:rsid w:val="00090B40"/>
    <w:rsid w:val="00090CD5"/>
    <w:rsid w:val="00090CD9"/>
    <w:rsid w:val="0009106F"/>
    <w:rsid w:val="000910C3"/>
    <w:rsid w:val="00091162"/>
    <w:rsid w:val="0009134C"/>
    <w:rsid w:val="00091469"/>
    <w:rsid w:val="000914B7"/>
    <w:rsid w:val="0009156D"/>
    <w:rsid w:val="00091927"/>
    <w:rsid w:val="000919A6"/>
    <w:rsid w:val="000919FA"/>
    <w:rsid w:val="00091A07"/>
    <w:rsid w:val="00091B2A"/>
    <w:rsid w:val="00091BA2"/>
    <w:rsid w:val="00091BB5"/>
    <w:rsid w:val="00091C7C"/>
    <w:rsid w:val="00091DE2"/>
    <w:rsid w:val="00091F46"/>
    <w:rsid w:val="00091FAC"/>
    <w:rsid w:val="00092095"/>
    <w:rsid w:val="000920BD"/>
    <w:rsid w:val="000922BC"/>
    <w:rsid w:val="00092448"/>
    <w:rsid w:val="0009254A"/>
    <w:rsid w:val="0009255D"/>
    <w:rsid w:val="000925E3"/>
    <w:rsid w:val="000927D2"/>
    <w:rsid w:val="0009282D"/>
    <w:rsid w:val="000929F7"/>
    <w:rsid w:val="00092DD2"/>
    <w:rsid w:val="00093185"/>
    <w:rsid w:val="000931E9"/>
    <w:rsid w:val="0009328F"/>
    <w:rsid w:val="00093472"/>
    <w:rsid w:val="00093490"/>
    <w:rsid w:val="00093553"/>
    <w:rsid w:val="000937FC"/>
    <w:rsid w:val="00093DC1"/>
    <w:rsid w:val="000941C1"/>
    <w:rsid w:val="0009450D"/>
    <w:rsid w:val="0009456B"/>
    <w:rsid w:val="00094781"/>
    <w:rsid w:val="000947AD"/>
    <w:rsid w:val="00094899"/>
    <w:rsid w:val="000949AB"/>
    <w:rsid w:val="00094AF9"/>
    <w:rsid w:val="00094D47"/>
    <w:rsid w:val="00095607"/>
    <w:rsid w:val="000957EF"/>
    <w:rsid w:val="00095B05"/>
    <w:rsid w:val="00095B42"/>
    <w:rsid w:val="00095C83"/>
    <w:rsid w:val="00095DB7"/>
    <w:rsid w:val="00095FA2"/>
    <w:rsid w:val="0009605B"/>
    <w:rsid w:val="0009608C"/>
    <w:rsid w:val="00096104"/>
    <w:rsid w:val="00096136"/>
    <w:rsid w:val="0009645D"/>
    <w:rsid w:val="000964DD"/>
    <w:rsid w:val="00096674"/>
    <w:rsid w:val="0009677F"/>
    <w:rsid w:val="00096886"/>
    <w:rsid w:val="00096AD8"/>
    <w:rsid w:val="00096B80"/>
    <w:rsid w:val="00096BA0"/>
    <w:rsid w:val="00096C93"/>
    <w:rsid w:val="000970B5"/>
    <w:rsid w:val="00097112"/>
    <w:rsid w:val="00097122"/>
    <w:rsid w:val="00097145"/>
    <w:rsid w:val="0009750B"/>
    <w:rsid w:val="00097554"/>
    <w:rsid w:val="0009765E"/>
    <w:rsid w:val="000977C9"/>
    <w:rsid w:val="00097A4A"/>
    <w:rsid w:val="00097FD6"/>
    <w:rsid w:val="000A0024"/>
    <w:rsid w:val="000A0332"/>
    <w:rsid w:val="000A0367"/>
    <w:rsid w:val="000A048A"/>
    <w:rsid w:val="000A0500"/>
    <w:rsid w:val="000A0587"/>
    <w:rsid w:val="000A05A5"/>
    <w:rsid w:val="000A05DE"/>
    <w:rsid w:val="000A07CC"/>
    <w:rsid w:val="000A0868"/>
    <w:rsid w:val="000A0970"/>
    <w:rsid w:val="000A0D42"/>
    <w:rsid w:val="000A0D9B"/>
    <w:rsid w:val="000A1209"/>
    <w:rsid w:val="000A1277"/>
    <w:rsid w:val="000A138F"/>
    <w:rsid w:val="000A1394"/>
    <w:rsid w:val="000A161D"/>
    <w:rsid w:val="000A175F"/>
    <w:rsid w:val="000A1807"/>
    <w:rsid w:val="000A1B3C"/>
    <w:rsid w:val="000A1B57"/>
    <w:rsid w:val="000A1FDA"/>
    <w:rsid w:val="000A25D8"/>
    <w:rsid w:val="000A2718"/>
    <w:rsid w:val="000A27F8"/>
    <w:rsid w:val="000A2810"/>
    <w:rsid w:val="000A2AAD"/>
    <w:rsid w:val="000A2C52"/>
    <w:rsid w:val="000A2EE6"/>
    <w:rsid w:val="000A30F5"/>
    <w:rsid w:val="000A336F"/>
    <w:rsid w:val="000A347F"/>
    <w:rsid w:val="000A3617"/>
    <w:rsid w:val="000A37A7"/>
    <w:rsid w:val="000A38A7"/>
    <w:rsid w:val="000A391D"/>
    <w:rsid w:val="000A3D0A"/>
    <w:rsid w:val="000A3ED4"/>
    <w:rsid w:val="000A3F28"/>
    <w:rsid w:val="000A435F"/>
    <w:rsid w:val="000A44E1"/>
    <w:rsid w:val="000A4519"/>
    <w:rsid w:val="000A465D"/>
    <w:rsid w:val="000A476A"/>
    <w:rsid w:val="000A491B"/>
    <w:rsid w:val="000A49A3"/>
    <w:rsid w:val="000A4B43"/>
    <w:rsid w:val="000A50BB"/>
    <w:rsid w:val="000A530C"/>
    <w:rsid w:val="000A576D"/>
    <w:rsid w:val="000A592C"/>
    <w:rsid w:val="000A5C73"/>
    <w:rsid w:val="000A5CFE"/>
    <w:rsid w:val="000A5D06"/>
    <w:rsid w:val="000A5E1C"/>
    <w:rsid w:val="000A5E26"/>
    <w:rsid w:val="000A5ED0"/>
    <w:rsid w:val="000A5F07"/>
    <w:rsid w:val="000A607B"/>
    <w:rsid w:val="000A6399"/>
    <w:rsid w:val="000A65B9"/>
    <w:rsid w:val="000A672B"/>
    <w:rsid w:val="000A679A"/>
    <w:rsid w:val="000A69A7"/>
    <w:rsid w:val="000A69AA"/>
    <w:rsid w:val="000A6CB1"/>
    <w:rsid w:val="000A6CF3"/>
    <w:rsid w:val="000A6D7C"/>
    <w:rsid w:val="000A6E3B"/>
    <w:rsid w:val="000A6E98"/>
    <w:rsid w:val="000A6EC0"/>
    <w:rsid w:val="000A6F19"/>
    <w:rsid w:val="000A70D7"/>
    <w:rsid w:val="000A7139"/>
    <w:rsid w:val="000A7149"/>
    <w:rsid w:val="000A729A"/>
    <w:rsid w:val="000A729B"/>
    <w:rsid w:val="000A76AE"/>
    <w:rsid w:val="000A78D1"/>
    <w:rsid w:val="000A7EB8"/>
    <w:rsid w:val="000A7FA5"/>
    <w:rsid w:val="000B02C7"/>
    <w:rsid w:val="000B078D"/>
    <w:rsid w:val="000B07EF"/>
    <w:rsid w:val="000B0C21"/>
    <w:rsid w:val="000B0C39"/>
    <w:rsid w:val="000B0D67"/>
    <w:rsid w:val="000B0DBC"/>
    <w:rsid w:val="000B0F4C"/>
    <w:rsid w:val="000B119A"/>
    <w:rsid w:val="000B11BE"/>
    <w:rsid w:val="000B1356"/>
    <w:rsid w:val="000B13B4"/>
    <w:rsid w:val="000B1572"/>
    <w:rsid w:val="000B1907"/>
    <w:rsid w:val="000B1A7F"/>
    <w:rsid w:val="000B1D65"/>
    <w:rsid w:val="000B1DF4"/>
    <w:rsid w:val="000B1EBE"/>
    <w:rsid w:val="000B21A1"/>
    <w:rsid w:val="000B226A"/>
    <w:rsid w:val="000B24E6"/>
    <w:rsid w:val="000B2A21"/>
    <w:rsid w:val="000B2A6B"/>
    <w:rsid w:val="000B2BAA"/>
    <w:rsid w:val="000B2D70"/>
    <w:rsid w:val="000B2D71"/>
    <w:rsid w:val="000B2DF6"/>
    <w:rsid w:val="000B2F19"/>
    <w:rsid w:val="000B2F37"/>
    <w:rsid w:val="000B3189"/>
    <w:rsid w:val="000B31F2"/>
    <w:rsid w:val="000B35B2"/>
    <w:rsid w:val="000B3628"/>
    <w:rsid w:val="000B3872"/>
    <w:rsid w:val="000B392D"/>
    <w:rsid w:val="000B3975"/>
    <w:rsid w:val="000B3A0A"/>
    <w:rsid w:val="000B3A76"/>
    <w:rsid w:val="000B3D75"/>
    <w:rsid w:val="000B3E4F"/>
    <w:rsid w:val="000B3E9A"/>
    <w:rsid w:val="000B4233"/>
    <w:rsid w:val="000B4340"/>
    <w:rsid w:val="000B43CB"/>
    <w:rsid w:val="000B43CE"/>
    <w:rsid w:val="000B44EF"/>
    <w:rsid w:val="000B4A6F"/>
    <w:rsid w:val="000B4B39"/>
    <w:rsid w:val="000B4BDC"/>
    <w:rsid w:val="000B4DD4"/>
    <w:rsid w:val="000B4FD3"/>
    <w:rsid w:val="000B55B5"/>
    <w:rsid w:val="000B5603"/>
    <w:rsid w:val="000B5C2F"/>
    <w:rsid w:val="000B5CE6"/>
    <w:rsid w:val="000B5F8C"/>
    <w:rsid w:val="000B5FA4"/>
    <w:rsid w:val="000B611B"/>
    <w:rsid w:val="000B62DC"/>
    <w:rsid w:val="000B63D3"/>
    <w:rsid w:val="000B66B2"/>
    <w:rsid w:val="000B6A67"/>
    <w:rsid w:val="000B6EC5"/>
    <w:rsid w:val="000B6EDB"/>
    <w:rsid w:val="000B70B4"/>
    <w:rsid w:val="000B70F6"/>
    <w:rsid w:val="000B71A0"/>
    <w:rsid w:val="000B7308"/>
    <w:rsid w:val="000B7311"/>
    <w:rsid w:val="000B741C"/>
    <w:rsid w:val="000B755A"/>
    <w:rsid w:val="000B76B7"/>
    <w:rsid w:val="000B7A03"/>
    <w:rsid w:val="000B7B2C"/>
    <w:rsid w:val="000B7FB1"/>
    <w:rsid w:val="000C012F"/>
    <w:rsid w:val="000C02CA"/>
    <w:rsid w:val="000C059A"/>
    <w:rsid w:val="000C06BE"/>
    <w:rsid w:val="000C0CB5"/>
    <w:rsid w:val="000C0D4C"/>
    <w:rsid w:val="000C0D8E"/>
    <w:rsid w:val="000C0DAE"/>
    <w:rsid w:val="000C0DFE"/>
    <w:rsid w:val="000C0E42"/>
    <w:rsid w:val="000C0EA8"/>
    <w:rsid w:val="000C14D5"/>
    <w:rsid w:val="000C1654"/>
    <w:rsid w:val="000C17A8"/>
    <w:rsid w:val="000C18CC"/>
    <w:rsid w:val="000C1914"/>
    <w:rsid w:val="000C1B82"/>
    <w:rsid w:val="000C1C26"/>
    <w:rsid w:val="000C217D"/>
    <w:rsid w:val="000C23DE"/>
    <w:rsid w:val="000C24DA"/>
    <w:rsid w:val="000C252B"/>
    <w:rsid w:val="000C253E"/>
    <w:rsid w:val="000C25B5"/>
    <w:rsid w:val="000C26E3"/>
    <w:rsid w:val="000C2AFB"/>
    <w:rsid w:val="000C2B18"/>
    <w:rsid w:val="000C2BF1"/>
    <w:rsid w:val="000C2D42"/>
    <w:rsid w:val="000C2D43"/>
    <w:rsid w:val="000C2E27"/>
    <w:rsid w:val="000C303A"/>
    <w:rsid w:val="000C305C"/>
    <w:rsid w:val="000C30DA"/>
    <w:rsid w:val="000C330F"/>
    <w:rsid w:val="000C393E"/>
    <w:rsid w:val="000C39EB"/>
    <w:rsid w:val="000C3A12"/>
    <w:rsid w:val="000C3A62"/>
    <w:rsid w:val="000C3B04"/>
    <w:rsid w:val="000C3D40"/>
    <w:rsid w:val="000C3EA6"/>
    <w:rsid w:val="000C40D9"/>
    <w:rsid w:val="000C458D"/>
    <w:rsid w:val="000C494C"/>
    <w:rsid w:val="000C4B10"/>
    <w:rsid w:val="000C4C05"/>
    <w:rsid w:val="000C4D2F"/>
    <w:rsid w:val="000C4D4E"/>
    <w:rsid w:val="000C4E88"/>
    <w:rsid w:val="000C506B"/>
    <w:rsid w:val="000C5079"/>
    <w:rsid w:val="000C512C"/>
    <w:rsid w:val="000C539F"/>
    <w:rsid w:val="000C578E"/>
    <w:rsid w:val="000C5B37"/>
    <w:rsid w:val="000C5D49"/>
    <w:rsid w:val="000C5D52"/>
    <w:rsid w:val="000C5D9D"/>
    <w:rsid w:val="000C611E"/>
    <w:rsid w:val="000C62AE"/>
    <w:rsid w:val="000C6307"/>
    <w:rsid w:val="000C6717"/>
    <w:rsid w:val="000C6815"/>
    <w:rsid w:val="000C68F8"/>
    <w:rsid w:val="000C693C"/>
    <w:rsid w:val="000C69BE"/>
    <w:rsid w:val="000C6A6E"/>
    <w:rsid w:val="000C6E87"/>
    <w:rsid w:val="000C71B6"/>
    <w:rsid w:val="000C736B"/>
    <w:rsid w:val="000C736D"/>
    <w:rsid w:val="000C757A"/>
    <w:rsid w:val="000C7798"/>
    <w:rsid w:val="000C77AC"/>
    <w:rsid w:val="000C79CC"/>
    <w:rsid w:val="000C7A6F"/>
    <w:rsid w:val="000C7B5A"/>
    <w:rsid w:val="000C7CB6"/>
    <w:rsid w:val="000C7CCC"/>
    <w:rsid w:val="000C7E98"/>
    <w:rsid w:val="000D002C"/>
    <w:rsid w:val="000D0055"/>
    <w:rsid w:val="000D00AE"/>
    <w:rsid w:val="000D00D0"/>
    <w:rsid w:val="000D02C7"/>
    <w:rsid w:val="000D0328"/>
    <w:rsid w:val="000D05D9"/>
    <w:rsid w:val="000D05E0"/>
    <w:rsid w:val="000D0660"/>
    <w:rsid w:val="000D0661"/>
    <w:rsid w:val="000D068A"/>
    <w:rsid w:val="000D0764"/>
    <w:rsid w:val="000D0B98"/>
    <w:rsid w:val="000D0D11"/>
    <w:rsid w:val="000D0F29"/>
    <w:rsid w:val="000D129F"/>
    <w:rsid w:val="000D12E9"/>
    <w:rsid w:val="000D1414"/>
    <w:rsid w:val="000D1602"/>
    <w:rsid w:val="000D161A"/>
    <w:rsid w:val="000D169B"/>
    <w:rsid w:val="000D1CF3"/>
    <w:rsid w:val="000D1D07"/>
    <w:rsid w:val="000D1E58"/>
    <w:rsid w:val="000D20A5"/>
    <w:rsid w:val="000D237B"/>
    <w:rsid w:val="000D272B"/>
    <w:rsid w:val="000D27C5"/>
    <w:rsid w:val="000D27C6"/>
    <w:rsid w:val="000D284E"/>
    <w:rsid w:val="000D29D3"/>
    <w:rsid w:val="000D2A45"/>
    <w:rsid w:val="000D2AB2"/>
    <w:rsid w:val="000D2D8C"/>
    <w:rsid w:val="000D34D7"/>
    <w:rsid w:val="000D358E"/>
    <w:rsid w:val="000D35CE"/>
    <w:rsid w:val="000D3825"/>
    <w:rsid w:val="000D3A1E"/>
    <w:rsid w:val="000D3C7D"/>
    <w:rsid w:val="000D4075"/>
    <w:rsid w:val="000D40DC"/>
    <w:rsid w:val="000D44B5"/>
    <w:rsid w:val="000D47D5"/>
    <w:rsid w:val="000D4927"/>
    <w:rsid w:val="000D4A03"/>
    <w:rsid w:val="000D4A53"/>
    <w:rsid w:val="000D4A6B"/>
    <w:rsid w:val="000D4D0C"/>
    <w:rsid w:val="000D4E71"/>
    <w:rsid w:val="000D513B"/>
    <w:rsid w:val="000D5162"/>
    <w:rsid w:val="000D51E5"/>
    <w:rsid w:val="000D52F5"/>
    <w:rsid w:val="000D5426"/>
    <w:rsid w:val="000D5589"/>
    <w:rsid w:val="000D5598"/>
    <w:rsid w:val="000D5F17"/>
    <w:rsid w:val="000D5F70"/>
    <w:rsid w:val="000D6066"/>
    <w:rsid w:val="000D6120"/>
    <w:rsid w:val="000D61C4"/>
    <w:rsid w:val="000D6421"/>
    <w:rsid w:val="000D6445"/>
    <w:rsid w:val="000D6519"/>
    <w:rsid w:val="000D6642"/>
    <w:rsid w:val="000D670C"/>
    <w:rsid w:val="000D6AB8"/>
    <w:rsid w:val="000D6DB9"/>
    <w:rsid w:val="000D6EAE"/>
    <w:rsid w:val="000D7261"/>
    <w:rsid w:val="000D781F"/>
    <w:rsid w:val="000D79F0"/>
    <w:rsid w:val="000D7AF8"/>
    <w:rsid w:val="000D7D76"/>
    <w:rsid w:val="000D7EA3"/>
    <w:rsid w:val="000D7EEB"/>
    <w:rsid w:val="000E0090"/>
    <w:rsid w:val="000E0129"/>
    <w:rsid w:val="000E01AC"/>
    <w:rsid w:val="000E0222"/>
    <w:rsid w:val="000E050B"/>
    <w:rsid w:val="000E05D3"/>
    <w:rsid w:val="000E05E2"/>
    <w:rsid w:val="000E0865"/>
    <w:rsid w:val="000E0A34"/>
    <w:rsid w:val="000E0B16"/>
    <w:rsid w:val="000E0B42"/>
    <w:rsid w:val="000E0B5C"/>
    <w:rsid w:val="000E0E8C"/>
    <w:rsid w:val="000E1039"/>
    <w:rsid w:val="000E13C9"/>
    <w:rsid w:val="000E1747"/>
    <w:rsid w:val="000E1790"/>
    <w:rsid w:val="000E1816"/>
    <w:rsid w:val="000E1BAA"/>
    <w:rsid w:val="000E1E9E"/>
    <w:rsid w:val="000E2094"/>
    <w:rsid w:val="000E2158"/>
    <w:rsid w:val="000E2428"/>
    <w:rsid w:val="000E2502"/>
    <w:rsid w:val="000E255B"/>
    <w:rsid w:val="000E25C7"/>
    <w:rsid w:val="000E28A6"/>
    <w:rsid w:val="000E293A"/>
    <w:rsid w:val="000E2B64"/>
    <w:rsid w:val="000E2BB4"/>
    <w:rsid w:val="000E2E25"/>
    <w:rsid w:val="000E31B3"/>
    <w:rsid w:val="000E32B9"/>
    <w:rsid w:val="000E335D"/>
    <w:rsid w:val="000E33EB"/>
    <w:rsid w:val="000E34A4"/>
    <w:rsid w:val="000E34EE"/>
    <w:rsid w:val="000E37DF"/>
    <w:rsid w:val="000E3A66"/>
    <w:rsid w:val="000E3D22"/>
    <w:rsid w:val="000E3D90"/>
    <w:rsid w:val="000E3EEC"/>
    <w:rsid w:val="000E40B9"/>
    <w:rsid w:val="000E4397"/>
    <w:rsid w:val="000E4530"/>
    <w:rsid w:val="000E4648"/>
    <w:rsid w:val="000E4666"/>
    <w:rsid w:val="000E46D3"/>
    <w:rsid w:val="000E471A"/>
    <w:rsid w:val="000E4809"/>
    <w:rsid w:val="000E489F"/>
    <w:rsid w:val="000E4C23"/>
    <w:rsid w:val="000E4DA1"/>
    <w:rsid w:val="000E4F6D"/>
    <w:rsid w:val="000E526B"/>
    <w:rsid w:val="000E5410"/>
    <w:rsid w:val="000E5496"/>
    <w:rsid w:val="000E54A7"/>
    <w:rsid w:val="000E5906"/>
    <w:rsid w:val="000E592E"/>
    <w:rsid w:val="000E5BB6"/>
    <w:rsid w:val="000E5E2D"/>
    <w:rsid w:val="000E610C"/>
    <w:rsid w:val="000E6163"/>
    <w:rsid w:val="000E6315"/>
    <w:rsid w:val="000E63DA"/>
    <w:rsid w:val="000E6421"/>
    <w:rsid w:val="000E6509"/>
    <w:rsid w:val="000E682A"/>
    <w:rsid w:val="000E6A96"/>
    <w:rsid w:val="000E6B04"/>
    <w:rsid w:val="000E6B77"/>
    <w:rsid w:val="000E6F3B"/>
    <w:rsid w:val="000E71D6"/>
    <w:rsid w:val="000E742F"/>
    <w:rsid w:val="000E7537"/>
    <w:rsid w:val="000E75B3"/>
    <w:rsid w:val="000E766B"/>
    <w:rsid w:val="000E7763"/>
    <w:rsid w:val="000E7765"/>
    <w:rsid w:val="000E7893"/>
    <w:rsid w:val="000E79A3"/>
    <w:rsid w:val="000E7C7B"/>
    <w:rsid w:val="000E7D14"/>
    <w:rsid w:val="000E7DFB"/>
    <w:rsid w:val="000F0274"/>
    <w:rsid w:val="000F0293"/>
    <w:rsid w:val="000F02E1"/>
    <w:rsid w:val="000F052E"/>
    <w:rsid w:val="000F055A"/>
    <w:rsid w:val="000F06AB"/>
    <w:rsid w:val="000F083A"/>
    <w:rsid w:val="000F0FD6"/>
    <w:rsid w:val="000F1063"/>
    <w:rsid w:val="000F10D6"/>
    <w:rsid w:val="000F12BB"/>
    <w:rsid w:val="000F1408"/>
    <w:rsid w:val="000F141F"/>
    <w:rsid w:val="000F1442"/>
    <w:rsid w:val="000F172D"/>
    <w:rsid w:val="000F17FA"/>
    <w:rsid w:val="000F18D7"/>
    <w:rsid w:val="000F1934"/>
    <w:rsid w:val="000F1AC2"/>
    <w:rsid w:val="000F1C79"/>
    <w:rsid w:val="000F1EAC"/>
    <w:rsid w:val="000F1EE8"/>
    <w:rsid w:val="000F206C"/>
    <w:rsid w:val="000F221E"/>
    <w:rsid w:val="000F221F"/>
    <w:rsid w:val="000F2396"/>
    <w:rsid w:val="000F285B"/>
    <w:rsid w:val="000F2B25"/>
    <w:rsid w:val="000F2BC1"/>
    <w:rsid w:val="000F2E29"/>
    <w:rsid w:val="000F2E57"/>
    <w:rsid w:val="000F3747"/>
    <w:rsid w:val="000F38A0"/>
    <w:rsid w:val="000F38B4"/>
    <w:rsid w:val="000F398B"/>
    <w:rsid w:val="000F3A96"/>
    <w:rsid w:val="000F3C18"/>
    <w:rsid w:val="000F3E29"/>
    <w:rsid w:val="000F413F"/>
    <w:rsid w:val="000F46FD"/>
    <w:rsid w:val="000F4824"/>
    <w:rsid w:val="000F486D"/>
    <w:rsid w:val="000F48C1"/>
    <w:rsid w:val="000F4917"/>
    <w:rsid w:val="000F4951"/>
    <w:rsid w:val="000F4979"/>
    <w:rsid w:val="000F4A2D"/>
    <w:rsid w:val="000F4C95"/>
    <w:rsid w:val="000F4FC3"/>
    <w:rsid w:val="000F5155"/>
    <w:rsid w:val="000F5216"/>
    <w:rsid w:val="000F5441"/>
    <w:rsid w:val="000F562E"/>
    <w:rsid w:val="000F56DA"/>
    <w:rsid w:val="000F570A"/>
    <w:rsid w:val="000F5941"/>
    <w:rsid w:val="000F5F62"/>
    <w:rsid w:val="000F5FD5"/>
    <w:rsid w:val="000F6074"/>
    <w:rsid w:val="000F6145"/>
    <w:rsid w:val="000F6363"/>
    <w:rsid w:val="000F6799"/>
    <w:rsid w:val="000F6918"/>
    <w:rsid w:val="000F6933"/>
    <w:rsid w:val="000F6A03"/>
    <w:rsid w:val="000F6B1F"/>
    <w:rsid w:val="000F6B4F"/>
    <w:rsid w:val="000F6B6D"/>
    <w:rsid w:val="000F6CAB"/>
    <w:rsid w:val="000F6CE4"/>
    <w:rsid w:val="000F7033"/>
    <w:rsid w:val="000F7416"/>
    <w:rsid w:val="000F7706"/>
    <w:rsid w:val="000F7717"/>
    <w:rsid w:val="000F7799"/>
    <w:rsid w:val="000F78A0"/>
    <w:rsid w:val="000F78F8"/>
    <w:rsid w:val="000F795A"/>
    <w:rsid w:val="000F7CAC"/>
    <w:rsid w:val="000F7CB3"/>
    <w:rsid w:val="000F7EEA"/>
    <w:rsid w:val="000F7FFE"/>
    <w:rsid w:val="00100018"/>
    <w:rsid w:val="001006DD"/>
    <w:rsid w:val="0010075F"/>
    <w:rsid w:val="0010091E"/>
    <w:rsid w:val="00100AC8"/>
    <w:rsid w:val="00100B07"/>
    <w:rsid w:val="00100B10"/>
    <w:rsid w:val="00100D91"/>
    <w:rsid w:val="0010133E"/>
    <w:rsid w:val="0010144E"/>
    <w:rsid w:val="001018E2"/>
    <w:rsid w:val="00101910"/>
    <w:rsid w:val="00101A2D"/>
    <w:rsid w:val="00101DF6"/>
    <w:rsid w:val="00101E6A"/>
    <w:rsid w:val="00101F14"/>
    <w:rsid w:val="0010202E"/>
    <w:rsid w:val="001020F3"/>
    <w:rsid w:val="001022F5"/>
    <w:rsid w:val="00102335"/>
    <w:rsid w:val="001023F4"/>
    <w:rsid w:val="0010242F"/>
    <w:rsid w:val="001026AD"/>
    <w:rsid w:val="00102757"/>
    <w:rsid w:val="00102A4D"/>
    <w:rsid w:val="00102C23"/>
    <w:rsid w:val="00102D35"/>
    <w:rsid w:val="00102D7A"/>
    <w:rsid w:val="00102E1F"/>
    <w:rsid w:val="00102E47"/>
    <w:rsid w:val="0010313A"/>
    <w:rsid w:val="0010368F"/>
    <w:rsid w:val="001036C8"/>
    <w:rsid w:val="00103709"/>
    <w:rsid w:val="00103798"/>
    <w:rsid w:val="00103A24"/>
    <w:rsid w:val="00103B9B"/>
    <w:rsid w:val="00103D8E"/>
    <w:rsid w:val="001042DD"/>
    <w:rsid w:val="00104424"/>
    <w:rsid w:val="0010445A"/>
    <w:rsid w:val="0010456F"/>
    <w:rsid w:val="00104732"/>
    <w:rsid w:val="001047CE"/>
    <w:rsid w:val="00104998"/>
    <w:rsid w:val="00104AFF"/>
    <w:rsid w:val="00104D1F"/>
    <w:rsid w:val="00104E04"/>
    <w:rsid w:val="00104F40"/>
    <w:rsid w:val="00104FDB"/>
    <w:rsid w:val="001050A4"/>
    <w:rsid w:val="00105169"/>
    <w:rsid w:val="00105171"/>
    <w:rsid w:val="001051BE"/>
    <w:rsid w:val="0010552D"/>
    <w:rsid w:val="00105808"/>
    <w:rsid w:val="0010596C"/>
    <w:rsid w:val="001059FB"/>
    <w:rsid w:val="00105AF7"/>
    <w:rsid w:val="00105CB0"/>
    <w:rsid w:val="00105D7B"/>
    <w:rsid w:val="001060BB"/>
    <w:rsid w:val="00106439"/>
    <w:rsid w:val="001065F1"/>
    <w:rsid w:val="00106657"/>
    <w:rsid w:val="001068A8"/>
    <w:rsid w:val="001068E4"/>
    <w:rsid w:val="00106A0C"/>
    <w:rsid w:val="00106B9A"/>
    <w:rsid w:val="00106C12"/>
    <w:rsid w:val="00106E10"/>
    <w:rsid w:val="00106F90"/>
    <w:rsid w:val="00106FB6"/>
    <w:rsid w:val="0010724B"/>
    <w:rsid w:val="00107257"/>
    <w:rsid w:val="00107418"/>
    <w:rsid w:val="00107458"/>
    <w:rsid w:val="00107473"/>
    <w:rsid w:val="00107503"/>
    <w:rsid w:val="001076CB"/>
    <w:rsid w:val="00107A9D"/>
    <w:rsid w:val="00107CCA"/>
    <w:rsid w:val="00107CCB"/>
    <w:rsid w:val="00107E7D"/>
    <w:rsid w:val="00107EB8"/>
    <w:rsid w:val="00107EDC"/>
    <w:rsid w:val="00107F9D"/>
    <w:rsid w:val="001102E3"/>
    <w:rsid w:val="00110757"/>
    <w:rsid w:val="0011084A"/>
    <w:rsid w:val="001108C2"/>
    <w:rsid w:val="00110A46"/>
    <w:rsid w:val="00110A65"/>
    <w:rsid w:val="00110CD9"/>
    <w:rsid w:val="00110F08"/>
    <w:rsid w:val="001110BC"/>
    <w:rsid w:val="00111332"/>
    <w:rsid w:val="001114E6"/>
    <w:rsid w:val="00111657"/>
    <w:rsid w:val="00111806"/>
    <w:rsid w:val="00111D49"/>
    <w:rsid w:val="00111FF7"/>
    <w:rsid w:val="00112231"/>
    <w:rsid w:val="00112252"/>
    <w:rsid w:val="001122E6"/>
    <w:rsid w:val="00112805"/>
    <w:rsid w:val="00112A0B"/>
    <w:rsid w:val="00112C7F"/>
    <w:rsid w:val="0011315A"/>
    <w:rsid w:val="0011344E"/>
    <w:rsid w:val="0011361E"/>
    <w:rsid w:val="0011380B"/>
    <w:rsid w:val="00113893"/>
    <w:rsid w:val="00113B61"/>
    <w:rsid w:val="00113BA2"/>
    <w:rsid w:val="00113FD5"/>
    <w:rsid w:val="00114083"/>
    <w:rsid w:val="00114094"/>
    <w:rsid w:val="001140C9"/>
    <w:rsid w:val="001142D0"/>
    <w:rsid w:val="001143CC"/>
    <w:rsid w:val="00114516"/>
    <w:rsid w:val="0011467B"/>
    <w:rsid w:val="001146A5"/>
    <w:rsid w:val="00114799"/>
    <w:rsid w:val="0011484E"/>
    <w:rsid w:val="00114916"/>
    <w:rsid w:val="00114AA1"/>
    <w:rsid w:val="00114B62"/>
    <w:rsid w:val="00114C09"/>
    <w:rsid w:val="00114CC1"/>
    <w:rsid w:val="00114DFB"/>
    <w:rsid w:val="001151FB"/>
    <w:rsid w:val="00115697"/>
    <w:rsid w:val="0011571E"/>
    <w:rsid w:val="001157D8"/>
    <w:rsid w:val="00115882"/>
    <w:rsid w:val="001158F2"/>
    <w:rsid w:val="00115B8C"/>
    <w:rsid w:val="00115DB2"/>
    <w:rsid w:val="00115E0C"/>
    <w:rsid w:val="00115EB5"/>
    <w:rsid w:val="00115EC0"/>
    <w:rsid w:val="001161F9"/>
    <w:rsid w:val="0011620E"/>
    <w:rsid w:val="0011631B"/>
    <w:rsid w:val="001164B3"/>
    <w:rsid w:val="001164C7"/>
    <w:rsid w:val="00116686"/>
    <w:rsid w:val="00116781"/>
    <w:rsid w:val="0011694B"/>
    <w:rsid w:val="001173FE"/>
    <w:rsid w:val="00117564"/>
    <w:rsid w:val="001176F3"/>
    <w:rsid w:val="00117803"/>
    <w:rsid w:val="001179FB"/>
    <w:rsid w:val="00117BB4"/>
    <w:rsid w:val="00117CA6"/>
    <w:rsid w:val="00117DB8"/>
    <w:rsid w:val="001200BB"/>
    <w:rsid w:val="00120402"/>
    <w:rsid w:val="00120828"/>
    <w:rsid w:val="001208C3"/>
    <w:rsid w:val="0012092D"/>
    <w:rsid w:val="001210AC"/>
    <w:rsid w:val="00121108"/>
    <w:rsid w:val="0012121D"/>
    <w:rsid w:val="00121475"/>
    <w:rsid w:val="001215BA"/>
    <w:rsid w:val="00121A7C"/>
    <w:rsid w:val="00121BFA"/>
    <w:rsid w:val="00121C5F"/>
    <w:rsid w:val="00121D6F"/>
    <w:rsid w:val="00121E8D"/>
    <w:rsid w:val="00121F27"/>
    <w:rsid w:val="00121FC5"/>
    <w:rsid w:val="00122174"/>
    <w:rsid w:val="0012222F"/>
    <w:rsid w:val="00122267"/>
    <w:rsid w:val="00122314"/>
    <w:rsid w:val="00122442"/>
    <w:rsid w:val="0012248F"/>
    <w:rsid w:val="001224A8"/>
    <w:rsid w:val="001229B1"/>
    <w:rsid w:val="00122BA2"/>
    <w:rsid w:val="00122E85"/>
    <w:rsid w:val="00122FC4"/>
    <w:rsid w:val="00123290"/>
    <w:rsid w:val="001232C2"/>
    <w:rsid w:val="00123315"/>
    <w:rsid w:val="0012385A"/>
    <w:rsid w:val="00123B3F"/>
    <w:rsid w:val="00123CA9"/>
    <w:rsid w:val="0012426E"/>
    <w:rsid w:val="001244E2"/>
    <w:rsid w:val="00124D32"/>
    <w:rsid w:val="00124F95"/>
    <w:rsid w:val="00125283"/>
    <w:rsid w:val="00125735"/>
    <w:rsid w:val="00125751"/>
    <w:rsid w:val="00125825"/>
    <w:rsid w:val="00125846"/>
    <w:rsid w:val="00125A53"/>
    <w:rsid w:val="00125DC2"/>
    <w:rsid w:val="00125E42"/>
    <w:rsid w:val="00125ED6"/>
    <w:rsid w:val="0012637F"/>
    <w:rsid w:val="001263BD"/>
    <w:rsid w:val="00126632"/>
    <w:rsid w:val="001266B5"/>
    <w:rsid w:val="001266E9"/>
    <w:rsid w:val="0012679D"/>
    <w:rsid w:val="00126850"/>
    <w:rsid w:val="0012694F"/>
    <w:rsid w:val="001269AC"/>
    <w:rsid w:val="001269FB"/>
    <w:rsid w:val="00126A4C"/>
    <w:rsid w:val="00126A67"/>
    <w:rsid w:val="00126D03"/>
    <w:rsid w:val="00126E7B"/>
    <w:rsid w:val="00126F1D"/>
    <w:rsid w:val="00126FA4"/>
    <w:rsid w:val="0012769C"/>
    <w:rsid w:val="00127790"/>
    <w:rsid w:val="001277EE"/>
    <w:rsid w:val="00127A21"/>
    <w:rsid w:val="00127B08"/>
    <w:rsid w:val="00127CA7"/>
    <w:rsid w:val="00127F72"/>
    <w:rsid w:val="00130149"/>
    <w:rsid w:val="00130154"/>
    <w:rsid w:val="00130177"/>
    <w:rsid w:val="0013027A"/>
    <w:rsid w:val="00130672"/>
    <w:rsid w:val="00130763"/>
    <w:rsid w:val="00130A76"/>
    <w:rsid w:val="00130AE3"/>
    <w:rsid w:val="00130B9E"/>
    <w:rsid w:val="00130ED8"/>
    <w:rsid w:val="0013119C"/>
    <w:rsid w:val="00131417"/>
    <w:rsid w:val="001314BC"/>
    <w:rsid w:val="001317A8"/>
    <w:rsid w:val="00132028"/>
    <w:rsid w:val="001328CE"/>
    <w:rsid w:val="00132CB9"/>
    <w:rsid w:val="00132CF2"/>
    <w:rsid w:val="00132DE6"/>
    <w:rsid w:val="00132EFE"/>
    <w:rsid w:val="00132FFA"/>
    <w:rsid w:val="00133029"/>
    <w:rsid w:val="0013302E"/>
    <w:rsid w:val="001332E0"/>
    <w:rsid w:val="00133380"/>
    <w:rsid w:val="001333A7"/>
    <w:rsid w:val="001334F3"/>
    <w:rsid w:val="001337D5"/>
    <w:rsid w:val="0013383F"/>
    <w:rsid w:val="00133AD4"/>
    <w:rsid w:val="00133BD7"/>
    <w:rsid w:val="00133BE2"/>
    <w:rsid w:val="00133C7C"/>
    <w:rsid w:val="00133E79"/>
    <w:rsid w:val="00133F6E"/>
    <w:rsid w:val="00133FC3"/>
    <w:rsid w:val="00134096"/>
    <w:rsid w:val="001341CD"/>
    <w:rsid w:val="0013448A"/>
    <w:rsid w:val="00134507"/>
    <w:rsid w:val="001345FD"/>
    <w:rsid w:val="001346E5"/>
    <w:rsid w:val="001347DF"/>
    <w:rsid w:val="00134D60"/>
    <w:rsid w:val="00134E28"/>
    <w:rsid w:val="001350A5"/>
    <w:rsid w:val="001350AC"/>
    <w:rsid w:val="00135168"/>
    <w:rsid w:val="00135491"/>
    <w:rsid w:val="0013555D"/>
    <w:rsid w:val="001355A3"/>
    <w:rsid w:val="0013575F"/>
    <w:rsid w:val="0013577B"/>
    <w:rsid w:val="00135792"/>
    <w:rsid w:val="00135B18"/>
    <w:rsid w:val="00135D66"/>
    <w:rsid w:val="00135DAF"/>
    <w:rsid w:val="001361C4"/>
    <w:rsid w:val="00136256"/>
    <w:rsid w:val="001362DF"/>
    <w:rsid w:val="001363C2"/>
    <w:rsid w:val="00136404"/>
    <w:rsid w:val="001364A6"/>
    <w:rsid w:val="001365B7"/>
    <w:rsid w:val="001366BF"/>
    <w:rsid w:val="0013684A"/>
    <w:rsid w:val="00136964"/>
    <w:rsid w:val="00136EEC"/>
    <w:rsid w:val="001370BA"/>
    <w:rsid w:val="0013717D"/>
    <w:rsid w:val="001372CF"/>
    <w:rsid w:val="00137660"/>
    <w:rsid w:val="00137BA4"/>
    <w:rsid w:val="00137D64"/>
    <w:rsid w:val="00137F3D"/>
    <w:rsid w:val="0014020C"/>
    <w:rsid w:val="0014027D"/>
    <w:rsid w:val="001402BE"/>
    <w:rsid w:val="00140326"/>
    <w:rsid w:val="00140502"/>
    <w:rsid w:val="001405B8"/>
    <w:rsid w:val="001405BF"/>
    <w:rsid w:val="00140703"/>
    <w:rsid w:val="00140BB5"/>
    <w:rsid w:val="00140C3A"/>
    <w:rsid w:val="00140E48"/>
    <w:rsid w:val="00140EE6"/>
    <w:rsid w:val="00141055"/>
    <w:rsid w:val="001410E5"/>
    <w:rsid w:val="001411BC"/>
    <w:rsid w:val="0014128D"/>
    <w:rsid w:val="001414A3"/>
    <w:rsid w:val="001414C6"/>
    <w:rsid w:val="0014185E"/>
    <w:rsid w:val="001418BB"/>
    <w:rsid w:val="00141C0A"/>
    <w:rsid w:val="00141DB1"/>
    <w:rsid w:val="00141E88"/>
    <w:rsid w:val="0014212D"/>
    <w:rsid w:val="00142462"/>
    <w:rsid w:val="00142521"/>
    <w:rsid w:val="0014298A"/>
    <w:rsid w:val="00142AA6"/>
    <w:rsid w:val="00142B76"/>
    <w:rsid w:val="00142CAF"/>
    <w:rsid w:val="00142E48"/>
    <w:rsid w:val="00142E6A"/>
    <w:rsid w:val="0014352C"/>
    <w:rsid w:val="0014393C"/>
    <w:rsid w:val="001439AA"/>
    <w:rsid w:val="00143A4E"/>
    <w:rsid w:val="00143B50"/>
    <w:rsid w:val="00143BFD"/>
    <w:rsid w:val="00143C12"/>
    <w:rsid w:val="00143D36"/>
    <w:rsid w:val="00143FAC"/>
    <w:rsid w:val="0014403A"/>
    <w:rsid w:val="00144241"/>
    <w:rsid w:val="00144549"/>
    <w:rsid w:val="0014493E"/>
    <w:rsid w:val="00144A2A"/>
    <w:rsid w:val="00144B0A"/>
    <w:rsid w:val="00144B60"/>
    <w:rsid w:val="00144C63"/>
    <w:rsid w:val="00144DFA"/>
    <w:rsid w:val="00144E32"/>
    <w:rsid w:val="00144F42"/>
    <w:rsid w:val="0014500E"/>
    <w:rsid w:val="0014507D"/>
    <w:rsid w:val="00145738"/>
    <w:rsid w:val="001457E9"/>
    <w:rsid w:val="00145896"/>
    <w:rsid w:val="0014589F"/>
    <w:rsid w:val="00145AF7"/>
    <w:rsid w:val="00145D58"/>
    <w:rsid w:val="00145EB4"/>
    <w:rsid w:val="00145F05"/>
    <w:rsid w:val="00145FF7"/>
    <w:rsid w:val="0014600F"/>
    <w:rsid w:val="00146043"/>
    <w:rsid w:val="00146382"/>
    <w:rsid w:val="00146491"/>
    <w:rsid w:val="00146494"/>
    <w:rsid w:val="001464DF"/>
    <w:rsid w:val="00146669"/>
    <w:rsid w:val="00146741"/>
    <w:rsid w:val="001467E2"/>
    <w:rsid w:val="001468B7"/>
    <w:rsid w:val="00146A1A"/>
    <w:rsid w:val="00146AC0"/>
    <w:rsid w:val="00146D15"/>
    <w:rsid w:val="00146D43"/>
    <w:rsid w:val="00146DA8"/>
    <w:rsid w:val="00146DAA"/>
    <w:rsid w:val="00146E18"/>
    <w:rsid w:val="00147052"/>
    <w:rsid w:val="001471CE"/>
    <w:rsid w:val="00147484"/>
    <w:rsid w:val="001475D1"/>
    <w:rsid w:val="0014790D"/>
    <w:rsid w:val="00147ADF"/>
    <w:rsid w:val="00147AE3"/>
    <w:rsid w:val="00147AFA"/>
    <w:rsid w:val="00147B46"/>
    <w:rsid w:val="00147B99"/>
    <w:rsid w:val="00147C42"/>
    <w:rsid w:val="00147D6D"/>
    <w:rsid w:val="00147E52"/>
    <w:rsid w:val="00147E91"/>
    <w:rsid w:val="0015007B"/>
    <w:rsid w:val="001501B0"/>
    <w:rsid w:val="00150403"/>
    <w:rsid w:val="00150635"/>
    <w:rsid w:val="00150C68"/>
    <w:rsid w:val="00150CC6"/>
    <w:rsid w:val="00150E35"/>
    <w:rsid w:val="00150F34"/>
    <w:rsid w:val="0015118B"/>
    <w:rsid w:val="001512FD"/>
    <w:rsid w:val="001514C0"/>
    <w:rsid w:val="001517FB"/>
    <w:rsid w:val="00151B5F"/>
    <w:rsid w:val="00151BF7"/>
    <w:rsid w:val="001522D8"/>
    <w:rsid w:val="00152440"/>
    <w:rsid w:val="00152498"/>
    <w:rsid w:val="00152605"/>
    <w:rsid w:val="001526F3"/>
    <w:rsid w:val="001527D8"/>
    <w:rsid w:val="00152947"/>
    <w:rsid w:val="00152B5F"/>
    <w:rsid w:val="00152C1A"/>
    <w:rsid w:val="00152D12"/>
    <w:rsid w:val="00152E80"/>
    <w:rsid w:val="00153115"/>
    <w:rsid w:val="001532B3"/>
    <w:rsid w:val="00153374"/>
    <w:rsid w:val="0015342E"/>
    <w:rsid w:val="0015360C"/>
    <w:rsid w:val="00153CDC"/>
    <w:rsid w:val="00153D66"/>
    <w:rsid w:val="00153DC3"/>
    <w:rsid w:val="0015401D"/>
    <w:rsid w:val="00154229"/>
    <w:rsid w:val="001544B6"/>
    <w:rsid w:val="001544ED"/>
    <w:rsid w:val="001545FB"/>
    <w:rsid w:val="00154665"/>
    <w:rsid w:val="001548A0"/>
    <w:rsid w:val="00154A97"/>
    <w:rsid w:val="00154C6B"/>
    <w:rsid w:val="00154C7F"/>
    <w:rsid w:val="00154CCD"/>
    <w:rsid w:val="00154EE8"/>
    <w:rsid w:val="00154F40"/>
    <w:rsid w:val="00155178"/>
    <w:rsid w:val="00155369"/>
    <w:rsid w:val="001553B2"/>
    <w:rsid w:val="001555DF"/>
    <w:rsid w:val="001556B3"/>
    <w:rsid w:val="001557F6"/>
    <w:rsid w:val="00155823"/>
    <w:rsid w:val="001559CD"/>
    <w:rsid w:val="00155E7B"/>
    <w:rsid w:val="00156192"/>
    <w:rsid w:val="001562EE"/>
    <w:rsid w:val="001563E4"/>
    <w:rsid w:val="001563F3"/>
    <w:rsid w:val="0015645E"/>
    <w:rsid w:val="0015650B"/>
    <w:rsid w:val="0015658B"/>
    <w:rsid w:val="0015672C"/>
    <w:rsid w:val="0015672E"/>
    <w:rsid w:val="00156829"/>
    <w:rsid w:val="001569F4"/>
    <w:rsid w:val="00156A0D"/>
    <w:rsid w:val="00156AFE"/>
    <w:rsid w:val="00156F34"/>
    <w:rsid w:val="00156F82"/>
    <w:rsid w:val="00157053"/>
    <w:rsid w:val="00157219"/>
    <w:rsid w:val="00157473"/>
    <w:rsid w:val="00157AC9"/>
    <w:rsid w:val="00157CF2"/>
    <w:rsid w:val="00157E5A"/>
    <w:rsid w:val="001602F9"/>
    <w:rsid w:val="00160397"/>
    <w:rsid w:val="00160729"/>
    <w:rsid w:val="001608C5"/>
    <w:rsid w:val="0016099F"/>
    <w:rsid w:val="00160D48"/>
    <w:rsid w:val="00160E00"/>
    <w:rsid w:val="00160F9D"/>
    <w:rsid w:val="0016115B"/>
    <w:rsid w:val="00161575"/>
    <w:rsid w:val="00161A3E"/>
    <w:rsid w:val="00161C10"/>
    <w:rsid w:val="00161CBE"/>
    <w:rsid w:val="00161EB4"/>
    <w:rsid w:val="00161F7C"/>
    <w:rsid w:val="001620BD"/>
    <w:rsid w:val="0016218E"/>
    <w:rsid w:val="001623AA"/>
    <w:rsid w:val="00162493"/>
    <w:rsid w:val="0016281D"/>
    <w:rsid w:val="00162829"/>
    <w:rsid w:val="00162845"/>
    <w:rsid w:val="001628CB"/>
    <w:rsid w:val="001629DD"/>
    <w:rsid w:val="00162AAA"/>
    <w:rsid w:val="00162B37"/>
    <w:rsid w:val="00162F2E"/>
    <w:rsid w:val="00163323"/>
    <w:rsid w:val="00163639"/>
    <w:rsid w:val="001638C3"/>
    <w:rsid w:val="0016397E"/>
    <w:rsid w:val="00163A8E"/>
    <w:rsid w:val="00163B7C"/>
    <w:rsid w:val="00163CDC"/>
    <w:rsid w:val="0016434F"/>
    <w:rsid w:val="0016439E"/>
    <w:rsid w:val="00164633"/>
    <w:rsid w:val="00164D3C"/>
    <w:rsid w:val="00164F99"/>
    <w:rsid w:val="001652BA"/>
    <w:rsid w:val="001652C3"/>
    <w:rsid w:val="0016539B"/>
    <w:rsid w:val="00165508"/>
    <w:rsid w:val="001657BA"/>
    <w:rsid w:val="001657EC"/>
    <w:rsid w:val="00165983"/>
    <w:rsid w:val="00165D5C"/>
    <w:rsid w:val="00165DEF"/>
    <w:rsid w:val="0016613E"/>
    <w:rsid w:val="001661CA"/>
    <w:rsid w:val="00166638"/>
    <w:rsid w:val="0016670E"/>
    <w:rsid w:val="001667C5"/>
    <w:rsid w:val="00166876"/>
    <w:rsid w:val="00166F6D"/>
    <w:rsid w:val="001670A0"/>
    <w:rsid w:val="00167262"/>
    <w:rsid w:val="0016740D"/>
    <w:rsid w:val="0016766C"/>
    <w:rsid w:val="00167A27"/>
    <w:rsid w:val="00167A45"/>
    <w:rsid w:val="00167E4D"/>
    <w:rsid w:val="00170146"/>
    <w:rsid w:val="0017033A"/>
    <w:rsid w:val="00170465"/>
    <w:rsid w:val="001704E5"/>
    <w:rsid w:val="001705BF"/>
    <w:rsid w:val="00170629"/>
    <w:rsid w:val="001709D9"/>
    <w:rsid w:val="00170AA4"/>
    <w:rsid w:val="00170E8E"/>
    <w:rsid w:val="00170ED1"/>
    <w:rsid w:val="00170F30"/>
    <w:rsid w:val="00171819"/>
    <w:rsid w:val="00171C39"/>
    <w:rsid w:val="00171FB9"/>
    <w:rsid w:val="0017247A"/>
    <w:rsid w:val="001724AA"/>
    <w:rsid w:val="00172805"/>
    <w:rsid w:val="001728AC"/>
    <w:rsid w:val="00172B3C"/>
    <w:rsid w:val="00172BC1"/>
    <w:rsid w:val="00172FB2"/>
    <w:rsid w:val="00172FD7"/>
    <w:rsid w:val="001730F3"/>
    <w:rsid w:val="00173225"/>
    <w:rsid w:val="0017340B"/>
    <w:rsid w:val="00173731"/>
    <w:rsid w:val="001737E0"/>
    <w:rsid w:val="0017385F"/>
    <w:rsid w:val="00173B34"/>
    <w:rsid w:val="00173BB4"/>
    <w:rsid w:val="00173BE8"/>
    <w:rsid w:val="00173DA3"/>
    <w:rsid w:val="00173E61"/>
    <w:rsid w:val="00174161"/>
    <w:rsid w:val="001742E8"/>
    <w:rsid w:val="001743EF"/>
    <w:rsid w:val="001744F5"/>
    <w:rsid w:val="00174A75"/>
    <w:rsid w:val="00174AE8"/>
    <w:rsid w:val="00174B06"/>
    <w:rsid w:val="00174CE7"/>
    <w:rsid w:val="00174D7B"/>
    <w:rsid w:val="00174F80"/>
    <w:rsid w:val="00174FCD"/>
    <w:rsid w:val="00175053"/>
    <w:rsid w:val="00175282"/>
    <w:rsid w:val="001752AF"/>
    <w:rsid w:val="00175309"/>
    <w:rsid w:val="001754F6"/>
    <w:rsid w:val="001756AA"/>
    <w:rsid w:val="0017595E"/>
    <w:rsid w:val="00175D43"/>
    <w:rsid w:val="001764C4"/>
    <w:rsid w:val="001765E4"/>
    <w:rsid w:val="0017662E"/>
    <w:rsid w:val="0017667D"/>
    <w:rsid w:val="001766C2"/>
    <w:rsid w:val="00176894"/>
    <w:rsid w:val="00177053"/>
    <w:rsid w:val="00177348"/>
    <w:rsid w:val="001773E0"/>
    <w:rsid w:val="00177B31"/>
    <w:rsid w:val="00177CE2"/>
    <w:rsid w:val="00177E85"/>
    <w:rsid w:val="00180034"/>
    <w:rsid w:val="00180145"/>
    <w:rsid w:val="00180370"/>
    <w:rsid w:val="00180550"/>
    <w:rsid w:val="0018067B"/>
    <w:rsid w:val="00180969"/>
    <w:rsid w:val="00180B0F"/>
    <w:rsid w:val="00180B81"/>
    <w:rsid w:val="00180C21"/>
    <w:rsid w:val="0018154A"/>
    <w:rsid w:val="001816C8"/>
    <w:rsid w:val="0018195C"/>
    <w:rsid w:val="00181ACE"/>
    <w:rsid w:val="00181EA5"/>
    <w:rsid w:val="001824AF"/>
    <w:rsid w:val="00182688"/>
    <w:rsid w:val="00182935"/>
    <w:rsid w:val="001829E4"/>
    <w:rsid w:val="00182D74"/>
    <w:rsid w:val="00182DFA"/>
    <w:rsid w:val="00183065"/>
    <w:rsid w:val="00183098"/>
    <w:rsid w:val="001831E0"/>
    <w:rsid w:val="0018327D"/>
    <w:rsid w:val="001833D0"/>
    <w:rsid w:val="00183787"/>
    <w:rsid w:val="0018389B"/>
    <w:rsid w:val="0018389F"/>
    <w:rsid w:val="00183A2B"/>
    <w:rsid w:val="00183AD4"/>
    <w:rsid w:val="00183DD3"/>
    <w:rsid w:val="00183E1C"/>
    <w:rsid w:val="00184116"/>
    <w:rsid w:val="001842E2"/>
    <w:rsid w:val="00184387"/>
    <w:rsid w:val="00184A12"/>
    <w:rsid w:val="00184CDA"/>
    <w:rsid w:val="00184DB1"/>
    <w:rsid w:val="001852B3"/>
    <w:rsid w:val="00185556"/>
    <w:rsid w:val="001855C9"/>
    <w:rsid w:val="00185697"/>
    <w:rsid w:val="00185961"/>
    <w:rsid w:val="00185A3E"/>
    <w:rsid w:val="00185BAC"/>
    <w:rsid w:val="00185E42"/>
    <w:rsid w:val="00185EEA"/>
    <w:rsid w:val="00186097"/>
    <w:rsid w:val="001860FF"/>
    <w:rsid w:val="001861DD"/>
    <w:rsid w:val="00186307"/>
    <w:rsid w:val="001863B3"/>
    <w:rsid w:val="0018676B"/>
    <w:rsid w:val="001868FF"/>
    <w:rsid w:val="00186EB9"/>
    <w:rsid w:val="00186F13"/>
    <w:rsid w:val="001871FB"/>
    <w:rsid w:val="0018729A"/>
    <w:rsid w:val="00187310"/>
    <w:rsid w:val="0018735C"/>
    <w:rsid w:val="0018764E"/>
    <w:rsid w:val="001878C1"/>
    <w:rsid w:val="0018797D"/>
    <w:rsid w:val="00187A71"/>
    <w:rsid w:val="00187CEA"/>
    <w:rsid w:val="00187DEA"/>
    <w:rsid w:val="00187E3A"/>
    <w:rsid w:val="00190274"/>
    <w:rsid w:val="0019028D"/>
    <w:rsid w:val="001903DB"/>
    <w:rsid w:val="00190627"/>
    <w:rsid w:val="0019067E"/>
    <w:rsid w:val="0019074C"/>
    <w:rsid w:val="00190B0D"/>
    <w:rsid w:val="00190EA4"/>
    <w:rsid w:val="00190EAF"/>
    <w:rsid w:val="0019122B"/>
    <w:rsid w:val="0019143A"/>
    <w:rsid w:val="0019158B"/>
    <w:rsid w:val="00191684"/>
    <w:rsid w:val="0019194E"/>
    <w:rsid w:val="00191A4B"/>
    <w:rsid w:val="00191B6C"/>
    <w:rsid w:val="00192000"/>
    <w:rsid w:val="00192380"/>
    <w:rsid w:val="00192C34"/>
    <w:rsid w:val="00192C41"/>
    <w:rsid w:val="001932A3"/>
    <w:rsid w:val="0019332B"/>
    <w:rsid w:val="0019333D"/>
    <w:rsid w:val="0019342A"/>
    <w:rsid w:val="0019364E"/>
    <w:rsid w:val="001936B4"/>
    <w:rsid w:val="001936BB"/>
    <w:rsid w:val="001938BC"/>
    <w:rsid w:val="00193949"/>
    <w:rsid w:val="00193B37"/>
    <w:rsid w:val="00193F45"/>
    <w:rsid w:val="00193FCA"/>
    <w:rsid w:val="00194077"/>
    <w:rsid w:val="001940D3"/>
    <w:rsid w:val="001941B8"/>
    <w:rsid w:val="0019432C"/>
    <w:rsid w:val="0019451F"/>
    <w:rsid w:val="001948D6"/>
    <w:rsid w:val="0019492D"/>
    <w:rsid w:val="00194B52"/>
    <w:rsid w:val="00194DE3"/>
    <w:rsid w:val="00194E7D"/>
    <w:rsid w:val="00194EFC"/>
    <w:rsid w:val="00194F4B"/>
    <w:rsid w:val="00194FA6"/>
    <w:rsid w:val="00194FB0"/>
    <w:rsid w:val="001950EB"/>
    <w:rsid w:val="00195476"/>
    <w:rsid w:val="001955FA"/>
    <w:rsid w:val="00195610"/>
    <w:rsid w:val="00195C0A"/>
    <w:rsid w:val="00195CF4"/>
    <w:rsid w:val="00195D91"/>
    <w:rsid w:val="00195EFA"/>
    <w:rsid w:val="00196013"/>
    <w:rsid w:val="0019638F"/>
    <w:rsid w:val="001966E8"/>
    <w:rsid w:val="00196726"/>
    <w:rsid w:val="0019681E"/>
    <w:rsid w:val="00196A52"/>
    <w:rsid w:val="00196B68"/>
    <w:rsid w:val="00196DB6"/>
    <w:rsid w:val="00196F31"/>
    <w:rsid w:val="00196F65"/>
    <w:rsid w:val="00196FCE"/>
    <w:rsid w:val="0019723B"/>
    <w:rsid w:val="00197271"/>
    <w:rsid w:val="001974CF"/>
    <w:rsid w:val="00197557"/>
    <w:rsid w:val="0019757C"/>
    <w:rsid w:val="001975E8"/>
    <w:rsid w:val="00197674"/>
    <w:rsid w:val="001976C2"/>
    <w:rsid w:val="001976C6"/>
    <w:rsid w:val="00197C73"/>
    <w:rsid w:val="00197D11"/>
    <w:rsid w:val="00197E52"/>
    <w:rsid w:val="00197FBC"/>
    <w:rsid w:val="001A0056"/>
    <w:rsid w:val="001A00BE"/>
    <w:rsid w:val="001A0272"/>
    <w:rsid w:val="001A02BB"/>
    <w:rsid w:val="001A036E"/>
    <w:rsid w:val="001A0444"/>
    <w:rsid w:val="001A04C1"/>
    <w:rsid w:val="001A04D6"/>
    <w:rsid w:val="001A075A"/>
    <w:rsid w:val="001A076B"/>
    <w:rsid w:val="001A0919"/>
    <w:rsid w:val="001A0A43"/>
    <w:rsid w:val="001A0BF7"/>
    <w:rsid w:val="001A0E58"/>
    <w:rsid w:val="001A0FA8"/>
    <w:rsid w:val="001A1159"/>
    <w:rsid w:val="001A11F1"/>
    <w:rsid w:val="001A12C6"/>
    <w:rsid w:val="001A1423"/>
    <w:rsid w:val="001A1440"/>
    <w:rsid w:val="001A16F7"/>
    <w:rsid w:val="001A1724"/>
    <w:rsid w:val="001A17AB"/>
    <w:rsid w:val="001A180C"/>
    <w:rsid w:val="001A1818"/>
    <w:rsid w:val="001A184F"/>
    <w:rsid w:val="001A1852"/>
    <w:rsid w:val="001A1AC9"/>
    <w:rsid w:val="001A1B89"/>
    <w:rsid w:val="001A1C6E"/>
    <w:rsid w:val="001A1D2C"/>
    <w:rsid w:val="001A1D97"/>
    <w:rsid w:val="001A1F22"/>
    <w:rsid w:val="001A1F5C"/>
    <w:rsid w:val="001A22AB"/>
    <w:rsid w:val="001A2365"/>
    <w:rsid w:val="001A24DD"/>
    <w:rsid w:val="001A26AB"/>
    <w:rsid w:val="001A2B04"/>
    <w:rsid w:val="001A2DFA"/>
    <w:rsid w:val="001A2E5F"/>
    <w:rsid w:val="001A2F1A"/>
    <w:rsid w:val="001A2FF7"/>
    <w:rsid w:val="001A343E"/>
    <w:rsid w:val="001A345B"/>
    <w:rsid w:val="001A3536"/>
    <w:rsid w:val="001A359F"/>
    <w:rsid w:val="001A35AE"/>
    <w:rsid w:val="001A366F"/>
    <w:rsid w:val="001A3873"/>
    <w:rsid w:val="001A396A"/>
    <w:rsid w:val="001A3B11"/>
    <w:rsid w:val="001A4245"/>
    <w:rsid w:val="001A42C7"/>
    <w:rsid w:val="001A4485"/>
    <w:rsid w:val="001A4692"/>
    <w:rsid w:val="001A46D7"/>
    <w:rsid w:val="001A472C"/>
    <w:rsid w:val="001A48F5"/>
    <w:rsid w:val="001A49C6"/>
    <w:rsid w:val="001A4E47"/>
    <w:rsid w:val="001A4F14"/>
    <w:rsid w:val="001A4F38"/>
    <w:rsid w:val="001A5004"/>
    <w:rsid w:val="001A5317"/>
    <w:rsid w:val="001A544B"/>
    <w:rsid w:val="001A545F"/>
    <w:rsid w:val="001A54C8"/>
    <w:rsid w:val="001A551C"/>
    <w:rsid w:val="001A567E"/>
    <w:rsid w:val="001A568F"/>
    <w:rsid w:val="001A5865"/>
    <w:rsid w:val="001A5BAF"/>
    <w:rsid w:val="001A5E05"/>
    <w:rsid w:val="001A5F4A"/>
    <w:rsid w:val="001A5F6A"/>
    <w:rsid w:val="001A5FD0"/>
    <w:rsid w:val="001A6410"/>
    <w:rsid w:val="001A677F"/>
    <w:rsid w:val="001A69F7"/>
    <w:rsid w:val="001A6C2B"/>
    <w:rsid w:val="001A6CFE"/>
    <w:rsid w:val="001A6D19"/>
    <w:rsid w:val="001A6F26"/>
    <w:rsid w:val="001A701C"/>
    <w:rsid w:val="001A70FE"/>
    <w:rsid w:val="001A71D1"/>
    <w:rsid w:val="001A738F"/>
    <w:rsid w:val="001A765C"/>
    <w:rsid w:val="001A76F8"/>
    <w:rsid w:val="001A77B5"/>
    <w:rsid w:val="001A7877"/>
    <w:rsid w:val="001A79A6"/>
    <w:rsid w:val="001A7DE5"/>
    <w:rsid w:val="001A7F19"/>
    <w:rsid w:val="001B03C3"/>
    <w:rsid w:val="001B0414"/>
    <w:rsid w:val="001B057A"/>
    <w:rsid w:val="001B065D"/>
    <w:rsid w:val="001B06E8"/>
    <w:rsid w:val="001B06ED"/>
    <w:rsid w:val="001B06FF"/>
    <w:rsid w:val="001B0790"/>
    <w:rsid w:val="001B094E"/>
    <w:rsid w:val="001B136B"/>
    <w:rsid w:val="001B13AA"/>
    <w:rsid w:val="001B140A"/>
    <w:rsid w:val="001B144F"/>
    <w:rsid w:val="001B1469"/>
    <w:rsid w:val="001B156F"/>
    <w:rsid w:val="001B15CE"/>
    <w:rsid w:val="001B16AF"/>
    <w:rsid w:val="001B18A3"/>
    <w:rsid w:val="001B1A62"/>
    <w:rsid w:val="001B1B41"/>
    <w:rsid w:val="001B1D44"/>
    <w:rsid w:val="001B1EC8"/>
    <w:rsid w:val="001B1F5F"/>
    <w:rsid w:val="001B2357"/>
    <w:rsid w:val="001B2789"/>
    <w:rsid w:val="001B284C"/>
    <w:rsid w:val="001B28F9"/>
    <w:rsid w:val="001B2920"/>
    <w:rsid w:val="001B2948"/>
    <w:rsid w:val="001B29ED"/>
    <w:rsid w:val="001B2B74"/>
    <w:rsid w:val="001B3249"/>
    <w:rsid w:val="001B33C5"/>
    <w:rsid w:val="001B347A"/>
    <w:rsid w:val="001B36D7"/>
    <w:rsid w:val="001B39C3"/>
    <w:rsid w:val="001B3A04"/>
    <w:rsid w:val="001B3C37"/>
    <w:rsid w:val="001B3C65"/>
    <w:rsid w:val="001B3D3A"/>
    <w:rsid w:val="001B4017"/>
    <w:rsid w:val="001B4108"/>
    <w:rsid w:val="001B432D"/>
    <w:rsid w:val="001B43DF"/>
    <w:rsid w:val="001B4A66"/>
    <w:rsid w:val="001B4A7C"/>
    <w:rsid w:val="001B4AD0"/>
    <w:rsid w:val="001B4B44"/>
    <w:rsid w:val="001B4DB5"/>
    <w:rsid w:val="001B4F73"/>
    <w:rsid w:val="001B4F87"/>
    <w:rsid w:val="001B4FAF"/>
    <w:rsid w:val="001B5017"/>
    <w:rsid w:val="001B50E8"/>
    <w:rsid w:val="001B535F"/>
    <w:rsid w:val="001B5578"/>
    <w:rsid w:val="001B5675"/>
    <w:rsid w:val="001B56AA"/>
    <w:rsid w:val="001B570F"/>
    <w:rsid w:val="001B57CE"/>
    <w:rsid w:val="001B582E"/>
    <w:rsid w:val="001B5898"/>
    <w:rsid w:val="001B5D30"/>
    <w:rsid w:val="001B60BF"/>
    <w:rsid w:val="001B63E7"/>
    <w:rsid w:val="001B641D"/>
    <w:rsid w:val="001B6502"/>
    <w:rsid w:val="001B653C"/>
    <w:rsid w:val="001B6566"/>
    <w:rsid w:val="001B6C64"/>
    <w:rsid w:val="001B6E5E"/>
    <w:rsid w:val="001B70B4"/>
    <w:rsid w:val="001B749B"/>
    <w:rsid w:val="001B75F6"/>
    <w:rsid w:val="001B77A1"/>
    <w:rsid w:val="001B7C22"/>
    <w:rsid w:val="001B7D1C"/>
    <w:rsid w:val="001B7D66"/>
    <w:rsid w:val="001B7E6E"/>
    <w:rsid w:val="001C002C"/>
    <w:rsid w:val="001C04B2"/>
    <w:rsid w:val="001C050A"/>
    <w:rsid w:val="001C06B0"/>
    <w:rsid w:val="001C06DD"/>
    <w:rsid w:val="001C077A"/>
    <w:rsid w:val="001C07E7"/>
    <w:rsid w:val="001C0B07"/>
    <w:rsid w:val="001C0CEC"/>
    <w:rsid w:val="001C0D9B"/>
    <w:rsid w:val="001C0EA8"/>
    <w:rsid w:val="001C0EEB"/>
    <w:rsid w:val="001C0F1F"/>
    <w:rsid w:val="001C11F6"/>
    <w:rsid w:val="001C13AB"/>
    <w:rsid w:val="001C1436"/>
    <w:rsid w:val="001C148A"/>
    <w:rsid w:val="001C14CE"/>
    <w:rsid w:val="001C14FA"/>
    <w:rsid w:val="001C154F"/>
    <w:rsid w:val="001C165E"/>
    <w:rsid w:val="001C175E"/>
    <w:rsid w:val="001C177A"/>
    <w:rsid w:val="001C1955"/>
    <w:rsid w:val="001C1EA4"/>
    <w:rsid w:val="001C202D"/>
    <w:rsid w:val="001C20CA"/>
    <w:rsid w:val="001C21F3"/>
    <w:rsid w:val="001C2A73"/>
    <w:rsid w:val="001C2BDC"/>
    <w:rsid w:val="001C2CA4"/>
    <w:rsid w:val="001C2F15"/>
    <w:rsid w:val="001C3126"/>
    <w:rsid w:val="001C3259"/>
    <w:rsid w:val="001C3431"/>
    <w:rsid w:val="001C344F"/>
    <w:rsid w:val="001C35CF"/>
    <w:rsid w:val="001C361C"/>
    <w:rsid w:val="001C36C6"/>
    <w:rsid w:val="001C3781"/>
    <w:rsid w:val="001C3788"/>
    <w:rsid w:val="001C37E6"/>
    <w:rsid w:val="001C3895"/>
    <w:rsid w:val="001C3A24"/>
    <w:rsid w:val="001C3A3C"/>
    <w:rsid w:val="001C3B8D"/>
    <w:rsid w:val="001C3D62"/>
    <w:rsid w:val="001C3DD8"/>
    <w:rsid w:val="001C3F80"/>
    <w:rsid w:val="001C4125"/>
    <w:rsid w:val="001C442F"/>
    <w:rsid w:val="001C44B5"/>
    <w:rsid w:val="001C46E8"/>
    <w:rsid w:val="001C476C"/>
    <w:rsid w:val="001C4CA5"/>
    <w:rsid w:val="001C4DC7"/>
    <w:rsid w:val="001C5155"/>
    <w:rsid w:val="001C5720"/>
    <w:rsid w:val="001C58F9"/>
    <w:rsid w:val="001C5D2C"/>
    <w:rsid w:val="001C5DDB"/>
    <w:rsid w:val="001C5DE7"/>
    <w:rsid w:val="001C5F33"/>
    <w:rsid w:val="001C6084"/>
    <w:rsid w:val="001C6395"/>
    <w:rsid w:val="001C665F"/>
    <w:rsid w:val="001C67A4"/>
    <w:rsid w:val="001C67CE"/>
    <w:rsid w:val="001C6A04"/>
    <w:rsid w:val="001C6A35"/>
    <w:rsid w:val="001C6BF9"/>
    <w:rsid w:val="001C6C2E"/>
    <w:rsid w:val="001C6CE3"/>
    <w:rsid w:val="001C6E08"/>
    <w:rsid w:val="001C6E1D"/>
    <w:rsid w:val="001C703C"/>
    <w:rsid w:val="001C7114"/>
    <w:rsid w:val="001C7121"/>
    <w:rsid w:val="001C71CA"/>
    <w:rsid w:val="001C734B"/>
    <w:rsid w:val="001C79DB"/>
    <w:rsid w:val="001C7A29"/>
    <w:rsid w:val="001C7D5C"/>
    <w:rsid w:val="001C7D80"/>
    <w:rsid w:val="001C7E16"/>
    <w:rsid w:val="001C7FBC"/>
    <w:rsid w:val="001D05D9"/>
    <w:rsid w:val="001D0733"/>
    <w:rsid w:val="001D0844"/>
    <w:rsid w:val="001D0F46"/>
    <w:rsid w:val="001D1674"/>
    <w:rsid w:val="001D1702"/>
    <w:rsid w:val="001D1758"/>
    <w:rsid w:val="001D1BA0"/>
    <w:rsid w:val="001D1F40"/>
    <w:rsid w:val="001D2217"/>
    <w:rsid w:val="001D22E0"/>
    <w:rsid w:val="001D26D6"/>
    <w:rsid w:val="001D2C88"/>
    <w:rsid w:val="001D2D2B"/>
    <w:rsid w:val="001D2E5A"/>
    <w:rsid w:val="001D2E64"/>
    <w:rsid w:val="001D307A"/>
    <w:rsid w:val="001D3419"/>
    <w:rsid w:val="001D3557"/>
    <w:rsid w:val="001D36CB"/>
    <w:rsid w:val="001D3901"/>
    <w:rsid w:val="001D3950"/>
    <w:rsid w:val="001D3A6E"/>
    <w:rsid w:val="001D3B6E"/>
    <w:rsid w:val="001D3BDB"/>
    <w:rsid w:val="001D3D05"/>
    <w:rsid w:val="001D3EF8"/>
    <w:rsid w:val="001D430B"/>
    <w:rsid w:val="001D4320"/>
    <w:rsid w:val="001D4406"/>
    <w:rsid w:val="001D444A"/>
    <w:rsid w:val="001D465E"/>
    <w:rsid w:val="001D46B7"/>
    <w:rsid w:val="001D475A"/>
    <w:rsid w:val="001D48DA"/>
    <w:rsid w:val="001D4DB1"/>
    <w:rsid w:val="001D50A1"/>
    <w:rsid w:val="001D5214"/>
    <w:rsid w:val="001D5314"/>
    <w:rsid w:val="001D5415"/>
    <w:rsid w:val="001D542B"/>
    <w:rsid w:val="001D5520"/>
    <w:rsid w:val="001D590A"/>
    <w:rsid w:val="001D5978"/>
    <w:rsid w:val="001D59FE"/>
    <w:rsid w:val="001D5A0B"/>
    <w:rsid w:val="001D5EC8"/>
    <w:rsid w:val="001D61CB"/>
    <w:rsid w:val="001D6478"/>
    <w:rsid w:val="001D6521"/>
    <w:rsid w:val="001D652B"/>
    <w:rsid w:val="001D6901"/>
    <w:rsid w:val="001D6AC4"/>
    <w:rsid w:val="001D6AE7"/>
    <w:rsid w:val="001D6C5D"/>
    <w:rsid w:val="001D6CD0"/>
    <w:rsid w:val="001D6FE5"/>
    <w:rsid w:val="001D70A0"/>
    <w:rsid w:val="001D70A2"/>
    <w:rsid w:val="001D70A8"/>
    <w:rsid w:val="001D7249"/>
    <w:rsid w:val="001D728A"/>
    <w:rsid w:val="001D72FB"/>
    <w:rsid w:val="001D756F"/>
    <w:rsid w:val="001D75BD"/>
    <w:rsid w:val="001D7700"/>
    <w:rsid w:val="001D7E92"/>
    <w:rsid w:val="001E0120"/>
    <w:rsid w:val="001E03B8"/>
    <w:rsid w:val="001E0663"/>
    <w:rsid w:val="001E0783"/>
    <w:rsid w:val="001E0899"/>
    <w:rsid w:val="001E0978"/>
    <w:rsid w:val="001E09E3"/>
    <w:rsid w:val="001E0BC9"/>
    <w:rsid w:val="001E0C39"/>
    <w:rsid w:val="001E0C3A"/>
    <w:rsid w:val="001E0E36"/>
    <w:rsid w:val="001E1782"/>
    <w:rsid w:val="001E19C6"/>
    <w:rsid w:val="001E1B55"/>
    <w:rsid w:val="001E1DCB"/>
    <w:rsid w:val="001E2063"/>
    <w:rsid w:val="001E22A1"/>
    <w:rsid w:val="001E244E"/>
    <w:rsid w:val="001E245C"/>
    <w:rsid w:val="001E2537"/>
    <w:rsid w:val="001E2735"/>
    <w:rsid w:val="001E274A"/>
    <w:rsid w:val="001E27CD"/>
    <w:rsid w:val="001E27E9"/>
    <w:rsid w:val="001E28F8"/>
    <w:rsid w:val="001E2A73"/>
    <w:rsid w:val="001E2B57"/>
    <w:rsid w:val="001E2DAD"/>
    <w:rsid w:val="001E2EDC"/>
    <w:rsid w:val="001E3242"/>
    <w:rsid w:val="001E3578"/>
    <w:rsid w:val="001E3805"/>
    <w:rsid w:val="001E384B"/>
    <w:rsid w:val="001E38D9"/>
    <w:rsid w:val="001E391B"/>
    <w:rsid w:val="001E3ECE"/>
    <w:rsid w:val="001E3F4F"/>
    <w:rsid w:val="001E40B0"/>
    <w:rsid w:val="001E41BD"/>
    <w:rsid w:val="001E42DF"/>
    <w:rsid w:val="001E4323"/>
    <w:rsid w:val="001E46A7"/>
    <w:rsid w:val="001E48EE"/>
    <w:rsid w:val="001E4B5C"/>
    <w:rsid w:val="001E4B73"/>
    <w:rsid w:val="001E4B84"/>
    <w:rsid w:val="001E4BDC"/>
    <w:rsid w:val="001E4CC2"/>
    <w:rsid w:val="001E4D91"/>
    <w:rsid w:val="001E50B4"/>
    <w:rsid w:val="001E511B"/>
    <w:rsid w:val="001E5121"/>
    <w:rsid w:val="001E528A"/>
    <w:rsid w:val="001E5823"/>
    <w:rsid w:val="001E58EF"/>
    <w:rsid w:val="001E5A11"/>
    <w:rsid w:val="001E5A63"/>
    <w:rsid w:val="001E5AB6"/>
    <w:rsid w:val="001E5B90"/>
    <w:rsid w:val="001E603B"/>
    <w:rsid w:val="001E610B"/>
    <w:rsid w:val="001E615E"/>
    <w:rsid w:val="001E6358"/>
    <w:rsid w:val="001E6498"/>
    <w:rsid w:val="001E66DF"/>
    <w:rsid w:val="001E678D"/>
    <w:rsid w:val="001E6DD4"/>
    <w:rsid w:val="001E6DE6"/>
    <w:rsid w:val="001E6EDD"/>
    <w:rsid w:val="001E7228"/>
    <w:rsid w:val="001E7247"/>
    <w:rsid w:val="001E7271"/>
    <w:rsid w:val="001E78B8"/>
    <w:rsid w:val="001E79D4"/>
    <w:rsid w:val="001E79F9"/>
    <w:rsid w:val="001E7BB8"/>
    <w:rsid w:val="001E7C00"/>
    <w:rsid w:val="001E7D1D"/>
    <w:rsid w:val="001E7F09"/>
    <w:rsid w:val="001F00B5"/>
    <w:rsid w:val="001F00F1"/>
    <w:rsid w:val="001F0281"/>
    <w:rsid w:val="001F0304"/>
    <w:rsid w:val="001F040B"/>
    <w:rsid w:val="001F060A"/>
    <w:rsid w:val="001F0621"/>
    <w:rsid w:val="001F0680"/>
    <w:rsid w:val="001F0908"/>
    <w:rsid w:val="001F0933"/>
    <w:rsid w:val="001F0ADD"/>
    <w:rsid w:val="001F0CD1"/>
    <w:rsid w:val="001F0D0F"/>
    <w:rsid w:val="001F0D67"/>
    <w:rsid w:val="001F0DD5"/>
    <w:rsid w:val="001F1121"/>
    <w:rsid w:val="001F11BA"/>
    <w:rsid w:val="001F1A5B"/>
    <w:rsid w:val="001F1B06"/>
    <w:rsid w:val="001F1D99"/>
    <w:rsid w:val="001F1ED0"/>
    <w:rsid w:val="001F2084"/>
    <w:rsid w:val="001F2131"/>
    <w:rsid w:val="001F21F9"/>
    <w:rsid w:val="001F22E6"/>
    <w:rsid w:val="001F22F4"/>
    <w:rsid w:val="001F2410"/>
    <w:rsid w:val="001F29B6"/>
    <w:rsid w:val="001F2B47"/>
    <w:rsid w:val="001F2BC0"/>
    <w:rsid w:val="001F2C84"/>
    <w:rsid w:val="001F2F0F"/>
    <w:rsid w:val="001F3116"/>
    <w:rsid w:val="001F3188"/>
    <w:rsid w:val="001F3238"/>
    <w:rsid w:val="001F32E9"/>
    <w:rsid w:val="001F3466"/>
    <w:rsid w:val="001F3636"/>
    <w:rsid w:val="001F3851"/>
    <w:rsid w:val="001F3960"/>
    <w:rsid w:val="001F3A3F"/>
    <w:rsid w:val="001F3B56"/>
    <w:rsid w:val="001F3BCC"/>
    <w:rsid w:val="001F3ED9"/>
    <w:rsid w:val="001F4079"/>
    <w:rsid w:val="001F4207"/>
    <w:rsid w:val="001F435D"/>
    <w:rsid w:val="001F45AD"/>
    <w:rsid w:val="001F461E"/>
    <w:rsid w:val="001F462D"/>
    <w:rsid w:val="001F48D6"/>
    <w:rsid w:val="001F4933"/>
    <w:rsid w:val="001F49C7"/>
    <w:rsid w:val="001F4BDF"/>
    <w:rsid w:val="001F4BE0"/>
    <w:rsid w:val="001F4BF6"/>
    <w:rsid w:val="001F4FB2"/>
    <w:rsid w:val="001F5094"/>
    <w:rsid w:val="001F5297"/>
    <w:rsid w:val="001F53AE"/>
    <w:rsid w:val="001F5489"/>
    <w:rsid w:val="001F593A"/>
    <w:rsid w:val="001F5C53"/>
    <w:rsid w:val="001F5CC4"/>
    <w:rsid w:val="001F5E1A"/>
    <w:rsid w:val="001F5F44"/>
    <w:rsid w:val="001F5FFB"/>
    <w:rsid w:val="001F60D2"/>
    <w:rsid w:val="001F62FC"/>
    <w:rsid w:val="001F65AE"/>
    <w:rsid w:val="001F673D"/>
    <w:rsid w:val="001F67D2"/>
    <w:rsid w:val="001F68C7"/>
    <w:rsid w:val="001F6963"/>
    <w:rsid w:val="001F699E"/>
    <w:rsid w:val="001F6DCE"/>
    <w:rsid w:val="001F701F"/>
    <w:rsid w:val="001F724B"/>
    <w:rsid w:val="001F72FC"/>
    <w:rsid w:val="001F74DE"/>
    <w:rsid w:val="001F759E"/>
    <w:rsid w:val="001F77DE"/>
    <w:rsid w:val="001F794A"/>
    <w:rsid w:val="001F7BDF"/>
    <w:rsid w:val="001F7CA0"/>
    <w:rsid w:val="00200334"/>
    <w:rsid w:val="0020033E"/>
    <w:rsid w:val="002003C3"/>
    <w:rsid w:val="00200413"/>
    <w:rsid w:val="00200AA7"/>
    <w:rsid w:val="00200D3B"/>
    <w:rsid w:val="00200E09"/>
    <w:rsid w:val="00200EF5"/>
    <w:rsid w:val="002010DA"/>
    <w:rsid w:val="002011A5"/>
    <w:rsid w:val="0020151F"/>
    <w:rsid w:val="002016FA"/>
    <w:rsid w:val="002017A4"/>
    <w:rsid w:val="002017EB"/>
    <w:rsid w:val="0020190B"/>
    <w:rsid w:val="00201C72"/>
    <w:rsid w:val="00201C83"/>
    <w:rsid w:val="00202119"/>
    <w:rsid w:val="0020217D"/>
    <w:rsid w:val="0020238A"/>
    <w:rsid w:val="00202819"/>
    <w:rsid w:val="00202936"/>
    <w:rsid w:val="00203041"/>
    <w:rsid w:val="00203243"/>
    <w:rsid w:val="00203464"/>
    <w:rsid w:val="00203998"/>
    <w:rsid w:val="002039BF"/>
    <w:rsid w:val="00203A1D"/>
    <w:rsid w:val="00203A96"/>
    <w:rsid w:val="00203EC1"/>
    <w:rsid w:val="00204238"/>
    <w:rsid w:val="00204266"/>
    <w:rsid w:val="00204270"/>
    <w:rsid w:val="00204312"/>
    <w:rsid w:val="00204335"/>
    <w:rsid w:val="002045C9"/>
    <w:rsid w:val="00204992"/>
    <w:rsid w:val="002049B1"/>
    <w:rsid w:val="00204DB1"/>
    <w:rsid w:val="00204E1C"/>
    <w:rsid w:val="00204EF3"/>
    <w:rsid w:val="002050D3"/>
    <w:rsid w:val="0020511D"/>
    <w:rsid w:val="00205231"/>
    <w:rsid w:val="00205492"/>
    <w:rsid w:val="002054BC"/>
    <w:rsid w:val="0020558E"/>
    <w:rsid w:val="00205728"/>
    <w:rsid w:val="00205818"/>
    <w:rsid w:val="00205850"/>
    <w:rsid w:val="002058B9"/>
    <w:rsid w:val="00205C14"/>
    <w:rsid w:val="00205EAA"/>
    <w:rsid w:val="00205F0B"/>
    <w:rsid w:val="00205F17"/>
    <w:rsid w:val="00206101"/>
    <w:rsid w:val="00206482"/>
    <w:rsid w:val="0020665C"/>
    <w:rsid w:val="00206794"/>
    <w:rsid w:val="002067E6"/>
    <w:rsid w:val="0020682A"/>
    <w:rsid w:val="0020690A"/>
    <w:rsid w:val="00206A1C"/>
    <w:rsid w:val="00206A53"/>
    <w:rsid w:val="00206A88"/>
    <w:rsid w:val="00206D12"/>
    <w:rsid w:val="00206DF3"/>
    <w:rsid w:val="00206EC6"/>
    <w:rsid w:val="00206F52"/>
    <w:rsid w:val="00207129"/>
    <w:rsid w:val="00207293"/>
    <w:rsid w:val="002076DF"/>
    <w:rsid w:val="0020777A"/>
    <w:rsid w:val="00207A6B"/>
    <w:rsid w:val="00207BF9"/>
    <w:rsid w:val="00207D05"/>
    <w:rsid w:val="00210327"/>
    <w:rsid w:val="0021035A"/>
    <w:rsid w:val="00210478"/>
    <w:rsid w:val="002104F4"/>
    <w:rsid w:val="00210575"/>
    <w:rsid w:val="00210A44"/>
    <w:rsid w:val="00210B23"/>
    <w:rsid w:val="00210C7C"/>
    <w:rsid w:val="00210F52"/>
    <w:rsid w:val="00211237"/>
    <w:rsid w:val="00211277"/>
    <w:rsid w:val="002112BD"/>
    <w:rsid w:val="0021143D"/>
    <w:rsid w:val="00211554"/>
    <w:rsid w:val="002118C9"/>
    <w:rsid w:val="00211B33"/>
    <w:rsid w:val="00211B9F"/>
    <w:rsid w:val="00211BF5"/>
    <w:rsid w:val="00211D06"/>
    <w:rsid w:val="00211D63"/>
    <w:rsid w:val="00211D64"/>
    <w:rsid w:val="00211E5B"/>
    <w:rsid w:val="00211F5B"/>
    <w:rsid w:val="00212396"/>
    <w:rsid w:val="00212428"/>
    <w:rsid w:val="00212976"/>
    <w:rsid w:val="002129CA"/>
    <w:rsid w:val="00212C17"/>
    <w:rsid w:val="00212D32"/>
    <w:rsid w:val="00212DBD"/>
    <w:rsid w:val="00212E0F"/>
    <w:rsid w:val="00212E72"/>
    <w:rsid w:val="00212F17"/>
    <w:rsid w:val="002131AC"/>
    <w:rsid w:val="00213336"/>
    <w:rsid w:val="002139D0"/>
    <w:rsid w:val="00213A41"/>
    <w:rsid w:val="00213EAC"/>
    <w:rsid w:val="00214007"/>
    <w:rsid w:val="00214034"/>
    <w:rsid w:val="00214080"/>
    <w:rsid w:val="0021409B"/>
    <w:rsid w:val="00214290"/>
    <w:rsid w:val="00214493"/>
    <w:rsid w:val="002148F2"/>
    <w:rsid w:val="002149E1"/>
    <w:rsid w:val="002149FD"/>
    <w:rsid w:val="00214B17"/>
    <w:rsid w:val="00214D95"/>
    <w:rsid w:val="002150D4"/>
    <w:rsid w:val="00215548"/>
    <w:rsid w:val="002155BF"/>
    <w:rsid w:val="00215815"/>
    <w:rsid w:val="0021583E"/>
    <w:rsid w:val="00215A76"/>
    <w:rsid w:val="00215B41"/>
    <w:rsid w:val="00215B68"/>
    <w:rsid w:val="00215E24"/>
    <w:rsid w:val="00215F86"/>
    <w:rsid w:val="002160DC"/>
    <w:rsid w:val="00216148"/>
    <w:rsid w:val="00216450"/>
    <w:rsid w:val="0021648B"/>
    <w:rsid w:val="002164A5"/>
    <w:rsid w:val="002165EA"/>
    <w:rsid w:val="00216B01"/>
    <w:rsid w:val="00216C64"/>
    <w:rsid w:val="00216DC1"/>
    <w:rsid w:val="0021716D"/>
    <w:rsid w:val="00217316"/>
    <w:rsid w:val="00217500"/>
    <w:rsid w:val="00217526"/>
    <w:rsid w:val="00217573"/>
    <w:rsid w:val="002176EA"/>
    <w:rsid w:val="00217946"/>
    <w:rsid w:val="00217B22"/>
    <w:rsid w:val="00217C55"/>
    <w:rsid w:val="00217CA1"/>
    <w:rsid w:val="00217CB9"/>
    <w:rsid w:val="00217FEF"/>
    <w:rsid w:val="00220070"/>
    <w:rsid w:val="00220152"/>
    <w:rsid w:val="002201B5"/>
    <w:rsid w:val="0022065B"/>
    <w:rsid w:val="00220941"/>
    <w:rsid w:val="00220A2A"/>
    <w:rsid w:val="00220B4B"/>
    <w:rsid w:val="00220B79"/>
    <w:rsid w:val="00220CFB"/>
    <w:rsid w:val="00220D72"/>
    <w:rsid w:val="00220DDB"/>
    <w:rsid w:val="00220EA3"/>
    <w:rsid w:val="00221091"/>
    <w:rsid w:val="00221151"/>
    <w:rsid w:val="00221274"/>
    <w:rsid w:val="00221555"/>
    <w:rsid w:val="002216B7"/>
    <w:rsid w:val="0022183C"/>
    <w:rsid w:val="00221874"/>
    <w:rsid w:val="002218A0"/>
    <w:rsid w:val="0022193F"/>
    <w:rsid w:val="00221D79"/>
    <w:rsid w:val="00222242"/>
    <w:rsid w:val="002224C1"/>
    <w:rsid w:val="0022254A"/>
    <w:rsid w:val="00222807"/>
    <w:rsid w:val="00222C8C"/>
    <w:rsid w:val="00222EEF"/>
    <w:rsid w:val="00223071"/>
    <w:rsid w:val="002230C2"/>
    <w:rsid w:val="002230E9"/>
    <w:rsid w:val="002232DB"/>
    <w:rsid w:val="002232EE"/>
    <w:rsid w:val="002234ED"/>
    <w:rsid w:val="00223538"/>
    <w:rsid w:val="0022357E"/>
    <w:rsid w:val="0022393D"/>
    <w:rsid w:val="002239D9"/>
    <w:rsid w:val="00223FA1"/>
    <w:rsid w:val="00223FF7"/>
    <w:rsid w:val="00224030"/>
    <w:rsid w:val="002240F8"/>
    <w:rsid w:val="00224118"/>
    <w:rsid w:val="0022418C"/>
    <w:rsid w:val="00224312"/>
    <w:rsid w:val="00224361"/>
    <w:rsid w:val="0022442C"/>
    <w:rsid w:val="00224702"/>
    <w:rsid w:val="0022476D"/>
    <w:rsid w:val="002247F0"/>
    <w:rsid w:val="0022498F"/>
    <w:rsid w:val="00224B55"/>
    <w:rsid w:val="00224C06"/>
    <w:rsid w:val="00224F37"/>
    <w:rsid w:val="00225130"/>
    <w:rsid w:val="002251AD"/>
    <w:rsid w:val="00225383"/>
    <w:rsid w:val="00225395"/>
    <w:rsid w:val="002254EE"/>
    <w:rsid w:val="00225533"/>
    <w:rsid w:val="0022566C"/>
    <w:rsid w:val="002257A7"/>
    <w:rsid w:val="00225809"/>
    <w:rsid w:val="0022581C"/>
    <w:rsid w:val="002258D6"/>
    <w:rsid w:val="00225B86"/>
    <w:rsid w:val="00225BF7"/>
    <w:rsid w:val="00225CED"/>
    <w:rsid w:val="002268F8"/>
    <w:rsid w:val="00226A3B"/>
    <w:rsid w:val="00226A81"/>
    <w:rsid w:val="00226C45"/>
    <w:rsid w:val="00226E2D"/>
    <w:rsid w:val="0022710E"/>
    <w:rsid w:val="002273B0"/>
    <w:rsid w:val="0022740B"/>
    <w:rsid w:val="00227438"/>
    <w:rsid w:val="00227516"/>
    <w:rsid w:val="0022760E"/>
    <w:rsid w:val="00227C42"/>
    <w:rsid w:val="00227CFD"/>
    <w:rsid w:val="00227D14"/>
    <w:rsid w:val="00227D30"/>
    <w:rsid w:val="00227FA3"/>
    <w:rsid w:val="00227FDE"/>
    <w:rsid w:val="00227FE2"/>
    <w:rsid w:val="00230097"/>
    <w:rsid w:val="0023022E"/>
    <w:rsid w:val="0023024D"/>
    <w:rsid w:val="00230496"/>
    <w:rsid w:val="00230638"/>
    <w:rsid w:val="002306A4"/>
    <w:rsid w:val="00230783"/>
    <w:rsid w:val="00230819"/>
    <w:rsid w:val="002308B5"/>
    <w:rsid w:val="0023091F"/>
    <w:rsid w:val="002309D4"/>
    <w:rsid w:val="002310DA"/>
    <w:rsid w:val="00231152"/>
    <w:rsid w:val="002311D3"/>
    <w:rsid w:val="0023122B"/>
    <w:rsid w:val="0023128D"/>
    <w:rsid w:val="002315DC"/>
    <w:rsid w:val="00231683"/>
    <w:rsid w:val="002316B1"/>
    <w:rsid w:val="002318BF"/>
    <w:rsid w:val="002318D1"/>
    <w:rsid w:val="00231AB3"/>
    <w:rsid w:val="00231ADC"/>
    <w:rsid w:val="00231DC4"/>
    <w:rsid w:val="00232344"/>
    <w:rsid w:val="0023252C"/>
    <w:rsid w:val="002326E2"/>
    <w:rsid w:val="00232754"/>
    <w:rsid w:val="00232795"/>
    <w:rsid w:val="002328A6"/>
    <w:rsid w:val="00232A1F"/>
    <w:rsid w:val="00232B7B"/>
    <w:rsid w:val="00232C87"/>
    <w:rsid w:val="00232FBC"/>
    <w:rsid w:val="00232FEC"/>
    <w:rsid w:val="00233151"/>
    <w:rsid w:val="0023316E"/>
    <w:rsid w:val="0023330D"/>
    <w:rsid w:val="002333BD"/>
    <w:rsid w:val="002334C8"/>
    <w:rsid w:val="00233512"/>
    <w:rsid w:val="002336AC"/>
    <w:rsid w:val="002337CD"/>
    <w:rsid w:val="00233896"/>
    <w:rsid w:val="00233B63"/>
    <w:rsid w:val="00233C88"/>
    <w:rsid w:val="00233E85"/>
    <w:rsid w:val="00233F22"/>
    <w:rsid w:val="00233FC4"/>
    <w:rsid w:val="00234143"/>
    <w:rsid w:val="002341B5"/>
    <w:rsid w:val="002343AB"/>
    <w:rsid w:val="0023442F"/>
    <w:rsid w:val="0023459D"/>
    <w:rsid w:val="002345C9"/>
    <w:rsid w:val="002346FC"/>
    <w:rsid w:val="0023474F"/>
    <w:rsid w:val="002348B9"/>
    <w:rsid w:val="00234A3A"/>
    <w:rsid w:val="00234DD5"/>
    <w:rsid w:val="00234E23"/>
    <w:rsid w:val="00235080"/>
    <w:rsid w:val="002350F3"/>
    <w:rsid w:val="00235144"/>
    <w:rsid w:val="00235211"/>
    <w:rsid w:val="0023545B"/>
    <w:rsid w:val="00235576"/>
    <w:rsid w:val="00235706"/>
    <w:rsid w:val="002359AD"/>
    <w:rsid w:val="00235B29"/>
    <w:rsid w:val="00235C25"/>
    <w:rsid w:val="00235CB3"/>
    <w:rsid w:val="00235DD2"/>
    <w:rsid w:val="00235E9F"/>
    <w:rsid w:val="00235FFB"/>
    <w:rsid w:val="0023611C"/>
    <w:rsid w:val="002362AF"/>
    <w:rsid w:val="002362C7"/>
    <w:rsid w:val="00236328"/>
    <w:rsid w:val="0023645A"/>
    <w:rsid w:val="002364FC"/>
    <w:rsid w:val="0023670A"/>
    <w:rsid w:val="002367EF"/>
    <w:rsid w:val="00236943"/>
    <w:rsid w:val="002369F4"/>
    <w:rsid w:val="00236A77"/>
    <w:rsid w:val="00236AF9"/>
    <w:rsid w:val="00236CFA"/>
    <w:rsid w:val="00236D53"/>
    <w:rsid w:val="00237061"/>
    <w:rsid w:val="002370A0"/>
    <w:rsid w:val="00237173"/>
    <w:rsid w:val="0023719B"/>
    <w:rsid w:val="0023722D"/>
    <w:rsid w:val="002372B6"/>
    <w:rsid w:val="00237318"/>
    <w:rsid w:val="00237406"/>
    <w:rsid w:val="0023749A"/>
    <w:rsid w:val="00237754"/>
    <w:rsid w:val="00237801"/>
    <w:rsid w:val="00237823"/>
    <w:rsid w:val="00237841"/>
    <w:rsid w:val="00237AD6"/>
    <w:rsid w:val="00237B19"/>
    <w:rsid w:val="00237C2D"/>
    <w:rsid w:val="00237CFB"/>
    <w:rsid w:val="00237D0F"/>
    <w:rsid w:val="00237D37"/>
    <w:rsid w:val="00237DED"/>
    <w:rsid w:val="00237E36"/>
    <w:rsid w:val="00237F7F"/>
    <w:rsid w:val="00240074"/>
    <w:rsid w:val="00240129"/>
    <w:rsid w:val="00240208"/>
    <w:rsid w:val="002402C3"/>
    <w:rsid w:val="002403BE"/>
    <w:rsid w:val="002403E2"/>
    <w:rsid w:val="00240618"/>
    <w:rsid w:val="002406DC"/>
    <w:rsid w:val="00240849"/>
    <w:rsid w:val="00240873"/>
    <w:rsid w:val="00240A51"/>
    <w:rsid w:val="00241208"/>
    <w:rsid w:val="002412DF"/>
    <w:rsid w:val="002412F4"/>
    <w:rsid w:val="002416C9"/>
    <w:rsid w:val="002419E1"/>
    <w:rsid w:val="00241A77"/>
    <w:rsid w:val="00241BA0"/>
    <w:rsid w:val="00241C3A"/>
    <w:rsid w:val="00241EE3"/>
    <w:rsid w:val="00241F69"/>
    <w:rsid w:val="00242272"/>
    <w:rsid w:val="002422C1"/>
    <w:rsid w:val="0024263C"/>
    <w:rsid w:val="00242747"/>
    <w:rsid w:val="00242B1A"/>
    <w:rsid w:val="002431B1"/>
    <w:rsid w:val="002433FE"/>
    <w:rsid w:val="002434A2"/>
    <w:rsid w:val="002434FE"/>
    <w:rsid w:val="00243733"/>
    <w:rsid w:val="00243B66"/>
    <w:rsid w:val="00243BD9"/>
    <w:rsid w:val="00243E07"/>
    <w:rsid w:val="00243EC1"/>
    <w:rsid w:val="0024408A"/>
    <w:rsid w:val="00244263"/>
    <w:rsid w:val="00244459"/>
    <w:rsid w:val="00244583"/>
    <w:rsid w:val="00244794"/>
    <w:rsid w:val="00244C7A"/>
    <w:rsid w:val="00244D89"/>
    <w:rsid w:val="00244E26"/>
    <w:rsid w:val="00244E7F"/>
    <w:rsid w:val="00244ED0"/>
    <w:rsid w:val="0024530D"/>
    <w:rsid w:val="00245385"/>
    <w:rsid w:val="00245492"/>
    <w:rsid w:val="00245579"/>
    <w:rsid w:val="00245654"/>
    <w:rsid w:val="002457BC"/>
    <w:rsid w:val="00245868"/>
    <w:rsid w:val="00245A85"/>
    <w:rsid w:val="00245B92"/>
    <w:rsid w:val="00245B99"/>
    <w:rsid w:val="00245CA2"/>
    <w:rsid w:val="002460AC"/>
    <w:rsid w:val="00246139"/>
    <w:rsid w:val="00246176"/>
    <w:rsid w:val="002463AF"/>
    <w:rsid w:val="002464D6"/>
    <w:rsid w:val="0024667D"/>
    <w:rsid w:val="002468A0"/>
    <w:rsid w:val="0024697D"/>
    <w:rsid w:val="00246C43"/>
    <w:rsid w:val="00246E8D"/>
    <w:rsid w:val="00246EC1"/>
    <w:rsid w:val="00246ED1"/>
    <w:rsid w:val="00246F6B"/>
    <w:rsid w:val="00246FB2"/>
    <w:rsid w:val="0024726B"/>
    <w:rsid w:val="002476A9"/>
    <w:rsid w:val="002476DD"/>
    <w:rsid w:val="0024779A"/>
    <w:rsid w:val="00247939"/>
    <w:rsid w:val="00247956"/>
    <w:rsid w:val="002479FD"/>
    <w:rsid w:val="00247B8E"/>
    <w:rsid w:val="00247BB4"/>
    <w:rsid w:val="0025007F"/>
    <w:rsid w:val="002500FA"/>
    <w:rsid w:val="002504D4"/>
    <w:rsid w:val="0025061F"/>
    <w:rsid w:val="002508C5"/>
    <w:rsid w:val="0025099C"/>
    <w:rsid w:val="00250AD9"/>
    <w:rsid w:val="00250D71"/>
    <w:rsid w:val="00250DFC"/>
    <w:rsid w:val="00251518"/>
    <w:rsid w:val="002518F8"/>
    <w:rsid w:val="00251D17"/>
    <w:rsid w:val="00251D6B"/>
    <w:rsid w:val="00251E97"/>
    <w:rsid w:val="002521FA"/>
    <w:rsid w:val="0025237E"/>
    <w:rsid w:val="002524C8"/>
    <w:rsid w:val="0025255F"/>
    <w:rsid w:val="0025265B"/>
    <w:rsid w:val="00252666"/>
    <w:rsid w:val="00252794"/>
    <w:rsid w:val="00252A02"/>
    <w:rsid w:val="00252B6D"/>
    <w:rsid w:val="00252CCD"/>
    <w:rsid w:val="00252EB5"/>
    <w:rsid w:val="002530D3"/>
    <w:rsid w:val="002531FC"/>
    <w:rsid w:val="0025321F"/>
    <w:rsid w:val="00253370"/>
    <w:rsid w:val="00253617"/>
    <w:rsid w:val="00253692"/>
    <w:rsid w:val="00253815"/>
    <w:rsid w:val="0025386C"/>
    <w:rsid w:val="002538E9"/>
    <w:rsid w:val="00253A7C"/>
    <w:rsid w:val="00253C92"/>
    <w:rsid w:val="00254060"/>
    <w:rsid w:val="0025439C"/>
    <w:rsid w:val="0025444D"/>
    <w:rsid w:val="00254476"/>
    <w:rsid w:val="002544D3"/>
    <w:rsid w:val="00254518"/>
    <w:rsid w:val="0025458D"/>
    <w:rsid w:val="002545C1"/>
    <w:rsid w:val="00254676"/>
    <w:rsid w:val="00254A2F"/>
    <w:rsid w:val="00254AD1"/>
    <w:rsid w:val="0025509D"/>
    <w:rsid w:val="002552E3"/>
    <w:rsid w:val="002553E3"/>
    <w:rsid w:val="002557DB"/>
    <w:rsid w:val="00255812"/>
    <w:rsid w:val="002559F5"/>
    <w:rsid w:val="00255A6B"/>
    <w:rsid w:val="00255D0D"/>
    <w:rsid w:val="00255D44"/>
    <w:rsid w:val="00256245"/>
    <w:rsid w:val="0025647C"/>
    <w:rsid w:val="00256510"/>
    <w:rsid w:val="00257048"/>
    <w:rsid w:val="00257655"/>
    <w:rsid w:val="002578AD"/>
    <w:rsid w:val="00257AEA"/>
    <w:rsid w:val="00257D8D"/>
    <w:rsid w:val="00257E76"/>
    <w:rsid w:val="00257F4C"/>
    <w:rsid w:val="00257F5A"/>
    <w:rsid w:val="00257FEA"/>
    <w:rsid w:val="0026011C"/>
    <w:rsid w:val="0026011D"/>
    <w:rsid w:val="0026015D"/>
    <w:rsid w:val="0026049D"/>
    <w:rsid w:val="0026051B"/>
    <w:rsid w:val="00260538"/>
    <w:rsid w:val="002605B5"/>
    <w:rsid w:val="0026078E"/>
    <w:rsid w:val="00260AC8"/>
    <w:rsid w:val="00260B08"/>
    <w:rsid w:val="00260B42"/>
    <w:rsid w:val="00260EE9"/>
    <w:rsid w:val="00261233"/>
    <w:rsid w:val="002612DC"/>
    <w:rsid w:val="0026133D"/>
    <w:rsid w:val="00261563"/>
    <w:rsid w:val="002615CF"/>
    <w:rsid w:val="002615D8"/>
    <w:rsid w:val="00261650"/>
    <w:rsid w:val="0026170D"/>
    <w:rsid w:val="00261720"/>
    <w:rsid w:val="002619AE"/>
    <w:rsid w:val="00261C15"/>
    <w:rsid w:val="00261EF7"/>
    <w:rsid w:val="00261F84"/>
    <w:rsid w:val="00262072"/>
    <w:rsid w:val="00262085"/>
    <w:rsid w:val="002621E9"/>
    <w:rsid w:val="00262334"/>
    <w:rsid w:val="0026276E"/>
    <w:rsid w:val="00262814"/>
    <w:rsid w:val="00262A93"/>
    <w:rsid w:val="002631B0"/>
    <w:rsid w:val="0026328A"/>
    <w:rsid w:val="002633A2"/>
    <w:rsid w:val="0026348A"/>
    <w:rsid w:val="002635DF"/>
    <w:rsid w:val="0026377C"/>
    <w:rsid w:val="00263B7D"/>
    <w:rsid w:val="00263C3E"/>
    <w:rsid w:val="00263C57"/>
    <w:rsid w:val="00263D24"/>
    <w:rsid w:val="00263D33"/>
    <w:rsid w:val="00263F16"/>
    <w:rsid w:val="00264039"/>
    <w:rsid w:val="00264474"/>
    <w:rsid w:val="0026468A"/>
    <w:rsid w:val="00264761"/>
    <w:rsid w:val="00264871"/>
    <w:rsid w:val="00264AE7"/>
    <w:rsid w:val="00264D0B"/>
    <w:rsid w:val="00264EFC"/>
    <w:rsid w:val="00264F24"/>
    <w:rsid w:val="002651A5"/>
    <w:rsid w:val="002653BB"/>
    <w:rsid w:val="002653F6"/>
    <w:rsid w:val="00265525"/>
    <w:rsid w:val="002655D6"/>
    <w:rsid w:val="002659AE"/>
    <w:rsid w:val="00265A7C"/>
    <w:rsid w:val="00265A9C"/>
    <w:rsid w:val="00265C0E"/>
    <w:rsid w:val="00265C65"/>
    <w:rsid w:val="00265E06"/>
    <w:rsid w:val="00266066"/>
    <w:rsid w:val="00266091"/>
    <w:rsid w:val="00266417"/>
    <w:rsid w:val="0026672D"/>
    <w:rsid w:val="002669EC"/>
    <w:rsid w:val="00266A2D"/>
    <w:rsid w:val="00266B37"/>
    <w:rsid w:val="00266CEC"/>
    <w:rsid w:val="00266E82"/>
    <w:rsid w:val="00266F0A"/>
    <w:rsid w:val="00266FBB"/>
    <w:rsid w:val="00267092"/>
    <w:rsid w:val="0026715E"/>
    <w:rsid w:val="002673A0"/>
    <w:rsid w:val="002674DA"/>
    <w:rsid w:val="002674E0"/>
    <w:rsid w:val="00267682"/>
    <w:rsid w:val="002677FA"/>
    <w:rsid w:val="00267968"/>
    <w:rsid w:val="00267973"/>
    <w:rsid w:val="00267B5D"/>
    <w:rsid w:val="00267B69"/>
    <w:rsid w:val="00267C45"/>
    <w:rsid w:val="002703B0"/>
    <w:rsid w:val="00270576"/>
    <w:rsid w:val="0027057F"/>
    <w:rsid w:val="002705E5"/>
    <w:rsid w:val="0027084F"/>
    <w:rsid w:val="0027088F"/>
    <w:rsid w:val="00270A08"/>
    <w:rsid w:val="00270C10"/>
    <w:rsid w:val="0027102C"/>
    <w:rsid w:val="002710CC"/>
    <w:rsid w:val="00271432"/>
    <w:rsid w:val="00271448"/>
    <w:rsid w:val="002714CC"/>
    <w:rsid w:val="002715F3"/>
    <w:rsid w:val="002718F0"/>
    <w:rsid w:val="00271D10"/>
    <w:rsid w:val="00271F92"/>
    <w:rsid w:val="002722BD"/>
    <w:rsid w:val="00272457"/>
    <w:rsid w:val="00272496"/>
    <w:rsid w:val="002728A0"/>
    <w:rsid w:val="002728FD"/>
    <w:rsid w:val="0027296C"/>
    <w:rsid w:val="002729FD"/>
    <w:rsid w:val="00272AA0"/>
    <w:rsid w:val="00272B9C"/>
    <w:rsid w:val="00272E45"/>
    <w:rsid w:val="002736F6"/>
    <w:rsid w:val="00273823"/>
    <w:rsid w:val="002739F7"/>
    <w:rsid w:val="00273C77"/>
    <w:rsid w:val="00273DC2"/>
    <w:rsid w:val="00273E9F"/>
    <w:rsid w:val="00273FF5"/>
    <w:rsid w:val="00274026"/>
    <w:rsid w:val="0027412D"/>
    <w:rsid w:val="002742EF"/>
    <w:rsid w:val="00274461"/>
    <w:rsid w:val="002744AD"/>
    <w:rsid w:val="0027460B"/>
    <w:rsid w:val="0027467C"/>
    <w:rsid w:val="00274685"/>
    <w:rsid w:val="0027473D"/>
    <w:rsid w:val="00274754"/>
    <w:rsid w:val="00274783"/>
    <w:rsid w:val="002747FF"/>
    <w:rsid w:val="00274838"/>
    <w:rsid w:val="0027485D"/>
    <w:rsid w:val="002748B3"/>
    <w:rsid w:val="002748B9"/>
    <w:rsid w:val="00274ABA"/>
    <w:rsid w:val="00274B5E"/>
    <w:rsid w:val="00274C94"/>
    <w:rsid w:val="00274CA2"/>
    <w:rsid w:val="00274D7F"/>
    <w:rsid w:val="00274F82"/>
    <w:rsid w:val="0027503E"/>
    <w:rsid w:val="00275318"/>
    <w:rsid w:val="0027539A"/>
    <w:rsid w:val="002753A2"/>
    <w:rsid w:val="00275422"/>
    <w:rsid w:val="002756AB"/>
    <w:rsid w:val="0027573E"/>
    <w:rsid w:val="00275743"/>
    <w:rsid w:val="00275777"/>
    <w:rsid w:val="0027595A"/>
    <w:rsid w:val="002759E2"/>
    <w:rsid w:val="00275AB7"/>
    <w:rsid w:val="00275BF7"/>
    <w:rsid w:val="00275CB8"/>
    <w:rsid w:val="00275FC9"/>
    <w:rsid w:val="00276199"/>
    <w:rsid w:val="002763D7"/>
    <w:rsid w:val="00276612"/>
    <w:rsid w:val="00276627"/>
    <w:rsid w:val="00276685"/>
    <w:rsid w:val="002766BD"/>
    <w:rsid w:val="00276A81"/>
    <w:rsid w:val="00276B68"/>
    <w:rsid w:val="00276DBA"/>
    <w:rsid w:val="00277007"/>
    <w:rsid w:val="00277459"/>
    <w:rsid w:val="00277692"/>
    <w:rsid w:val="002777E8"/>
    <w:rsid w:val="00277B96"/>
    <w:rsid w:val="00277DC7"/>
    <w:rsid w:val="0028008B"/>
    <w:rsid w:val="0028020E"/>
    <w:rsid w:val="002802A4"/>
    <w:rsid w:val="00280A22"/>
    <w:rsid w:val="00280CD5"/>
    <w:rsid w:val="00280D76"/>
    <w:rsid w:val="00280E5C"/>
    <w:rsid w:val="00280F8C"/>
    <w:rsid w:val="00280FAC"/>
    <w:rsid w:val="00280FD1"/>
    <w:rsid w:val="002810D8"/>
    <w:rsid w:val="00281328"/>
    <w:rsid w:val="002816A7"/>
    <w:rsid w:val="0028199A"/>
    <w:rsid w:val="00281B57"/>
    <w:rsid w:val="00281C40"/>
    <w:rsid w:val="00281CEF"/>
    <w:rsid w:val="00281E76"/>
    <w:rsid w:val="00281FAD"/>
    <w:rsid w:val="002820E9"/>
    <w:rsid w:val="00282135"/>
    <w:rsid w:val="0028215C"/>
    <w:rsid w:val="00282333"/>
    <w:rsid w:val="0028253D"/>
    <w:rsid w:val="00282712"/>
    <w:rsid w:val="00282726"/>
    <w:rsid w:val="0028279C"/>
    <w:rsid w:val="00282811"/>
    <w:rsid w:val="002828FA"/>
    <w:rsid w:val="00282978"/>
    <w:rsid w:val="00282A96"/>
    <w:rsid w:val="00282C6E"/>
    <w:rsid w:val="00282D95"/>
    <w:rsid w:val="00283112"/>
    <w:rsid w:val="002837DA"/>
    <w:rsid w:val="0028380A"/>
    <w:rsid w:val="0028389C"/>
    <w:rsid w:val="00283902"/>
    <w:rsid w:val="002839BF"/>
    <w:rsid w:val="00283D34"/>
    <w:rsid w:val="00283D67"/>
    <w:rsid w:val="00283E6F"/>
    <w:rsid w:val="00284093"/>
    <w:rsid w:val="002840AA"/>
    <w:rsid w:val="0028414A"/>
    <w:rsid w:val="002843A0"/>
    <w:rsid w:val="00284870"/>
    <w:rsid w:val="00284A94"/>
    <w:rsid w:val="00284CB3"/>
    <w:rsid w:val="00284D7E"/>
    <w:rsid w:val="00284E7F"/>
    <w:rsid w:val="0028542D"/>
    <w:rsid w:val="002855BB"/>
    <w:rsid w:val="002857A7"/>
    <w:rsid w:val="0028587E"/>
    <w:rsid w:val="00285902"/>
    <w:rsid w:val="00285D61"/>
    <w:rsid w:val="00285DDF"/>
    <w:rsid w:val="00285E5F"/>
    <w:rsid w:val="00285F40"/>
    <w:rsid w:val="002860B2"/>
    <w:rsid w:val="0028631B"/>
    <w:rsid w:val="00286320"/>
    <w:rsid w:val="00286653"/>
    <w:rsid w:val="0028687E"/>
    <w:rsid w:val="002868A3"/>
    <w:rsid w:val="00286A88"/>
    <w:rsid w:val="00286B6E"/>
    <w:rsid w:val="00286D0E"/>
    <w:rsid w:val="00286DA6"/>
    <w:rsid w:val="00287296"/>
    <w:rsid w:val="00287471"/>
    <w:rsid w:val="00287552"/>
    <w:rsid w:val="00287936"/>
    <w:rsid w:val="00287AE1"/>
    <w:rsid w:val="00287DA2"/>
    <w:rsid w:val="00287FE7"/>
    <w:rsid w:val="00287FEE"/>
    <w:rsid w:val="00290023"/>
    <w:rsid w:val="00290117"/>
    <w:rsid w:val="0029058C"/>
    <w:rsid w:val="002905AE"/>
    <w:rsid w:val="002906BA"/>
    <w:rsid w:val="002906EA"/>
    <w:rsid w:val="00291150"/>
    <w:rsid w:val="002911DA"/>
    <w:rsid w:val="00291290"/>
    <w:rsid w:val="0029131E"/>
    <w:rsid w:val="002915F2"/>
    <w:rsid w:val="00291626"/>
    <w:rsid w:val="002918CE"/>
    <w:rsid w:val="00291AED"/>
    <w:rsid w:val="00291B9C"/>
    <w:rsid w:val="00291DC1"/>
    <w:rsid w:val="00292103"/>
    <w:rsid w:val="0029232D"/>
    <w:rsid w:val="0029235C"/>
    <w:rsid w:val="00292420"/>
    <w:rsid w:val="00292622"/>
    <w:rsid w:val="00292640"/>
    <w:rsid w:val="002927F9"/>
    <w:rsid w:val="00292940"/>
    <w:rsid w:val="00292A25"/>
    <w:rsid w:val="00292CA1"/>
    <w:rsid w:val="00292CD0"/>
    <w:rsid w:val="00292FA6"/>
    <w:rsid w:val="00292FB8"/>
    <w:rsid w:val="00292FF8"/>
    <w:rsid w:val="0029303B"/>
    <w:rsid w:val="002932D2"/>
    <w:rsid w:val="0029358C"/>
    <w:rsid w:val="00293691"/>
    <w:rsid w:val="002937F1"/>
    <w:rsid w:val="00293997"/>
    <w:rsid w:val="00293A5C"/>
    <w:rsid w:val="00293C38"/>
    <w:rsid w:val="00293CAD"/>
    <w:rsid w:val="00293D54"/>
    <w:rsid w:val="00293EAD"/>
    <w:rsid w:val="00293F08"/>
    <w:rsid w:val="002941BF"/>
    <w:rsid w:val="00294206"/>
    <w:rsid w:val="00294258"/>
    <w:rsid w:val="00294261"/>
    <w:rsid w:val="002942A7"/>
    <w:rsid w:val="00294591"/>
    <w:rsid w:val="002945D7"/>
    <w:rsid w:val="0029464A"/>
    <w:rsid w:val="002946EB"/>
    <w:rsid w:val="002947B2"/>
    <w:rsid w:val="002947BC"/>
    <w:rsid w:val="00294907"/>
    <w:rsid w:val="0029499C"/>
    <w:rsid w:val="00294A1F"/>
    <w:rsid w:val="00294B35"/>
    <w:rsid w:val="00294C44"/>
    <w:rsid w:val="00294DC1"/>
    <w:rsid w:val="00294FDC"/>
    <w:rsid w:val="0029503A"/>
    <w:rsid w:val="00295648"/>
    <w:rsid w:val="00295831"/>
    <w:rsid w:val="0029589A"/>
    <w:rsid w:val="00295995"/>
    <w:rsid w:val="00295E91"/>
    <w:rsid w:val="00295EC3"/>
    <w:rsid w:val="00296183"/>
    <w:rsid w:val="0029644C"/>
    <w:rsid w:val="002964D9"/>
    <w:rsid w:val="00296776"/>
    <w:rsid w:val="00296A4F"/>
    <w:rsid w:val="00296B67"/>
    <w:rsid w:val="00296C9C"/>
    <w:rsid w:val="00296D8F"/>
    <w:rsid w:val="00297201"/>
    <w:rsid w:val="00297214"/>
    <w:rsid w:val="0029731F"/>
    <w:rsid w:val="0029737E"/>
    <w:rsid w:val="0029748B"/>
    <w:rsid w:val="0029773E"/>
    <w:rsid w:val="00297778"/>
    <w:rsid w:val="002977F2"/>
    <w:rsid w:val="002977FF"/>
    <w:rsid w:val="002978EA"/>
    <w:rsid w:val="00297979"/>
    <w:rsid w:val="00297D19"/>
    <w:rsid w:val="00297D38"/>
    <w:rsid w:val="00297F7B"/>
    <w:rsid w:val="002A03FB"/>
    <w:rsid w:val="002A0582"/>
    <w:rsid w:val="002A0950"/>
    <w:rsid w:val="002A0DBB"/>
    <w:rsid w:val="002A0DFE"/>
    <w:rsid w:val="002A0E8C"/>
    <w:rsid w:val="002A0EDF"/>
    <w:rsid w:val="002A102E"/>
    <w:rsid w:val="002A10F9"/>
    <w:rsid w:val="002A1146"/>
    <w:rsid w:val="002A11AB"/>
    <w:rsid w:val="002A1443"/>
    <w:rsid w:val="002A1529"/>
    <w:rsid w:val="002A161D"/>
    <w:rsid w:val="002A165A"/>
    <w:rsid w:val="002A16E8"/>
    <w:rsid w:val="002A17A2"/>
    <w:rsid w:val="002A1BC4"/>
    <w:rsid w:val="002A1C59"/>
    <w:rsid w:val="002A1DA2"/>
    <w:rsid w:val="002A2030"/>
    <w:rsid w:val="002A2045"/>
    <w:rsid w:val="002A238D"/>
    <w:rsid w:val="002A2527"/>
    <w:rsid w:val="002A2651"/>
    <w:rsid w:val="002A26A7"/>
    <w:rsid w:val="002A2869"/>
    <w:rsid w:val="002A28A2"/>
    <w:rsid w:val="002A29A9"/>
    <w:rsid w:val="002A29D6"/>
    <w:rsid w:val="002A2A7F"/>
    <w:rsid w:val="002A2BB3"/>
    <w:rsid w:val="002A2D04"/>
    <w:rsid w:val="002A2D1A"/>
    <w:rsid w:val="002A2D5C"/>
    <w:rsid w:val="002A32C4"/>
    <w:rsid w:val="002A359B"/>
    <w:rsid w:val="002A36A4"/>
    <w:rsid w:val="002A3734"/>
    <w:rsid w:val="002A3746"/>
    <w:rsid w:val="002A3A0B"/>
    <w:rsid w:val="002A3B06"/>
    <w:rsid w:val="002A3B38"/>
    <w:rsid w:val="002A3CD0"/>
    <w:rsid w:val="002A3DC8"/>
    <w:rsid w:val="002A420A"/>
    <w:rsid w:val="002A4364"/>
    <w:rsid w:val="002A43D0"/>
    <w:rsid w:val="002A4717"/>
    <w:rsid w:val="002A483C"/>
    <w:rsid w:val="002A48A4"/>
    <w:rsid w:val="002A4923"/>
    <w:rsid w:val="002A4A0D"/>
    <w:rsid w:val="002A4C0F"/>
    <w:rsid w:val="002A4CB6"/>
    <w:rsid w:val="002A4D6A"/>
    <w:rsid w:val="002A4E12"/>
    <w:rsid w:val="002A4E19"/>
    <w:rsid w:val="002A4F7E"/>
    <w:rsid w:val="002A507A"/>
    <w:rsid w:val="002A520E"/>
    <w:rsid w:val="002A5220"/>
    <w:rsid w:val="002A5327"/>
    <w:rsid w:val="002A542B"/>
    <w:rsid w:val="002A61EF"/>
    <w:rsid w:val="002A620D"/>
    <w:rsid w:val="002A6437"/>
    <w:rsid w:val="002A6894"/>
    <w:rsid w:val="002A69F3"/>
    <w:rsid w:val="002A6A80"/>
    <w:rsid w:val="002A6A99"/>
    <w:rsid w:val="002A6AC2"/>
    <w:rsid w:val="002A6CF7"/>
    <w:rsid w:val="002A6D45"/>
    <w:rsid w:val="002A6E21"/>
    <w:rsid w:val="002A6F6C"/>
    <w:rsid w:val="002A7001"/>
    <w:rsid w:val="002A728C"/>
    <w:rsid w:val="002A732D"/>
    <w:rsid w:val="002A7340"/>
    <w:rsid w:val="002A7464"/>
    <w:rsid w:val="002A77BB"/>
    <w:rsid w:val="002A7AC9"/>
    <w:rsid w:val="002A7DE2"/>
    <w:rsid w:val="002A7EB4"/>
    <w:rsid w:val="002A7FDF"/>
    <w:rsid w:val="002B04C8"/>
    <w:rsid w:val="002B065D"/>
    <w:rsid w:val="002B07FE"/>
    <w:rsid w:val="002B0BF9"/>
    <w:rsid w:val="002B0C6F"/>
    <w:rsid w:val="002B0E92"/>
    <w:rsid w:val="002B0EA0"/>
    <w:rsid w:val="002B0F26"/>
    <w:rsid w:val="002B0F4C"/>
    <w:rsid w:val="002B0FAE"/>
    <w:rsid w:val="002B12C1"/>
    <w:rsid w:val="002B13E9"/>
    <w:rsid w:val="002B157B"/>
    <w:rsid w:val="002B159B"/>
    <w:rsid w:val="002B163E"/>
    <w:rsid w:val="002B16F5"/>
    <w:rsid w:val="002B19D4"/>
    <w:rsid w:val="002B1E28"/>
    <w:rsid w:val="002B1E9C"/>
    <w:rsid w:val="002B21A4"/>
    <w:rsid w:val="002B24D3"/>
    <w:rsid w:val="002B25A9"/>
    <w:rsid w:val="002B2689"/>
    <w:rsid w:val="002B269E"/>
    <w:rsid w:val="002B27E5"/>
    <w:rsid w:val="002B2AEB"/>
    <w:rsid w:val="002B2B1E"/>
    <w:rsid w:val="002B2BAF"/>
    <w:rsid w:val="002B2D42"/>
    <w:rsid w:val="002B2EFF"/>
    <w:rsid w:val="002B3118"/>
    <w:rsid w:val="002B3837"/>
    <w:rsid w:val="002B3964"/>
    <w:rsid w:val="002B39B5"/>
    <w:rsid w:val="002B39FE"/>
    <w:rsid w:val="002B3ABE"/>
    <w:rsid w:val="002B3C09"/>
    <w:rsid w:val="002B3CC3"/>
    <w:rsid w:val="002B3E98"/>
    <w:rsid w:val="002B3F89"/>
    <w:rsid w:val="002B3FF1"/>
    <w:rsid w:val="002B4059"/>
    <w:rsid w:val="002B430B"/>
    <w:rsid w:val="002B434F"/>
    <w:rsid w:val="002B4591"/>
    <w:rsid w:val="002B46D8"/>
    <w:rsid w:val="002B4749"/>
    <w:rsid w:val="002B4752"/>
    <w:rsid w:val="002B4DCB"/>
    <w:rsid w:val="002B5272"/>
    <w:rsid w:val="002B56DC"/>
    <w:rsid w:val="002B5700"/>
    <w:rsid w:val="002B5912"/>
    <w:rsid w:val="002B5C0C"/>
    <w:rsid w:val="002B600A"/>
    <w:rsid w:val="002B6132"/>
    <w:rsid w:val="002B627E"/>
    <w:rsid w:val="002B65AE"/>
    <w:rsid w:val="002B66DC"/>
    <w:rsid w:val="002B6855"/>
    <w:rsid w:val="002B6862"/>
    <w:rsid w:val="002B6A2A"/>
    <w:rsid w:val="002B6C7A"/>
    <w:rsid w:val="002B6D13"/>
    <w:rsid w:val="002B6D2A"/>
    <w:rsid w:val="002B6FF5"/>
    <w:rsid w:val="002B709C"/>
    <w:rsid w:val="002B732A"/>
    <w:rsid w:val="002B745E"/>
    <w:rsid w:val="002B74A1"/>
    <w:rsid w:val="002B7672"/>
    <w:rsid w:val="002B76CA"/>
    <w:rsid w:val="002B7803"/>
    <w:rsid w:val="002B7A60"/>
    <w:rsid w:val="002B7AA8"/>
    <w:rsid w:val="002B7B3E"/>
    <w:rsid w:val="002C0092"/>
    <w:rsid w:val="002C0097"/>
    <w:rsid w:val="002C0136"/>
    <w:rsid w:val="002C0605"/>
    <w:rsid w:val="002C09A0"/>
    <w:rsid w:val="002C0B43"/>
    <w:rsid w:val="002C0B82"/>
    <w:rsid w:val="002C0F9A"/>
    <w:rsid w:val="002C12FC"/>
    <w:rsid w:val="002C13E8"/>
    <w:rsid w:val="002C1485"/>
    <w:rsid w:val="002C15DD"/>
    <w:rsid w:val="002C1A65"/>
    <w:rsid w:val="002C1B20"/>
    <w:rsid w:val="002C1C1B"/>
    <w:rsid w:val="002C1EB3"/>
    <w:rsid w:val="002C1EDD"/>
    <w:rsid w:val="002C2070"/>
    <w:rsid w:val="002C223A"/>
    <w:rsid w:val="002C26C9"/>
    <w:rsid w:val="002C2745"/>
    <w:rsid w:val="002C2827"/>
    <w:rsid w:val="002C2A7C"/>
    <w:rsid w:val="002C2BEB"/>
    <w:rsid w:val="002C2C5B"/>
    <w:rsid w:val="002C2DBE"/>
    <w:rsid w:val="002C2DDE"/>
    <w:rsid w:val="002C2F76"/>
    <w:rsid w:val="002C367F"/>
    <w:rsid w:val="002C36BB"/>
    <w:rsid w:val="002C36E4"/>
    <w:rsid w:val="002C36EC"/>
    <w:rsid w:val="002C3BE1"/>
    <w:rsid w:val="002C3EDC"/>
    <w:rsid w:val="002C4126"/>
    <w:rsid w:val="002C42F2"/>
    <w:rsid w:val="002C4997"/>
    <w:rsid w:val="002C4A95"/>
    <w:rsid w:val="002C4AF7"/>
    <w:rsid w:val="002C4B1F"/>
    <w:rsid w:val="002C4D0C"/>
    <w:rsid w:val="002C4D8C"/>
    <w:rsid w:val="002C4F04"/>
    <w:rsid w:val="002C4F8C"/>
    <w:rsid w:val="002C4FD1"/>
    <w:rsid w:val="002C5080"/>
    <w:rsid w:val="002C5119"/>
    <w:rsid w:val="002C544D"/>
    <w:rsid w:val="002C5464"/>
    <w:rsid w:val="002C5807"/>
    <w:rsid w:val="002C58D2"/>
    <w:rsid w:val="002C5926"/>
    <w:rsid w:val="002C5EB6"/>
    <w:rsid w:val="002C61B9"/>
    <w:rsid w:val="002C6286"/>
    <w:rsid w:val="002C63F3"/>
    <w:rsid w:val="002C6538"/>
    <w:rsid w:val="002C6628"/>
    <w:rsid w:val="002C67A5"/>
    <w:rsid w:val="002C67E8"/>
    <w:rsid w:val="002C6943"/>
    <w:rsid w:val="002C6E0A"/>
    <w:rsid w:val="002C6E4D"/>
    <w:rsid w:val="002C6ECE"/>
    <w:rsid w:val="002C6ECF"/>
    <w:rsid w:val="002C72B6"/>
    <w:rsid w:val="002C7357"/>
    <w:rsid w:val="002C73F3"/>
    <w:rsid w:val="002C7670"/>
    <w:rsid w:val="002C779A"/>
    <w:rsid w:val="002C7841"/>
    <w:rsid w:val="002C78B1"/>
    <w:rsid w:val="002C7918"/>
    <w:rsid w:val="002C7B61"/>
    <w:rsid w:val="002C7BA5"/>
    <w:rsid w:val="002C7D03"/>
    <w:rsid w:val="002C7F2D"/>
    <w:rsid w:val="002D02AC"/>
    <w:rsid w:val="002D04C2"/>
    <w:rsid w:val="002D05A5"/>
    <w:rsid w:val="002D0B18"/>
    <w:rsid w:val="002D0BB1"/>
    <w:rsid w:val="002D0CDA"/>
    <w:rsid w:val="002D0E8D"/>
    <w:rsid w:val="002D1095"/>
    <w:rsid w:val="002D11DB"/>
    <w:rsid w:val="002D1261"/>
    <w:rsid w:val="002D12C8"/>
    <w:rsid w:val="002D1489"/>
    <w:rsid w:val="002D166A"/>
    <w:rsid w:val="002D1822"/>
    <w:rsid w:val="002D18CE"/>
    <w:rsid w:val="002D1919"/>
    <w:rsid w:val="002D1BB6"/>
    <w:rsid w:val="002D1E48"/>
    <w:rsid w:val="002D1E66"/>
    <w:rsid w:val="002D1E67"/>
    <w:rsid w:val="002D1E9F"/>
    <w:rsid w:val="002D1F2C"/>
    <w:rsid w:val="002D20FC"/>
    <w:rsid w:val="002D2298"/>
    <w:rsid w:val="002D2457"/>
    <w:rsid w:val="002D26D7"/>
    <w:rsid w:val="002D2994"/>
    <w:rsid w:val="002D299D"/>
    <w:rsid w:val="002D2C4C"/>
    <w:rsid w:val="002D2C6A"/>
    <w:rsid w:val="002D2DB3"/>
    <w:rsid w:val="002D2FC5"/>
    <w:rsid w:val="002D3038"/>
    <w:rsid w:val="002D350A"/>
    <w:rsid w:val="002D37BE"/>
    <w:rsid w:val="002D383D"/>
    <w:rsid w:val="002D39BF"/>
    <w:rsid w:val="002D3EC0"/>
    <w:rsid w:val="002D4102"/>
    <w:rsid w:val="002D415D"/>
    <w:rsid w:val="002D4202"/>
    <w:rsid w:val="002D47E8"/>
    <w:rsid w:val="002D482A"/>
    <w:rsid w:val="002D4924"/>
    <w:rsid w:val="002D4975"/>
    <w:rsid w:val="002D4B3C"/>
    <w:rsid w:val="002D4C00"/>
    <w:rsid w:val="002D4C96"/>
    <w:rsid w:val="002D4FE2"/>
    <w:rsid w:val="002D5098"/>
    <w:rsid w:val="002D534F"/>
    <w:rsid w:val="002D585C"/>
    <w:rsid w:val="002D58ED"/>
    <w:rsid w:val="002D5DF3"/>
    <w:rsid w:val="002D5E25"/>
    <w:rsid w:val="002D5E87"/>
    <w:rsid w:val="002D5EF9"/>
    <w:rsid w:val="002D600D"/>
    <w:rsid w:val="002D6745"/>
    <w:rsid w:val="002D6AEB"/>
    <w:rsid w:val="002D6D1E"/>
    <w:rsid w:val="002D6D3C"/>
    <w:rsid w:val="002D6D90"/>
    <w:rsid w:val="002D703C"/>
    <w:rsid w:val="002D71FF"/>
    <w:rsid w:val="002D7559"/>
    <w:rsid w:val="002D75A7"/>
    <w:rsid w:val="002D7A87"/>
    <w:rsid w:val="002D7BCF"/>
    <w:rsid w:val="002D7C95"/>
    <w:rsid w:val="002D7F0B"/>
    <w:rsid w:val="002D7F78"/>
    <w:rsid w:val="002D7FBE"/>
    <w:rsid w:val="002E02D5"/>
    <w:rsid w:val="002E06F1"/>
    <w:rsid w:val="002E0804"/>
    <w:rsid w:val="002E08C3"/>
    <w:rsid w:val="002E0DD5"/>
    <w:rsid w:val="002E1055"/>
    <w:rsid w:val="002E110C"/>
    <w:rsid w:val="002E1408"/>
    <w:rsid w:val="002E1415"/>
    <w:rsid w:val="002E1472"/>
    <w:rsid w:val="002E1978"/>
    <w:rsid w:val="002E1A09"/>
    <w:rsid w:val="002E1A13"/>
    <w:rsid w:val="002E1CDF"/>
    <w:rsid w:val="002E1D7A"/>
    <w:rsid w:val="002E1E3F"/>
    <w:rsid w:val="002E1EAC"/>
    <w:rsid w:val="002E1FC7"/>
    <w:rsid w:val="002E22A1"/>
    <w:rsid w:val="002E22CA"/>
    <w:rsid w:val="002E2320"/>
    <w:rsid w:val="002E27D4"/>
    <w:rsid w:val="002E2882"/>
    <w:rsid w:val="002E2911"/>
    <w:rsid w:val="002E29A2"/>
    <w:rsid w:val="002E2AF7"/>
    <w:rsid w:val="002E2BCE"/>
    <w:rsid w:val="002E2D60"/>
    <w:rsid w:val="002E3477"/>
    <w:rsid w:val="002E38D1"/>
    <w:rsid w:val="002E38F3"/>
    <w:rsid w:val="002E3A7B"/>
    <w:rsid w:val="002E3BD7"/>
    <w:rsid w:val="002E3CD5"/>
    <w:rsid w:val="002E3DAE"/>
    <w:rsid w:val="002E3DD7"/>
    <w:rsid w:val="002E3F54"/>
    <w:rsid w:val="002E43D1"/>
    <w:rsid w:val="002E475C"/>
    <w:rsid w:val="002E4B0F"/>
    <w:rsid w:val="002E4B5C"/>
    <w:rsid w:val="002E4B85"/>
    <w:rsid w:val="002E4BB5"/>
    <w:rsid w:val="002E4BBD"/>
    <w:rsid w:val="002E4CB5"/>
    <w:rsid w:val="002E4D07"/>
    <w:rsid w:val="002E5152"/>
    <w:rsid w:val="002E5720"/>
    <w:rsid w:val="002E5845"/>
    <w:rsid w:val="002E589A"/>
    <w:rsid w:val="002E58C3"/>
    <w:rsid w:val="002E5B5F"/>
    <w:rsid w:val="002E5E9B"/>
    <w:rsid w:val="002E5F9F"/>
    <w:rsid w:val="002E6255"/>
    <w:rsid w:val="002E62ED"/>
    <w:rsid w:val="002E634E"/>
    <w:rsid w:val="002E63CF"/>
    <w:rsid w:val="002E6445"/>
    <w:rsid w:val="002E6797"/>
    <w:rsid w:val="002E6903"/>
    <w:rsid w:val="002E6932"/>
    <w:rsid w:val="002E6B9F"/>
    <w:rsid w:val="002E6CA0"/>
    <w:rsid w:val="002E6D06"/>
    <w:rsid w:val="002E6DFF"/>
    <w:rsid w:val="002E6F14"/>
    <w:rsid w:val="002E703A"/>
    <w:rsid w:val="002E709B"/>
    <w:rsid w:val="002E7130"/>
    <w:rsid w:val="002E717E"/>
    <w:rsid w:val="002E72D1"/>
    <w:rsid w:val="002E74C9"/>
    <w:rsid w:val="002E76C0"/>
    <w:rsid w:val="002E7E8B"/>
    <w:rsid w:val="002E7EE7"/>
    <w:rsid w:val="002F02F3"/>
    <w:rsid w:val="002F053C"/>
    <w:rsid w:val="002F0632"/>
    <w:rsid w:val="002F083A"/>
    <w:rsid w:val="002F08EA"/>
    <w:rsid w:val="002F09A4"/>
    <w:rsid w:val="002F0BA8"/>
    <w:rsid w:val="002F0D1E"/>
    <w:rsid w:val="002F0F77"/>
    <w:rsid w:val="002F1216"/>
    <w:rsid w:val="002F12AA"/>
    <w:rsid w:val="002F12C6"/>
    <w:rsid w:val="002F14DA"/>
    <w:rsid w:val="002F16C6"/>
    <w:rsid w:val="002F18A0"/>
    <w:rsid w:val="002F1BCA"/>
    <w:rsid w:val="002F1EF2"/>
    <w:rsid w:val="002F2067"/>
    <w:rsid w:val="002F219F"/>
    <w:rsid w:val="002F21D3"/>
    <w:rsid w:val="002F2258"/>
    <w:rsid w:val="002F240E"/>
    <w:rsid w:val="002F2542"/>
    <w:rsid w:val="002F2AE3"/>
    <w:rsid w:val="002F2D9F"/>
    <w:rsid w:val="002F2DCE"/>
    <w:rsid w:val="002F2F21"/>
    <w:rsid w:val="002F2F69"/>
    <w:rsid w:val="002F3045"/>
    <w:rsid w:val="002F306F"/>
    <w:rsid w:val="002F3114"/>
    <w:rsid w:val="002F3287"/>
    <w:rsid w:val="002F36CD"/>
    <w:rsid w:val="002F374E"/>
    <w:rsid w:val="002F3A5B"/>
    <w:rsid w:val="002F3C84"/>
    <w:rsid w:val="002F3C8D"/>
    <w:rsid w:val="002F4022"/>
    <w:rsid w:val="002F4172"/>
    <w:rsid w:val="002F4243"/>
    <w:rsid w:val="002F439D"/>
    <w:rsid w:val="002F4592"/>
    <w:rsid w:val="002F4625"/>
    <w:rsid w:val="002F46BD"/>
    <w:rsid w:val="002F4A11"/>
    <w:rsid w:val="002F4B4C"/>
    <w:rsid w:val="002F4CF4"/>
    <w:rsid w:val="002F4CFE"/>
    <w:rsid w:val="002F4E48"/>
    <w:rsid w:val="002F509A"/>
    <w:rsid w:val="002F53D0"/>
    <w:rsid w:val="002F542A"/>
    <w:rsid w:val="002F5436"/>
    <w:rsid w:val="002F5741"/>
    <w:rsid w:val="002F5749"/>
    <w:rsid w:val="002F57F6"/>
    <w:rsid w:val="002F5839"/>
    <w:rsid w:val="002F58A7"/>
    <w:rsid w:val="002F59FD"/>
    <w:rsid w:val="002F5BBE"/>
    <w:rsid w:val="002F5D28"/>
    <w:rsid w:val="002F5F70"/>
    <w:rsid w:val="002F6080"/>
    <w:rsid w:val="002F61CC"/>
    <w:rsid w:val="002F6402"/>
    <w:rsid w:val="002F6445"/>
    <w:rsid w:val="002F6A65"/>
    <w:rsid w:val="002F6B13"/>
    <w:rsid w:val="002F6F6E"/>
    <w:rsid w:val="002F71DF"/>
    <w:rsid w:val="002F7298"/>
    <w:rsid w:val="002F7383"/>
    <w:rsid w:val="002F738B"/>
    <w:rsid w:val="002F78FD"/>
    <w:rsid w:val="002F79B1"/>
    <w:rsid w:val="003001AC"/>
    <w:rsid w:val="00300452"/>
    <w:rsid w:val="00300A38"/>
    <w:rsid w:val="00300E8D"/>
    <w:rsid w:val="00300FE5"/>
    <w:rsid w:val="003013A4"/>
    <w:rsid w:val="003013CD"/>
    <w:rsid w:val="0030160D"/>
    <w:rsid w:val="00301639"/>
    <w:rsid w:val="0030169E"/>
    <w:rsid w:val="003016D2"/>
    <w:rsid w:val="003016E4"/>
    <w:rsid w:val="0030172E"/>
    <w:rsid w:val="003018E1"/>
    <w:rsid w:val="0030192B"/>
    <w:rsid w:val="00301952"/>
    <w:rsid w:val="00301BCA"/>
    <w:rsid w:val="00301CF8"/>
    <w:rsid w:val="00301DC8"/>
    <w:rsid w:val="00301F15"/>
    <w:rsid w:val="00301F27"/>
    <w:rsid w:val="00301F30"/>
    <w:rsid w:val="003022CA"/>
    <w:rsid w:val="003022FA"/>
    <w:rsid w:val="00302516"/>
    <w:rsid w:val="003028BB"/>
    <w:rsid w:val="0030292F"/>
    <w:rsid w:val="00302A8C"/>
    <w:rsid w:val="00302BBE"/>
    <w:rsid w:val="00302DE6"/>
    <w:rsid w:val="00302DF5"/>
    <w:rsid w:val="00302E22"/>
    <w:rsid w:val="00302E7E"/>
    <w:rsid w:val="00302F22"/>
    <w:rsid w:val="0030316F"/>
    <w:rsid w:val="00303463"/>
    <w:rsid w:val="003034BF"/>
    <w:rsid w:val="003035FA"/>
    <w:rsid w:val="0030360A"/>
    <w:rsid w:val="0030394A"/>
    <w:rsid w:val="0030399F"/>
    <w:rsid w:val="00303A30"/>
    <w:rsid w:val="00303B31"/>
    <w:rsid w:val="00303DC8"/>
    <w:rsid w:val="00303E89"/>
    <w:rsid w:val="00303ECB"/>
    <w:rsid w:val="00304030"/>
    <w:rsid w:val="0030429C"/>
    <w:rsid w:val="003043AD"/>
    <w:rsid w:val="00304945"/>
    <w:rsid w:val="00304D0E"/>
    <w:rsid w:val="00304D20"/>
    <w:rsid w:val="00304E4E"/>
    <w:rsid w:val="00305123"/>
    <w:rsid w:val="003052C6"/>
    <w:rsid w:val="0030549E"/>
    <w:rsid w:val="00305679"/>
    <w:rsid w:val="00305AFB"/>
    <w:rsid w:val="00305B3A"/>
    <w:rsid w:val="00305B4D"/>
    <w:rsid w:val="00305C11"/>
    <w:rsid w:val="00305E54"/>
    <w:rsid w:val="00305EE6"/>
    <w:rsid w:val="00305F25"/>
    <w:rsid w:val="003062E3"/>
    <w:rsid w:val="003067BF"/>
    <w:rsid w:val="00306802"/>
    <w:rsid w:val="0030699E"/>
    <w:rsid w:val="00306ABF"/>
    <w:rsid w:val="00306C68"/>
    <w:rsid w:val="003070BA"/>
    <w:rsid w:val="003072A5"/>
    <w:rsid w:val="00307449"/>
    <w:rsid w:val="0030754B"/>
    <w:rsid w:val="003075A1"/>
    <w:rsid w:val="003075F6"/>
    <w:rsid w:val="00307662"/>
    <w:rsid w:val="003078A4"/>
    <w:rsid w:val="003078EA"/>
    <w:rsid w:val="00307947"/>
    <w:rsid w:val="00307BB3"/>
    <w:rsid w:val="00307C00"/>
    <w:rsid w:val="00310037"/>
    <w:rsid w:val="0031010B"/>
    <w:rsid w:val="0031024E"/>
    <w:rsid w:val="00310334"/>
    <w:rsid w:val="00310346"/>
    <w:rsid w:val="003105CF"/>
    <w:rsid w:val="003107E0"/>
    <w:rsid w:val="003107E8"/>
    <w:rsid w:val="00310846"/>
    <w:rsid w:val="003108B7"/>
    <w:rsid w:val="0031097E"/>
    <w:rsid w:val="00310EDD"/>
    <w:rsid w:val="00310F0A"/>
    <w:rsid w:val="00310FBC"/>
    <w:rsid w:val="00311343"/>
    <w:rsid w:val="003113C0"/>
    <w:rsid w:val="00311423"/>
    <w:rsid w:val="0031151B"/>
    <w:rsid w:val="00311790"/>
    <w:rsid w:val="00311AFA"/>
    <w:rsid w:val="00311FE8"/>
    <w:rsid w:val="003120B4"/>
    <w:rsid w:val="0031222A"/>
    <w:rsid w:val="00312273"/>
    <w:rsid w:val="00312304"/>
    <w:rsid w:val="003123D2"/>
    <w:rsid w:val="003125EF"/>
    <w:rsid w:val="003128B7"/>
    <w:rsid w:val="00312AC1"/>
    <w:rsid w:val="00312ACF"/>
    <w:rsid w:val="00312C15"/>
    <w:rsid w:val="00312C4E"/>
    <w:rsid w:val="00312F12"/>
    <w:rsid w:val="00313029"/>
    <w:rsid w:val="00313115"/>
    <w:rsid w:val="003131B6"/>
    <w:rsid w:val="003131D3"/>
    <w:rsid w:val="003135BE"/>
    <w:rsid w:val="00313644"/>
    <w:rsid w:val="003136DF"/>
    <w:rsid w:val="00313A49"/>
    <w:rsid w:val="00313B38"/>
    <w:rsid w:val="00313E66"/>
    <w:rsid w:val="00313E96"/>
    <w:rsid w:val="003140D7"/>
    <w:rsid w:val="003141BD"/>
    <w:rsid w:val="003143FC"/>
    <w:rsid w:val="0031454C"/>
    <w:rsid w:val="00314588"/>
    <w:rsid w:val="0031485D"/>
    <w:rsid w:val="003148D0"/>
    <w:rsid w:val="00314A07"/>
    <w:rsid w:val="00314AEC"/>
    <w:rsid w:val="00314B80"/>
    <w:rsid w:val="00314DD2"/>
    <w:rsid w:val="00314E14"/>
    <w:rsid w:val="00314E4F"/>
    <w:rsid w:val="00315010"/>
    <w:rsid w:val="00315162"/>
    <w:rsid w:val="0031518D"/>
    <w:rsid w:val="003152F7"/>
    <w:rsid w:val="0031548C"/>
    <w:rsid w:val="00315542"/>
    <w:rsid w:val="00315622"/>
    <w:rsid w:val="003156F3"/>
    <w:rsid w:val="00315930"/>
    <w:rsid w:val="003159B7"/>
    <w:rsid w:val="00315B3D"/>
    <w:rsid w:val="00315BE3"/>
    <w:rsid w:val="00315D72"/>
    <w:rsid w:val="00315D85"/>
    <w:rsid w:val="0031618F"/>
    <w:rsid w:val="00316199"/>
    <w:rsid w:val="0031637F"/>
    <w:rsid w:val="0031651D"/>
    <w:rsid w:val="003168CA"/>
    <w:rsid w:val="00316B70"/>
    <w:rsid w:val="00316C16"/>
    <w:rsid w:val="00316D2B"/>
    <w:rsid w:val="00316E9B"/>
    <w:rsid w:val="00316EC8"/>
    <w:rsid w:val="00317104"/>
    <w:rsid w:val="003172DA"/>
    <w:rsid w:val="00317389"/>
    <w:rsid w:val="003173C6"/>
    <w:rsid w:val="00317417"/>
    <w:rsid w:val="003174AE"/>
    <w:rsid w:val="003174C7"/>
    <w:rsid w:val="0031788E"/>
    <w:rsid w:val="00317C3D"/>
    <w:rsid w:val="00317EAB"/>
    <w:rsid w:val="00317FDF"/>
    <w:rsid w:val="00320110"/>
    <w:rsid w:val="003201E9"/>
    <w:rsid w:val="00320232"/>
    <w:rsid w:val="0032042A"/>
    <w:rsid w:val="003204E3"/>
    <w:rsid w:val="003205A2"/>
    <w:rsid w:val="003205F1"/>
    <w:rsid w:val="003207C5"/>
    <w:rsid w:val="00320935"/>
    <w:rsid w:val="00320A10"/>
    <w:rsid w:val="00320C50"/>
    <w:rsid w:val="00320D56"/>
    <w:rsid w:val="00320F0B"/>
    <w:rsid w:val="00320F6F"/>
    <w:rsid w:val="00320FE9"/>
    <w:rsid w:val="003213A4"/>
    <w:rsid w:val="003213DB"/>
    <w:rsid w:val="0032173F"/>
    <w:rsid w:val="00321995"/>
    <w:rsid w:val="00321ADA"/>
    <w:rsid w:val="00321B6E"/>
    <w:rsid w:val="00321BA7"/>
    <w:rsid w:val="00321D40"/>
    <w:rsid w:val="00321F4B"/>
    <w:rsid w:val="00321F91"/>
    <w:rsid w:val="00322110"/>
    <w:rsid w:val="00322178"/>
    <w:rsid w:val="003223A6"/>
    <w:rsid w:val="003223C7"/>
    <w:rsid w:val="0032244A"/>
    <w:rsid w:val="00322552"/>
    <w:rsid w:val="0032269C"/>
    <w:rsid w:val="003226B8"/>
    <w:rsid w:val="0032273D"/>
    <w:rsid w:val="00322A5E"/>
    <w:rsid w:val="00322AC8"/>
    <w:rsid w:val="00322C78"/>
    <w:rsid w:val="00322CC5"/>
    <w:rsid w:val="00322DD0"/>
    <w:rsid w:val="003231D6"/>
    <w:rsid w:val="003231DC"/>
    <w:rsid w:val="003232AF"/>
    <w:rsid w:val="00323401"/>
    <w:rsid w:val="0032373B"/>
    <w:rsid w:val="003237DF"/>
    <w:rsid w:val="00323833"/>
    <w:rsid w:val="00323B89"/>
    <w:rsid w:val="00323C60"/>
    <w:rsid w:val="00323C7B"/>
    <w:rsid w:val="00323D5B"/>
    <w:rsid w:val="0032434D"/>
    <w:rsid w:val="00324427"/>
    <w:rsid w:val="00324431"/>
    <w:rsid w:val="0032447D"/>
    <w:rsid w:val="0032449F"/>
    <w:rsid w:val="0032463C"/>
    <w:rsid w:val="00324898"/>
    <w:rsid w:val="00324A90"/>
    <w:rsid w:val="00324C87"/>
    <w:rsid w:val="00324DAA"/>
    <w:rsid w:val="00325010"/>
    <w:rsid w:val="00325316"/>
    <w:rsid w:val="003253BF"/>
    <w:rsid w:val="00325474"/>
    <w:rsid w:val="00325584"/>
    <w:rsid w:val="003258D7"/>
    <w:rsid w:val="003258FC"/>
    <w:rsid w:val="00325AD0"/>
    <w:rsid w:val="00325BAB"/>
    <w:rsid w:val="00325E0B"/>
    <w:rsid w:val="0032623D"/>
    <w:rsid w:val="00326298"/>
    <w:rsid w:val="003266EB"/>
    <w:rsid w:val="00326739"/>
    <w:rsid w:val="0032696C"/>
    <w:rsid w:val="0032699E"/>
    <w:rsid w:val="003269AA"/>
    <w:rsid w:val="00326A0D"/>
    <w:rsid w:val="00326C3A"/>
    <w:rsid w:val="00326D1C"/>
    <w:rsid w:val="00326DEF"/>
    <w:rsid w:val="00326F12"/>
    <w:rsid w:val="00327394"/>
    <w:rsid w:val="003275D7"/>
    <w:rsid w:val="00327904"/>
    <w:rsid w:val="003279FF"/>
    <w:rsid w:val="00327EE3"/>
    <w:rsid w:val="00327F9A"/>
    <w:rsid w:val="00327F9D"/>
    <w:rsid w:val="00330215"/>
    <w:rsid w:val="00330311"/>
    <w:rsid w:val="003303F9"/>
    <w:rsid w:val="003303FC"/>
    <w:rsid w:val="0033087D"/>
    <w:rsid w:val="00330892"/>
    <w:rsid w:val="00330BE0"/>
    <w:rsid w:val="00330D77"/>
    <w:rsid w:val="00330DAA"/>
    <w:rsid w:val="00330FCE"/>
    <w:rsid w:val="0033129F"/>
    <w:rsid w:val="00331353"/>
    <w:rsid w:val="003313AD"/>
    <w:rsid w:val="003314AE"/>
    <w:rsid w:val="003314EB"/>
    <w:rsid w:val="00331A23"/>
    <w:rsid w:val="00331A9B"/>
    <w:rsid w:val="00331B9B"/>
    <w:rsid w:val="00332016"/>
    <w:rsid w:val="0033201E"/>
    <w:rsid w:val="00332227"/>
    <w:rsid w:val="003322C7"/>
    <w:rsid w:val="00332484"/>
    <w:rsid w:val="00332576"/>
    <w:rsid w:val="00332729"/>
    <w:rsid w:val="0033287E"/>
    <w:rsid w:val="00332C09"/>
    <w:rsid w:val="00332CE7"/>
    <w:rsid w:val="00332F17"/>
    <w:rsid w:val="00332F2E"/>
    <w:rsid w:val="00332F8D"/>
    <w:rsid w:val="00333018"/>
    <w:rsid w:val="00333114"/>
    <w:rsid w:val="003332EF"/>
    <w:rsid w:val="00333364"/>
    <w:rsid w:val="00333523"/>
    <w:rsid w:val="00333641"/>
    <w:rsid w:val="00333800"/>
    <w:rsid w:val="0033389C"/>
    <w:rsid w:val="00333C56"/>
    <w:rsid w:val="00333C6D"/>
    <w:rsid w:val="00333F9C"/>
    <w:rsid w:val="0033429B"/>
    <w:rsid w:val="00334463"/>
    <w:rsid w:val="00334499"/>
    <w:rsid w:val="0033453C"/>
    <w:rsid w:val="00334737"/>
    <w:rsid w:val="00334747"/>
    <w:rsid w:val="0033495C"/>
    <w:rsid w:val="00334A15"/>
    <w:rsid w:val="00334B0C"/>
    <w:rsid w:val="00334BF8"/>
    <w:rsid w:val="00334C58"/>
    <w:rsid w:val="00334C91"/>
    <w:rsid w:val="00334E71"/>
    <w:rsid w:val="00334ED8"/>
    <w:rsid w:val="00335041"/>
    <w:rsid w:val="00335045"/>
    <w:rsid w:val="003350C8"/>
    <w:rsid w:val="0033511B"/>
    <w:rsid w:val="003352D7"/>
    <w:rsid w:val="003355AA"/>
    <w:rsid w:val="00335913"/>
    <w:rsid w:val="00335AD6"/>
    <w:rsid w:val="00335B80"/>
    <w:rsid w:val="00335CF5"/>
    <w:rsid w:val="003363F1"/>
    <w:rsid w:val="003366AB"/>
    <w:rsid w:val="003367C4"/>
    <w:rsid w:val="00336894"/>
    <w:rsid w:val="00336D10"/>
    <w:rsid w:val="00336D9E"/>
    <w:rsid w:val="00336E8A"/>
    <w:rsid w:val="00336F66"/>
    <w:rsid w:val="0033745B"/>
    <w:rsid w:val="003377E1"/>
    <w:rsid w:val="00337A30"/>
    <w:rsid w:val="00337A69"/>
    <w:rsid w:val="00337D8A"/>
    <w:rsid w:val="00337EFB"/>
    <w:rsid w:val="003400B4"/>
    <w:rsid w:val="0034037B"/>
    <w:rsid w:val="003403E8"/>
    <w:rsid w:val="0034059E"/>
    <w:rsid w:val="00340683"/>
    <w:rsid w:val="003407CB"/>
    <w:rsid w:val="0034085D"/>
    <w:rsid w:val="00340BF5"/>
    <w:rsid w:val="00340EEE"/>
    <w:rsid w:val="0034144C"/>
    <w:rsid w:val="0034190F"/>
    <w:rsid w:val="00341996"/>
    <w:rsid w:val="00341A5F"/>
    <w:rsid w:val="00341D7C"/>
    <w:rsid w:val="00341E85"/>
    <w:rsid w:val="003422DB"/>
    <w:rsid w:val="003422F5"/>
    <w:rsid w:val="0034251F"/>
    <w:rsid w:val="0034255A"/>
    <w:rsid w:val="003427C9"/>
    <w:rsid w:val="00342A21"/>
    <w:rsid w:val="00342CE2"/>
    <w:rsid w:val="00342F02"/>
    <w:rsid w:val="003430C0"/>
    <w:rsid w:val="003434E0"/>
    <w:rsid w:val="003434EC"/>
    <w:rsid w:val="00343AD7"/>
    <w:rsid w:val="00343CC3"/>
    <w:rsid w:val="00343D38"/>
    <w:rsid w:val="00343EEA"/>
    <w:rsid w:val="00343F75"/>
    <w:rsid w:val="0034405E"/>
    <w:rsid w:val="003440C2"/>
    <w:rsid w:val="003440C9"/>
    <w:rsid w:val="00344473"/>
    <w:rsid w:val="00344CAD"/>
    <w:rsid w:val="00344D42"/>
    <w:rsid w:val="00344D65"/>
    <w:rsid w:val="003451C0"/>
    <w:rsid w:val="003451D7"/>
    <w:rsid w:val="0034527F"/>
    <w:rsid w:val="00345392"/>
    <w:rsid w:val="003455CF"/>
    <w:rsid w:val="00345633"/>
    <w:rsid w:val="00345CF7"/>
    <w:rsid w:val="00345D38"/>
    <w:rsid w:val="00345F5A"/>
    <w:rsid w:val="0034621C"/>
    <w:rsid w:val="003464D3"/>
    <w:rsid w:val="00346524"/>
    <w:rsid w:val="0034657B"/>
    <w:rsid w:val="003466E4"/>
    <w:rsid w:val="003466EE"/>
    <w:rsid w:val="0034673C"/>
    <w:rsid w:val="00346990"/>
    <w:rsid w:val="00346DE0"/>
    <w:rsid w:val="00346EDF"/>
    <w:rsid w:val="00346EEC"/>
    <w:rsid w:val="00346FBD"/>
    <w:rsid w:val="00347054"/>
    <w:rsid w:val="00347058"/>
    <w:rsid w:val="003470CE"/>
    <w:rsid w:val="003471FC"/>
    <w:rsid w:val="0034728E"/>
    <w:rsid w:val="0034749F"/>
    <w:rsid w:val="00347545"/>
    <w:rsid w:val="0034765F"/>
    <w:rsid w:val="00347882"/>
    <w:rsid w:val="00347AC3"/>
    <w:rsid w:val="00347BE4"/>
    <w:rsid w:val="00350127"/>
    <w:rsid w:val="003503D8"/>
    <w:rsid w:val="003504B0"/>
    <w:rsid w:val="00350500"/>
    <w:rsid w:val="003507B9"/>
    <w:rsid w:val="0035098E"/>
    <w:rsid w:val="00350A40"/>
    <w:rsid w:val="00350A4B"/>
    <w:rsid w:val="00350AC1"/>
    <w:rsid w:val="00350B4C"/>
    <w:rsid w:val="00350C1F"/>
    <w:rsid w:val="00350DC9"/>
    <w:rsid w:val="00350EF5"/>
    <w:rsid w:val="003510A2"/>
    <w:rsid w:val="0035135D"/>
    <w:rsid w:val="003514F7"/>
    <w:rsid w:val="003515EF"/>
    <w:rsid w:val="003516F5"/>
    <w:rsid w:val="00351D5F"/>
    <w:rsid w:val="00351DC6"/>
    <w:rsid w:val="00351F90"/>
    <w:rsid w:val="00352284"/>
    <w:rsid w:val="003522B4"/>
    <w:rsid w:val="003523D2"/>
    <w:rsid w:val="00352546"/>
    <w:rsid w:val="003527A2"/>
    <w:rsid w:val="00352927"/>
    <w:rsid w:val="00352983"/>
    <w:rsid w:val="003529EB"/>
    <w:rsid w:val="00352A7E"/>
    <w:rsid w:val="00352BF4"/>
    <w:rsid w:val="00352EA1"/>
    <w:rsid w:val="003532FD"/>
    <w:rsid w:val="00353643"/>
    <w:rsid w:val="0035374C"/>
    <w:rsid w:val="00353A46"/>
    <w:rsid w:val="00353B90"/>
    <w:rsid w:val="00353BC2"/>
    <w:rsid w:val="00353D51"/>
    <w:rsid w:val="00353E6D"/>
    <w:rsid w:val="00353F21"/>
    <w:rsid w:val="00354437"/>
    <w:rsid w:val="00354518"/>
    <w:rsid w:val="0035462D"/>
    <w:rsid w:val="00354769"/>
    <w:rsid w:val="00354770"/>
    <w:rsid w:val="00354B31"/>
    <w:rsid w:val="00354DFD"/>
    <w:rsid w:val="00354F34"/>
    <w:rsid w:val="00354FCE"/>
    <w:rsid w:val="003551EC"/>
    <w:rsid w:val="0035536C"/>
    <w:rsid w:val="0035547C"/>
    <w:rsid w:val="003555FB"/>
    <w:rsid w:val="003556F5"/>
    <w:rsid w:val="00356182"/>
    <w:rsid w:val="00356260"/>
    <w:rsid w:val="003562EF"/>
    <w:rsid w:val="00356323"/>
    <w:rsid w:val="0035667A"/>
    <w:rsid w:val="00356877"/>
    <w:rsid w:val="00356A32"/>
    <w:rsid w:val="00356A61"/>
    <w:rsid w:val="00356BE2"/>
    <w:rsid w:val="00356C18"/>
    <w:rsid w:val="00356C3E"/>
    <w:rsid w:val="00356C40"/>
    <w:rsid w:val="00356D3C"/>
    <w:rsid w:val="003571CF"/>
    <w:rsid w:val="00357420"/>
    <w:rsid w:val="003575A4"/>
    <w:rsid w:val="0035780B"/>
    <w:rsid w:val="00357CCF"/>
    <w:rsid w:val="00357FE0"/>
    <w:rsid w:val="003602EA"/>
    <w:rsid w:val="003603A0"/>
    <w:rsid w:val="0036040A"/>
    <w:rsid w:val="003606D3"/>
    <w:rsid w:val="00360715"/>
    <w:rsid w:val="00360DA5"/>
    <w:rsid w:val="00361307"/>
    <w:rsid w:val="003614B3"/>
    <w:rsid w:val="0036155D"/>
    <w:rsid w:val="00361924"/>
    <w:rsid w:val="003619D7"/>
    <w:rsid w:val="00361CFB"/>
    <w:rsid w:val="00361DB8"/>
    <w:rsid w:val="00361DC3"/>
    <w:rsid w:val="00361DFF"/>
    <w:rsid w:val="00361F72"/>
    <w:rsid w:val="00361F7C"/>
    <w:rsid w:val="003621B7"/>
    <w:rsid w:val="00362347"/>
    <w:rsid w:val="003623D1"/>
    <w:rsid w:val="003623F2"/>
    <w:rsid w:val="00362493"/>
    <w:rsid w:val="003627CD"/>
    <w:rsid w:val="003628DA"/>
    <w:rsid w:val="003629DF"/>
    <w:rsid w:val="00362F73"/>
    <w:rsid w:val="0036313F"/>
    <w:rsid w:val="0036315E"/>
    <w:rsid w:val="0036336B"/>
    <w:rsid w:val="0036347B"/>
    <w:rsid w:val="0036378F"/>
    <w:rsid w:val="00363904"/>
    <w:rsid w:val="00363913"/>
    <w:rsid w:val="0036391B"/>
    <w:rsid w:val="00363AB4"/>
    <w:rsid w:val="00363AE0"/>
    <w:rsid w:val="00363B84"/>
    <w:rsid w:val="00363D19"/>
    <w:rsid w:val="00363F13"/>
    <w:rsid w:val="00363FFC"/>
    <w:rsid w:val="0036403D"/>
    <w:rsid w:val="003640E0"/>
    <w:rsid w:val="003645D5"/>
    <w:rsid w:val="00364631"/>
    <w:rsid w:val="003646EC"/>
    <w:rsid w:val="00364745"/>
    <w:rsid w:val="00364A40"/>
    <w:rsid w:val="00364B65"/>
    <w:rsid w:val="00364BEC"/>
    <w:rsid w:val="00364EC3"/>
    <w:rsid w:val="003650EA"/>
    <w:rsid w:val="0036514B"/>
    <w:rsid w:val="0036544F"/>
    <w:rsid w:val="00365590"/>
    <w:rsid w:val="003655B1"/>
    <w:rsid w:val="003655ED"/>
    <w:rsid w:val="00365731"/>
    <w:rsid w:val="003657F4"/>
    <w:rsid w:val="00365953"/>
    <w:rsid w:val="0036599E"/>
    <w:rsid w:val="003660B7"/>
    <w:rsid w:val="0036631B"/>
    <w:rsid w:val="003664FF"/>
    <w:rsid w:val="0036667D"/>
    <w:rsid w:val="00366A0A"/>
    <w:rsid w:val="00366BA2"/>
    <w:rsid w:val="00366D03"/>
    <w:rsid w:val="00366E2E"/>
    <w:rsid w:val="00367104"/>
    <w:rsid w:val="00367197"/>
    <w:rsid w:val="00367258"/>
    <w:rsid w:val="003674C6"/>
    <w:rsid w:val="0036756C"/>
    <w:rsid w:val="003678B0"/>
    <w:rsid w:val="00367961"/>
    <w:rsid w:val="003679E3"/>
    <w:rsid w:val="00367ADF"/>
    <w:rsid w:val="00367B57"/>
    <w:rsid w:val="00367B89"/>
    <w:rsid w:val="00367D2D"/>
    <w:rsid w:val="00367E21"/>
    <w:rsid w:val="00367FAB"/>
    <w:rsid w:val="0037023B"/>
    <w:rsid w:val="0037026F"/>
    <w:rsid w:val="003704A6"/>
    <w:rsid w:val="00370537"/>
    <w:rsid w:val="00370708"/>
    <w:rsid w:val="00370A39"/>
    <w:rsid w:val="00370A76"/>
    <w:rsid w:val="00370AC3"/>
    <w:rsid w:val="00370AFB"/>
    <w:rsid w:val="00370BC9"/>
    <w:rsid w:val="00370BF2"/>
    <w:rsid w:val="00370D3E"/>
    <w:rsid w:val="00370E51"/>
    <w:rsid w:val="00370F9E"/>
    <w:rsid w:val="0037109D"/>
    <w:rsid w:val="0037128F"/>
    <w:rsid w:val="0037158F"/>
    <w:rsid w:val="003716FB"/>
    <w:rsid w:val="0037192D"/>
    <w:rsid w:val="00371A50"/>
    <w:rsid w:val="00371AA5"/>
    <w:rsid w:val="00371CDC"/>
    <w:rsid w:val="00371F10"/>
    <w:rsid w:val="00372086"/>
    <w:rsid w:val="00372300"/>
    <w:rsid w:val="0037231F"/>
    <w:rsid w:val="0037251A"/>
    <w:rsid w:val="00372650"/>
    <w:rsid w:val="003728FD"/>
    <w:rsid w:val="003729C8"/>
    <w:rsid w:val="00372B37"/>
    <w:rsid w:val="00372BD8"/>
    <w:rsid w:val="00372DA2"/>
    <w:rsid w:val="00372F5C"/>
    <w:rsid w:val="003733F1"/>
    <w:rsid w:val="0037344D"/>
    <w:rsid w:val="003734D9"/>
    <w:rsid w:val="0037351D"/>
    <w:rsid w:val="003737F5"/>
    <w:rsid w:val="003738D6"/>
    <w:rsid w:val="003739E1"/>
    <w:rsid w:val="003739F3"/>
    <w:rsid w:val="00373ADE"/>
    <w:rsid w:val="00373B66"/>
    <w:rsid w:val="00373CBF"/>
    <w:rsid w:val="00373E04"/>
    <w:rsid w:val="00373F42"/>
    <w:rsid w:val="00373F91"/>
    <w:rsid w:val="00374033"/>
    <w:rsid w:val="0037423F"/>
    <w:rsid w:val="00374438"/>
    <w:rsid w:val="00374D27"/>
    <w:rsid w:val="00374FB1"/>
    <w:rsid w:val="00374FF7"/>
    <w:rsid w:val="0037500B"/>
    <w:rsid w:val="003752FF"/>
    <w:rsid w:val="003753AF"/>
    <w:rsid w:val="0037554B"/>
    <w:rsid w:val="003755D9"/>
    <w:rsid w:val="00375737"/>
    <w:rsid w:val="0037579E"/>
    <w:rsid w:val="00375874"/>
    <w:rsid w:val="003758D5"/>
    <w:rsid w:val="00375ACC"/>
    <w:rsid w:val="00375CDF"/>
    <w:rsid w:val="00375D41"/>
    <w:rsid w:val="00375DE2"/>
    <w:rsid w:val="00376228"/>
    <w:rsid w:val="00376A47"/>
    <w:rsid w:val="00376E32"/>
    <w:rsid w:val="00376F0C"/>
    <w:rsid w:val="0037702C"/>
    <w:rsid w:val="003770BD"/>
    <w:rsid w:val="00377200"/>
    <w:rsid w:val="0037723C"/>
    <w:rsid w:val="00377517"/>
    <w:rsid w:val="00377537"/>
    <w:rsid w:val="0037759C"/>
    <w:rsid w:val="00377639"/>
    <w:rsid w:val="00377744"/>
    <w:rsid w:val="0037774B"/>
    <w:rsid w:val="00377798"/>
    <w:rsid w:val="00377A25"/>
    <w:rsid w:val="00377B91"/>
    <w:rsid w:val="00377E8D"/>
    <w:rsid w:val="00377E95"/>
    <w:rsid w:val="00377FA7"/>
    <w:rsid w:val="003801DD"/>
    <w:rsid w:val="00380484"/>
    <w:rsid w:val="003804E6"/>
    <w:rsid w:val="00380638"/>
    <w:rsid w:val="00380757"/>
    <w:rsid w:val="0038077B"/>
    <w:rsid w:val="003807A4"/>
    <w:rsid w:val="00380B5A"/>
    <w:rsid w:val="00380B91"/>
    <w:rsid w:val="00380BC9"/>
    <w:rsid w:val="00380EDD"/>
    <w:rsid w:val="003811C0"/>
    <w:rsid w:val="00381201"/>
    <w:rsid w:val="0038124D"/>
    <w:rsid w:val="003817A2"/>
    <w:rsid w:val="003819B7"/>
    <w:rsid w:val="00381AB1"/>
    <w:rsid w:val="00381B0C"/>
    <w:rsid w:val="00381C13"/>
    <w:rsid w:val="00381C5B"/>
    <w:rsid w:val="00381C96"/>
    <w:rsid w:val="00381F41"/>
    <w:rsid w:val="003821D4"/>
    <w:rsid w:val="0038269D"/>
    <w:rsid w:val="00382832"/>
    <w:rsid w:val="003828CD"/>
    <w:rsid w:val="003829FE"/>
    <w:rsid w:val="00382B5B"/>
    <w:rsid w:val="00382B7C"/>
    <w:rsid w:val="00382C1B"/>
    <w:rsid w:val="00382E0C"/>
    <w:rsid w:val="00382F3C"/>
    <w:rsid w:val="0038317D"/>
    <w:rsid w:val="0038339F"/>
    <w:rsid w:val="00383463"/>
    <w:rsid w:val="003836BE"/>
    <w:rsid w:val="003837CF"/>
    <w:rsid w:val="0038380A"/>
    <w:rsid w:val="003838E2"/>
    <w:rsid w:val="00383C4B"/>
    <w:rsid w:val="00383F35"/>
    <w:rsid w:val="00384097"/>
    <w:rsid w:val="003840D0"/>
    <w:rsid w:val="00384209"/>
    <w:rsid w:val="00384422"/>
    <w:rsid w:val="003845F4"/>
    <w:rsid w:val="00384638"/>
    <w:rsid w:val="00384804"/>
    <w:rsid w:val="003849A6"/>
    <w:rsid w:val="003849BE"/>
    <w:rsid w:val="00384AC6"/>
    <w:rsid w:val="00384BC1"/>
    <w:rsid w:val="00384BD4"/>
    <w:rsid w:val="00384E10"/>
    <w:rsid w:val="003851D7"/>
    <w:rsid w:val="003853B8"/>
    <w:rsid w:val="003856AC"/>
    <w:rsid w:val="0038571B"/>
    <w:rsid w:val="0038579C"/>
    <w:rsid w:val="00385859"/>
    <w:rsid w:val="00385D9C"/>
    <w:rsid w:val="00385E4C"/>
    <w:rsid w:val="00385EEA"/>
    <w:rsid w:val="0038604D"/>
    <w:rsid w:val="003864D6"/>
    <w:rsid w:val="003866FB"/>
    <w:rsid w:val="00386961"/>
    <w:rsid w:val="00386A43"/>
    <w:rsid w:val="00386A6C"/>
    <w:rsid w:val="003873A4"/>
    <w:rsid w:val="003873DE"/>
    <w:rsid w:val="0038757F"/>
    <w:rsid w:val="00387940"/>
    <w:rsid w:val="0038794C"/>
    <w:rsid w:val="003879EA"/>
    <w:rsid w:val="00387D6E"/>
    <w:rsid w:val="00387DBC"/>
    <w:rsid w:val="003900DE"/>
    <w:rsid w:val="0039019F"/>
    <w:rsid w:val="00390203"/>
    <w:rsid w:val="003906F1"/>
    <w:rsid w:val="00390940"/>
    <w:rsid w:val="003909D9"/>
    <w:rsid w:val="00390BCB"/>
    <w:rsid w:val="00390D48"/>
    <w:rsid w:val="00390E5E"/>
    <w:rsid w:val="0039136F"/>
    <w:rsid w:val="00391490"/>
    <w:rsid w:val="00391551"/>
    <w:rsid w:val="00391640"/>
    <w:rsid w:val="00391855"/>
    <w:rsid w:val="003919AA"/>
    <w:rsid w:val="003919DC"/>
    <w:rsid w:val="00391A7A"/>
    <w:rsid w:val="00391B0F"/>
    <w:rsid w:val="00391D57"/>
    <w:rsid w:val="00391D98"/>
    <w:rsid w:val="00391DBC"/>
    <w:rsid w:val="00392193"/>
    <w:rsid w:val="00392280"/>
    <w:rsid w:val="0039258B"/>
    <w:rsid w:val="003925E3"/>
    <w:rsid w:val="00392694"/>
    <w:rsid w:val="00392BF1"/>
    <w:rsid w:val="003930A0"/>
    <w:rsid w:val="0039339C"/>
    <w:rsid w:val="0039353A"/>
    <w:rsid w:val="003935AF"/>
    <w:rsid w:val="00393836"/>
    <w:rsid w:val="00393880"/>
    <w:rsid w:val="003939B1"/>
    <w:rsid w:val="00393C0D"/>
    <w:rsid w:val="00393C68"/>
    <w:rsid w:val="00393C8F"/>
    <w:rsid w:val="00393CE7"/>
    <w:rsid w:val="00393EB4"/>
    <w:rsid w:val="003940EE"/>
    <w:rsid w:val="0039429F"/>
    <w:rsid w:val="00394A98"/>
    <w:rsid w:val="00394C59"/>
    <w:rsid w:val="00394E08"/>
    <w:rsid w:val="00395157"/>
    <w:rsid w:val="0039526E"/>
    <w:rsid w:val="0039542F"/>
    <w:rsid w:val="0039564A"/>
    <w:rsid w:val="0039578A"/>
    <w:rsid w:val="00395807"/>
    <w:rsid w:val="003958C0"/>
    <w:rsid w:val="003959C3"/>
    <w:rsid w:val="00395AF7"/>
    <w:rsid w:val="00395BC0"/>
    <w:rsid w:val="00395CD6"/>
    <w:rsid w:val="00396137"/>
    <w:rsid w:val="00396235"/>
    <w:rsid w:val="003962B0"/>
    <w:rsid w:val="00396318"/>
    <w:rsid w:val="003964EC"/>
    <w:rsid w:val="0039657F"/>
    <w:rsid w:val="003968BC"/>
    <w:rsid w:val="00396956"/>
    <w:rsid w:val="003969EA"/>
    <w:rsid w:val="00396DA1"/>
    <w:rsid w:val="00396E5B"/>
    <w:rsid w:val="00396FE1"/>
    <w:rsid w:val="003972E2"/>
    <w:rsid w:val="00397397"/>
    <w:rsid w:val="00397589"/>
    <w:rsid w:val="0039779F"/>
    <w:rsid w:val="00397AED"/>
    <w:rsid w:val="00397B5C"/>
    <w:rsid w:val="00397C35"/>
    <w:rsid w:val="00397E29"/>
    <w:rsid w:val="003A008F"/>
    <w:rsid w:val="003A0347"/>
    <w:rsid w:val="003A07E2"/>
    <w:rsid w:val="003A0864"/>
    <w:rsid w:val="003A0878"/>
    <w:rsid w:val="003A0B1C"/>
    <w:rsid w:val="003A0B78"/>
    <w:rsid w:val="003A0E2B"/>
    <w:rsid w:val="003A1293"/>
    <w:rsid w:val="003A16F8"/>
    <w:rsid w:val="003A1747"/>
    <w:rsid w:val="003A18D5"/>
    <w:rsid w:val="003A1A9F"/>
    <w:rsid w:val="003A1BE8"/>
    <w:rsid w:val="003A1CCD"/>
    <w:rsid w:val="003A1F88"/>
    <w:rsid w:val="003A1FD2"/>
    <w:rsid w:val="003A220E"/>
    <w:rsid w:val="003A22F0"/>
    <w:rsid w:val="003A263E"/>
    <w:rsid w:val="003A27D9"/>
    <w:rsid w:val="003A2925"/>
    <w:rsid w:val="003A2CD6"/>
    <w:rsid w:val="003A2D7B"/>
    <w:rsid w:val="003A30A0"/>
    <w:rsid w:val="003A310B"/>
    <w:rsid w:val="003A31BC"/>
    <w:rsid w:val="003A3246"/>
    <w:rsid w:val="003A36E4"/>
    <w:rsid w:val="003A37DE"/>
    <w:rsid w:val="003A380A"/>
    <w:rsid w:val="003A3B3A"/>
    <w:rsid w:val="003A3F09"/>
    <w:rsid w:val="003A3F53"/>
    <w:rsid w:val="003A41BE"/>
    <w:rsid w:val="003A42AA"/>
    <w:rsid w:val="003A42DE"/>
    <w:rsid w:val="003A445A"/>
    <w:rsid w:val="003A4662"/>
    <w:rsid w:val="003A4D0F"/>
    <w:rsid w:val="003A4DBD"/>
    <w:rsid w:val="003A4DFD"/>
    <w:rsid w:val="003A4E93"/>
    <w:rsid w:val="003A4F90"/>
    <w:rsid w:val="003A511F"/>
    <w:rsid w:val="003A5390"/>
    <w:rsid w:val="003A549E"/>
    <w:rsid w:val="003A58E4"/>
    <w:rsid w:val="003A5A3D"/>
    <w:rsid w:val="003A5A97"/>
    <w:rsid w:val="003A5AA9"/>
    <w:rsid w:val="003A5AAA"/>
    <w:rsid w:val="003A5CDE"/>
    <w:rsid w:val="003A5DB0"/>
    <w:rsid w:val="003A5DE1"/>
    <w:rsid w:val="003A6433"/>
    <w:rsid w:val="003A6684"/>
    <w:rsid w:val="003A6AB6"/>
    <w:rsid w:val="003A6BEF"/>
    <w:rsid w:val="003A6C77"/>
    <w:rsid w:val="003A6DBB"/>
    <w:rsid w:val="003A72AA"/>
    <w:rsid w:val="003A7786"/>
    <w:rsid w:val="003A77D0"/>
    <w:rsid w:val="003A7A05"/>
    <w:rsid w:val="003A7BA6"/>
    <w:rsid w:val="003A7D52"/>
    <w:rsid w:val="003A7E2F"/>
    <w:rsid w:val="003A7E48"/>
    <w:rsid w:val="003A7FB7"/>
    <w:rsid w:val="003B005F"/>
    <w:rsid w:val="003B014C"/>
    <w:rsid w:val="003B0293"/>
    <w:rsid w:val="003B065A"/>
    <w:rsid w:val="003B0B96"/>
    <w:rsid w:val="003B0EC7"/>
    <w:rsid w:val="003B0F41"/>
    <w:rsid w:val="003B125D"/>
    <w:rsid w:val="003B149C"/>
    <w:rsid w:val="003B1660"/>
    <w:rsid w:val="003B16E1"/>
    <w:rsid w:val="003B16F4"/>
    <w:rsid w:val="003B179A"/>
    <w:rsid w:val="003B179E"/>
    <w:rsid w:val="003B1862"/>
    <w:rsid w:val="003B1A4A"/>
    <w:rsid w:val="003B1A86"/>
    <w:rsid w:val="003B1C1E"/>
    <w:rsid w:val="003B1D3D"/>
    <w:rsid w:val="003B1E2F"/>
    <w:rsid w:val="003B1ED9"/>
    <w:rsid w:val="003B1EF6"/>
    <w:rsid w:val="003B20FE"/>
    <w:rsid w:val="003B2191"/>
    <w:rsid w:val="003B2268"/>
    <w:rsid w:val="003B2509"/>
    <w:rsid w:val="003B2665"/>
    <w:rsid w:val="003B2A42"/>
    <w:rsid w:val="003B2BC6"/>
    <w:rsid w:val="003B2C5E"/>
    <w:rsid w:val="003B2C88"/>
    <w:rsid w:val="003B2FF3"/>
    <w:rsid w:val="003B325D"/>
    <w:rsid w:val="003B3284"/>
    <w:rsid w:val="003B348D"/>
    <w:rsid w:val="003B3506"/>
    <w:rsid w:val="003B35B0"/>
    <w:rsid w:val="003B35FC"/>
    <w:rsid w:val="003B36D0"/>
    <w:rsid w:val="003B36ED"/>
    <w:rsid w:val="003B37A8"/>
    <w:rsid w:val="003B3D92"/>
    <w:rsid w:val="003B3DA2"/>
    <w:rsid w:val="003B3FC6"/>
    <w:rsid w:val="003B4006"/>
    <w:rsid w:val="003B4076"/>
    <w:rsid w:val="003B4143"/>
    <w:rsid w:val="003B4316"/>
    <w:rsid w:val="003B46B1"/>
    <w:rsid w:val="003B46C8"/>
    <w:rsid w:val="003B46EF"/>
    <w:rsid w:val="003B4886"/>
    <w:rsid w:val="003B48B0"/>
    <w:rsid w:val="003B491B"/>
    <w:rsid w:val="003B4A4D"/>
    <w:rsid w:val="003B4ABB"/>
    <w:rsid w:val="003B4ADA"/>
    <w:rsid w:val="003B4C26"/>
    <w:rsid w:val="003B4E25"/>
    <w:rsid w:val="003B4EEF"/>
    <w:rsid w:val="003B4EFB"/>
    <w:rsid w:val="003B4F36"/>
    <w:rsid w:val="003B4FCF"/>
    <w:rsid w:val="003B521A"/>
    <w:rsid w:val="003B5295"/>
    <w:rsid w:val="003B542F"/>
    <w:rsid w:val="003B54B3"/>
    <w:rsid w:val="003B54EA"/>
    <w:rsid w:val="003B55A4"/>
    <w:rsid w:val="003B5650"/>
    <w:rsid w:val="003B56A6"/>
    <w:rsid w:val="003B5700"/>
    <w:rsid w:val="003B575A"/>
    <w:rsid w:val="003B5873"/>
    <w:rsid w:val="003B58BD"/>
    <w:rsid w:val="003B58C1"/>
    <w:rsid w:val="003B59C2"/>
    <w:rsid w:val="003B5C4E"/>
    <w:rsid w:val="003B5D06"/>
    <w:rsid w:val="003B5E2D"/>
    <w:rsid w:val="003B5E9A"/>
    <w:rsid w:val="003B5EE5"/>
    <w:rsid w:val="003B5F9D"/>
    <w:rsid w:val="003B6166"/>
    <w:rsid w:val="003B6616"/>
    <w:rsid w:val="003B6689"/>
    <w:rsid w:val="003B69F3"/>
    <w:rsid w:val="003B6AA7"/>
    <w:rsid w:val="003B6AC4"/>
    <w:rsid w:val="003B6B8B"/>
    <w:rsid w:val="003B6C8E"/>
    <w:rsid w:val="003B6FBD"/>
    <w:rsid w:val="003B70A2"/>
    <w:rsid w:val="003B72AA"/>
    <w:rsid w:val="003B74CC"/>
    <w:rsid w:val="003B7553"/>
    <w:rsid w:val="003B7630"/>
    <w:rsid w:val="003B77D5"/>
    <w:rsid w:val="003B78D2"/>
    <w:rsid w:val="003B7D11"/>
    <w:rsid w:val="003B7DC5"/>
    <w:rsid w:val="003B7E98"/>
    <w:rsid w:val="003C01D5"/>
    <w:rsid w:val="003C027C"/>
    <w:rsid w:val="003C02C2"/>
    <w:rsid w:val="003C0551"/>
    <w:rsid w:val="003C0572"/>
    <w:rsid w:val="003C07F5"/>
    <w:rsid w:val="003C089B"/>
    <w:rsid w:val="003C0A88"/>
    <w:rsid w:val="003C10F2"/>
    <w:rsid w:val="003C115E"/>
    <w:rsid w:val="003C187C"/>
    <w:rsid w:val="003C18ED"/>
    <w:rsid w:val="003C19A8"/>
    <w:rsid w:val="003C1AD6"/>
    <w:rsid w:val="003C1F63"/>
    <w:rsid w:val="003C2033"/>
    <w:rsid w:val="003C2481"/>
    <w:rsid w:val="003C269C"/>
    <w:rsid w:val="003C27AF"/>
    <w:rsid w:val="003C2B36"/>
    <w:rsid w:val="003C2C1E"/>
    <w:rsid w:val="003C2CEE"/>
    <w:rsid w:val="003C2FCA"/>
    <w:rsid w:val="003C2FD3"/>
    <w:rsid w:val="003C3095"/>
    <w:rsid w:val="003C31D0"/>
    <w:rsid w:val="003C31F5"/>
    <w:rsid w:val="003C320B"/>
    <w:rsid w:val="003C3610"/>
    <w:rsid w:val="003C375B"/>
    <w:rsid w:val="003C37D1"/>
    <w:rsid w:val="003C37E5"/>
    <w:rsid w:val="003C3A03"/>
    <w:rsid w:val="003C3C2C"/>
    <w:rsid w:val="003C3C4E"/>
    <w:rsid w:val="003C3CBE"/>
    <w:rsid w:val="003C3D35"/>
    <w:rsid w:val="003C3FEB"/>
    <w:rsid w:val="003C3FED"/>
    <w:rsid w:val="003C4006"/>
    <w:rsid w:val="003C4272"/>
    <w:rsid w:val="003C42B4"/>
    <w:rsid w:val="003C4303"/>
    <w:rsid w:val="003C4B3A"/>
    <w:rsid w:val="003C4B7D"/>
    <w:rsid w:val="003C4BA0"/>
    <w:rsid w:val="003C4CCF"/>
    <w:rsid w:val="003C4E2B"/>
    <w:rsid w:val="003C4E51"/>
    <w:rsid w:val="003C5752"/>
    <w:rsid w:val="003C578D"/>
    <w:rsid w:val="003C5AC9"/>
    <w:rsid w:val="003C5D9F"/>
    <w:rsid w:val="003C5E5A"/>
    <w:rsid w:val="003C6092"/>
    <w:rsid w:val="003C609D"/>
    <w:rsid w:val="003C63A8"/>
    <w:rsid w:val="003C6416"/>
    <w:rsid w:val="003C67A2"/>
    <w:rsid w:val="003C6B04"/>
    <w:rsid w:val="003C6BF5"/>
    <w:rsid w:val="003C6CA6"/>
    <w:rsid w:val="003C709C"/>
    <w:rsid w:val="003C712B"/>
    <w:rsid w:val="003C713D"/>
    <w:rsid w:val="003C7329"/>
    <w:rsid w:val="003C76AB"/>
    <w:rsid w:val="003C76FC"/>
    <w:rsid w:val="003C7757"/>
    <w:rsid w:val="003C7829"/>
    <w:rsid w:val="003C7D60"/>
    <w:rsid w:val="003C7E02"/>
    <w:rsid w:val="003C7EAE"/>
    <w:rsid w:val="003C7F5F"/>
    <w:rsid w:val="003C7FEB"/>
    <w:rsid w:val="003D00D2"/>
    <w:rsid w:val="003D024C"/>
    <w:rsid w:val="003D02DE"/>
    <w:rsid w:val="003D0420"/>
    <w:rsid w:val="003D0523"/>
    <w:rsid w:val="003D073D"/>
    <w:rsid w:val="003D0B62"/>
    <w:rsid w:val="003D0BAF"/>
    <w:rsid w:val="003D0CB9"/>
    <w:rsid w:val="003D0D14"/>
    <w:rsid w:val="003D0DD7"/>
    <w:rsid w:val="003D0E78"/>
    <w:rsid w:val="003D0EA2"/>
    <w:rsid w:val="003D108B"/>
    <w:rsid w:val="003D1B88"/>
    <w:rsid w:val="003D1C38"/>
    <w:rsid w:val="003D1C87"/>
    <w:rsid w:val="003D1C9F"/>
    <w:rsid w:val="003D1CC2"/>
    <w:rsid w:val="003D1D3D"/>
    <w:rsid w:val="003D1D61"/>
    <w:rsid w:val="003D1E40"/>
    <w:rsid w:val="003D25EF"/>
    <w:rsid w:val="003D2AB6"/>
    <w:rsid w:val="003D2E3F"/>
    <w:rsid w:val="003D2FAB"/>
    <w:rsid w:val="003D3030"/>
    <w:rsid w:val="003D34FE"/>
    <w:rsid w:val="003D3A1D"/>
    <w:rsid w:val="003D3C4F"/>
    <w:rsid w:val="003D3CB9"/>
    <w:rsid w:val="003D3D2F"/>
    <w:rsid w:val="003D3D7A"/>
    <w:rsid w:val="003D3E66"/>
    <w:rsid w:val="003D3F2E"/>
    <w:rsid w:val="003D4093"/>
    <w:rsid w:val="003D435C"/>
    <w:rsid w:val="003D4872"/>
    <w:rsid w:val="003D4C23"/>
    <w:rsid w:val="003D4CB2"/>
    <w:rsid w:val="003D4D5D"/>
    <w:rsid w:val="003D4FED"/>
    <w:rsid w:val="003D5238"/>
    <w:rsid w:val="003D5240"/>
    <w:rsid w:val="003D5454"/>
    <w:rsid w:val="003D5468"/>
    <w:rsid w:val="003D54B0"/>
    <w:rsid w:val="003D554D"/>
    <w:rsid w:val="003D59AA"/>
    <w:rsid w:val="003D5A19"/>
    <w:rsid w:val="003D5B30"/>
    <w:rsid w:val="003D5B5C"/>
    <w:rsid w:val="003D5D43"/>
    <w:rsid w:val="003D5E28"/>
    <w:rsid w:val="003D5E6B"/>
    <w:rsid w:val="003D5FD4"/>
    <w:rsid w:val="003D63C8"/>
    <w:rsid w:val="003D658C"/>
    <w:rsid w:val="003D6599"/>
    <w:rsid w:val="003D6735"/>
    <w:rsid w:val="003D68F0"/>
    <w:rsid w:val="003D6BD8"/>
    <w:rsid w:val="003D6D13"/>
    <w:rsid w:val="003D7012"/>
    <w:rsid w:val="003D7290"/>
    <w:rsid w:val="003D7441"/>
    <w:rsid w:val="003D7509"/>
    <w:rsid w:val="003D7AA7"/>
    <w:rsid w:val="003D7B43"/>
    <w:rsid w:val="003D7B7D"/>
    <w:rsid w:val="003D7C10"/>
    <w:rsid w:val="003D7C84"/>
    <w:rsid w:val="003D7FB0"/>
    <w:rsid w:val="003E02EF"/>
    <w:rsid w:val="003E0320"/>
    <w:rsid w:val="003E03B7"/>
    <w:rsid w:val="003E04FC"/>
    <w:rsid w:val="003E059E"/>
    <w:rsid w:val="003E05AE"/>
    <w:rsid w:val="003E078B"/>
    <w:rsid w:val="003E0875"/>
    <w:rsid w:val="003E0B12"/>
    <w:rsid w:val="003E0CE8"/>
    <w:rsid w:val="003E0E14"/>
    <w:rsid w:val="003E111B"/>
    <w:rsid w:val="003E11C7"/>
    <w:rsid w:val="003E17E3"/>
    <w:rsid w:val="003E184E"/>
    <w:rsid w:val="003E1900"/>
    <w:rsid w:val="003E19B5"/>
    <w:rsid w:val="003E1C01"/>
    <w:rsid w:val="003E1E07"/>
    <w:rsid w:val="003E1E5C"/>
    <w:rsid w:val="003E1F8F"/>
    <w:rsid w:val="003E2052"/>
    <w:rsid w:val="003E208A"/>
    <w:rsid w:val="003E2278"/>
    <w:rsid w:val="003E24D3"/>
    <w:rsid w:val="003E2582"/>
    <w:rsid w:val="003E270A"/>
    <w:rsid w:val="003E27E1"/>
    <w:rsid w:val="003E2850"/>
    <w:rsid w:val="003E2880"/>
    <w:rsid w:val="003E298B"/>
    <w:rsid w:val="003E2996"/>
    <w:rsid w:val="003E2E19"/>
    <w:rsid w:val="003E2F7C"/>
    <w:rsid w:val="003E2F89"/>
    <w:rsid w:val="003E3087"/>
    <w:rsid w:val="003E3147"/>
    <w:rsid w:val="003E3632"/>
    <w:rsid w:val="003E3723"/>
    <w:rsid w:val="003E3A53"/>
    <w:rsid w:val="003E3B20"/>
    <w:rsid w:val="003E3D34"/>
    <w:rsid w:val="003E3DCA"/>
    <w:rsid w:val="003E3E96"/>
    <w:rsid w:val="003E3F81"/>
    <w:rsid w:val="003E414B"/>
    <w:rsid w:val="003E427F"/>
    <w:rsid w:val="003E4357"/>
    <w:rsid w:val="003E44AB"/>
    <w:rsid w:val="003E4592"/>
    <w:rsid w:val="003E4AD5"/>
    <w:rsid w:val="003E4B77"/>
    <w:rsid w:val="003E4B8C"/>
    <w:rsid w:val="003E4BC1"/>
    <w:rsid w:val="003E4C38"/>
    <w:rsid w:val="003E4D2C"/>
    <w:rsid w:val="003E4DBE"/>
    <w:rsid w:val="003E4F55"/>
    <w:rsid w:val="003E5136"/>
    <w:rsid w:val="003E5248"/>
    <w:rsid w:val="003E526D"/>
    <w:rsid w:val="003E5384"/>
    <w:rsid w:val="003E53CA"/>
    <w:rsid w:val="003E5846"/>
    <w:rsid w:val="003E5A42"/>
    <w:rsid w:val="003E5D76"/>
    <w:rsid w:val="003E5E2A"/>
    <w:rsid w:val="003E5F9A"/>
    <w:rsid w:val="003E625B"/>
    <w:rsid w:val="003E63C1"/>
    <w:rsid w:val="003E63EC"/>
    <w:rsid w:val="003E668A"/>
    <w:rsid w:val="003E68F9"/>
    <w:rsid w:val="003E6956"/>
    <w:rsid w:val="003E6A50"/>
    <w:rsid w:val="003E6B66"/>
    <w:rsid w:val="003E6D54"/>
    <w:rsid w:val="003E6D65"/>
    <w:rsid w:val="003E6DBF"/>
    <w:rsid w:val="003E6FE6"/>
    <w:rsid w:val="003E718B"/>
    <w:rsid w:val="003E71B7"/>
    <w:rsid w:val="003E7228"/>
    <w:rsid w:val="003E7279"/>
    <w:rsid w:val="003E72A5"/>
    <w:rsid w:val="003E740C"/>
    <w:rsid w:val="003E7490"/>
    <w:rsid w:val="003E74B7"/>
    <w:rsid w:val="003E74DE"/>
    <w:rsid w:val="003E7501"/>
    <w:rsid w:val="003E76B6"/>
    <w:rsid w:val="003E77B5"/>
    <w:rsid w:val="003E77F9"/>
    <w:rsid w:val="003E783C"/>
    <w:rsid w:val="003E7A7B"/>
    <w:rsid w:val="003E7AC6"/>
    <w:rsid w:val="003E7C37"/>
    <w:rsid w:val="003E7FF0"/>
    <w:rsid w:val="003F005B"/>
    <w:rsid w:val="003F016F"/>
    <w:rsid w:val="003F01A2"/>
    <w:rsid w:val="003F0299"/>
    <w:rsid w:val="003F044B"/>
    <w:rsid w:val="003F04D3"/>
    <w:rsid w:val="003F0756"/>
    <w:rsid w:val="003F0A03"/>
    <w:rsid w:val="003F0AF1"/>
    <w:rsid w:val="003F0D8C"/>
    <w:rsid w:val="003F0F65"/>
    <w:rsid w:val="003F11EA"/>
    <w:rsid w:val="003F146C"/>
    <w:rsid w:val="003F1594"/>
    <w:rsid w:val="003F1816"/>
    <w:rsid w:val="003F1950"/>
    <w:rsid w:val="003F1B8A"/>
    <w:rsid w:val="003F1FAE"/>
    <w:rsid w:val="003F23C0"/>
    <w:rsid w:val="003F276F"/>
    <w:rsid w:val="003F2974"/>
    <w:rsid w:val="003F2CA6"/>
    <w:rsid w:val="003F2CB5"/>
    <w:rsid w:val="003F2F14"/>
    <w:rsid w:val="003F30C7"/>
    <w:rsid w:val="003F31A3"/>
    <w:rsid w:val="003F3207"/>
    <w:rsid w:val="003F3260"/>
    <w:rsid w:val="003F327F"/>
    <w:rsid w:val="003F35D1"/>
    <w:rsid w:val="003F38F9"/>
    <w:rsid w:val="003F3AEC"/>
    <w:rsid w:val="003F3B7E"/>
    <w:rsid w:val="003F3CD6"/>
    <w:rsid w:val="003F3D8C"/>
    <w:rsid w:val="003F3D95"/>
    <w:rsid w:val="003F4184"/>
    <w:rsid w:val="003F4198"/>
    <w:rsid w:val="003F432A"/>
    <w:rsid w:val="003F4872"/>
    <w:rsid w:val="003F48CE"/>
    <w:rsid w:val="003F4A46"/>
    <w:rsid w:val="003F4B0B"/>
    <w:rsid w:val="003F4D2F"/>
    <w:rsid w:val="003F4E10"/>
    <w:rsid w:val="003F51C4"/>
    <w:rsid w:val="003F536A"/>
    <w:rsid w:val="003F5417"/>
    <w:rsid w:val="003F54CE"/>
    <w:rsid w:val="003F5647"/>
    <w:rsid w:val="003F5A51"/>
    <w:rsid w:val="003F5D2C"/>
    <w:rsid w:val="003F5D84"/>
    <w:rsid w:val="003F60F5"/>
    <w:rsid w:val="003F6100"/>
    <w:rsid w:val="003F625C"/>
    <w:rsid w:val="003F63DE"/>
    <w:rsid w:val="003F64E2"/>
    <w:rsid w:val="003F660E"/>
    <w:rsid w:val="003F6662"/>
    <w:rsid w:val="003F66EC"/>
    <w:rsid w:val="003F6763"/>
    <w:rsid w:val="003F67AD"/>
    <w:rsid w:val="003F67CA"/>
    <w:rsid w:val="003F6802"/>
    <w:rsid w:val="003F6A0F"/>
    <w:rsid w:val="003F6A2C"/>
    <w:rsid w:val="003F6A70"/>
    <w:rsid w:val="003F6B09"/>
    <w:rsid w:val="003F6B8F"/>
    <w:rsid w:val="003F6BF2"/>
    <w:rsid w:val="003F6E24"/>
    <w:rsid w:val="003F73A0"/>
    <w:rsid w:val="003F742D"/>
    <w:rsid w:val="003F7487"/>
    <w:rsid w:val="003F79A6"/>
    <w:rsid w:val="003F7B52"/>
    <w:rsid w:val="003F7DC3"/>
    <w:rsid w:val="003F7E25"/>
    <w:rsid w:val="004001AD"/>
    <w:rsid w:val="004003E6"/>
    <w:rsid w:val="00400699"/>
    <w:rsid w:val="0040085F"/>
    <w:rsid w:val="0040099E"/>
    <w:rsid w:val="004009C4"/>
    <w:rsid w:val="00400A0A"/>
    <w:rsid w:val="00400A29"/>
    <w:rsid w:val="00400B1E"/>
    <w:rsid w:val="00400D03"/>
    <w:rsid w:val="00400DC0"/>
    <w:rsid w:val="00400ED4"/>
    <w:rsid w:val="00401097"/>
    <w:rsid w:val="0040163A"/>
    <w:rsid w:val="004016E9"/>
    <w:rsid w:val="00401B1E"/>
    <w:rsid w:val="00401C62"/>
    <w:rsid w:val="00401E39"/>
    <w:rsid w:val="00401E9A"/>
    <w:rsid w:val="004020DB"/>
    <w:rsid w:val="004023BF"/>
    <w:rsid w:val="00402697"/>
    <w:rsid w:val="0040272B"/>
    <w:rsid w:val="00402945"/>
    <w:rsid w:val="00402BD4"/>
    <w:rsid w:val="00402E67"/>
    <w:rsid w:val="00403048"/>
    <w:rsid w:val="004030EC"/>
    <w:rsid w:val="004031DE"/>
    <w:rsid w:val="00403204"/>
    <w:rsid w:val="0040329C"/>
    <w:rsid w:val="00403381"/>
    <w:rsid w:val="004037B5"/>
    <w:rsid w:val="00403890"/>
    <w:rsid w:val="004038AE"/>
    <w:rsid w:val="00403CB5"/>
    <w:rsid w:val="00403CD7"/>
    <w:rsid w:val="00403D5B"/>
    <w:rsid w:val="00403F83"/>
    <w:rsid w:val="0040408D"/>
    <w:rsid w:val="004040EF"/>
    <w:rsid w:val="004041E3"/>
    <w:rsid w:val="00404224"/>
    <w:rsid w:val="0040432F"/>
    <w:rsid w:val="00404605"/>
    <w:rsid w:val="0040461C"/>
    <w:rsid w:val="004046CD"/>
    <w:rsid w:val="0040476B"/>
    <w:rsid w:val="00404854"/>
    <w:rsid w:val="00404911"/>
    <w:rsid w:val="00404997"/>
    <w:rsid w:val="0040499A"/>
    <w:rsid w:val="00404C70"/>
    <w:rsid w:val="00404EC7"/>
    <w:rsid w:val="00404FF9"/>
    <w:rsid w:val="0040501A"/>
    <w:rsid w:val="004050CD"/>
    <w:rsid w:val="004052CB"/>
    <w:rsid w:val="004055C2"/>
    <w:rsid w:val="00405969"/>
    <w:rsid w:val="00405A4F"/>
    <w:rsid w:val="00405A95"/>
    <w:rsid w:val="00405D19"/>
    <w:rsid w:val="00405D9F"/>
    <w:rsid w:val="00405E39"/>
    <w:rsid w:val="00405EC0"/>
    <w:rsid w:val="0040606D"/>
    <w:rsid w:val="00406146"/>
    <w:rsid w:val="004063A5"/>
    <w:rsid w:val="004065FB"/>
    <w:rsid w:val="00406642"/>
    <w:rsid w:val="00406D70"/>
    <w:rsid w:val="00406D9D"/>
    <w:rsid w:val="00406DF0"/>
    <w:rsid w:val="00406F5F"/>
    <w:rsid w:val="00406FA7"/>
    <w:rsid w:val="00406FBA"/>
    <w:rsid w:val="00407177"/>
    <w:rsid w:val="0040726F"/>
    <w:rsid w:val="004074D9"/>
    <w:rsid w:val="00407514"/>
    <w:rsid w:val="004078D6"/>
    <w:rsid w:val="00407C90"/>
    <w:rsid w:val="00407E8D"/>
    <w:rsid w:val="0041003E"/>
    <w:rsid w:val="004102B6"/>
    <w:rsid w:val="004102B9"/>
    <w:rsid w:val="004104C7"/>
    <w:rsid w:val="00410793"/>
    <w:rsid w:val="0041094E"/>
    <w:rsid w:val="00410D0E"/>
    <w:rsid w:val="0041114C"/>
    <w:rsid w:val="0041115F"/>
    <w:rsid w:val="00411177"/>
    <w:rsid w:val="00411259"/>
    <w:rsid w:val="00411321"/>
    <w:rsid w:val="00411480"/>
    <w:rsid w:val="004115E9"/>
    <w:rsid w:val="00411B71"/>
    <w:rsid w:val="00411C73"/>
    <w:rsid w:val="00411FE6"/>
    <w:rsid w:val="004120BA"/>
    <w:rsid w:val="00412128"/>
    <w:rsid w:val="004122DD"/>
    <w:rsid w:val="00412404"/>
    <w:rsid w:val="0041285F"/>
    <w:rsid w:val="004128F4"/>
    <w:rsid w:val="00412AC5"/>
    <w:rsid w:val="00412B15"/>
    <w:rsid w:val="00412DA4"/>
    <w:rsid w:val="00412E44"/>
    <w:rsid w:val="00413288"/>
    <w:rsid w:val="004134E4"/>
    <w:rsid w:val="004135E5"/>
    <w:rsid w:val="004136D6"/>
    <w:rsid w:val="00413BCE"/>
    <w:rsid w:val="00413C9A"/>
    <w:rsid w:val="00413F17"/>
    <w:rsid w:val="00414123"/>
    <w:rsid w:val="004141CE"/>
    <w:rsid w:val="0041438D"/>
    <w:rsid w:val="00414546"/>
    <w:rsid w:val="004145A8"/>
    <w:rsid w:val="004146A8"/>
    <w:rsid w:val="004149D0"/>
    <w:rsid w:val="00414AC8"/>
    <w:rsid w:val="00414FCB"/>
    <w:rsid w:val="0041513C"/>
    <w:rsid w:val="004151B7"/>
    <w:rsid w:val="0041528A"/>
    <w:rsid w:val="00415509"/>
    <w:rsid w:val="0041555B"/>
    <w:rsid w:val="004156F5"/>
    <w:rsid w:val="004156FE"/>
    <w:rsid w:val="00415905"/>
    <w:rsid w:val="00415F5B"/>
    <w:rsid w:val="0041608E"/>
    <w:rsid w:val="004164B1"/>
    <w:rsid w:val="00416587"/>
    <w:rsid w:val="004165A9"/>
    <w:rsid w:val="00416784"/>
    <w:rsid w:val="0041680A"/>
    <w:rsid w:val="00417199"/>
    <w:rsid w:val="004172E3"/>
    <w:rsid w:val="004173EC"/>
    <w:rsid w:val="0041753D"/>
    <w:rsid w:val="004176B1"/>
    <w:rsid w:val="004176E2"/>
    <w:rsid w:val="00417730"/>
    <w:rsid w:val="00417B7F"/>
    <w:rsid w:val="00420065"/>
    <w:rsid w:val="004200E6"/>
    <w:rsid w:val="004206FE"/>
    <w:rsid w:val="00420838"/>
    <w:rsid w:val="004208AD"/>
    <w:rsid w:val="00420A09"/>
    <w:rsid w:val="00420C83"/>
    <w:rsid w:val="00420D59"/>
    <w:rsid w:val="00421048"/>
    <w:rsid w:val="004210E4"/>
    <w:rsid w:val="0042147D"/>
    <w:rsid w:val="004214A0"/>
    <w:rsid w:val="004215E4"/>
    <w:rsid w:val="004216C0"/>
    <w:rsid w:val="00421732"/>
    <w:rsid w:val="0042174E"/>
    <w:rsid w:val="00421858"/>
    <w:rsid w:val="004219B7"/>
    <w:rsid w:val="00421BC0"/>
    <w:rsid w:val="00421CA0"/>
    <w:rsid w:val="00421CC8"/>
    <w:rsid w:val="00422254"/>
    <w:rsid w:val="004223DD"/>
    <w:rsid w:val="004224B4"/>
    <w:rsid w:val="00422943"/>
    <w:rsid w:val="00422AA9"/>
    <w:rsid w:val="00422CCF"/>
    <w:rsid w:val="00422DB0"/>
    <w:rsid w:val="00422DB6"/>
    <w:rsid w:val="00423113"/>
    <w:rsid w:val="00423374"/>
    <w:rsid w:val="004237CD"/>
    <w:rsid w:val="0042385A"/>
    <w:rsid w:val="0042390E"/>
    <w:rsid w:val="00423952"/>
    <w:rsid w:val="00423B55"/>
    <w:rsid w:val="00423E0A"/>
    <w:rsid w:val="004240AD"/>
    <w:rsid w:val="00424130"/>
    <w:rsid w:val="004244F5"/>
    <w:rsid w:val="00424AE4"/>
    <w:rsid w:val="00424BA0"/>
    <w:rsid w:val="00424BF0"/>
    <w:rsid w:val="00424DDF"/>
    <w:rsid w:val="00424E0E"/>
    <w:rsid w:val="00425069"/>
    <w:rsid w:val="004251AA"/>
    <w:rsid w:val="00425984"/>
    <w:rsid w:val="004259D8"/>
    <w:rsid w:val="00425B95"/>
    <w:rsid w:val="00425C58"/>
    <w:rsid w:val="0042634B"/>
    <w:rsid w:val="004264F6"/>
    <w:rsid w:val="004266AD"/>
    <w:rsid w:val="00426885"/>
    <w:rsid w:val="004268B5"/>
    <w:rsid w:val="0042694B"/>
    <w:rsid w:val="0042696A"/>
    <w:rsid w:val="004269B4"/>
    <w:rsid w:val="00426A6E"/>
    <w:rsid w:val="00426C8F"/>
    <w:rsid w:val="00426CD5"/>
    <w:rsid w:val="0042700F"/>
    <w:rsid w:val="004271D4"/>
    <w:rsid w:val="00427803"/>
    <w:rsid w:val="00427B74"/>
    <w:rsid w:val="00427D0A"/>
    <w:rsid w:val="004300D7"/>
    <w:rsid w:val="00430119"/>
    <w:rsid w:val="00430329"/>
    <w:rsid w:val="0043034C"/>
    <w:rsid w:val="004303AD"/>
    <w:rsid w:val="004305E8"/>
    <w:rsid w:val="00430658"/>
    <w:rsid w:val="00430739"/>
    <w:rsid w:val="004308CB"/>
    <w:rsid w:val="0043090C"/>
    <w:rsid w:val="004309BD"/>
    <w:rsid w:val="00430C0B"/>
    <w:rsid w:val="00430F67"/>
    <w:rsid w:val="00430F97"/>
    <w:rsid w:val="004313FF"/>
    <w:rsid w:val="004316B2"/>
    <w:rsid w:val="004317FE"/>
    <w:rsid w:val="004319D3"/>
    <w:rsid w:val="00431B95"/>
    <w:rsid w:val="00431D47"/>
    <w:rsid w:val="00431F1B"/>
    <w:rsid w:val="00432363"/>
    <w:rsid w:val="004324C1"/>
    <w:rsid w:val="004329E0"/>
    <w:rsid w:val="00432A4B"/>
    <w:rsid w:val="00432A69"/>
    <w:rsid w:val="00432AA8"/>
    <w:rsid w:val="00432E92"/>
    <w:rsid w:val="00433006"/>
    <w:rsid w:val="00433066"/>
    <w:rsid w:val="00433127"/>
    <w:rsid w:val="004332F6"/>
    <w:rsid w:val="00433307"/>
    <w:rsid w:val="00433654"/>
    <w:rsid w:val="0043375D"/>
    <w:rsid w:val="00433D9B"/>
    <w:rsid w:val="00433DF1"/>
    <w:rsid w:val="00433F1B"/>
    <w:rsid w:val="00433FD1"/>
    <w:rsid w:val="00433FFB"/>
    <w:rsid w:val="00434320"/>
    <w:rsid w:val="004345AE"/>
    <w:rsid w:val="004345E7"/>
    <w:rsid w:val="0043482B"/>
    <w:rsid w:val="004349A2"/>
    <w:rsid w:val="00434B31"/>
    <w:rsid w:val="00434D7F"/>
    <w:rsid w:val="00434EA1"/>
    <w:rsid w:val="004352B7"/>
    <w:rsid w:val="004354AC"/>
    <w:rsid w:val="004358AE"/>
    <w:rsid w:val="00435975"/>
    <w:rsid w:val="00435B20"/>
    <w:rsid w:val="00435F22"/>
    <w:rsid w:val="0043618C"/>
    <w:rsid w:val="0043630E"/>
    <w:rsid w:val="004363A6"/>
    <w:rsid w:val="0043664B"/>
    <w:rsid w:val="0043682B"/>
    <w:rsid w:val="004369AE"/>
    <w:rsid w:val="00436D51"/>
    <w:rsid w:val="004370A4"/>
    <w:rsid w:val="004371AC"/>
    <w:rsid w:val="004371F5"/>
    <w:rsid w:val="004371F9"/>
    <w:rsid w:val="00437355"/>
    <w:rsid w:val="004373A9"/>
    <w:rsid w:val="004377DB"/>
    <w:rsid w:val="004379BC"/>
    <w:rsid w:val="00437B3E"/>
    <w:rsid w:val="00437E0C"/>
    <w:rsid w:val="00440205"/>
    <w:rsid w:val="00440428"/>
    <w:rsid w:val="0044049D"/>
    <w:rsid w:val="004406D2"/>
    <w:rsid w:val="004409E5"/>
    <w:rsid w:val="00440ADC"/>
    <w:rsid w:val="00440C40"/>
    <w:rsid w:val="00440EFA"/>
    <w:rsid w:val="00440F00"/>
    <w:rsid w:val="00440F8B"/>
    <w:rsid w:val="00440FE0"/>
    <w:rsid w:val="0044101A"/>
    <w:rsid w:val="00441192"/>
    <w:rsid w:val="00441462"/>
    <w:rsid w:val="00441554"/>
    <w:rsid w:val="00441698"/>
    <w:rsid w:val="00441728"/>
    <w:rsid w:val="004418E6"/>
    <w:rsid w:val="00441A50"/>
    <w:rsid w:val="00441C38"/>
    <w:rsid w:val="00441D17"/>
    <w:rsid w:val="00441F99"/>
    <w:rsid w:val="00442116"/>
    <w:rsid w:val="004421A0"/>
    <w:rsid w:val="004421CA"/>
    <w:rsid w:val="004423D3"/>
    <w:rsid w:val="004427B5"/>
    <w:rsid w:val="00442992"/>
    <w:rsid w:val="00442C54"/>
    <w:rsid w:val="00442CE3"/>
    <w:rsid w:val="00442FF0"/>
    <w:rsid w:val="0044302C"/>
    <w:rsid w:val="004430AD"/>
    <w:rsid w:val="00443121"/>
    <w:rsid w:val="004431B9"/>
    <w:rsid w:val="00443336"/>
    <w:rsid w:val="00443509"/>
    <w:rsid w:val="00443675"/>
    <w:rsid w:val="004437A5"/>
    <w:rsid w:val="00443814"/>
    <w:rsid w:val="00443F28"/>
    <w:rsid w:val="00443FB9"/>
    <w:rsid w:val="0044405B"/>
    <w:rsid w:val="0044439E"/>
    <w:rsid w:val="004444B7"/>
    <w:rsid w:val="004448E6"/>
    <w:rsid w:val="004449BE"/>
    <w:rsid w:val="00444A24"/>
    <w:rsid w:val="00444A3B"/>
    <w:rsid w:val="00444F53"/>
    <w:rsid w:val="004454AE"/>
    <w:rsid w:val="00445583"/>
    <w:rsid w:val="004456D6"/>
    <w:rsid w:val="004457B3"/>
    <w:rsid w:val="00445912"/>
    <w:rsid w:val="00445A1A"/>
    <w:rsid w:val="00445EDB"/>
    <w:rsid w:val="00446278"/>
    <w:rsid w:val="004462C1"/>
    <w:rsid w:val="004462F8"/>
    <w:rsid w:val="00446342"/>
    <w:rsid w:val="00446A25"/>
    <w:rsid w:val="00446A2D"/>
    <w:rsid w:val="00446A2F"/>
    <w:rsid w:val="00446AF4"/>
    <w:rsid w:val="00446B39"/>
    <w:rsid w:val="00446D49"/>
    <w:rsid w:val="00446FF3"/>
    <w:rsid w:val="0044700C"/>
    <w:rsid w:val="004470FA"/>
    <w:rsid w:val="00447143"/>
    <w:rsid w:val="004472C4"/>
    <w:rsid w:val="00447612"/>
    <w:rsid w:val="004476C2"/>
    <w:rsid w:val="004476D1"/>
    <w:rsid w:val="004478D6"/>
    <w:rsid w:val="004478E6"/>
    <w:rsid w:val="00447A08"/>
    <w:rsid w:val="00447A37"/>
    <w:rsid w:val="00447D07"/>
    <w:rsid w:val="00447E23"/>
    <w:rsid w:val="00447E53"/>
    <w:rsid w:val="0045007C"/>
    <w:rsid w:val="004507D9"/>
    <w:rsid w:val="00450905"/>
    <w:rsid w:val="00450951"/>
    <w:rsid w:val="004509E7"/>
    <w:rsid w:val="00450C01"/>
    <w:rsid w:val="00450D90"/>
    <w:rsid w:val="00450E75"/>
    <w:rsid w:val="0045109A"/>
    <w:rsid w:val="00451223"/>
    <w:rsid w:val="004513FA"/>
    <w:rsid w:val="00451418"/>
    <w:rsid w:val="0045167F"/>
    <w:rsid w:val="004517EB"/>
    <w:rsid w:val="0045182E"/>
    <w:rsid w:val="00451A9E"/>
    <w:rsid w:val="00451F63"/>
    <w:rsid w:val="0045210E"/>
    <w:rsid w:val="004523E3"/>
    <w:rsid w:val="00452446"/>
    <w:rsid w:val="00452841"/>
    <w:rsid w:val="00452A5E"/>
    <w:rsid w:val="00452CE4"/>
    <w:rsid w:val="00453037"/>
    <w:rsid w:val="004530ED"/>
    <w:rsid w:val="00453500"/>
    <w:rsid w:val="0045357C"/>
    <w:rsid w:val="004535F8"/>
    <w:rsid w:val="00453879"/>
    <w:rsid w:val="004539FD"/>
    <w:rsid w:val="00453CCB"/>
    <w:rsid w:val="00453CDD"/>
    <w:rsid w:val="00453D43"/>
    <w:rsid w:val="00453DB5"/>
    <w:rsid w:val="00453DD4"/>
    <w:rsid w:val="00453F84"/>
    <w:rsid w:val="00454191"/>
    <w:rsid w:val="0045426B"/>
    <w:rsid w:val="00454338"/>
    <w:rsid w:val="00454381"/>
    <w:rsid w:val="004546F1"/>
    <w:rsid w:val="00454AA9"/>
    <w:rsid w:val="00454C55"/>
    <w:rsid w:val="00455411"/>
    <w:rsid w:val="0045566B"/>
    <w:rsid w:val="00455775"/>
    <w:rsid w:val="00455857"/>
    <w:rsid w:val="00455999"/>
    <w:rsid w:val="004559F2"/>
    <w:rsid w:val="00455AAE"/>
    <w:rsid w:val="00455DB7"/>
    <w:rsid w:val="00455ECE"/>
    <w:rsid w:val="004561A6"/>
    <w:rsid w:val="00456203"/>
    <w:rsid w:val="00456309"/>
    <w:rsid w:val="00456493"/>
    <w:rsid w:val="004564BF"/>
    <w:rsid w:val="004567D4"/>
    <w:rsid w:val="004567D6"/>
    <w:rsid w:val="00456B82"/>
    <w:rsid w:val="00456C62"/>
    <w:rsid w:val="00456D0C"/>
    <w:rsid w:val="00456D5E"/>
    <w:rsid w:val="00456E51"/>
    <w:rsid w:val="004570AF"/>
    <w:rsid w:val="004570E7"/>
    <w:rsid w:val="00457275"/>
    <w:rsid w:val="00457319"/>
    <w:rsid w:val="00457636"/>
    <w:rsid w:val="00457641"/>
    <w:rsid w:val="00457700"/>
    <w:rsid w:val="004578BD"/>
    <w:rsid w:val="0045793D"/>
    <w:rsid w:val="00457BE1"/>
    <w:rsid w:val="00457F20"/>
    <w:rsid w:val="004600F0"/>
    <w:rsid w:val="00460307"/>
    <w:rsid w:val="004603DD"/>
    <w:rsid w:val="0046044B"/>
    <w:rsid w:val="00460626"/>
    <w:rsid w:val="00460634"/>
    <w:rsid w:val="0046064D"/>
    <w:rsid w:val="0046097C"/>
    <w:rsid w:val="00460A94"/>
    <w:rsid w:val="00460B14"/>
    <w:rsid w:val="00460B7A"/>
    <w:rsid w:val="00460DDF"/>
    <w:rsid w:val="00461157"/>
    <w:rsid w:val="00461398"/>
    <w:rsid w:val="00461551"/>
    <w:rsid w:val="004616B0"/>
    <w:rsid w:val="00461D9A"/>
    <w:rsid w:val="00461F56"/>
    <w:rsid w:val="00461F9A"/>
    <w:rsid w:val="0046217E"/>
    <w:rsid w:val="0046239A"/>
    <w:rsid w:val="004624BC"/>
    <w:rsid w:val="0046293B"/>
    <w:rsid w:val="00462B92"/>
    <w:rsid w:val="00462BF2"/>
    <w:rsid w:val="00462D5A"/>
    <w:rsid w:val="00462EA8"/>
    <w:rsid w:val="00462F89"/>
    <w:rsid w:val="00462F9C"/>
    <w:rsid w:val="0046310F"/>
    <w:rsid w:val="00463384"/>
    <w:rsid w:val="00463977"/>
    <w:rsid w:val="004639F1"/>
    <w:rsid w:val="00463D2F"/>
    <w:rsid w:val="00463D3B"/>
    <w:rsid w:val="00463DD3"/>
    <w:rsid w:val="00463E54"/>
    <w:rsid w:val="00463EC3"/>
    <w:rsid w:val="00463F12"/>
    <w:rsid w:val="00463F7C"/>
    <w:rsid w:val="0046411E"/>
    <w:rsid w:val="0046427A"/>
    <w:rsid w:val="00464324"/>
    <w:rsid w:val="00464345"/>
    <w:rsid w:val="0046443F"/>
    <w:rsid w:val="004645B9"/>
    <w:rsid w:val="004648EA"/>
    <w:rsid w:val="00464ACF"/>
    <w:rsid w:val="00464BCB"/>
    <w:rsid w:val="00464DD2"/>
    <w:rsid w:val="00464EE6"/>
    <w:rsid w:val="00465206"/>
    <w:rsid w:val="0046530C"/>
    <w:rsid w:val="004653C3"/>
    <w:rsid w:val="00465655"/>
    <w:rsid w:val="0046577A"/>
    <w:rsid w:val="00465ABC"/>
    <w:rsid w:val="00465B70"/>
    <w:rsid w:val="00465CE1"/>
    <w:rsid w:val="00465D28"/>
    <w:rsid w:val="00465FEB"/>
    <w:rsid w:val="00466027"/>
    <w:rsid w:val="004660A5"/>
    <w:rsid w:val="004663E4"/>
    <w:rsid w:val="004666B2"/>
    <w:rsid w:val="00466806"/>
    <w:rsid w:val="00466E3F"/>
    <w:rsid w:val="00467481"/>
    <w:rsid w:val="00467778"/>
    <w:rsid w:val="00467B6A"/>
    <w:rsid w:val="004700DD"/>
    <w:rsid w:val="004701CA"/>
    <w:rsid w:val="00470380"/>
    <w:rsid w:val="00470690"/>
    <w:rsid w:val="004706C8"/>
    <w:rsid w:val="00470726"/>
    <w:rsid w:val="004708A6"/>
    <w:rsid w:val="004709D8"/>
    <w:rsid w:val="00470A76"/>
    <w:rsid w:val="00470B41"/>
    <w:rsid w:val="00470D65"/>
    <w:rsid w:val="00470DD2"/>
    <w:rsid w:val="00470ED8"/>
    <w:rsid w:val="00470F66"/>
    <w:rsid w:val="0047119F"/>
    <w:rsid w:val="004713CB"/>
    <w:rsid w:val="00471501"/>
    <w:rsid w:val="004715A9"/>
    <w:rsid w:val="004715C7"/>
    <w:rsid w:val="004716EE"/>
    <w:rsid w:val="0047202B"/>
    <w:rsid w:val="00472487"/>
    <w:rsid w:val="004724AB"/>
    <w:rsid w:val="004727A0"/>
    <w:rsid w:val="004729C7"/>
    <w:rsid w:val="00472D8C"/>
    <w:rsid w:val="00472F3F"/>
    <w:rsid w:val="00473153"/>
    <w:rsid w:val="004731EB"/>
    <w:rsid w:val="00473350"/>
    <w:rsid w:val="004734AD"/>
    <w:rsid w:val="004737DF"/>
    <w:rsid w:val="00473FE5"/>
    <w:rsid w:val="00474185"/>
    <w:rsid w:val="00474483"/>
    <w:rsid w:val="00474927"/>
    <w:rsid w:val="00474C0B"/>
    <w:rsid w:val="00474C9A"/>
    <w:rsid w:val="00474D3A"/>
    <w:rsid w:val="00474F2E"/>
    <w:rsid w:val="0047574A"/>
    <w:rsid w:val="004757AB"/>
    <w:rsid w:val="0047581B"/>
    <w:rsid w:val="00475835"/>
    <w:rsid w:val="00475EC7"/>
    <w:rsid w:val="00475FC1"/>
    <w:rsid w:val="00476082"/>
    <w:rsid w:val="0047614C"/>
    <w:rsid w:val="004766C7"/>
    <w:rsid w:val="004768AF"/>
    <w:rsid w:val="00476969"/>
    <w:rsid w:val="00476CAE"/>
    <w:rsid w:val="00476CE1"/>
    <w:rsid w:val="00476D81"/>
    <w:rsid w:val="00476DDD"/>
    <w:rsid w:val="004770C2"/>
    <w:rsid w:val="00477153"/>
    <w:rsid w:val="0047723D"/>
    <w:rsid w:val="0047756A"/>
    <w:rsid w:val="004777C2"/>
    <w:rsid w:val="00477A18"/>
    <w:rsid w:val="00477AF9"/>
    <w:rsid w:val="00480137"/>
    <w:rsid w:val="00480145"/>
    <w:rsid w:val="004804B2"/>
    <w:rsid w:val="00480831"/>
    <w:rsid w:val="00480A90"/>
    <w:rsid w:val="00480BFA"/>
    <w:rsid w:val="00480DC5"/>
    <w:rsid w:val="00481127"/>
    <w:rsid w:val="004811C3"/>
    <w:rsid w:val="004811C7"/>
    <w:rsid w:val="00481209"/>
    <w:rsid w:val="004813B0"/>
    <w:rsid w:val="004815D7"/>
    <w:rsid w:val="00481690"/>
    <w:rsid w:val="0048170C"/>
    <w:rsid w:val="00481914"/>
    <w:rsid w:val="00481B5A"/>
    <w:rsid w:val="00481C3E"/>
    <w:rsid w:val="00481C79"/>
    <w:rsid w:val="004821A7"/>
    <w:rsid w:val="0048234D"/>
    <w:rsid w:val="00482384"/>
    <w:rsid w:val="004823FC"/>
    <w:rsid w:val="004824AB"/>
    <w:rsid w:val="0048262D"/>
    <w:rsid w:val="00482692"/>
    <w:rsid w:val="004826B5"/>
    <w:rsid w:val="0048285C"/>
    <w:rsid w:val="0048288D"/>
    <w:rsid w:val="00482B89"/>
    <w:rsid w:val="00482E12"/>
    <w:rsid w:val="00482E21"/>
    <w:rsid w:val="00482F0E"/>
    <w:rsid w:val="004832BE"/>
    <w:rsid w:val="004833AA"/>
    <w:rsid w:val="00483917"/>
    <w:rsid w:val="00483D8A"/>
    <w:rsid w:val="0048414E"/>
    <w:rsid w:val="004844ED"/>
    <w:rsid w:val="00484BE1"/>
    <w:rsid w:val="00484C87"/>
    <w:rsid w:val="00484E5C"/>
    <w:rsid w:val="00484E65"/>
    <w:rsid w:val="004850BA"/>
    <w:rsid w:val="00485327"/>
    <w:rsid w:val="004853ED"/>
    <w:rsid w:val="004853FE"/>
    <w:rsid w:val="00485486"/>
    <w:rsid w:val="0048550D"/>
    <w:rsid w:val="00485573"/>
    <w:rsid w:val="004858C3"/>
    <w:rsid w:val="00485A51"/>
    <w:rsid w:val="00485B1F"/>
    <w:rsid w:val="004861B7"/>
    <w:rsid w:val="004868F0"/>
    <w:rsid w:val="00486996"/>
    <w:rsid w:val="00486AF0"/>
    <w:rsid w:val="00486B5C"/>
    <w:rsid w:val="00486E62"/>
    <w:rsid w:val="00487110"/>
    <w:rsid w:val="00487134"/>
    <w:rsid w:val="004872F3"/>
    <w:rsid w:val="004873C2"/>
    <w:rsid w:val="0048740A"/>
    <w:rsid w:val="0048744C"/>
    <w:rsid w:val="00487542"/>
    <w:rsid w:val="00487701"/>
    <w:rsid w:val="004877DE"/>
    <w:rsid w:val="004878AA"/>
    <w:rsid w:val="004878CB"/>
    <w:rsid w:val="00487CFF"/>
    <w:rsid w:val="00487D8D"/>
    <w:rsid w:val="004902A8"/>
    <w:rsid w:val="0049037F"/>
    <w:rsid w:val="004903BE"/>
    <w:rsid w:val="00490838"/>
    <w:rsid w:val="0049095E"/>
    <w:rsid w:val="00490AE8"/>
    <w:rsid w:val="00490DF7"/>
    <w:rsid w:val="004910FE"/>
    <w:rsid w:val="0049130D"/>
    <w:rsid w:val="004914D7"/>
    <w:rsid w:val="0049157C"/>
    <w:rsid w:val="00491764"/>
    <w:rsid w:val="0049177A"/>
    <w:rsid w:val="004919D7"/>
    <w:rsid w:val="00491CFC"/>
    <w:rsid w:val="00491F6A"/>
    <w:rsid w:val="00492038"/>
    <w:rsid w:val="0049210F"/>
    <w:rsid w:val="004926CE"/>
    <w:rsid w:val="00492BB2"/>
    <w:rsid w:val="00492BEE"/>
    <w:rsid w:val="00492DCB"/>
    <w:rsid w:val="00492F9D"/>
    <w:rsid w:val="0049313B"/>
    <w:rsid w:val="00493572"/>
    <w:rsid w:val="0049357C"/>
    <w:rsid w:val="004938B0"/>
    <w:rsid w:val="004939F3"/>
    <w:rsid w:val="00493A0D"/>
    <w:rsid w:val="00493B54"/>
    <w:rsid w:val="00493E08"/>
    <w:rsid w:val="00493EA3"/>
    <w:rsid w:val="00494020"/>
    <w:rsid w:val="00494040"/>
    <w:rsid w:val="00494399"/>
    <w:rsid w:val="004943DF"/>
    <w:rsid w:val="00494442"/>
    <w:rsid w:val="0049448A"/>
    <w:rsid w:val="00494583"/>
    <w:rsid w:val="004945E4"/>
    <w:rsid w:val="0049466A"/>
    <w:rsid w:val="00494729"/>
    <w:rsid w:val="00494791"/>
    <w:rsid w:val="0049481F"/>
    <w:rsid w:val="0049485F"/>
    <w:rsid w:val="00494B70"/>
    <w:rsid w:val="00494C81"/>
    <w:rsid w:val="00494FF1"/>
    <w:rsid w:val="00495206"/>
    <w:rsid w:val="00495457"/>
    <w:rsid w:val="004954C1"/>
    <w:rsid w:val="00495583"/>
    <w:rsid w:val="00495698"/>
    <w:rsid w:val="0049580A"/>
    <w:rsid w:val="00495850"/>
    <w:rsid w:val="00495D6D"/>
    <w:rsid w:val="00496243"/>
    <w:rsid w:val="004966B6"/>
    <w:rsid w:val="004966D8"/>
    <w:rsid w:val="004967F6"/>
    <w:rsid w:val="00496AEC"/>
    <w:rsid w:val="00496BA0"/>
    <w:rsid w:val="00496D10"/>
    <w:rsid w:val="004970A9"/>
    <w:rsid w:val="0049729E"/>
    <w:rsid w:val="00497466"/>
    <w:rsid w:val="004977B8"/>
    <w:rsid w:val="004977E7"/>
    <w:rsid w:val="00497829"/>
    <w:rsid w:val="004978AF"/>
    <w:rsid w:val="00497A0C"/>
    <w:rsid w:val="00497B6F"/>
    <w:rsid w:val="00497D76"/>
    <w:rsid w:val="00497D8C"/>
    <w:rsid w:val="00497F5B"/>
    <w:rsid w:val="00497F6D"/>
    <w:rsid w:val="004A0028"/>
    <w:rsid w:val="004A00FD"/>
    <w:rsid w:val="004A01EF"/>
    <w:rsid w:val="004A02E9"/>
    <w:rsid w:val="004A0413"/>
    <w:rsid w:val="004A04F8"/>
    <w:rsid w:val="004A0554"/>
    <w:rsid w:val="004A05EC"/>
    <w:rsid w:val="004A0CB6"/>
    <w:rsid w:val="004A0E0E"/>
    <w:rsid w:val="004A11CF"/>
    <w:rsid w:val="004A1297"/>
    <w:rsid w:val="004A149D"/>
    <w:rsid w:val="004A14F0"/>
    <w:rsid w:val="004A172D"/>
    <w:rsid w:val="004A1947"/>
    <w:rsid w:val="004A1990"/>
    <w:rsid w:val="004A1AD1"/>
    <w:rsid w:val="004A1DE8"/>
    <w:rsid w:val="004A1F74"/>
    <w:rsid w:val="004A20C2"/>
    <w:rsid w:val="004A20CA"/>
    <w:rsid w:val="004A2138"/>
    <w:rsid w:val="004A21DA"/>
    <w:rsid w:val="004A21E6"/>
    <w:rsid w:val="004A2337"/>
    <w:rsid w:val="004A23A3"/>
    <w:rsid w:val="004A25DF"/>
    <w:rsid w:val="004A276E"/>
    <w:rsid w:val="004A286D"/>
    <w:rsid w:val="004A2E3A"/>
    <w:rsid w:val="004A2EB2"/>
    <w:rsid w:val="004A310F"/>
    <w:rsid w:val="004A377A"/>
    <w:rsid w:val="004A379F"/>
    <w:rsid w:val="004A37E6"/>
    <w:rsid w:val="004A3990"/>
    <w:rsid w:val="004A39AE"/>
    <w:rsid w:val="004A3BA0"/>
    <w:rsid w:val="004A3C95"/>
    <w:rsid w:val="004A3E9B"/>
    <w:rsid w:val="004A3EA9"/>
    <w:rsid w:val="004A47F6"/>
    <w:rsid w:val="004A494F"/>
    <w:rsid w:val="004A4A96"/>
    <w:rsid w:val="004A4AFF"/>
    <w:rsid w:val="004A4DA6"/>
    <w:rsid w:val="004A5164"/>
    <w:rsid w:val="004A5358"/>
    <w:rsid w:val="004A54B8"/>
    <w:rsid w:val="004A5712"/>
    <w:rsid w:val="004A59FD"/>
    <w:rsid w:val="004A5E18"/>
    <w:rsid w:val="004A61DB"/>
    <w:rsid w:val="004A6242"/>
    <w:rsid w:val="004A62AC"/>
    <w:rsid w:val="004A62B0"/>
    <w:rsid w:val="004A62F1"/>
    <w:rsid w:val="004A6382"/>
    <w:rsid w:val="004A6657"/>
    <w:rsid w:val="004A6B3F"/>
    <w:rsid w:val="004A6BAC"/>
    <w:rsid w:val="004A6C1B"/>
    <w:rsid w:val="004A6CBD"/>
    <w:rsid w:val="004A6DFB"/>
    <w:rsid w:val="004A7318"/>
    <w:rsid w:val="004A74C6"/>
    <w:rsid w:val="004A76DB"/>
    <w:rsid w:val="004A77B5"/>
    <w:rsid w:val="004A785F"/>
    <w:rsid w:val="004A787E"/>
    <w:rsid w:val="004A7969"/>
    <w:rsid w:val="004A7C83"/>
    <w:rsid w:val="004A7CA0"/>
    <w:rsid w:val="004A7E3F"/>
    <w:rsid w:val="004A7F2E"/>
    <w:rsid w:val="004A7FBE"/>
    <w:rsid w:val="004B0391"/>
    <w:rsid w:val="004B046E"/>
    <w:rsid w:val="004B04A7"/>
    <w:rsid w:val="004B0512"/>
    <w:rsid w:val="004B0FEC"/>
    <w:rsid w:val="004B1025"/>
    <w:rsid w:val="004B12C4"/>
    <w:rsid w:val="004B1501"/>
    <w:rsid w:val="004B1539"/>
    <w:rsid w:val="004B16BE"/>
    <w:rsid w:val="004B1959"/>
    <w:rsid w:val="004B1FFD"/>
    <w:rsid w:val="004B207E"/>
    <w:rsid w:val="004B20CA"/>
    <w:rsid w:val="004B22C5"/>
    <w:rsid w:val="004B242B"/>
    <w:rsid w:val="004B247B"/>
    <w:rsid w:val="004B24FD"/>
    <w:rsid w:val="004B272D"/>
    <w:rsid w:val="004B27A2"/>
    <w:rsid w:val="004B29FF"/>
    <w:rsid w:val="004B2B80"/>
    <w:rsid w:val="004B2BD1"/>
    <w:rsid w:val="004B2D2A"/>
    <w:rsid w:val="004B2D94"/>
    <w:rsid w:val="004B3016"/>
    <w:rsid w:val="004B3241"/>
    <w:rsid w:val="004B3294"/>
    <w:rsid w:val="004B35FE"/>
    <w:rsid w:val="004B3681"/>
    <w:rsid w:val="004B385B"/>
    <w:rsid w:val="004B3C50"/>
    <w:rsid w:val="004B3EF6"/>
    <w:rsid w:val="004B3FF4"/>
    <w:rsid w:val="004B4083"/>
    <w:rsid w:val="004B41C5"/>
    <w:rsid w:val="004B424B"/>
    <w:rsid w:val="004B4393"/>
    <w:rsid w:val="004B4447"/>
    <w:rsid w:val="004B4642"/>
    <w:rsid w:val="004B475B"/>
    <w:rsid w:val="004B4BC0"/>
    <w:rsid w:val="004B4C80"/>
    <w:rsid w:val="004B4C83"/>
    <w:rsid w:val="004B4EBA"/>
    <w:rsid w:val="004B504F"/>
    <w:rsid w:val="004B55F7"/>
    <w:rsid w:val="004B563A"/>
    <w:rsid w:val="004B5677"/>
    <w:rsid w:val="004B581D"/>
    <w:rsid w:val="004B5884"/>
    <w:rsid w:val="004B58FA"/>
    <w:rsid w:val="004B5971"/>
    <w:rsid w:val="004B5B8A"/>
    <w:rsid w:val="004B5D4E"/>
    <w:rsid w:val="004B5F21"/>
    <w:rsid w:val="004B5F7C"/>
    <w:rsid w:val="004B5FB8"/>
    <w:rsid w:val="004B600F"/>
    <w:rsid w:val="004B6754"/>
    <w:rsid w:val="004B6761"/>
    <w:rsid w:val="004B682E"/>
    <w:rsid w:val="004B68C6"/>
    <w:rsid w:val="004B6B11"/>
    <w:rsid w:val="004B6B42"/>
    <w:rsid w:val="004B6CEE"/>
    <w:rsid w:val="004B7182"/>
    <w:rsid w:val="004B74EA"/>
    <w:rsid w:val="004B757D"/>
    <w:rsid w:val="004B75BA"/>
    <w:rsid w:val="004B7AB1"/>
    <w:rsid w:val="004B7BA5"/>
    <w:rsid w:val="004B7CF7"/>
    <w:rsid w:val="004B7E01"/>
    <w:rsid w:val="004B7E87"/>
    <w:rsid w:val="004C0023"/>
    <w:rsid w:val="004C01C1"/>
    <w:rsid w:val="004C0203"/>
    <w:rsid w:val="004C0215"/>
    <w:rsid w:val="004C0316"/>
    <w:rsid w:val="004C03F5"/>
    <w:rsid w:val="004C0463"/>
    <w:rsid w:val="004C0576"/>
    <w:rsid w:val="004C06F9"/>
    <w:rsid w:val="004C079D"/>
    <w:rsid w:val="004C09E5"/>
    <w:rsid w:val="004C10E5"/>
    <w:rsid w:val="004C14BD"/>
    <w:rsid w:val="004C1811"/>
    <w:rsid w:val="004C18D5"/>
    <w:rsid w:val="004C19B9"/>
    <w:rsid w:val="004C1B5F"/>
    <w:rsid w:val="004C1BB8"/>
    <w:rsid w:val="004C1C73"/>
    <w:rsid w:val="004C2055"/>
    <w:rsid w:val="004C205C"/>
    <w:rsid w:val="004C23B5"/>
    <w:rsid w:val="004C23D2"/>
    <w:rsid w:val="004C25DE"/>
    <w:rsid w:val="004C2612"/>
    <w:rsid w:val="004C2653"/>
    <w:rsid w:val="004C27A2"/>
    <w:rsid w:val="004C2821"/>
    <w:rsid w:val="004C29FC"/>
    <w:rsid w:val="004C2BED"/>
    <w:rsid w:val="004C2CA6"/>
    <w:rsid w:val="004C2E13"/>
    <w:rsid w:val="004C2E21"/>
    <w:rsid w:val="004C36DF"/>
    <w:rsid w:val="004C37C6"/>
    <w:rsid w:val="004C39A0"/>
    <w:rsid w:val="004C3A19"/>
    <w:rsid w:val="004C3A83"/>
    <w:rsid w:val="004C3AF8"/>
    <w:rsid w:val="004C3B5E"/>
    <w:rsid w:val="004C3E84"/>
    <w:rsid w:val="004C4010"/>
    <w:rsid w:val="004C42A0"/>
    <w:rsid w:val="004C447C"/>
    <w:rsid w:val="004C46C5"/>
    <w:rsid w:val="004C47D0"/>
    <w:rsid w:val="004C49F1"/>
    <w:rsid w:val="004C4C51"/>
    <w:rsid w:val="004C4C83"/>
    <w:rsid w:val="004C4DD5"/>
    <w:rsid w:val="004C513D"/>
    <w:rsid w:val="004C521C"/>
    <w:rsid w:val="004C5536"/>
    <w:rsid w:val="004C55E1"/>
    <w:rsid w:val="004C55F0"/>
    <w:rsid w:val="004C5609"/>
    <w:rsid w:val="004C5841"/>
    <w:rsid w:val="004C58DF"/>
    <w:rsid w:val="004C5B19"/>
    <w:rsid w:val="004C5B39"/>
    <w:rsid w:val="004C5B6A"/>
    <w:rsid w:val="004C5BFA"/>
    <w:rsid w:val="004C5BFD"/>
    <w:rsid w:val="004C5CD9"/>
    <w:rsid w:val="004C63F6"/>
    <w:rsid w:val="004C65C2"/>
    <w:rsid w:val="004C66DC"/>
    <w:rsid w:val="004C6705"/>
    <w:rsid w:val="004C67AF"/>
    <w:rsid w:val="004C683B"/>
    <w:rsid w:val="004C69AC"/>
    <w:rsid w:val="004C6B82"/>
    <w:rsid w:val="004C6E9E"/>
    <w:rsid w:val="004C6FC6"/>
    <w:rsid w:val="004C736A"/>
    <w:rsid w:val="004C7619"/>
    <w:rsid w:val="004C76E5"/>
    <w:rsid w:val="004C77F9"/>
    <w:rsid w:val="004C7921"/>
    <w:rsid w:val="004C7936"/>
    <w:rsid w:val="004C79A8"/>
    <w:rsid w:val="004C7AD7"/>
    <w:rsid w:val="004C7CCF"/>
    <w:rsid w:val="004C7F62"/>
    <w:rsid w:val="004D00CC"/>
    <w:rsid w:val="004D011E"/>
    <w:rsid w:val="004D02A4"/>
    <w:rsid w:val="004D02E4"/>
    <w:rsid w:val="004D0333"/>
    <w:rsid w:val="004D03EA"/>
    <w:rsid w:val="004D0552"/>
    <w:rsid w:val="004D06C3"/>
    <w:rsid w:val="004D0A8B"/>
    <w:rsid w:val="004D0E87"/>
    <w:rsid w:val="004D1B02"/>
    <w:rsid w:val="004D1B52"/>
    <w:rsid w:val="004D1C7F"/>
    <w:rsid w:val="004D1CCD"/>
    <w:rsid w:val="004D1D33"/>
    <w:rsid w:val="004D1F51"/>
    <w:rsid w:val="004D1FA6"/>
    <w:rsid w:val="004D2294"/>
    <w:rsid w:val="004D2303"/>
    <w:rsid w:val="004D23AC"/>
    <w:rsid w:val="004D23C0"/>
    <w:rsid w:val="004D260A"/>
    <w:rsid w:val="004D2809"/>
    <w:rsid w:val="004D2BBE"/>
    <w:rsid w:val="004D2BF8"/>
    <w:rsid w:val="004D2CBE"/>
    <w:rsid w:val="004D2DD7"/>
    <w:rsid w:val="004D2FA4"/>
    <w:rsid w:val="004D3092"/>
    <w:rsid w:val="004D3314"/>
    <w:rsid w:val="004D3446"/>
    <w:rsid w:val="004D35E6"/>
    <w:rsid w:val="004D363B"/>
    <w:rsid w:val="004D3700"/>
    <w:rsid w:val="004D3725"/>
    <w:rsid w:val="004D3940"/>
    <w:rsid w:val="004D3960"/>
    <w:rsid w:val="004D39FB"/>
    <w:rsid w:val="004D3B14"/>
    <w:rsid w:val="004D3BAC"/>
    <w:rsid w:val="004D3CE3"/>
    <w:rsid w:val="004D3F99"/>
    <w:rsid w:val="004D4010"/>
    <w:rsid w:val="004D418F"/>
    <w:rsid w:val="004D434A"/>
    <w:rsid w:val="004D472E"/>
    <w:rsid w:val="004D4B1E"/>
    <w:rsid w:val="004D4D5E"/>
    <w:rsid w:val="004D4FB9"/>
    <w:rsid w:val="004D5002"/>
    <w:rsid w:val="004D534D"/>
    <w:rsid w:val="004D55E8"/>
    <w:rsid w:val="004D5951"/>
    <w:rsid w:val="004D5A23"/>
    <w:rsid w:val="004D5D17"/>
    <w:rsid w:val="004D5D2D"/>
    <w:rsid w:val="004D5DCF"/>
    <w:rsid w:val="004D603E"/>
    <w:rsid w:val="004D6078"/>
    <w:rsid w:val="004D60AF"/>
    <w:rsid w:val="004D6104"/>
    <w:rsid w:val="004D61DC"/>
    <w:rsid w:val="004D64AB"/>
    <w:rsid w:val="004D64D9"/>
    <w:rsid w:val="004D66B5"/>
    <w:rsid w:val="004D6874"/>
    <w:rsid w:val="004D6C0F"/>
    <w:rsid w:val="004D6ED9"/>
    <w:rsid w:val="004D735B"/>
    <w:rsid w:val="004D739A"/>
    <w:rsid w:val="004D75D9"/>
    <w:rsid w:val="004D763A"/>
    <w:rsid w:val="004D7D10"/>
    <w:rsid w:val="004D7D8B"/>
    <w:rsid w:val="004D7DE2"/>
    <w:rsid w:val="004D7DEA"/>
    <w:rsid w:val="004E00E4"/>
    <w:rsid w:val="004E05C2"/>
    <w:rsid w:val="004E076D"/>
    <w:rsid w:val="004E07DB"/>
    <w:rsid w:val="004E0862"/>
    <w:rsid w:val="004E08B8"/>
    <w:rsid w:val="004E0BE5"/>
    <w:rsid w:val="004E0CB9"/>
    <w:rsid w:val="004E0F3E"/>
    <w:rsid w:val="004E11F4"/>
    <w:rsid w:val="004E131F"/>
    <w:rsid w:val="004E1383"/>
    <w:rsid w:val="004E14DB"/>
    <w:rsid w:val="004E1501"/>
    <w:rsid w:val="004E1661"/>
    <w:rsid w:val="004E16DE"/>
    <w:rsid w:val="004E17AB"/>
    <w:rsid w:val="004E1B31"/>
    <w:rsid w:val="004E1DF6"/>
    <w:rsid w:val="004E20F2"/>
    <w:rsid w:val="004E2278"/>
    <w:rsid w:val="004E24EB"/>
    <w:rsid w:val="004E254F"/>
    <w:rsid w:val="004E2987"/>
    <w:rsid w:val="004E2ADE"/>
    <w:rsid w:val="004E2B8A"/>
    <w:rsid w:val="004E2DF4"/>
    <w:rsid w:val="004E38AF"/>
    <w:rsid w:val="004E3CED"/>
    <w:rsid w:val="004E3E28"/>
    <w:rsid w:val="004E40A5"/>
    <w:rsid w:val="004E4312"/>
    <w:rsid w:val="004E4519"/>
    <w:rsid w:val="004E4577"/>
    <w:rsid w:val="004E4655"/>
    <w:rsid w:val="004E470B"/>
    <w:rsid w:val="004E492C"/>
    <w:rsid w:val="004E493F"/>
    <w:rsid w:val="004E4964"/>
    <w:rsid w:val="004E49BD"/>
    <w:rsid w:val="004E4B34"/>
    <w:rsid w:val="004E4C98"/>
    <w:rsid w:val="004E4F87"/>
    <w:rsid w:val="004E4FFD"/>
    <w:rsid w:val="004E52A4"/>
    <w:rsid w:val="004E5443"/>
    <w:rsid w:val="004E5549"/>
    <w:rsid w:val="004E5568"/>
    <w:rsid w:val="004E569C"/>
    <w:rsid w:val="004E57BF"/>
    <w:rsid w:val="004E5812"/>
    <w:rsid w:val="004E58F0"/>
    <w:rsid w:val="004E59E6"/>
    <w:rsid w:val="004E5A0F"/>
    <w:rsid w:val="004E5AA7"/>
    <w:rsid w:val="004E5B39"/>
    <w:rsid w:val="004E5BD6"/>
    <w:rsid w:val="004E5CCD"/>
    <w:rsid w:val="004E5D61"/>
    <w:rsid w:val="004E5E01"/>
    <w:rsid w:val="004E5ED2"/>
    <w:rsid w:val="004E6055"/>
    <w:rsid w:val="004E611D"/>
    <w:rsid w:val="004E624C"/>
    <w:rsid w:val="004E6390"/>
    <w:rsid w:val="004E6558"/>
    <w:rsid w:val="004E65F1"/>
    <w:rsid w:val="004E729A"/>
    <w:rsid w:val="004E7358"/>
    <w:rsid w:val="004E799C"/>
    <w:rsid w:val="004E79FF"/>
    <w:rsid w:val="004E7B01"/>
    <w:rsid w:val="004E7BA3"/>
    <w:rsid w:val="004E7C64"/>
    <w:rsid w:val="004E7D22"/>
    <w:rsid w:val="004E7D30"/>
    <w:rsid w:val="004E7F07"/>
    <w:rsid w:val="004F0011"/>
    <w:rsid w:val="004F011B"/>
    <w:rsid w:val="004F02C5"/>
    <w:rsid w:val="004F035D"/>
    <w:rsid w:val="004F06D0"/>
    <w:rsid w:val="004F06DF"/>
    <w:rsid w:val="004F09F4"/>
    <w:rsid w:val="004F0A89"/>
    <w:rsid w:val="004F0AF9"/>
    <w:rsid w:val="004F0CD4"/>
    <w:rsid w:val="004F0D12"/>
    <w:rsid w:val="004F0FFC"/>
    <w:rsid w:val="004F107C"/>
    <w:rsid w:val="004F112D"/>
    <w:rsid w:val="004F11B7"/>
    <w:rsid w:val="004F12E1"/>
    <w:rsid w:val="004F1480"/>
    <w:rsid w:val="004F161F"/>
    <w:rsid w:val="004F16CE"/>
    <w:rsid w:val="004F1971"/>
    <w:rsid w:val="004F1989"/>
    <w:rsid w:val="004F1AC9"/>
    <w:rsid w:val="004F1ADA"/>
    <w:rsid w:val="004F1DA7"/>
    <w:rsid w:val="004F2166"/>
    <w:rsid w:val="004F228F"/>
    <w:rsid w:val="004F2354"/>
    <w:rsid w:val="004F2512"/>
    <w:rsid w:val="004F26FA"/>
    <w:rsid w:val="004F2775"/>
    <w:rsid w:val="004F2B0F"/>
    <w:rsid w:val="004F2B45"/>
    <w:rsid w:val="004F2BE5"/>
    <w:rsid w:val="004F2D27"/>
    <w:rsid w:val="004F2F66"/>
    <w:rsid w:val="004F324B"/>
    <w:rsid w:val="004F32FD"/>
    <w:rsid w:val="004F33F0"/>
    <w:rsid w:val="004F356F"/>
    <w:rsid w:val="004F36CA"/>
    <w:rsid w:val="004F39A7"/>
    <w:rsid w:val="004F3B3D"/>
    <w:rsid w:val="004F3BBB"/>
    <w:rsid w:val="004F4189"/>
    <w:rsid w:val="004F432C"/>
    <w:rsid w:val="004F4482"/>
    <w:rsid w:val="004F45AE"/>
    <w:rsid w:val="004F4C74"/>
    <w:rsid w:val="004F4DD7"/>
    <w:rsid w:val="004F4E15"/>
    <w:rsid w:val="004F50D8"/>
    <w:rsid w:val="004F50FB"/>
    <w:rsid w:val="004F552D"/>
    <w:rsid w:val="004F5608"/>
    <w:rsid w:val="004F56C6"/>
    <w:rsid w:val="004F570C"/>
    <w:rsid w:val="004F58DB"/>
    <w:rsid w:val="004F59B8"/>
    <w:rsid w:val="004F5A40"/>
    <w:rsid w:val="004F5DF2"/>
    <w:rsid w:val="004F607F"/>
    <w:rsid w:val="004F61AE"/>
    <w:rsid w:val="004F6262"/>
    <w:rsid w:val="004F654F"/>
    <w:rsid w:val="004F6570"/>
    <w:rsid w:val="004F65B1"/>
    <w:rsid w:val="004F67F4"/>
    <w:rsid w:val="004F686D"/>
    <w:rsid w:val="004F6899"/>
    <w:rsid w:val="004F6A1D"/>
    <w:rsid w:val="004F6AAE"/>
    <w:rsid w:val="004F6C34"/>
    <w:rsid w:val="004F6E6A"/>
    <w:rsid w:val="004F721E"/>
    <w:rsid w:val="004F7255"/>
    <w:rsid w:val="004F72F8"/>
    <w:rsid w:val="004F73E2"/>
    <w:rsid w:val="004F764A"/>
    <w:rsid w:val="004F7652"/>
    <w:rsid w:val="004F7B65"/>
    <w:rsid w:val="004F7C1A"/>
    <w:rsid w:val="004F7CB2"/>
    <w:rsid w:val="004F7CE8"/>
    <w:rsid w:val="004F7D5C"/>
    <w:rsid w:val="00500629"/>
    <w:rsid w:val="00500754"/>
    <w:rsid w:val="0050080A"/>
    <w:rsid w:val="00500CF8"/>
    <w:rsid w:val="00500DB1"/>
    <w:rsid w:val="00500F39"/>
    <w:rsid w:val="00500F64"/>
    <w:rsid w:val="00501258"/>
    <w:rsid w:val="005012C7"/>
    <w:rsid w:val="00501407"/>
    <w:rsid w:val="00501578"/>
    <w:rsid w:val="005016DB"/>
    <w:rsid w:val="005016E9"/>
    <w:rsid w:val="0050177F"/>
    <w:rsid w:val="0050180A"/>
    <w:rsid w:val="00501845"/>
    <w:rsid w:val="00501879"/>
    <w:rsid w:val="00501AEB"/>
    <w:rsid w:val="00501BED"/>
    <w:rsid w:val="00501D22"/>
    <w:rsid w:val="00501F71"/>
    <w:rsid w:val="0050209E"/>
    <w:rsid w:val="00502194"/>
    <w:rsid w:val="00502208"/>
    <w:rsid w:val="005023B3"/>
    <w:rsid w:val="005027CE"/>
    <w:rsid w:val="00502953"/>
    <w:rsid w:val="00502B15"/>
    <w:rsid w:val="00502C50"/>
    <w:rsid w:val="00502E63"/>
    <w:rsid w:val="00502EE4"/>
    <w:rsid w:val="00502F09"/>
    <w:rsid w:val="0050316A"/>
    <w:rsid w:val="005034E8"/>
    <w:rsid w:val="0050356D"/>
    <w:rsid w:val="00503659"/>
    <w:rsid w:val="00503CB9"/>
    <w:rsid w:val="00503DC3"/>
    <w:rsid w:val="0050470B"/>
    <w:rsid w:val="005047B1"/>
    <w:rsid w:val="0050495A"/>
    <w:rsid w:val="00504C92"/>
    <w:rsid w:val="00504FAE"/>
    <w:rsid w:val="0050519B"/>
    <w:rsid w:val="005051CB"/>
    <w:rsid w:val="0050528E"/>
    <w:rsid w:val="005055B7"/>
    <w:rsid w:val="00505602"/>
    <w:rsid w:val="00505613"/>
    <w:rsid w:val="00505A15"/>
    <w:rsid w:val="00505B93"/>
    <w:rsid w:val="00505CC4"/>
    <w:rsid w:val="00505D96"/>
    <w:rsid w:val="00505F9A"/>
    <w:rsid w:val="00505FEF"/>
    <w:rsid w:val="0050605F"/>
    <w:rsid w:val="00506651"/>
    <w:rsid w:val="005066FD"/>
    <w:rsid w:val="005069E6"/>
    <w:rsid w:val="00506A1C"/>
    <w:rsid w:val="00506CC8"/>
    <w:rsid w:val="00506D09"/>
    <w:rsid w:val="00506EF6"/>
    <w:rsid w:val="00506F23"/>
    <w:rsid w:val="0050707A"/>
    <w:rsid w:val="00507117"/>
    <w:rsid w:val="005071A5"/>
    <w:rsid w:val="0050726D"/>
    <w:rsid w:val="0050730F"/>
    <w:rsid w:val="00507315"/>
    <w:rsid w:val="0050745B"/>
    <w:rsid w:val="00507A41"/>
    <w:rsid w:val="00507B4F"/>
    <w:rsid w:val="00507C91"/>
    <w:rsid w:val="00507D73"/>
    <w:rsid w:val="00507F97"/>
    <w:rsid w:val="00507FEB"/>
    <w:rsid w:val="00510328"/>
    <w:rsid w:val="00510420"/>
    <w:rsid w:val="00510565"/>
    <w:rsid w:val="005105EC"/>
    <w:rsid w:val="0051076E"/>
    <w:rsid w:val="00510829"/>
    <w:rsid w:val="0051091E"/>
    <w:rsid w:val="00510951"/>
    <w:rsid w:val="00510D98"/>
    <w:rsid w:val="00510E1D"/>
    <w:rsid w:val="00510F00"/>
    <w:rsid w:val="00510F5A"/>
    <w:rsid w:val="00510FE8"/>
    <w:rsid w:val="00510FF8"/>
    <w:rsid w:val="005110D9"/>
    <w:rsid w:val="00511209"/>
    <w:rsid w:val="005112CC"/>
    <w:rsid w:val="00511355"/>
    <w:rsid w:val="005114CB"/>
    <w:rsid w:val="00511728"/>
    <w:rsid w:val="00511A8E"/>
    <w:rsid w:val="00511DBE"/>
    <w:rsid w:val="00512065"/>
    <w:rsid w:val="005120D3"/>
    <w:rsid w:val="0051246D"/>
    <w:rsid w:val="00512650"/>
    <w:rsid w:val="00512746"/>
    <w:rsid w:val="00512829"/>
    <w:rsid w:val="00512A21"/>
    <w:rsid w:val="00512CFD"/>
    <w:rsid w:val="00512D8B"/>
    <w:rsid w:val="00513069"/>
    <w:rsid w:val="005135D6"/>
    <w:rsid w:val="005135E1"/>
    <w:rsid w:val="0051380C"/>
    <w:rsid w:val="00513983"/>
    <w:rsid w:val="00513A1F"/>
    <w:rsid w:val="00513C58"/>
    <w:rsid w:val="00513D44"/>
    <w:rsid w:val="005144A1"/>
    <w:rsid w:val="0051458E"/>
    <w:rsid w:val="005145CC"/>
    <w:rsid w:val="005148AD"/>
    <w:rsid w:val="00514915"/>
    <w:rsid w:val="00514B92"/>
    <w:rsid w:val="00514DE4"/>
    <w:rsid w:val="00514F74"/>
    <w:rsid w:val="00515004"/>
    <w:rsid w:val="0051504D"/>
    <w:rsid w:val="005151FD"/>
    <w:rsid w:val="005158A9"/>
    <w:rsid w:val="00515BA2"/>
    <w:rsid w:val="00515E1A"/>
    <w:rsid w:val="005162A3"/>
    <w:rsid w:val="005162D9"/>
    <w:rsid w:val="005162DC"/>
    <w:rsid w:val="00516335"/>
    <w:rsid w:val="00516568"/>
    <w:rsid w:val="0051672F"/>
    <w:rsid w:val="005167DE"/>
    <w:rsid w:val="005167FC"/>
    <w:rsid w:val="00516979"/>
    <w:rsid w:val="00516AB9"/>
    <w:rsid w:val="00516B2A"/>
    <w:rsid w:val="00516D44"/>
    <w:rsid w:val="00516E3D"/>
    <w:rsid w:val="0051704D"/>
    <w:rsid w:val="005170BB"/>
    <w:rsid w:val="00517401"/>
    <w:rsid w:val="00517714"/>
    <w:rsid w:val="0051771C"/>
    <w:rsid w:val="005177BA"/>
    <w:rsid w:val="00517EE0"/>
    <w:rsid w:val="0052020D"/>
    <w:rsid w:val="0052025C"/>
    <w:rsid w:val="005202ED"/>
    <w:rsid w:val="00520977"/>
    <w:rsid w:val="00520A46"/>
    <w:rsid w:val="00520FF0"/>
    <w:rsid w:val="00521140"/>
    <w:rsid w:val="00521309"/>
    <w:rsid w:val="0052142A"/>
    <w:rsid w:val="00521576"/>
    <w:rsid w:val="005215E2"/>
    <w:rsid w:val="005216C6"/>
    <w:rsid w:val="0052174A"/>
    <w:rsid w:val="005217EC"/>
    <w:rsid w:val="005218A7"/>
    <w:rsid w:val="005218DA"/>
    <w:rsid w:val="005219FF"/>
    <w:rsid w:val="00521A61"/>
    <w:rsid w:val="00521B6A"/>
    <w:rsid w:val="00521CB3"/>
    <w:rsid w:val="00521EA8"/>
    <w:rsid w:val="00521EAF"/>
    <w:rsid w:val="005220B9"/>
    <w:rsid w:val="00522134"/>
    <w:rsid w:val="0052216F"/>
    <w:rsid w:val="00522299"/>
    <w:rsid w:val="00522660"/>
    <w:rsid w:val="005226F8"/>
    <w:rsid w:val="00522AEA"/>
    <w:rsid w:val="00522D2F"/>
    <w:rsid w:val="00522FAC"/>
    <w:rsid w:val="005230FD"/>
    <w:rsid w:val="005233C8"/>
    <w:rsid w:val="00523651"/>
    <w:rsid w:val="005239D4"/>
    <w:rsid w:val="00523CB4"/>
    <w:rsid w:val="00523E5F"/>
    <w:rsid w:val="00523ED5"/>
    <w:rsid w:val="00523FC4"/>
    <w:rsid w:val="005240D3"/>
    <w:rsid w:val="005242BA"/>
    <w:rsid w:val="005244E0"/>
    <w:rsid w:val="005245FA"/>
    <w:rsid w:val="005246C2"/>
    <w:rsid w:val="00524913"/>
    <w:rsid w:val="005249E2"/>
    <w:rsid w:val="00524ADD"/>
    <w:rsid w:val="00524B19"/>
    <w:rsid w:val="00524D68"/>
    <w:rsid w:val="00524DF9"/>
    <w:rsid w:val="00524E3F"/>
    <w:rsid w:val="00524F06"/>
    <w:rsid w:val="00525100"/>
    <w:rsid w:val="0052522F"/>
    <w:rsid w:val="00525450"/>
    <w:rsid w:val="00525480"/>
    <w:rsid w:val="00525535"/>
    <w:rsid w:val="0052555F"/>
    <w:rsid w:val="00525598"/>
    <w:rsid w:val="005256C5"/>
    <w:rsid w:val="00525877"/>
    <w:rsid w:val="005259FB"/>
    <w:rsid w:val="00525F70"/>
    <w:rsid w:val="0052607F"/>
    <w:rsid w:val="00526097"/>
    <w:rsid w:val="005260DF"/>
    <w:rsid w:val="005261B1"/>
    <w:rsid w:val="00526292"/>
    <w:rsid w:val="0052644B"/>
    <w:rsid w:val="0052649F"/>
    <w:rsid w:val="0052663E"/>
    <w:rsid w:val="005266AF"/>
    <w:rsid w:val="005266E1"/>
    <w:rsid w:val="00526705"/>
    <w:rsid w:val="005267BC"/>
    <w:rsid w:val="0052691F"/>
    <w:rsid w:val="005269F7"/>
    <w:rsid w:val="00526A82"/>
    <w:rsid w:val="00526BB8"/>
    <w:rsid w:val="00526DD9"/>
    <w:rsid w:val="00526F83"/>
    <w:rsid w:val="00527113"/>
    <w:rsid w:val="0052711A"/>
    <w:rsid w:val="00527484"/>
    <w:rsid w:val="005275FA"/>
    <w:rsid w:val="00527684"/>
    <w:rsid w:val="005277AC"/>
    <w:rsid w:val="00527941"/>
    <w:rsid w:val="0052795C"/>
    <w:rsid w:val="00527A99"/>
    <w:rsid w:val="00527D7E"/>
    <w:rsid w:val="0053004A"/>
    <w:rsid w:val="00530260"/>
    <w:rsid w:val="005303DE"/>
    <w:rsid w:val="005303E1"/>
    <w:rsid w:val="005303FD"/>
    <w:rsid w:val="00530515"/>
    <w:rsid w:val="00530924"/>
    <w:rsid w:val="00530B19"/>
    <w:rsid w:val="00530B9D"/>
    <w:rsid w:val="00530D13"/>
    <w:rsid w:val="00530EE9"/>
    <w:rsid w:val="00530F5F"/>
    <w:rsid w:val="00530F74"/>
    <w:rsid w:val="00530FB3"/>
    <w:rsid w:val="00531080"/>
    <w:rsid w:val="00531167"/>
    <w:rsid w:val="005312E8"/>
    <w:rsid w:val="005314D2"/>
    <w:rsid w:val="005314E8"/>
    <w:rsid w:val="005315B5"/>
    <w:rsid w:val="00531706"/>
    <w:rsid w:val="00531A96"/>
    <w:rsid w:val="00531B01"/>
    <w:rsid w:val="00531B15"/>
    <w:rsid w:val="00531FAA"/>
    <w:rsid w:val="00532705"/>
    <w:rsid w:val="00532754"/>
    <w:rsid w:val="005327EC"/>
    <w:rsid w:val="0053288A"/>
    <w:rsid w:val="00532946"/>
    <w:rsid w:val="00532951"/>
    <w:rsid w:val="0053295C"/>
    <w:rsid w:val="00532974"/>
    <w:rsid w:val="00532998"/>
    <w:rsid w:val="00532A57"/>
    <w:rsid w:val="00532B04"/>
    <w:rsid w:val="00532B12"/>
    <w:rsid w:val="00533062"/>
    <w:rsid w:val="005331B5"/>
    <w:rsid w:val="0053337D"/>
    <w:rsid w:val="0053381A"/>
    <w:rsid w:val="0053392A"/>
    <w:rsid w:val="00533AED"/>
    <w:rsid w:val="00533C87"/>
    <w:rsid w:val="00533D20"/>
    <w:rsid w:val="00533EB8"/>
    <w:rsid w:val="0053468A"/>
    <w:rsid w:val="0053473A"/>
    <w:rsid w:val="005347F4"/>
    <w:rsid w:val="005349C7"/>
    <w:rsid w:val="00534A03"/>
    <w:rsid w:val="005350E0"/>
    <w:rsid w:val="00535389"/>
    <w:rsid w:val="005354CC"/>
    <w:rsid w:val="0053550D"/>
    <w:rsid w:val="00535595"/>
    <w:rsid w:val="00535716"/>
    <w:rsid w:val="0053591A"/>
    <w:rsid w:val="00535FFD"/>
    <w:rsid w:val="0053606A"/>
    <w:rsid w:val="005360F6"/>
    <w:rsid w:val="005361B0"/>
    <w:rsid w:val="00536423"/>
    <w:rsid w:val="00536811"/>
    <w:rsid w:val="00536823"/>
    <w:rsid w:val="00536859"/>
    <w:rsid w:val="005368DA"/>
    <w:rsid w:val="00536F96"/>
    <w:rsid w:val="0053739B"/>
    <w:rsid w:val="00537D19"/>
    <w:rsid w:val="00537F17"/>
    <w:rsid w:val="005401A3"/>
    <w:rsid w:val="00540228"/>
    <w:rsid w:val="0054046D"/>
    <w:rsid w:val="005404D8"/>
    <w:rsid w:val="00540586"/>
    <w:rsid w:val="005405F7"/>
    <w:rsid w:val="005407EC"/>
    <w:rsid w:val="005409DA"/>
    <w:rsid w:val="005409DB"/>
    <w:rsid w:val="00540A0E"/>
    <w:rsid w:val="00540AD5"/>
    <w:rsid w:val="00540AE6"/>
    <w:rsid w:val="00540B3D"/>
    <w:rsid w:val="00540B56"/>
    <w:rsid w:val="00540EFC"/>
    <w:rsid w:val="005410F2"/>
    <w:rsid w:val="005411D2"/>
    <w:rsid w:val="005412DD"/>
    <w:rsid w:val="0054134B"/>
    <w:rsid w:val="0054163B"/>
    <w:rsid w:val="0054170D"/>
    <w:rsid w:val="005417F1"/>
    <w:rsid w:val="00541DBF"/>
    <w:rsid w:val="00542439"/>
    <w:rsid w:val="005424A0"/>
    <w:rsid w:val="00542521"/>
    <w:rsid w:val="0054280C"/>
    <w:rsid w:val="00542B72"/>
    <w:rsid w:val="00542E3D"/>
    <w:rsid w:val="005430C9"/>
    <w:rsid w:val="005431A0"/>
    <w:rsid w:val="00543308"/>
    <w:rsid w:val="00543455"/>
    <w:rsid w:val="005435EA"/>
    <w:rsid w:val="0054367F"/>
    <w:rsid w:val="00543738"/>
    <w:rsid w:val="00543927"/>
    <w:rsid w:val="00543A26"/>
    <w:rsid w:val="00543AD6"/>
    <w:rsid w:val="00543BA0"/>
    <w:rsid w:val="00543C4C"/>
    <w:rsid w:val="00543DD8"/>
    <w:rsid w:val="005441FA"/>
    <w:rsid w:val="00544242"/>
    <w:rsid w:val="00544275"/>
    <w:rsid w:val="00544428"/>
    <w:rsid w:val="005444B6"/>
    <w:rsid w:val="005445BD"/>
    <w:rsid w:val="0054475D"/>
    <w:rsid w:val="0054498F"/>
    <w:rsid w:val="00544B6E"/>
    <w:rsid w:val="00544C21"/>
    <w:rsid w:val="00544C92"/>
    <w:rsid w:val="005451ED"/>
    <w:rsid w:val="00545423"/>
    <w:rsid w:val="00545472"/>
    <w:rsid w:val="005454CE"/>
    <w:rsid w:val="00545562"/>
    <w:rsid w:val="005455B1"/>
    <w:rsid w:val="005459A7"/>
    <w:rsid w:val="00545CBA"/>
    <w:rsid w:val="00545CBD"/>
    <w:rsid w:val="00545D0E"/>
    <w:rsid w:val="00545E88"/>
    <w:rsid w:val="00546244"/>
    <w:rsid w:val="00546319"/>
    <w:rsid w:val="00546644"/>
    <w:rsid w:val="0054668C"/>
    <w:rsid w:val="00546806"/>
    <w:rsid w:val="00546C16"/>
    <w:rsid w:val="00546F5E"/>
    <w:rsid w:val="00546F7F"/>
    <w:rsid w:val="00546FD0"/>
    <w:rsid w:val="00547079"/>
    <w:rsid w:val="00547169"/>
    <w:rsid w:val="0054746D"/>
    <w:rsid w:val="00547670"/>
    <w:rsid w:val="005476D7"/>
    <w:rsid w:val="00547703"/>
    <w:rsid w:val="00547981"/>
    <w:rsid w:val="00547ADE"/>
    <w:rsid w:val="00547BBF"/>
    <w:rsid w:val="00547C9A"/>
    <w:rsid w:val="00547EA5"/>
    <w:rsid w:val="00547F22"/>
    <w:rsid w:val="005501DB"/>
    <w:rsid w:val="00550256"/>
    <w:rsid w:val="0055044D"/>
    <w:rsid w:val="0055056D"/>
    <w:rsid w:val="005505AC"/>
    <w:rsid w:val="00550783"/>
    <w:rsid w:val="005507E1"/>
    <w:rsid w:val="00550821"/>
    <w:rsid w:val="0055096C"/>
    <w:rsid w:val="00550971"/>
    <w:rsid w:val="00550BD1"/>
    <w:rsid w:val="00550C6D"/>
    <w:rsid w:val="00550CA0"/>
    <w:rsid w:val="00550DC5"/>
    <w:rsid w:val="00550E6C"/>
    <w:rsid w:val="0055118C"/>
    <w:rsid w:val="005512FE"/>
    <w:rsid w:val="0055199F"/>
    <w:rsid w:val="005519BE"/>
    <w:rsid w:val="005519F4"/>
    <w:rsid w:val="00551A02"/>
    <w:rsid w:val="00551B11"/>
    <w:rsid w:val="00551B4B"/>
    <w:rsid w:val="00551D35"/>
    <w:rsid w:val="00551E94"/>
    <w:rsid w:val="005521B9"/>
    <w:rsid w:val="005521F3"/>
    <w:rsid w:val="0055229F"/>
    <w:rsid w:val="005524F6"/>
    <w:rsid w:val="00552545"/>
    <w:rsid w:val="0055254A"/>
    <w:rsid w:val="005525D8"/>
    <w:rsid w:val="00552620"/>
    <w:rsid w:val="00552776"/>
    <w:rsid w:val="005527C4"/>
    <w:rsid w:val="00552C47"/>
    <w:rsid w:val="00552C61"/>
    <w:rsid w:val="00552CDC"/>
    <w:rsid w:val="00552D61"/>
    <w:rsid w:val="00552DAD"/>
    <w:rsid w:val="00552E22"/>
    <w:rsid w:val="005531BB"/>
    <w:rsid w:val="0055326A"/>
    <w:rsid w:val="0055338A"/>
    <w:rsid w:val="005534C8"/>
    <w:rsid w:val="005535D5"/>
    <w:rsid w:val="0055362A"/>
    <w:rsid w:val="005536AF"/>
    <w:rsid w:val="0055376D"/>
    <w:rsid w:val="00553935"/>
    <w:rsid w:val="005539EB"/>
    <w:rsid w:val="00553A18"/>
    <w:rsid w:val="00553BCC"/>
    <w:rsid w:val="00553BD0"/>
    <w:rsid w:val="00553BDF"/>
    <w:rsid w:val="00553E0C"/>
    <w:rsid w:val="00553E7B"/>
    <w:rsid w:val="00553EBF"/>
    <w:rsid w:val="00553F08"/>
    <w:rsid w:val="00553F5D"/>
    <w:rsid w:val="00553FBA"/>
    <w:rsid w:val="00554025"/>
    <w:rsid w:val="005540F2"/>
    <w:rsid w:val="0055413B"/>
    <w:rsid w:val="0055419C"/>
    <w:rsid w:val="00554233"/>
    <w:rsid w:val="005542EC"/>
    <w:rsid w:val="0055450E"/>
    <w:rsid w:val="005545A7"/>
    <w:rsid w:val="00554614"/>
    <w:rsid w:val="00554932"/>
    <w:rsid w:val="00554CDF"/>
    <w:rsid w:val="00555030"/>
    <w:rsid w:val="005550AD"/>
    <w:rsid w:val="0055516C"/>
    <w:rsid w:val="00555184"/>
    <w:rsid w:val="00555374"/>
    <w:rsid w:val="00555589"/>
    <w:rsid w:val="005557F0"/>
    <w:rsid w:val="00555903"/>
    <w:rsid w:val="00555B51"/>
    <w:rsid w:val="00555F88"/>
    <w:rsid w:val="005560BA"/>
    <w:rsid w:val="0055616C"/>
    <w:rsid w:val="00556247"/>
    <w:rsid w:val="005562A4"/>
    <w:rsid w:val="005563C1"/>
    <w:rsid w:val="00556500"/>
    <w:rsid w:val="00556695"/>
    <w:rsid w:val="0055672D"/>
    <w:rsid w:val="00556C0B"/>
    <w:rsid w:val="00556CD5"/>
    <w:rsid w:val="00556EB5"/>
    <w:rsid w:val="00556FAF"/>
    <w:rsid w:val="0055722A"/>
    <w:rsid w:val="00557277"/>
    <w:rsid w:val="00557386"/>
    <w:rsid w:val="00557627"/>
    <w:rsid w:val="00557996"/>
    <w:rsid w:val="00557A2A"/>
    <w:rsid w:val="00557A47"/>
    <w:rsid w:val="00557B42"/>
    <w:rsid w:val="00557D4D"/>
    <w:rsid w:val="00557D5C"/>
    <w:rsid w:val="00557D8B"/>
    <w:rsid w:val="00557F12"/>
    <w:rsid w:val="00557FC9"/>
    <w:rsid w:val="005600E4"/>
    <w:rsid w:val="00560159"/>
    <w:rsid w:val="00560281"/>
    <w:rsid w:val="0056043C"/>
    <w:rsid w:val="005604A7"/>
    <w:rsid w:val="005606AB"/>
    <w:rsid w:val="00560911"/>
    <w:rsid w:val="00560B6D"/>
    <w:rsid w:val="00560E3D"/>
    <w:rsid w:val="005612E6"/>
    <w:rsid w:val="005613BB"/>
    <w:rsid w:val="00561400"/>
    <w:rsid w:val="0056140B"/>
    <w:rsid w:val="0056143A"/>
    <w:rsid w:val="005615A9"/>
    <w:rsid w:val="00561644"/>
    <w:rsid w:val="00561990"/>
    <w:rsid w:val="005619DE"/>
    <w:rsid w:val="005619F1"/>
    <w:rsid w:val="00561A09"/>
    <w:rsid w:val="00561CD6"/>
    <w:rsid w:val="0056202C"/>
    <w:rsid w:val="0056219A"/>
    <w:rsid w:val="005623F5"/>
    <w:rsid w:val="0056267E"/>
    <w:rsid w:val="00562A40"/>
    <w:rsid w:val="00562EA3"/>
    <w:rsid w:val="00562F35"/>
    <w:rsid w:val="00563130"/>
    <w:rsid w:val="00563438"/>
    <w:rsid w:val="005636FA"/>
    <w:rsid w:val="00563755"/>
    <w:rsid w:val="005639B5"/>
    <w:rsid w:val="00563BCB"/>
    <w:rsid w:val="00563D05"/>
    <w:rsid w:val="005640B6"/>
    <w:rsid w:val="0056412C"/>
    <w:rsid w:val="00564240"/>
    <w:rsid w:val="005642CD"/>
    <w:rsid w:val="005644DA"/>
    <w:rsid w:val="00564589"/>
    <w:rsid w:val="0056462F"/>
    <w:rsid w:val="00564A59"/>
    <w:rsid w:val="00564CE1"/>
    <w:rsid w:val="00564D12"/>
    <w:rsid w:val="00564E51"/>
    <w:rsid w:val="00564ED0"/>
    <w:rsid w:val="00564FCF"/>
    <w:rsid w:val="005650F9"/>
    <w:rsid w:val="0056519C"/>
    <w:rsid w:val="00565215"/>
    <w:rsid w:val="00565399"/>
    <w:rsid w:val="00565466"/>
    <w:rsid w:val="00565528"/>
    <w:rsid w:val="005656B3"/>
    <w:rsid w:val="005657DC"/>
    <w:rsid w:val="00565822"/>
    <w:rsid w:val="005658A7"/>
    <w:rsid w:val="00565D43"/>
    <w:rsid w:val="00565DDD"/>
    <w:rsid w:val="00565F63"/>
    <w:rsid w:val="00565FA9"/>
    <w:rsid w:val="0056617A"/>
    <w:rsid w:val="0056646F"/>
    <w:rsid w:val="00566538"/>
    <w:rsid w:val="00566597"/>
    <w:rsid w:val="00566656"/>
    <w:rsid w:val="0056666E"/>
    <w:rsid w:val="0056669C"/>
    <w:rsid w:val="005667D3"/>
    <w:rsid w:val="00566AE7"/>
    <w:rsid w:val="00566B70"/>
    <w:rsid w:val="00566BF2"/>
    <w:rsid w:val="0056716F"/>
    <w:rsid w:val="0056737D"/>
    <w:rsid w:val="005673DB"/>
    <w:rsid w:val="005674B1"/>
    <w:rsid w:val="00567587"/>
    <w:rsid w:val="00567593"/>
    <w:rsid w:val="00567671"/>
    <w:rsid w:val="0056767A"/>
    <w:rsid w:val="0057032C"/>
    <w:rsid w:val="00570693"/>
    <w:rsid w:val="00570744"/>
    <w:rsid w:val="0057079D"/>
    <w:rsid w:val="0057083D"/>
    <w:rsid w:val="005709A2"/>
    <w:rsid w:val="00570AC4"/>
    <w:rsid w:val="00570B64"/>
    <w:rsid w:val="00570B71"/>
    <w:rsid w:val="00570BDA"/>
    <w:rsid w:val="00570FAB"/>
    <w:rsid w:val="00570FB3"/>
    <w:rsid w:val="00570FB7"/>
    <w:rsid w:val="005712AF"/>
    <w:rsid w:val="0057145C"/>
    <w:rsid w:val="0057163C"/>
    <w:rsid w:val="00571AC2"/>
    <w:rsid w:val="00571D60"/>
    <w:rsid w:val="00571FFD"/>
    <w:rsid w:val="0057232F"/>
    <w:rsid w:val="005724CF"/>
    <w:rsid w:val="00572541"/>
    <w:rsid w:val="005726AB"/>
    <w:rsid w:val="00572B1F"/>
    <w:rsid w:val="00572FA6"/>
    <w:rsid w:val="00572FE9"/>
    <w:rsid w:val="00573056"/>
    <w:rsid w:val="005732CE"/>
    <w:rsid w:val="0057338F"/>
    <w:rsid w:val="0057346C"/>
    <w:rsid w:val="00573479"/>
    <w:rsid w:val="0057381F"/>
    <w:rsid w:val="00573AF6"/>
    <w:rsid w:val="00573B3A"/>
    <w:rsid w:val="00573EC0"/>
    <w:rsid w:val="0057401A"/>
    <w:rsid w:val="005741AB"/>
    <w:rsid w:val="00574267"/>
    <w:rsid w:val="005746FA"/>
    <w:rsid w:val="00574737"/>
    <w:rsid w:val="00574796"/>
    <w:rsid w:val="00574CCF"/>
    <w:rsid w:val="00574D03"/>
    <w:rsid w:val="005750B3"/>
    <w:rsid w:val="0057512E"/>
    <w:rsid w:val="00575317"/>
    <w:rsid w:val="005753A5"/>
    <w:rsid w:val="005753E7"/>
    <w:rsid w:val="00575439"/>
    <w:rsid w:val="0057548E"/>
    <w:rsid w:val="00575492"/>
    <w:rsid w:val="005754AD"/>
    <w:rsid w:val="005754C4"/>
    <w:rsid w:val="00575588"/>
    <w:rsid w:val="005755AD"/>
    <w:rsid w:val="005756A8"/>
    <w:rsid w:val="005757A3"/>
    <w:rsid w:val="005758D7"/>
    <w:rsid w:val="00575B9D"/>
    <w:rsid w:val="00575C7B"/>
    <w:rsid w:val="00575D5F"/>
    <w:rsid w:val="00575DCF"/>
    <w:rsid w:val="00575F60"/>
    <w:rsid w:val="0057604E"/>
    <w:rsid w:val="00576146"/>
    <w:rsid w:val="00576205"/>
    <w:rsid w:val="0057630C"/>
    <w:rsid w:val="005763C4"/>
    <w:rsid w:val="00576679"/>
    <w:rsid w:val="00576771"/>
    <w:rsid w:val="005768B0"/>
    <w:rsid w:val="00576B18"/>
    <w:rsid w:val="00576CE9"/>
    <w:rsid w:val="00577314"/>
    <w:rsid w:val="00577370"/>
    <w:rsid w:val="00577382"/>
    <w:rsid w:val="00577636"/>
    <w:rsid w:val="005777E6"/>
    <w:rsid w:val="0057792A"/>
    <w:rsid w:val="00577E11"/>
    <w:rsid w:val="005800CA"/>
    <w:rsid w:val="005801C1"/>
    <w:rsid w:val="005801F4"/>
    <w:rsid w:val="005802A6"/>
    <w:rsid w:val="005802B3"/>
    <w:rsid w:val="005802C6"/>
    <w:rsid w:val="0058062A"/>
    <w:rsid w:val="00580A50"/>
    <w:rsid w:val="005810BA"/>
    <w:rsid w:val="00581440"/>
    <w:rsid w:val="005814C5"/>
    <w:rsid w:val="005814F2"/>
    <w:rsid w:val="0058160B"/>
    <w:rsid w:val="0058166D"/>
    <w:rsid w:val="0058178F"/>
    <w:rsid w:val="00581A4F"/>
    <w:rsid w:val="00581CDE"/>
    <w:rsid w:val="00581D37"/>
    <w:rsid w:val="00581E7E"/>
    <w:rsid w:val="005820DD"/>
    <w:rsid w:val="005821B0"/>
    <w:rsid w:val="005823BB"/>
    <w:rsid w:val="005823C8"/>
    <w:rsid w:val="00582527"/>
    <w:rsid w:val="00582551"/>
    <w:rsid w:val="00582757"/>
    <w:rsid w:val="00582790"/>
    <w:rsid w:val="00582855"/>
    <w:rsid w:val="00582896"/>
    <w:rsid w:val="00582AB2"/>
    <w:rsid w:val="00582ADC"/>
    <w:rsid w:val="00582B3E"/>
    <w:rsid w:val="00582CCA"/>
    <w:rsid w:val="00582EB7"/>
    <w:rsid w:val="0058328E"/>
    <w:rsid w:val="00583470"/>
    <w:rsid w:val="00583743"/>
    <w:rsid w:val="00583855"/>
    <w:rsid w:val="005838A9"/>
    <w:rsid w:val="005838C4"/>
    <w:rsid w:val="005838F6"/>
    <w:rsid w:val="00583B45"/>
    <w:rsid w:val="00583C09"/>
    <w:rsid w:val="00583CC9"/>
    <w:rsid w:val="00583DD7"/>
    <w:rsid w:val="00583FDD"/>
    <w:rsid w:val="0058432B"/>
    <w:rsid w:val="00584A18"/>
    <w:rsid w:val="00584B48"/>
    <w:rsid w:val="00584B5E"/>
    <w:rsid w:val="00584D3E"/>
    <w:rsid w:val="00584DDA"/>
    <w:rsid w:val="00584DDC"/>
    <w:rsid w:val="00584FA2"/>
    <w:rsid w:val="00585100"/>
    <w:rsid w:val="0058519F"/>
    <w:rsid w:val="0058527A"/>
    <w:rsid w:val="0058534D"/>
    <w:rsid w:val="00585520"/>
    <w:rsid w:val="005857A8"/>
    <w:rsid w:val="005859B7"/>
    <w:rsid w:val="00585AF1"/>
    <w:rsid w:val="00585F67"/>
    <w:rsid w:val="005861FC"/>
    <w:rsid w:val="00586361"/>
    <w:rsid w:val="0058641B"/>
    <w:rsid w:val="0058641E"/>
    <w:rsid w:val="0058652A"/>
    <w:rsid w:val="00586550"/>
    <w:rsid w:val="005865C1"/>
    <w:rsid w:val="00586670"/>
    <w:rsid w:val="00586AA9"/>
    <w:rsid w:val="00586BBB"/>
    <w:rsid w:val="00586DA5"/>
    <w:rsid w:val="00586E2C"/>
    <w:rsid w:val="00586E3D"/>
    <w:rsid w:val="00586F7D"/>
    <w:rsid w:val="005870A2"/>
    <w:rsid w:val="005872BE"/>
    <w:rsid w:val="005873C9"/>
    <w:rsid w:val="0058762F"/>
    <w:rsid w:val="005876A3"/>
    <w:rsid w:val="0058790E"/>
    <w:rsid w:val="00587CAE"/>
    <w:rsid w:val="00590477"/>
    <w:rsid w:val="0059057A"/>
    <w:rsid w:val="005905EB"/>
    <w:rsid w:val="0059082A"/>
    <w:rsid w:val="00590908"/>
    <w:rsid w:val="0059096A"/>
    <w:rsid w:val="00590A42"/>
    <w:rsid w:val="00590BD8"/>
    <w:rsid w:val="00590E6B"/>
    <w:rsid w:val="00590FEE"/>
    <w:rsid w:val="00591104"/>
    <w:rsid w:val="00591385"/>
    <w:rsid w:val="00591526"/>
    <w:rsid w:val="0059194C"/>
    <w:rsid w:val="00591A55"/>
    <w:rsid w:val="00591C5A"/>
    <w:rsid w:val="00591CDE"/>
    <w:rsid w:val="00591D35"/>
    <w:rsid w:val="00591EB4"/>
    <w:rsid w:val="00591F76"/>
    <w:rsid w:val="005924EA"/>
    <w:rsid w:val="00592A10"/>
    <w:rsid w:val="00592AF2"/>
    <w:rsid w:val="00592B74"/>
    <w:rsid w:val="00592CB8"/>
    <w:rsid w:val="00592D99"/>
    <w:rsid w:val="00592D9B"/>
    <w:rsid w:val="00592F49"/>
    <w:rsid w:val="005933B6"/>
    <w:rsid w:val="00593440"/>
    <w:rsid w:val="00593551"/>
    <w:rsid w:val="005936F8"/>
    <w:rsid w:val="0059370D"/>
    <w:rsid w:val="005938A7"/>
    <w:rsid w:val="00593B43"/>
    <w:rsid w:val="00593D87"/>
    <w:rsid w:val="00593DBE"/>
    <w:rsid w:val="00593DD3"/>
    <w:rsid w:val="00593EF6"/>
    <w:rsid w:val="00593F83"/>
    <w:rsid w:val="0059427D"/>
    <w:rsid w:val="0059434B"/>
    <w:rsid w:val="005946DC"/>
    <w:rsid w:val="0059470B"/>
    <w:rsid w:val="00594728"/>
    <w:rsid w:val="005947ED"/>
    <w:rsid w:val="005949F9"/>
    <w:rsid w:val="00594A44"/>
    <w:rsid w:val="00594A67"/>
    <w:rsid w:val="00595105"/>
    <w:rsid w:val="0059554C"/>
    <w:rsid w:val="00595842"/>
    <w:rsid w:val="0059586E"/>
    <w:rsid w:val="00595A15"/>
    <w:rsid w:val="00595C30"/>
    <w:rsid w:val="00595CF4"/>
    <w:rsid w:val="00595F3A"/>
    <w:rsid w:val="00595F46"/>
    <w:rsid w:val="00595FA0"/>
    <w:rsid w:val="00596012"/>
    <w:rsid w:val="005960B4"/>
    <w:rsid w:val="00596114"/>
    <w:rsid w:val="0059637A"/>
    <w:rsid w:val="00596950"/>
    <w:rsid w:val="005969D3"/>
    <w:rsid w:val="00596A70"/>
    <w:rsid w:val="00596AD0"/>
    <w:rsid w:val="00596ADB"/>
    <w:rsid w:val="00596B5B"/>
    <w:rsid w:val="00596BA2"/>
    <w:rsid w:val="00596C09"/>
    <w:rsid w:val="00596F03"/>
    <w:rsid w:val="00596F11"/>
    <w:rsid w:val="00597089"/>
    <w:rsid w:val="00597278"/>
    <w:rsid w:val="005972F5"/>
    <w:rsid w:val="00597366"/>
    <w:rsid w:val="005973BA"/>
    <w:rsid w:val="005973BD"/>
    <w:rsid w:val="00597714"/>
    <w:rsid w:val="0059783F"/>
    <w:rsid w:val="005978F6"/>
    <w:rsid w:val="00597B86"/>
    <w:rsid w:val="00597BCD"/>
    <w:rsid w:val="00597E61"/>
    <w:rsid w:val="005A00BA"/>
    <w:rsid w:val="005A02E8"/>
    <w:rsid w:val="005A0390"/>
    <w:rsid w:val="005A03CD"/>
    <w:rsid w:val="005A03DB"/>
    <w:rsid w:val="005A03EE"/>
    <w:rsid w:val="005A049C"/>
    <w:rsid w:val="005A0523"/>
    <w:rsid w:val="005A0699"/>
    <w:rsid w:val="005A07F3"/>
    <w:rsid w:val="005A084E"/>
    <w:rsid w:val="005A0AF8"/>
    <w:rsid w:val="005A0B60"/>
    <w:rsid w:val="005A0D27"/>
    <w:rsid w:val="005A0DD6"/>
    <w:rsid w:val="005A0E14"/>
    <w:rsid w:val="005A0E99"/>
    <w:rsid w:val="005A10C8"/>
    <w:rsid w:val="005A1198"/>
    <w:rsid w:val="005A1441"/>
    <w:rsid w:val="005A14FE"/>
    <w:rsid w:val="005A17EC"/>
    <w:rsid w:val="005A1902"/>
    <w:rsid w:val="005A1B13"/>
    <w:rsid w:val="005A1B86"/>
    <w:rsid w:val="005A1F9E"/>
    <w:rsid w:val="005A2024"/>
    <w:rsid w:val="005A2308"/>
    <w:rsid w:val="005A2324"/>
    <w:rsid w:val="005A24DD"/>
    <w:rsid w:val="005A251B"/>
    <w:rsid w:val="005A258D"/>
    <w:rsid w:val="005A268C"/>
    <w:rsid w:val="005A27D1"/>
    <w:rsid w:val="005A284C"/>
    <w:rsid w:val="005A289C"/>
    <w:rsid w:val="005A28C0"/>
    <w:rsid w:val="005A2C6E"/>
    <w:rsid w:val="005A3191"/>
    <w:rsid w:val="005A3220"/>
    <w:rsid w:val="005A32F4"/>
    <w:rsid w:val="005A3416"/>
    <w:rsid w:val="005A34C4"/>
    <w:rsid w:val="005A3638"/>
    <w:rsid w:val="005A3863"/>
    <w:rsid w:val="005A38A6"/>
    <w:rsid w:val="005A38CD"/>
    <w:rsid w:val="005A3B41"/>
    <w:rsid w:val="005A3BF4"/>
    <w:rsid w:val="005A3C47"/>
    <w:rsid w:val="005A3F47"/>
    <w:rsid w:val="005A4116"/>
    <w:rsid w:val="005A421E"/>
    <w:rsid w:val="005A43C4"/>
    <w:rsid w:val="005A4413"/>
    <w:rsid w:val="005A4892"/>
    <w:rsid w:val="005A4A3B"/>
    <w:rsid w:val="005A4ABC"/>
    <w:rsid w:val="005A4C60"/>
    <w:rsid w:val="005A4CDD"/>
    <w:rsid w:val="005A501E"/>
    <w:rsid w:val="005A5318"/>
    <w:rsid w:val="005A5356"/>
    <w:rsid w:val="005A5379"/>
    <w:rsid w:val="005A5450"/>
    <w:rsid w:val="005A5666"/>
    <w:rsid w:val="005A56C2"/>
    <w:rsid w:val="005A56C6"/>
    <w:rsid w:val="005A57DC"/>
    <w:rsid w:val="005A58BF"/>
    <w:rsid w:val="005A5948"/>
    <w:rsid w:val="005A59F0"/>
    <w:rsid w:val="005A5C2F"/>
    <w:rsid w:val="005A5C94"/>
    <w:rsid w:val="005A5CEC"/>
    <w:rsid w:val="005A5D54"/>
    <w:rsid w:val="005A5F45"/>
    <w:rsid w:val="005A607E"/>
    <w:rsid w:val="005A60BB"/>
    <w:rsid w:val="005A6344"/>
    <w:rsid w:val="005A6391"/>
    <w:rsid w:val="005A66A6"/>
    <w:rsid w:val="005A695D"/>
    <w:rsid w:val="005A6B5F"/>
    <w:rsid w:val="005A6B80"/>
    <w:rsid w:val="005A6BB6"/>
    <w:rsid w:val="005A6DE5"/>
    <w:rsid w:val="005A6FE4"/>
    <w:rsid w:val="005A71ED"/>
    <w:rsid w:val="005A7404"/>
    <w:rsid w:val="005A7485"/>
    <w:rsid w:val="005A74FF"/>
    <w:rsid w:val="005A76E1"/>
    <w:rsid w:val="005A7AA1"/>
    <w:rsid w:val="005A7B7F"/>
    <w:rsid w:val="005A7C3C"/>
    <w:rsid w:val="005A7D6B"/>
    <w:rsid w:val="005B0049"/>
    <w:rsid w:val="005B0088"/>
    <w:rsid w:val="005B03AA"/>
    <w:rsid w:val="005B046A"/>
    <w:rsid w:val="005B0476"/>
    <w:rsid w:val="005B0786"/>
    <w:rsid w:val="005B0804"/>
    <w:rsid w:val="005B085D"/>
    <w:rsid w:val="005B08DE"/>
    <w:rsid w:val="005B09CA"/>
    <w:rsid w:val="005B0E68"/>
    <w:rsid w:val="005B100C"/>
    <w:rsid w:val="005B1233"/>
    <w:rsid w:val="005B14E4"/>
    <w:rsid w:val="005B153D"/>
    <w:rsid w:val="005B1689"/>
    <w:rsid w:val="005B169B"/>
    <w:rsid w:val="005B1879"/>
    <w:rsid w:val="005B18D7"/>
    <w:rsid w:val="005B18D8"/>
    <w:rsid w:val="005B1903"/>
    <w:rsid w:val="005B1F7A"/>
    <w:rsid w:val="005B1F9A"/>
    <w:rsid w:val="005B2178"/>
    <w:rsid w:val="005B21D1"/>
    <w:rsid w:val="005B2382"/>
    <w:rsid w:val="005B2389"/>
    <w:rsid w:val="005B241D"/>
    <w:rsid w:val="005B2488"/>
    <w:rsid w:val="005B24E6"/>
    <w:rsid w:val="005B2905"/>
    <w:rsid w:val="005B2C7B"/>
    <w:rsid w:val="005B2D0E"/>
    <w:rsid w:val="005B2D45"/>
    <w:rsid w:val="005B2DD6"/>
    <w:rsid w:val="005B2F17"/>
    <w:rsid w:val="005B3098"/>
    <w:rsid w:val="005B3315"/>
    <w:rsid w:val="005B34EB"/>
    <w:rsid w:val="005B375F"/>
    <w:rsid w:val="005B38CD"/>
    <w:rsid w:val="005B3C69"/>
    <w:rsid w:val="005B3DE3"/>
    <w:rsid w:val="005B3F30"/>
    <w:rsid w:val="005B3FD3"/>
    <w:rsid w:val="005B3FE7"/>
    <w:rsid w:val="005B434D"/>
    <w:rsid w:val="005B4372"/>
    <w:rsid w:val="005B4385"/>
    <w:rsid w:val="005B47D3"/>
    <w:rsid w:val="005B498F"/>
    <w:rsid w:val="005B4C9E"/>
    <w:rsid w:val="005B4E1F"/>
    <w:rsid w:val="005B4EEF"/>
    <w:rsid w:val="005B4F0D"/>
    <w:rsid w:val="005B5173"/>
    <w:rsid w:val="005B5428"/>
    <w:rsid w:val="005B5436"/>
    <w:rsid w:val="005B54C3"/>
    <w:rsid w:val="005B5731"/>
    <w:rsid w:val="005B5E42"/>
    <w:rsid w:val="005B5E4F"/>
    <w:rsid w:val="005B606F"/>
    <w:rsid w:val="005B6138"/>
    <w:rsid w:val="005B663E"/>
    <w:rsid w:val="005B66DC"/>
    <w:rsid w:val="005B671D"/>
    <w:rsid w:val="005B6842"/>
    <w:rsid w:val="005B69C3"/>
    <w:rsid w:val="005B6B87"/>
    <w:rsid w:val="005B6D2D"/>
    <w:rsid w:val="005B6D97"/>
    <w:rsid w:val="005B6FD3"/>
    <w:rsid w:val="005B714C"/>
    <w:rsid w:val="005B71B2"/>
    <w:rsid w:val="005B7229"/>
    <w:rsid w:val="005B72F1"/>
    <w:rsid w:val="005B72F3"/>
    <w:rsid w:val="005B79DC"/>
    <w:rsid w:val="005B7DF3"/>
    <w:rsid w:val="005B7E1C"/>
    <w:rsid w:val="005B7E2C"/>
    <w:rsid w:val="005B7F02"/>
    <w:rsid w:val="005B7F7D"/>
    <w:rsid w:val="005C0083"/>
    <w:rsid w:val="005C029E"/>
    <w:rsid w:val="005C0358"/>
    <w:rsid w:val="005C0634"/>
    <w:rsid w:val="005C06DA"/>
    <w:rsid w:val="005C074C"/>
    <w:rsid w:val="005C0E59"/>
    <w:rsid w:val="005C0E60"/>
    <w:rsid w:val="005C1016"/>
    <w:rsid w:val="005C1100"/>
    <w:rsid w:val="005C113D"/>
    <w:rsid w:val="005C1146"/>
    <w:rsid w:val="005C11A6"/>
    <w:rsid w:val="005C1416"/>
    <w:rsid w:val="005C1430"/>
    <w:rsid w:val="005C1998"/>
    <w:rsid w:val="005C1A09"/>
    <w:rsid w:val="005C1A48"/>
    <w:rsid w:val="005C1B37"/>
    <w:rsid w:val="005C1ED0"/>
    <w:rsid w:val="005C2466"/>
    <w:rsid w:val="005C270C"/>
    <w:rsid w:val="005C2962"/>
    <w:rsid w:val="005C2B66"/>
    <w:rsid w:val="005C2C01"/>
    <w:rsid w:val="005C31CA"/>
    <w:rsid w:val="005C31DC"/>
    <w:rsid w:val="005C33F9"/>
    <w:rsid w:val="005C36A6"/>
    <w:rsid w:val="005C38CF"/>
    <w:rsid w:val="005C39BA"/>
    <w:rsid w:val="005C3B2B"/>
    <w:rsid w:val="005C3C6A"/>
    <w:rsid w:val="005C3D1F"/>
    <w:rsid w:val="005C3D62"/>
    <w:rsid w:val="005C3DCA"/>
    <w:rsid w:val="005C3EAE"/>
    <w:rsid w:val="005C3FCF"/>
    <w:rsid w:val="005C414F"/>
    <w:rsid w:val="005C4227"/>
    <w:rsid w:val="005C4B75"/>
    <w:rsid w:val="005C4CEA"/>
    <w:rsid w:val="005C4F89"/>
    <w:rsid w:val="005C5069"/>
    <w:rsid w:val="005C5429"/>
    <w:rsid w:val="005C5596"/>
    <w:rsid w:val="005C5856"/>
    <w:rsid w:val="005C586E"/>
    <w:rsid w:val="005C5B6C"/>
    <w:rsid w:val="005C5F4A"/>
    <w:rsid w:val="005C5F77"/>
    <w:rsid w:val="005C61A1"/>
    <w:rsid w:val="005C6419"/>
    <w:rsid w:val="005C6477"/>
    <w:rsid w:val="005C6645"/>
    <w:rsid w:val="005C6842"/>
    <w:rsid w:val="005C684B"/>
    <w:rsid w:val="005C69D0"/>
    <w:rsid w:val="005C6B19"/>
    <w:rsid w:val="005C717C"/>
    <w:rsid w:val="005C724D"/>
    <w:rsid w:val="005C72A9"/>
    <w:rsid w:val="005C7316"/>
    <w:rsid w:val="005C7576"/>
    <w:rsid w:val="005C75E9"/>
    <w:rsid w:val="005C7654"/>
    <w:rsid w:val="005C7927"/>
    <w:rsid w:val="005C7A2A"/>
    <w:rsid w:val="005C7ADD"/>
    <w:rsid w:val="005C7B30"/>
    <w:rsid w:val="005C7D2A"/>
    <w:rsid w:val="005C7F28"/>
    <w:rsid w:val="005D0336"/>
    <w:rsid w:val="005D0580"/>
    <w:rsid w:val="005D063C"/>
    <w:rsid w:val="005D06B9"/>
    <w:rsid w:val="005D081D"/>
    <w:rsid w:val="005D0ADB"/>
    <w:rsid w:val="005D0C05"/>
    <w:rsid w:val="005D0C22"/>
    <w:rsid w:val="005D0FE1"/>
    <w:rsid w:val="005D1084"/>
    <w:rsid w:val="005D1118"/>
    <w:rsid w:val="005D1264"/>
    <w:rsid w:val="005D1366"/>
    <w:rsid w:val="005D13E6"/>
    <w:rsid w:val="005D13FB"/>
    <w:rsid w:val="005D1531"/>
    <w:rsid w:val="005D15F1"/>
    <w:rsid w:val="005D1648"/>
    <w:rsid w:val="005D1954"/>
    <w:rsid w:val="005D1B81"/>
    <w:rsid w:val="005D1D57"/>
    <w:rsid w:val="005D1D58"/>
    <w:rsid w:val="005D1F58"/>
    <w:rsid w:val="005D1F6A"/>
    <w:rsid w:val="005D2489"/>
    <w:rsid w:val="005D259F"/>
    <w:rsid w:val="005D2626"/>
    <w:rsid w:val="005D2750"/>
    <w:rsid w:val="005D2A71"/>
    <w:rsid w:val="005D2F55"/>
    <w:rsid w:val="005D3219"/>
    <w:rsid w:val="005D32C0"/>
    <w:rsid w:val="005D3988"/>
    <w:rsid w:val="005D39D4"/>
    <w:rsid w:val="005D3D04"/>
    <w:rsid w:val="005D3D08"/>
    <w:rsid w:val="005D3D6C"/>
    <w:rsid w:val="005D3F45"/>
    <w:rsid w:val="005D41E5"/>
    <w:rsid w:val="005D43E3"/>
    <w:rsid w:val="005D44C6"/>
    <w:rsid w:val="005D48E0"/>
    <w:rsid w:val="005D4924"/>
    <w:rsid w:val="005D4969"/>
    <w:rsid w:val="005D4A4A"/>
    <w:rsid w:val="005D4C8F"/>
    <w:rsid w:val="005D4E09"/>
    <w:rsid w:val="005D4F35"/>
    <w:rsid w:val="005D538B"/>
    <w:rsid w:val="005D53E6"/>
    <w:rsid w:val="005D53F9"/>
    <w:rsid w:val="005D56F3"/>
    <w:rsid w:val="005D582D"/>
    <w:rsid w:val="005D58D5"/>
    <w:rsid w:val="005D58DC"/>
    <w:rsid w:val="005D591F"/>
    <w:rsid w:val="005D5A4D"/>
    <w:rsid w:val="005D5AEE"/>
    <w:rsid w:val="005D5E90"/>
    <w:rsid w:val="005D6189"/>
    <w:rsid w:val="005D63B0"/>
    <w:rsid w:val="005D67F2"/>
    <w:rsid w:val="005D683F"/>
    <w:rsid w:val="005D6CAF"/>
    <w:rsid w:val="005D6F16"/>
    <w:rsid w:val="005D73E7"/>
    <w:rsid w:val="005D7508"/>
    <w:rsid w:val="005D756C"/>
    <w:rsid w:val="005D76C9"/>
    <w:rsid w:val="005D783B"/>
    <w:rsid w:val="005D7D8A"/>
    <w:rsid w:val="005D7E9D"/>
    <w:rsid w:val="005D7F83"/>
    <w:rsid w:val="005E00E2"/>
    <w:rsid w:val="005E020A"/>
    <w:rsid w:val="005E02DA"/>
    <w:rsid w:val="005E05A7"/>
    <w:rsid w:val="005E0626"/>
    <w:rsid w:val="005E0848"/>
    <w:rsid w:val="005E0978"/>
    <w:rsid w:val="005E0E31"/>
    <w:rsid w:val="005E0F42"/>
    <w:rsid w:val="005E1021"/>
    <w:rsid w:val="005E1081"/>
    <w:rsid w:val="005E1179"/>
    <w:rsid w:val="005E14D3"/>
    <w:rsid w:val="005E168E"/>
    <w:rsid w:val="005E169E"/>
    <w:rsid w:val="005E1C39"/>
    <w:rsid w:val="005E1CB3"/>
    <w:rsid w:val="005E1EE9"/>
    <w:rsid w:val="005E2008"/>
    <w:rsid w:val="005E24E2"/>
    <w:rsid w:val="005E2A2A"/>
    <w:rsid w:val="005E2AB4"/>
    <w:rsid w:val="005E2C9B"/>
    <w:rsid w:val="005E2DE0"/>
    <w:rsid w:val="005E32C3"/>
    <w:rsid w:val="005E339D"/>
    <w:rsid w:val="005E3461"/>
    <w:rsid w:val="005E35EB"/>
    <w:rsid w:val="005E375E"/>
    <w:rsid w:val="005E376B"/>
    <w:rsid w:val="005E3779"/>
    <w:rsid w:val="005E384B"/>
    <w:rsid w:val="005E3866"/>
    <w:rsid w:val="005E38EC"/>
    <w:rsid w:val="005E3A86"/>
    <w:rsid w:val="005E3AD7"/>
    <w:rsid w:val="005E3BCF"/>
    <w:rsid w:val="005E3C1E"/>
    <w:rsid w:val="005E3C53"/>
    <w:rsid w:val="005E3CD9"/>
    <w:rsid w:val="005E3DF8"/>
    <w:rsid w:val="005E3EC9"/>
    <w:rsid w:val="005E3F93"/>
    <w:rsid w:val="005E41BB"/>
    <w:rsid w:val="005E4370"/>
    <w:rsid w:val="005E4468"/>
    <w:rsid w:val="005E44C3"/>
    <w:rsid w:val="005E4658"/>
    <w:rsid w:val="005E472D"/>
    <w:rsid w:val="005E485C"/>
    <w:rsid w:val="005E4900"/>
    <w:rsid w:val="005E4977"/>
    <w:rsid w:val="005E4BA9"/>
    <w:rsid w:val="005E4BB6"/>
    <w:rsid w:val="005E4CB7"/>
    <w:rsid w:val="005E5227"/>
    <w:rsid w:val="005E544F"/>
    <w:rsid w:val="005E54BC"/>
    <w:rsid w:val="005E55C9"/>
    <w:rsid w:val="005E55D9"/>
    <w:rsid w:val="005E59EB"/>
    <w:rsid w:val="005E5A15"/>
    <w:rsid w:val="005E5A76"/>
    <w:rsid w:val="005E5E75"/>
    <w:rsid w:val="005E5F1E"/>
    <w:rsid w:val="005E625B"/>
    <w:rsid w:val="005E6295"/>
    <w:rsid w:val="005E6412"/>
    <w:rsid w:val="005E64CE"/>
    <w:rsid w:val="005E65BF"/>
    <w:rsid w:val="005E664E"/>
    <w:rsid w:val="005E674B"/>
    <w:rsid w:val="005E6B0B"/>
    <w:rsid w:val="005E6C96"/>
    <w:rsid w:val="005E6DB2"/>
    <w:rsid w:val="005E6E07"/>
    <w:rsid w:val="005E6ECE"/>
    <w:rsid w:val="005E6F1D"/>
    <w:rsid w:val="005E75C4"/>
    <w:rsid w:val="005E773E"/>
    <w:rsid w:val="005E7928"/>
    <w:rsid w:val="005E795F"/>
    <w:rsid w:val="005E7C1F"/>
    <w:rsid w:val="005E7F3B"/>
    <w:rsid w:val="005E7F3D"/>
    <w:rsid w:val="005E7FBF"/>
    <w:rsid w:val="005F01AF"/>
    <w:rsid w:val="005F0202"/>
    <w:rsid w:val="005F0367"/>
    <w:rsid w:val="005F0427"/>
    <w:rsid w:val="005F044C"/>
    <w:rsid w:val="005F079D"/>
    <w:rsid w:val="005F0C0A"/>
    <w:rsid w:val="005F0D7F"/>
    <w:rsid w:val="005F0F2C"/>
    <w:rsid w:val="005F148F"/>
    <w:rsid w:val="005F151C"/>
    <w:rsid w:val="005F15DE"/>
    <w:rsid w:val="005F179C"/>
    <w:rsid w:val="005F1902"/>
    <w:rsid w:val="005F1BB1"/>
    <w:rsid w:val="005F1DCF"/>
    <w:rsid w:val="005F1EBE"/>
    <w:rsid w:val="005F1F77"/>
    <w:rsid w:val="005F21A7"/>
    <w:rsid w:val="005F21AB"/>
    <w:rsid w:val="005F21D0"/>
    <w:rsid w:val="005F241D"/>
    <w:rsid w:val="005F27B5"/>
    <w:rsid w:val="005F2A7E"/>
    <w:rsid w:val="005F2BD8"/>
    <w:rsid w:val="005F2DA5"/>
    <w:rsid w:val="005F30CE"/>
    <w:rsid w:val="005F3320"/>
    <w:rsid w:val="005F3786"/>
    <w:rsid w:val="005F38EF"/>
    <w:rsid w:val="005F3A4F"/>
    <w:rsid w:val="005F3B73"/>
    <w:rsid w:val="005F3F51"/>
    <w:rsid w:val="005F4124"/>
    <w:rsid w:val="005F44F4"/>
    <w:rsid w:val="005F4700"/>
    <w:rsid w:val="005F4820"/>
    <w:rsid w:val="005F4955"/>
    <w:rsid w:val="005F4AF1"/>
    <w:rsid w:val="005F4B34"/>
    <w:rsid w:val="005F5125"/>
    <w:rsid w:val="005F51EC"/>
    <w:rsid w:val="005F52C1"/>
    <w:rsid w:val="005F52C4"/>
    <w:rsid w:val="005F5496"/>
    <w:rsid w:val="005F5504"/>
    <w:rsid w:val="005F571E"/>
    <w:rsid w:val="005F5763"/>
    <w:rsid w:val="005F5BAF"/>
    <w:rsid w:val="005F5D57"/>
    <w:rsid w:val="005F6070"/>
    <w:rsid w:val="005F6213"/>
    <w:rsid w:val="005F62A5"/>
    <w:rsid w:val="005F62C4"/>
    <w:rsid w:val="005F62F2"/>
    <w:rsid w:val="005F64A3"/>
    <w:rsid w:val="005F6A6B"/>
    <w:rsid w:val="005F6AB9"/>
    <w:rsid w:val="005F6E46"/>
    <w:rsid w:val="005F701C"/>
    <w:rsid w:val="005F70B8"/>
    <w:rsid w:val="005F7102"/>
    <w:rsid w:val="005F721B"/>
    <w:rsid w:val="005F7380"/>
    <w:rsid w:val="005F73F9"/>
    <w:rsid w:val="005F75BB"/>
    <w:rsid w:val="005F79C2"/>
    <w:rsid w:val="00600A29"/>
    <w:rsid w:val="00600BFC"/>
    <w:rsid w:val="00600D04"/>
    <w:rsid w:val="00600EA0"/>
    <w:rsid w:val="0060103B"/>
    <w:rsid w:val="00601132"/>
    <w:rsid w:val="006016DE"/>
    <w:rsid w:val="00601B23"/>
    <w:rsid w:val="00601C8D"/>
    <w:rsid w:val="00601EC1"/>
    <w:rsid w:val="006025CC"/>
    <w:rsid w:val="00602D48"/>
    <w:rsid w:val="00602E46"/>
    <w:rsid w:val="006031EB"/>
    <w:rsid w:val="006032A1"/>
    <w:rsid w:val="00603371"/>
    <w:rsid w:val="006036A2"/>
    <w:rsid w:val="006037D4"/>
    <w:rsid w:val="00603923"/>
    <w:rsid w:val="00603A52"/>
    <w:rsid w:val="00603EA4"/>
    <w:rsid w:val="00603F17"/>
    <w:rsid w:val="006040BA"/>
    <w:rsid w:val="00604220"/>
    <w:rsid w:val="006042DB"/>
    <w:rsid w:val="006043B8"/>
    <w:rsid w:val="006045FA"/>
    <w:rsid w:val="0060501B"/>
    <w:rsid w:val="00605045"/>
    <w:rsid w:val="00605104"/>
    <w:rsid w:val="00605274"/>
    <w:rsid w:val="006052FB"/>
    <w:rsid w:val="006056E0"/>
    <w:rsid w:val="00605A70"/>
    <w:rsid w:val="00605CE0"/>
    <w:rsid w:val="00605FB2"/>
    <w:rsid w:val="006060A0"/>
    <w:rsid w:val="006061AE"/>
    <w:rsid w:val="00606390"/>
    <w:rsid w:val="0060641C"/>
    <w:rsid w:val="00606507"/>
    <w:rsid w:val="0060681A"/>
    <w:rsid w:val="0060687D"/>
    <w:rsid w:val="0060692E"/>
    <w:rsid w:val="00606A71"/>
    <w:rsid w:val="00606D16"/>
    <w:rsid w:val="00606F3A"/>
    <w:rsid w:val="0060703D"/>
    <w:rsid w:val="006070E2"/>
    <w:rsid w:val="0060712D"/>
    <w:rsid w:val="00607376"/>
    <w:rsid w:val="006076C3"/>
    <w:rsid w:val="006077B8"/>
    <w:rsid w:val="006079F5"/>
    <w:rsid w:val="00607F85"/>
    <w:rsid w:val="00610547"/>
    <w:rsid w:val="006109D2"/>
    <w:rsid w:val="00610BFB"/>
    <w:rsid w:val="00610C00"/>
    <w:rsid w:val="00610E98"/>
    <w:rsid w:val="006111CF"/>
    <w:rsid w:val="006112F1"/>
    <w:rsid w:val="00611464"/>
    <w:rsid w:val="00611894"/>
    <w:rsid w:val="006119B0"/>
    <w:rsid w:val="00611BA7"/>
    <w:rsid w:val="00611BCC"/>
    <w:rsid w:val="00611C4E"/>
    <w:rsid w:val="00611D76"/>
    <w:rsid w:val="00611DAE"/>
    <w:rsid w:val="00611F69"/>
    <w:rsid w:val="00611FB5"/>
    <w:rsid w:val="00611FED"/>
    <w:rsid w:val="00612325"/>
    <w:rsid w:val="006123DB"/>
    <w:rsid w:val="00612529"/>
    <w:rsid w:val="0061255C"/>
    <w:rsid w:val="00612633"/>
    <w:rsid w:val="00612788"/>
    <w:rsid w:val="0061290D"/>
    <w:rsid w:val="00612CEE"/>
    <w:rsid w:val="006130AA"/>
    <w:rsid w:val="00613187"/>
    <w:rsid w:val="006134AF"/>
    <w:rsid w:val="00613732"/>
    <w:rsid w:val="00613ADC"/>
    <w:rsid w:val="00613B1C"/>
    <w:rsid w:val="00613B28"/>
    <w:rsid w:val="00614084"/>
    <w:rsid w:val="00614129"/>
    <w:rsid w:val="00614196"/>
    <w:rsid w:val="006143C3"/>
    <w:rsid w:val="00614443"/>
    <w:rsid w:val="0061471F"/>
    <w:rsid w:val="0061474B"/>
    <w:rsid w:val="006149C2"/>
    <w:rsid w:val="00614B5B"/>
    <w:rsid w:val="00614B5D"/>
    <w:rsid w:val="00614DAB"/>
    <w:rsid w:val="00614E63"/>
    <w:rsid w:val="006150D1"/>
    <w:rsid w:val="00615197"/>
    <w:rsid w:val="006152E2"/>
    <w:rsid w:val="00615773"/>
    <w:rsid w:val="00615ACF"/>
    <w:rsid w:val="00615BD1"/>
    <w:rsid w:val="00615BF4"/>
    <w:rsid w:val="00615C6F"/>
    <w:rsid w:val="00615CC5"/>
    <w:rsid w:val="00615FB8"/>
    <w:rsid w:val="0061614F"/>
    <w:rsid w:val="00616247"/>
    <w:rsid w:val="00616506"/>
    <w:rsid w:val="006165AF"/>
    <w:rsid w:val="00616875"/>
    <w:rsid w:val="0061689E"/>
    <w:rsid w:val="006168A4"/>
    <w:rsid w:val="00616D42"/>
    <w:rsid w:val="00616E6D"/>
    <w:rsid w:val="00616F6A"/>
    <w:rsid w:val="0061730C"/>
    <w:rsid w:val="00617374"/>
    <w:rsid w:val="00617454"/>
    <w:rsid w:val="0061748F"/>
    <w:rsid w:val="006174DA"/>
    <w:rsid w:val="00617679"/>
    <w:rsid w:val="00617807"/>
    <w:rsid w:val="00617846"/>
    <w:rsid w:val="006178C3"/>
    <w:rsid w:val="006179F0"/>
    <w:rsid w:val="00617B0A"/>
    <w:rsid w:val="00617BDC"/>
    <w:rsid w:val="00617E22"/>
    <w:rsid w:val="00617F4B"/>
    <w:rsid w:val="00617FB8"/>
    <w:rsid w:val="00620009"/>
    <w:rsid w:val="00620170"/>
    <w:rsid w:val="006203E1"/>
    <w:rsid w:val="0062058E"/>
    <w:rsid w:val="00620605"/>
    <w:rsid w:val="00620655"/>
    <w:rsid w:val="006206DD"/>
    <w:rsid w:val="006207C2"/>
    <w:rsid w:val="0062097C"/>
    <w:rsid w:val="00620AF3"/>
    <w:rsid w:val="00620D24"/>
    <w:rsid w:val="00620E6B"/>
    <w:rsid w:val="00621011"/>
    <w:rsid w:val="006210FE"/>
    <w:rsid w:val="00621619"/>
    <w:rsid w:val="00621733"/>
    <w:rsid w:val="0062178A"/>
    <w:rsid w:val="006218DA"/>
    <w:rsid w:val="00621DC0"/>
    <w:rsid w:val="00621E28"/>
    <w:rsid w:val="00621E92"/>
    <w:rsid w:val="00621E9B"/>
    <w:rsid w:val="00622037"/>
    <w:rsid w:val="0062216D"/>
    <w:rsid w:val="006221C0"/>
    <w:rsid w:val="0062233C"/>
    <w:rsid w:val="00622404"/>
    <w:rsid w:val="0062273E"/>
    <w:rsid w:val="00622A54"/>
    <w:rsid w:val="00622C51"/>
    <w:rsid w:val="006234E9"/>
    <w:rsid w:val="00623703"/>
    <w:rsid w:val="00623A45"/>
    <w:rsid w:val="00623B51"/>
    <w:rsid w:val="00623E35"/>
    <w:rsid w:val="00623F11"/>
    <w:rsid w:val="00624127"/>
    <w:rsid w:val="00624542"/>
    <w:rsid w:val="0062461C"/>
    <w:rsid w:val="00624676"/>
    <w:rsid w:val="0062488C"/>
    <w:rsid w:val="00624911"/>
    <w:rsid w:val="00624DE9"/>
    <w:rsid w:val="00624E44"/>
    <w:rsid w:val="00624E65"/>
    <w:rsid w:val="0062507B"/>
    <w:rsid w:val="00625189"/>
    <w:rsid w:val="00625274"/>
    <w:rsid w:val="006252DB"/>
    <w:rsid w:val="006253F0"/>
    <w:rsid w:val="0062575B"/>
    <w:rsid w:val="006257F1"/>
    <w:rsid w:val="0062583F"/>
    <w:rsid w:val="006258EB"/>
    <w:rsid w:val="00625C46"/>
    <w:rsid w:val="00625D0F"/>
    <w:rsid w:val="00625D5B"/>
    <w:rsid w:val="00625D6F"/>
    <w:rsid w:val="00625DF3"/>
    <w:rsid w:val="00625EF9"/>
    <w:rsid w:val="00625FF1"/>
    <w:rsid w:val="006260A1"/>
    <w:rsid w:val="006260C2"/>
    <w:rsid w:val="00626302"/>
    <w:rsid w:val="0062639D"/>
    <w:rsid w:val="0062650F"/>
    <w:rsid w:val="0062659E"/>
    <w:rsid w:val="00626860"/>
    <w:rsid w:val="0062690F"/>
    <w:rsid w:val="00626961"/>
    <w:rsid w:val="00626A54"/>
    <w:rsid w:val="00627134"/>
    <w:rsid w:val="00627247"/>
    <w:rsid w:val="00627326"/>
    <w:rsid w:val="00627340"/>
    <w:rsid w:val="006273FF"/>
    <w:rsid w:val="00627483"/>
    <w:rsid w:val="00627548"/>
    <w:rsid w:val="00627610"/>
    <w:rsid w:val="006276D7"/>
    <w:rsid w:val="0062785B"/>
    <w:rsid w:val="006279C5"/>
    <w:rsid w:val="00627B91"/>
    <w:rsid w:val="00627E8A"/>
    <w:rsid w:val="00627EE8"/>
    <w:rsid w:val="0063034D"/>
    <w:rsid w:val="00630387"/>
    <w:rsid w:val="0063055C"/>
    <w:rsid w:val="006306EF"/>
    <w:rsid w:val="00630731"/>
    <w:rsid w:val="006308F3"/>
    <w:rsid w:val="0063090C"/>
    <w:rsid w:val="00630932"/>
    <w:rsid w:val="00630A36"/>
    <w:rsid w:val="00630AAF"/>
    <w:rsid w:val="00630C56"/>
    <w:rsid w:val="00630E1B"/>
    <w:rsid w:val="006310B2"/>
    <w:rsid w:val="006310BA"/>
    <w:rsid w:val="006312FB"/>
    <w:rsid w:val="0063161A"/>
    <w:rsid w:val="006316C0"/>
    <w:rsid w:val="006318F0"/>
    <w:rsid w:val="00631B85"/>
    <w:rsid w:val="00631CC6"/>
    <w:rsid w:val="00631CFD"/>
    <w:rsid w:val="00631D1C"/>
    <w:rsid w:val="00631F8D"/>
    <w:rsid w:val="006321CC"/>
    <w:rsid w:val="00632487"/>
    <w:rsid w:val="006324E0"/>
    <w:rsid w:val="006329F0"/>
    <w:rsid w:val="00632DDD"/>
    <w:rsid w:val="0063302C"/>
    <w:rsid w:val="00633474"/>
    <w:rsid w:val="006334EE"/>
    <w:rsid w:val="00633502"/>
    <w:rsid w:val="00633750"/>
    <w:rsid w:val="006337C1"/>
    <w:rsid w:val="00633832"/>
    <w:rsid w:val="006338B6"/>
    <w:rsid w:val="00633936"/>
    <w:rsid w:val="00633ABC"/>
    <w:rsid w:val="00633C9D"/>
    <w:rsid w:val="00633FF1"/>
    <w:rsid w:val="00634048"/>
    <w:rsid w:val="006340BE"/>
    <w:rsid w:val="0063414A"/>
    <w:rsid w:val="006342B1"/>
    <w:rsid w:val="00634572"/>
    <w:rsid w:val="0063459A"/>
    <w:rsid w:val="00634610"/>
    <w:rsid w:val="00634731"/>
    <w:rsid w:val="006347E0"/>
    <w:rsid w:val="0063486F"/>
    <w:rsid w:val="00634BAF"/>
    <w:rsid w:val="00634F0E"/>
    <w:rsid w:val="00635022"/>
    <w:rsid w:val="006350A4"/>
    <w:rsid w:val="006353C9"/>
    <w:rsid w:val="006357BB"/>
    <w:rsid w:val="006358A2"/>
    <w:rsid w:val="00635A33"/>
    <w:rsid w:val="00635AA4"/>
    <w:rsid w:val="00635B31"/>
    <w:rsid w:val="00635B4F"/>
    <w:rsid w:val="00635BA1"/>
    <w:rsid w:val="00635BC5"/>
    <w:rsid w:val="00636047"/>
    <w:rsid w:val="0063608B"/>
    <w:rsid w:val="006361EC"/>
    <w:rsid w:val="00636200"/>
    <w:rsid w:val="00636220"/>
    <w:rsid w:val="00636292"/>
    <w:rsid w:val="006368FF"/>
    <w:rsid w:val="00636A21"/>
    <w:rsid w:val="00636A7B"/>
    <w:rsid w:val="00636B16"/>
    <w:rsid w:val="00636B8B"/>
    <w:rsid w:val="00636C1B"/>
    <w:rsid w:val="00636C45"/>
    <w:rsid w:val="00636DAF"/>
    <w:rsid w:val="0063724C"/>
    <w:rsid w:val="006372D3"/>
    <w:rsid w:val="006373D1"/>
    <w:rsid w:val="006377FD"/>
    <w:rsid w:val="006379FF"/>
    <w:rsid w:val="00637B06"/>
    <w:rsid w:val="00637D6E"/>
    <w:rsid w:val="00640038"/>
    <w:rsid w:val="0064004D"/>
    <w:rsid w:val="0064009F"/>
    <w:rsid w:val="006400AF"/>
    <w:rsid w:val="00640106"/>
    <w:rsid w:val="006401F7"/>
    <w:rsid w:val="00640295"/>
    <w:rsid w:val="006406A7"/>
    <w:rsid w:val="006407D7"/>
    <w:rsid w:val="006407E9"/>
    <w:rsid w:val="00640B52"/>
    <w:rsid w:val="00640EEA"/>
    <w:rsid w:val="006410BD"/>
    <w:rsid w:val="0064116F"/>
    <w:rsid w:val="006411C0"/>
    <w:rsid w:val="0064166C"/>
    <w:rsid w:val="00641967"/>
    <w:rsid w:val="00641CFA"/>
    <w:rsid w:val="00641D2C"/>
    <w:rsid w:val="00641E13"/>
    <w:rsid w:val="00641E23"/>
    <w:rsid w:val="00641E2C"/>
    <w:rsid w:val="00642036"/>
    <w:rsid w:val="006421CA"/>
    <w:rsid w:val="006422C4"/>
    <w:rsid w:val="00642371"/>
    <w:rsid w:val="00642386"/>
    <w:rsid w:val="00642AD3"/>
    <w:rsid w:val="00642B99"/>
    <w:rsid w:val="00642BA8"/>
    <w:rsid w:val="00642C4A"/>
    <w:rsid w:val="00642CED"/>
    <w:rsid w:val="00642E37"/>
    <w:rsid w:val="00642F8D"/>
    <w:rsid w:val="0064310C"/>
    <w:rsid w:val="00643463"/>
    <w:rsid w:val="0064346B"/>
    <w:rsid w:val="00643580"/>
    <w:rsid w:val="006435BD"/>
    <w:rsid w:val="006438BB"/>
    <w:rsid w:val="00643B6F"/>
    <w:rsid w:val="00643B70"/>
    <w:rsid w:val="00643C07"/>
    <w:rsid w:val="00643DE9"/>
    <w:rsid w:val="00643EB3"/>
    <w:rsid w:val="00644037"/>
    <w:rsid w:val="006441D5"/>
    <w:rsid w:val="006443A9"/>
    <w:rsid w:val="00644B60"/>
    <w:rsid w:val="00645166"/>
    <w:rsid w:val="006452AC"/>
    <w:rsid w:val="00645408"/>
    <w:rsid w:val="0064555C"/>
    <w:rsid w:val="0064568C"/>
    <w:rsid w:val="0064571A"/>
    <w:rsid w:val="0064591B"/>
    <w:rsid w:val="00645993"/>
    <w:rsid w:val="00645A3B"/>
    <w:rsid w:val="00645F02"/>
    <w:rsid w:val="00645FE4"/>
    <w:rsid w:val="00645FE9"/>
    <w:rsid w:val="006460FE"/>
    <w:rsid w:val="00646110"/>
    <w:rsid w:val="00646224"/>
    <w:rsid w:val="00646341"/>
    <w:rsid w:val="00646363"/>
    <w:rsid w:val="006463A6"/>
    <w:rsid w:val="00646546"/>
    <w:rsid w:val="00646610"/>
    <w:rsid w:val="0064694D"/>
    <w:rsid w:val="00646993"/>
    <w:rsid w:val="00646B73"/>
    <w:rsid w:val="00646BAC"/>
    <w:rsid w:val="00646D28"/>
    <w:rsid w:val="00646E44"/>
    <w:rsid w:val="00646F64"/>
    <w:rsid w:val="00647096"/>
    <w:rsid w:val="006470D0"/>
    <w:rsid w:val="0064767B"/>
    <w:rsid w:val="00647777"/>
    <w:rsid w:val="006477DF"/>
    <w:rsid w:val="0064782F"/>
    <w:rsid w:val="00647896"/>
    <w:rsid w:val="0064789D"/>
    <w:rsid w:val="00647B5B"/>
    <w:rsid w:val="00647BEB"/>
    <w:rsid w:val="00647F2A"/>
    <w:rsid w:val="00650126"/>
    <w:rsid w:val="0065051B"/>
    <w:rsid w:val="006506B2"/>
    <w:rsid w:val="0065077E"/>
    <w:rsid w:val="00650818"/>
    <w:rsid w:val="0065097D"/>
    <w:rsid w:val="006509CE"/>
    <w:rsid w:val="00650CBA"/>
    <w:rsid w:val="00650EE9"/>
    <w:rsid w:val="0065128F"/>
    <w:rsid w:val="00651401"/>
    <w:rsid w:val="006514AC"/>
    <w:rsid w:val="006516BC"/>
    <w:rsid w:val="006517F6"/>
    <w:rsid w:val="0065180A"/>
    <w:rsid w:val="00651B6F"/>
    <w:rsid w:val="00651B8D"/>
    <w:rsid w:val="00651BDF"/>
    <w:rsid w:val="00651CBB"/>
    <w:rsid w:val="00651DBF"/>
    <w:rsid w:val="00652110"/>
    <w:rsid w:val="00652461"/>
    <w:rsid w:val="00652575"/>
    <w:rsid w:val="006527EF"/>
    <w:rsid w:val="006528A2"/>
    <w:rsid w:val="006528D2"/>
    <w:rsid w:val="00652C10"/>
    <w:rsid w:val="00652D35"/>
    <w:rsid w:val="00652EFD"/>
    <w:rsid w:val="006530EB"/>
    <w:rsid w:val="006531C5"/>
    <w:rsid w:val="0065327C"/>
    <w:rsid w:val="006533B6"/>
    <w:rsid w:val="006535FB"/>
    <w:rsid w:val="00653622"/>
    <w:rsid w:val="00653666"/>
    <w:rsid w:val="006538E8"/>
    <w:rsid w:val="00653A5B"/>
    <w:rsid w:val="00653B93"/>
    <w:rsid w:val="00653B9A"/>
    <w:rsid w:val="00653CBC"/>
    <w:rsid w:val="00653D1B"/>
    <w:rsid w:val="00653DDD"/>
    <w:rsid w:val="00653E09"/>
    <w:rsid w:val="00654312"/>
    <w:rsid w:val="00654416"/>
    <w:rsid w:val="0065493B"/>
    <w:rsid w:val="00654972"/>
    <w:rsid w:val="00654AD2"/>
    <w:rsid w:val="00654BC2"/>
    <w:rsid w:val="00654D04"/>
    <w:rsid w:val="0065515E"/>
    <w:rsid w:val="006551C2"/>
    <w:rsid w:val="006554A8"/>
    <w:rsid w:val="006559C0"/>
    <w:rsid w:val="00655A1A"/>
    <w:rsid w:val="00655C15"/>
    <w:rsid w:val="00655F53"/>
    <w:rsid w:val="006560E2"/>
    <w:rsid w:val="00656278"/>
    <w:rsid w:val="0065629A"/>
    <w:rsid w:val="00656496"/>
    <w:rsid w:val="00656AF7"/>
    <w:rsid w:val="00656C63"/>
    <w:rsid w:val="00656DBD"/>
    <w:rsid w:val="00656E71"/>
    <w:rsid w:val="00657263"/>
    <w:rsid w:val="00657406"/>
    <w:rsid w:val="0065751B"/>
    <w:rsid w:val="00657C02"/>
    <w:rsid w:val="00657CBA"/>
    <w:rsid w:val="00657FA5"/>
    <w:rsid w:val="00657FE4"/>
    <w:rsid w:val="0066010A"/>
    <w:rsid w:val="0066012A"/>
    <w:rsid w:val="006606EF"/>
    <w:rsid w:val="006608CE"/>
    <w:rsid w:val="006609FF"/>
    <w:rsid w:val="00660A12"/>
    <w:rsid w:val="00660C96"/>
    <w:rsid w:val="00660D73"/>
    <w:rsid w:val="006610C0"/>
    <w:rsid w:val="0066150E"/>
    <w:rsid w:val="0066187C"/>
    <w:rsid w:val="00661936"/>
    <w:rsid w:val="0066200F"/>
    <w:rsid w:val="0066209A"/>
    <w:rsid w:val="00662582"/>
    <w:rsid w:val="0066259E"/>
    <w:rsid w:val="006627AC"/>
    <w:rsid w:val="00662803"/>
    <w:rsid w:val="00662B6E"/>
    <w:rsid w:val="00662C34"/>
    <w:rsid w:val="00662CCF"/>
    <w:rsid w:val="00662F3A"/>
    <w:rsid w:val="0066305F"/>
    <w:rsid w:val="006631F7"/>
    <w:rsid w:val="0066324A"/>
    <w:rsid w:val="006637C9"/>
    <w:rsid w:val="00663A0B"/>
    <w:rsid w:val="00663C76"/>
    <w:rsid w:val="00663D01"/>
    <w:rsid w:val="006642E3"/>
    <w:rsid w:val="00664321"/>
    <w:rsid w:val="00664347"/>
    <w:rsid w:val="0066447D"/>
    <w:rsid w:val="0066450E"/>
    <w:rsid w:val="006646F6"/>
    <w:rsid w:val="0066491D"/>
    <w:rsid w:val="00664A2B"/>
    <w:rsid w:val="00664AFE"/>
    <w:rsid w:val="00664EDB"/>
    <w:rsid w:val="00665094"/>
    <w:rsid w:val="006650A5"/>
    <w:rsid w:val="00665182"/>
    <w:rsid w:val="006652D1"/>
    <w:rsid w:val="0066535A"/>
    <w:rsid w:val="006653A9"/>
    <w:rsid w:val="00665641"/>
    <w:rsid w:val="006656D3"/>
    <w:rsid w:val="00665940"/>
    <w:rsid w:val="00665B13"/>
    <w:rsid w:val="00665BDE"/>
    <w:rsid w:val="006661C5"/>
    <w:rsid w:val="006661FD"/>
    <w:rsid w:val="0066631C"/>
    <w:rsid w:val="006666B2"/>
    <w:rsid w:val="00666782"/>
    <w:rsid w:val="00666811"/>
    <w:rsid w:val="006668EC"/>
    <w:rsid w:val="0066691D"/>
    <w:rsid w:val="00666AF9"/>
    <w:rsid w:val="00666BA3"/>
    <w:rsid w:val="00666C2E"/>
    <w:rsid w:val="00666C8A"/>
    <w:rsid w:val="00666D33"/>
    <w:rsid w:val="00666DE8"/>
    <w:rsid w:val="00667035"/>
    <w:rsid w:val="006670E5"/>
    <w:rsid w:val="0066724A"/>
    <w:rsid w:val="00667595"/>
    <w:rsid w:val="0066769C"/>
    <w:rsid w:val="0066778A"/>
    <w:rsid w:val="00667865"/>
    <w:rsid w:val="006679A0"/>
    <w:rsid w:val="00667AB6"/>
    <w:rsid w:val="00667B85"/>
    <w:rsid w:val="00667B9B"/>
    <w:rsid w:val="00667CB8"/>
    <w:rsid w:val="00667EAD"/>
    <w:rsid w:val="00670399"/>
    <w:rsid w:val="006703D6"/>
    <w:rsid w:val="00670A66"/>
    <w:rsid w:val="00670C09"/>
    <w:rsid w:val="00670CE9"/>
    <w:rsid w:val="00670E11"/>
    <w:rsid w:val="00671152"/>
    <w:rsid w:val="0067121E"/>
    <w:rsid w:val="0067155E"/>
    <w:rsid w:val="00671993"/>
    <w:rsid w:val="006719A6"/>
    <w:rsid w:val="00671AA1"/>
    <w:rsid w:val="00671D02"/>
    <w:rsid w:val="00671D36"/>
    <w:rsid w:val="00671D5E"/>
    <w:rsid w:val="00671F61"/>
    <w:rsid w:val="0067242F"/>
    <w:rsid w:val="0067245C"/>
    <w:rsid w:val="0067252C"/>
    <w:rsid w:val="00672539"/>
    <w:rsid w:val="00672558"/>
    <w:rsid w:val="0067290B"/>
    <w:rsid w:val="00672A4C"/>
    <w:rsid w:val="00672B02"/>
    <w:rsid w:val="00672DF6"/>
    <w:rsid w:val="0067305E"/>
    <w:rsid w:val="006730F0"/>
    <w:rsid w:val="006731DC"/>
    <w:rsid w:val="00673256"/>
    <w:rsid w:val="006733A3"/>
    <w:rsid w:val="006733B2"/>
    <w:rsid w:val="006734D6"/>
    <w:rsid w:val="00673591"/>
    <w:rsid w:val="006737C4"/>
    <w:rsid w:val="00673BD6"/>
    <w:rsid w:val="00673C89"/>
    <w:rsid w:val="00673D53"/>
    <w:rsid w:val="00674125"/>
    <w:rsid w:val="006744BB"/>
    <w:rsid w:val="0067473E"/>
    <w:rsid w:val="00674816"/>
    <w:rsid w:val="00674870"/>
    <w:rsid w:val="00674CBC"/>
    <w:rsid w:val="00674F2A"/>
    <w:rsid w:val="00674F51"/>
    <w:rsid w:val="00675188"/>
    <w:rsid w:val="006752F8"/>
    <w:rsid w:val="0067543E"/>
    <w:rsid w:val="00675CD9"/>
    <w:rsid w:val="0067622F"/>
    <w:rsid w:val="006763E6"/>
    <w:rsid w:val="0067644E"/>
    <w:rsid w:val="0067670F"/>
    <w:rsid w:val="0067677C"/>
    <w:rsid w:val="00676856"/>
    <w:rsid w:val="006768CD"/>
    <w:rsid w:val="006769D1"/>
    <w:rsid w:val="006769D9"/>
    <w:rsid w:val="00676C15"/>
    <w:rsid w:val="00676D6E"/>
    <w:rsid w:val="00676D88"/>
    <w:rsid w:val="00676E02"/>
    <w:rsid w:val="00676F2E"/>
    <w:rsid w:val="00676F64"/>
    <w:rsid w:val="006773BB"/>
    <w:rsid w:val="006775D5"/>
    <w:rsid w:val="006775E1"/>
    <w:rsid w:val="00677AE8"/>
    <w:rsid w:val="00677F6A"/>
    <w:rsid w:val="006802AE"/>
    <w:rsid w:val="0068075E"/>
    <w:rsid w:val="006807BF"/>
    <w:rsid w:val="006807EF"/>
    <w:rsid w:val="006809D3"/>
    <w:rsid w:val="00680A96"/>
    <w:rsid w:val="00680B23"/>
    <w:rsid w:val="00680B34"/>
    <w:rsid w:val="00680CE9"/>
    <w:rsid w:val="00680E9A"/>
    <w:rsid w:val="00680EA7"/>
    <w:rsid w:val="00681109"/>
    <w:rsid w:val="006812DE"/>
    <w:rsid w:val="006812FF"/>
    <w:rsid w:val="00681331"/>
    <w:rsid w:val="006814DC"/>
    <w:rsid w:val="006816B8"/>
    <w:rsid w:val="006817C0"/>
    <w:rsid w:val="006818F7"/>
    <w:rsid w:val="00681CD8"/>
    <w:rsid w:val="00681D10"/>
    <w:rsid w:val="00681D79"/>
    <w:rsid w:val="00681E5A"/>
    <w:rsid w:val="0068201A"/>
    <w:rsid w:val="00682581"/>
    <w:rsid w:val="006827A7"/>
    <w:rsid w:val="006828AA"/>
    <w:rsid w:val="006829B5"/>
    <w:rsid w:val="00682A6C"/>
    <w:rsid w:val="00682B80"/>
    <w:rsid w:val="00682B92"/>
    <w:rsid w:val="00682D16"/>
    <w:rsid w:val="00682E39"/>
    <w:rsid w:val="00682EF1"/>
    <w:rsid w:val="00682FF8"/>
    <w:rsid w:val="00683079"/>
    <w:rsid w:val="0068328B"/>
    <w:rsid w:val="006832DC"/>
    <w:rsid w:val="00683398"/>
    <w:rsid w:val="00683435"/>
    <w:rsid w:val="0068346E"/>
    <w:rsid w:val="00683519"/>
    <w:rsid w:val="006836C2"/>
    <w:rsid w:val="00683870"/>
    <w:rsid w:val="00683B40"/>
    <w:rsid w:val="00683C27"/>
    <w:rsid w:val="00683C50"/>
    <w:rsid w:val="00683F11"/>
    <w:rsid w:val="00683F9F"/>
    <w:rsid w:val="00684025"/>
    <w:rsid w:val="00684208"/>
    <w:rsid w:val="00684243"/>
    <w:rsid w:val="0068428A"/>
    <w:rsid w:val="006843C9"/>
    <w:rsid w:val="00684680"/>
    <w:rsid w:val="006847CE"/>
    <w:rsid w:val="006848E0"/>
    <w:rsid w:val="006849AD"/>
    <w:rsid w:val="00684CAA"/>
    <w:rsid w:val="00684E07"/>
    <w:rsid w:val="00684E0A"/>
    <w:rsid w:val="00684F0A"/>
    <w:rsid w:val="00684F4B"/>
    <w:rsid w:val="00684F85"/>
    <w:rsid w:val="00684F93"/>
    <w:rsid w:val="00685110"/>
    <w:rsid w:val="006853AD"/>
    <w:rsid w:val="0068545F"/>
    <w:rsid w:val="006856CC"/>
    <w:rsid w:val="00685902"/>
    <w:rsid w:val="00685C59"/>
    <w:rsid w:val="00685E5B"/>
    <w:rsid w:val="00685F78"/>
    <w:rsid w:val="00685F95"/>
    <w:rsid w:val="006862F5"/>
    <w:rsid w:val="006863EF"/>
    <w:rsid w:val="00686416"/>
    <w:rsid w:val="00686526"/>
    <w:rsid w:val="0068683D"/>
    <w:rsid w:val="006868BB"/>
    <w:rsid w:val="006868BD"/>
    <w:rsid w:val="00686A11"/>
    <w:rsid w:val="00686C4F"/>
    <w:rsid w:val="00686E2C"/>
    <w:rsid w:val="0068709C"/>
    <w:rsid w:val="006871AD"/>
    <w:rsid w:val="006878F8"/>
    <w:rsid w:val="0068793B"/>
    <w:rsid w:val="006879E3"/>
    <w:rsid w:val="006879E4"/>
    <w:rsid w:val="00687E08"/>
    <w:rsid w:val="00687F01"/>
    <w:rsid w:val="0069031C"/>
    <w:rsid w:val="0069068A"/>
    <w:rsid w:val="00690BC0"/>
    <w:rsid w:val="00690CBB"/>
    <w:rsid w:val="00690D0F"/>
    <w:rsid w:val="00690EE8"/>
    <w:rsid w:val="00690FE5"/>
    <w:rsid w:val="006910ED"/>
    <w:rsid w:val="00691208"/>
    <w:rsid w:val="00691223"/>
    <w:rsid w:val="0069125C"/>
    <w:rsid w:val="0069187A"/>
    <w:rsid w:val="006918D1"/>
    <w:rsid w:val="00691C5D"/>
    <w:rsid w:val="00691D93"/>
    <w:rsid w:val="00691DED"/>
    <w:rsid w:val="00692055"/>
    <w:rsid w:val="006920FF"/>
    <w:rsid w:val="006922A8"/>
    <w:rsid w:val="0069275B"/>
    <w:rsid w:val="0069285C"/>
    <w:rsid w:val="0069285E"/>
    <w:rsid w:val="006928FA"/>
    <w:rsid w:val="00692980"/>
    <w:rsid w:val="006929CB"/>
    <w:rsid w:val="00692BEF"/>
    <w:rsid w:val="00692CB6"/>
    <w:rsid w:val="00692E4E"/>
    <w:rsid w:val="00692E51"/>
    <w:rsid w:val="00692EDB"/>
    <w:rsid w:val="00692F3A"/>
    <w:rsid w:val="0069331B"/>
    <w:rsid w:val="006935A4"/>
    <w:rsid w:val="006936D5"/>
    <w:rsid w:val="006936EC"/>
    <w:rsid w:val="006937E9"/>
    <w:rsid w:val="00693BE0"/>
    <w:rsid w:val="00693DEE"/>
    <w:rsid w:val="00693E4C"/>
    <w:rsid w:val="00693F8B"/>
    <w:rsid w:val="00694037"/>
    <w:rsid w:val="006941F0"/>
    <w:rsid w:val="00694291"/>
    <w:rsid w:val="00694393"/>
    <w:rsid w:val="006943B3"/>
    <w:rsid w:val="006943CF"/>
    <w:rsid w:val="00694550"/>
    <w:rsid w:val="00694655"/>
    <w:rsid w:val="006948DF"/>
    <w:rsid w:val="00694903"/>
    <w:rsid w:val="00694B01"/>
    <w:rsid w:val="00694DC6"/>
    <w:rsid w:val="00694F13"/>
    <w:rsid w:val="00694F50"/>
    <w:rsid w:val="00694FD6"/>
    <w:rsid w:val="00694FF6"/>
    <w:rsid w:val="006951C5"/>
    <w:rsid w:val="006952AF"/>
    <w:rsid w:val="0069555B"/>
    <w:rsid w:val="00695802"/>
    <w:rsid w:val="00695883"/>
    <w:rsid w:val="006958D5"/>
    <w:rsid w:val="006959BE"/>
    <w:rsid w:val="00695A3C"/>
    <w:rsid w:val="00695ABA"/>
    <w:rsid w:val="00695B96"/>
    <w:rsid w:val="006960E6"/>
    <w:rsid w:val="00696105"/>
    <w:rsid w:val="006961B8"/>
    <w:rsid w:val="00696329"/>
    <w:rsid w:val="0069632F"/>
    <w:rsid w:val="0069644C"/>
    <w:rsid w:val="0069654E"/>
    <w:rsid w:val="0069681A"/>
    <w:rsid w:val="00696850"/>
    <w:rsid w:val="00696A5D"/>
    <w:rsid w:val="00696B99"/>
    <w:rsid w:val="00696BAC"/>
    <w:rsid w:val="00696C30"/>
    <w:rsid w:val="00696DF5"/>
    <w:rsid w:val="00696FAE"/>
    <w:rsid w:val="0069708C"/>
    <w:rsid w:val="006970C9"/>
    <w:rsid w:val="00697341"/>
    <w:rsid w:val="0069752F"/>
    <w:rsid w:val="0069758E"/>
    <w:rsid w:val="006976E2"/>
    <w:rsid w:val="00697707"/>
    <w:rsid w:val="006979B6"/>
    <w:rsid w:val="00697BB3"/>
    <w:rsid w:val="00697BD0"/>
    <w:rsid w:val="006A0038"/>
    <w:rsid w:val="006A009F"/>
    <w:rsid w:val="006A034D"/>
    <w:rsid w:val="006A07B1"/>
    <w:rsid w:val="006A0842"/>
    <w:rsid w:val="006A0A95"/>
    <w:rsid w:val="006A0AB9"/>
    <w:rsid w:val="006A0B2A"/>
    <w:rsid w:val="006A0D87"/>
    <w:rsid w:val="006A0DF3"/>
    <w:rsid w:val="006A0E04"/>
    <w:rsid w:val="006A10D9"/>
    <w:rsid w:val="006A11BE"/>
    <w:rsid w:val="006A127C"/>
    <w:rsid w:val="006A1295"/>
    <w:rsid w:val="006A15AB"/>
    <w:rsid w:val="006A1630"/>
    <w:rsid w:val="006A172A"/>
    <w:rsid w:val="006A172C"/>
    <w:rsid w:val="006A173D"/>
    <w:rsid w:val="006A184B"/>
    <w:rsid w:val="006A1970"/>
    <w:rsid w:val="006A1B04"/>
    <w:rsid w:val="006A1BAC"/>
    <w:rsid w:val="006A1CB7"/>
    <w:rsid w:val="006A1CBD"/>
    <w:rsid w:val="006A1E1C"/>
    <w:rsid w:val="006A2133"/>
    <w:rsid w:val="006A21AE"/>
    <w:rsid w:val="006A2653"/>
    <w:rsid w:val="006A295C"/>
    <w:rsid w:val="006A29CB"/>
    <w:rsid w:val="006A2BEE"/>
    <w:rsid w:val="006A2C8A"/>
    <w:rsid w:val="006A2D0B"/>
    <w:rsid w:val="006A2E00"/>
    <w:rsid w:val="006A2EC6"/>
    <w:rsid w:val="006A3019"/>
    <w:rsid w:val="006A31D5"/>
    <w:rsid w:val="006A3479"/>
    <w:rsid w:val="006A34AD"/>
    <w:rsid w:val="006A3643"/>
    <w:rsid w:val="006A3669"/>
    <w:rsid w:val="006A368B"/>
    <w:rsid w:val="006A387E"/>
    <w:rsid w:val="006A3932"/>
    <w:rsid w:val="006A3A19"/>
    <w:rsid w:val="006A3A7D"/>
    <w:rsid w:val="006A3BB7"/>
    <w:rsid w:val="006A3D98"/>
    <w:rsid w:val="006A4083"/>
    <w:rsid w:val="006A4117"/>
    <w:rsid w:val="006A414A"/>
    <w:rsid w:val="006A43E6"/>
    <w:rsid w:val="006A44C4"/>
    <w:rsid w:val="006A4887"/>
    <w:rsid w:val="006A4AF3"/>
    <w:rsid w:val="006A4C0A"/>
    <w:rsid w:val="006A4D9B"/>
    <w:rsid w:val="006A4EF3"/>
    <w:rsid w:val="006A4FF0"/>
    <w:rsid w:val="006A50E1"/>
    <w:rsid w:val="006A5123"/>
    <w:rsid w:val="006A51AF"/>
    <w:rsid w:val="006A52CB"/>
    <w:rsid w:val="006A52D9"/>
    <w:rsid w:val="006A530A"/>
    <w:rsid w:val="006A5661"/>
    <w:rsid w:val="006A56CC"/>
    <w:rsid w:val="006A5707"/>
    <w:rsid w:val="006A595B"/>
    <w:rsid w:val="006A5998"/>
    <w:rsid w:val="006A5B9C"/>
    <w:rsid w:val="006A5BCF"/>
    <w:rsid w:val="006A5D10"/>
    <w:rsid w:val="006A5E3D"/>
    <w:rsid w:val="006A5F25"/>
    <w:rsid w:val="006A5FB1"/>
    <w:rsid w:val="006A62B8"/>
    <w:rsid w:val="006A6687"/>
    <w:rsid w:val="006A6AD9"/>
    <w:rsid w:val="006A6B73"/>
    <w:rsid w:val="006A6C1C"/>
    <w:rsid w:val="006A6C7F"/>
    <w:rsid w:val="006A6D82"/>
    <w:rsid w:val="006A6F37"/>
    <w:rsid w:val="006A6F65"/>
    <w:rsid w:val="006A71B8"/>
    <w:rsid w:val="006A74D1"/>
    <w:rsid w:val="006A76C4"/>
    <w:rsid w:val="006A76E3"/>
    <w:rsid w:val="006A7701"/>
    <w:rsid w:val="006A78A4"/>
    <w:rsid w:val="006A79C0"/>
    <w:rsid w:val="006A7A9A"/>
    <w:rsid w:val="006A7B86"/>
    <w:rsid w:val="006A7BC8"/>
    <w:rsid w:val="006A7CD7"/>
    <w:rsid w:val="006B001A"/>
    <w:rsid w:val="006B02C8"/>
    <w:rsid w:val="006B03C4"/>
    <w:rsid w:val="006B041A"/>
    <w:rsid w:val="006B04B8"/>
    <w:rsid w:val="006B0527"/>
    <w:rsid w:val="006B071E"/>
    <w:rsid w:val="006B0A5B"/>
    <w:rsid w:val="006B0CDA"/>
    <w:rsid w:val="006B0ECE"/>
    <w:rsid w:val="006B1021"/>
    <w:rsid w:val="006B12F4"/>
    <w:rsid w:val="006B1557"/>
    <w:rsid w:val="006B158F"/>
    <w:rsid w:val="006B15A2"/>
    <w:rsid w:val="006B162A"/>
    <w:rsid w:val="006B164D"/>
    <w:rsid w:val="006B17D2"/>
    <w:rsid w:val="006B234B"/>
    <w:rsid w:val="006B24AF"/>
    <w:rsid w:val="006B2718"/>
    <w:rsid w:val="006B28B5"/>
    <w:rsid w:val="006B2996"/>
    <w:rsid w:val="006B29BA"/>
    <w:rsid w:val="006B2E71"/>
    <w:rsid w:val="006B2F2E"/>
    <w:rsid w:val="006B2FF7"/>
    <w:rsid w:val="006B32FF"/>
    <w:rsid w:val="006B336D"/>
    <w:rsid w:val="006B353B"/>
    <w:rsid w:val="006B360A"/>
    <w:rsid w:val="006B3651"/>
    <w:rsid w:val="006B36BF"/>
    <w:rsid w:val="006B3865"/>
    <w:rsid w:val="006B38B1"/>
    <w:rsid w:val="006B3A9F"/>
    <w:rsid w:val="006B3B48"/>
    <w:rsid w:val="006B3B72"/>
    <w:rsid w:val="006B3DAA"/>
    <w:rsid w:val="006B3DDD"/>
    <w:rsid w:val="006B406D"/>
    <w:rsid w:val="006B4108"/>
    <w:rsid w:val="006B419B"/>
    <w:rsid w:val="006B431C"/>
    <w:rsid w:val="006B4577"/>
    <w:rsid w:val="006B461E"/>
    <w:rsid w:val="006B4671"/>
    <w:rsid w:val="006B472E"/>
    <w:rsid w:val="006B475C"/>
    <w:rsid w:val="006B4C76"/>
    <w:rsid w:val="006B4E04"/>
    <w:rsid w:val="006B4EBD"/>
    <w:rsid w:val="006B4F07"/>
    <w:rsid w:val="006B508E"/>
    <w:rsid w:val="006B5263"/>
    <w:rsid w:val="006B527F"/>
    <w:rsid w:val="006B55CE"/>
    <w:rsid w:val="006B56B6"/>
    <w:rsid w:val="006B56F2"/>
    <w:rsid w:val="006B5878"/>
    <w:rsid w:val="006B5CB4"/>
    <w:rsid w:val="006B5CEC"/>
    <w:rsid w:val="006B60D6"/>
    <w:rsid w:val="006B6108"/>
    <w:rsid w:val="006B61C1"/>
    <w:rsid w:val="006B62B9"/>
    <w:rsid w:val="006B650A"/>
    <w:rsid w:val="006B6557"/>
    <w:rsid w:val="006B6576"/>
    <w:rsid w:val="006B65C8"/>
    <w:rsid w:val="006B6694"/>
    <w:rsid w:val="006B6840"/>
    <w:rsid w:val="006B6956"/>
    <w:rsid w:val="006B6CA3"/>
    <w:rsid w:val="006B6EC5"/>
    <w:rsid w:val="006B6FCF"/>
    <w:rsid w:val="006B71E3"/>
    <w:rsid w:val="006B72B5"/>
    <w:rsid w:val="006B739B"/>
    <w:rsid w:val="006B7408"/>
    <w:rsid w:val="006B74D2"/>
    <w:rsid w:val="006B7603"/>
    <w:rsid w:val="006B772A"/>
    <w:rsid w:val="006B7766"/>
    <w:rsid w:val="006B7800"/>
    <w:rsid w:val="006B7ACC"/>
    <w:rsid w:val="006B7CB3"/>
    <w:rsid w:val="006B7F91"/>
    <w:rsid w:val="006C0084"/>
    <w:rsid w:val="006C0394"/>
    <w:rsid w:val="006C039B"/>
    <w:rsid w:val="006C0850"/>
    <w:rsid w:val="006C0A61"/>
    <w:rsid w:val="006C0D58"/>
    <w:rsid w:val="006C0FD1"/>
    <w:rsid w:val="006C1384"/>
    <w:rsid w:val="006C1429"/>
    <w:rsid w:val="006C1440"/>
    <w:rsid w:val="006C14BD"/>
    <w:rsid w:val="006C1518"/>
    <w:rsid w:val="006C19FC"/>
    <w:rsid w:val="006C1ACF"/>
    <w:rsid w:val="006C1E08"/>
    <w:rsid w:val="006C1EE9"/>
    <w:rsid w:val="006C1F5D"/>
    <w:rsid w:val="006C2408"/>
    <w:rsid w:val="006C244B"/>
    <w:rsid w:val="006C24EA"/>
    <w:rsid w:val="006C2579"/>
    <w:rsid w:val="006C2602"/>
    <w:rsid w:val="006C28DE"/>
    <w:rsid w:val="006C2BE0"/>
    <w:rsid w:val="006C2C07"/>
    <w:rsid w:val="006C2CE1"/>
    <w:rsid w:val="006C2FCF"/>
    <w:rsid w:val="006C3003"/>
    <w:rsid w:val="006C3721"/>
    <w:rsid w:val="006C378F"/>
    <w:rsid w:val="006C3CEF"/>
    <w:rsid w:val="006C3D08"/>
    <w:rsid w:val="006C3EDB"/>
    <w:rsid w:val="006C3F13"/>
    <w:rsid w:val="006C4179"/>
    <w:rsid w:val="006C4963"/>
    <w:rsid w:val="006C49B5"/>
    <w:rsid w:val="006C5053"/>
    <w:rsid w:val="006C5123"/>
    <w:rsid w:val="006C5212"/>
    <w:rsid w:val="006C551E"/>
    <w:rsid w:val="006C5615"/>
    <w:rsid w:val="006C5637"/>
    <w:rsid w:val="006C588C"/>
    <w:rsid w:val="006C5D08"/>
    <w:rsid w:val="006C5D0F"/>
    <w:rsid w:val="006C60F2"/>
    <w:rsid w:val="006C6118"/>
    <w:rsid w:val="006C65E6"/>
    <w:rsid w:val="006C6675"/>
    <w:rsid w:val="006C6720"/>
    <w:rsid w:val="006C68D2"/>
    <w:rsid w:val="006C69AA"/>
    <w:rsid w:val="006C6AFC"/>
    <w:rsid w:val="006C75BF"/>
    <w:rsid w:val="006C7717"/>
    <w:rsid w:val="006C773D"/>
    <w:rsid w:val="006C7ACA"/>
    <w:rsid w:val="006C7ED6"/>
    <w:rsid w:val="006D02DC"/>
    <w:rsid w:val="006D0603"/>
    <w:rsid w:val="006D0A8E"/>
    <w:rsid w:val="006D0A99"/>
    <w:rsid w:val="006D0AFA"/>
    <w:rsid w:val="006D0D2D"/>
    <w:rsid w:val="006D1118"/>
    <w:rsid w:val="006D1162"/>
    <w:rsid w:val="006D130D"/>
    <w:rsid w:val="006D15E6"/>
    <w:rsid w:val="006D15FC"/>
    <w:rsid w:val="006D1664"/>
    <w:rsid w:val="006D170C"/>
    <w:rsid w:val="006D178F"/>
    <w:rsid w:val="006D1947"/>
    <w:rsid w:val="006D1C1D"/>
    <w:rsid w:val="006D1FE3"/>
    <w:rsid w:val="006D2146"/>
    <w:rsid w:val="006D2356"/>
    <w:rsid w:val="006D252F"/>
    <w:rsid w:val="006D2663"/>
    <w:rsid w:val="006D28B2"/>
    <w:rsid w:val="006D2A18"/>
    <w:rsid w:val="006D2E59"/>
    <w:rsid w:val="006D304D"/>
    <w:rsid w:val="006D30DD"/>
    <w:rsid w:val="006D32E2"/>
    <w:rsid w:val="006D32F9"/>
    <w:rsid w:val="006D34CA"/>
    <w:rsid w:val="006D36D3"/>
    <w:rsid w:val="006D3777"/>
    <w:rsid w:val="006D397B"/>
    <w:rsid w:val="006D3C68"/>
    <w:rsid w:val="006D3EB8"/>
    <w:rsid w:val="006D3EB9"/>
    <w:rsid w:val="006D3F3A"/>
    <w:rsid w:val="006D409C"/>
    <w:rsid w:val="006D434C"/>
    <w:rsid w:val="006D444B"/>
    <w:rsid w:val="006D45DD"/>
    <w:rsid w:val="006D4677"/>
    <w:rsid w:val="006D47BF"/>
    <w:rsid w:val="006D484D"/>
    <w:rsid w:val="006D48BE"/>
    <w:rsid w:val="006D4919"/>
    <w:rsid w:val="006D4A07"/>
    <w:rsid w:val="006D4A0F"/>
    <w:rsid w:val="006D4A94"/>
    <w:rsid w:val="006D4BBC"/>
    <w:rsid w:val="006D4DF6"/>
    <w:rsid w:val="006D4EAB"/>
    <w:rsid w:val="006D4F6A"/>
    <w:rsid w:val="006D4FEA"/>
    <w:rsid w:val="006D514E"/>
    <w:rsid w:val="006D51A6"/>
    <w:rsid w:val="006D5348"/>
    <w:rsid w:val="006D5741"/>
    <w:rsid w:val="006D578E"/>
    <w:rsid w:val="006D5814"/>
    <w:rsid w:val="006D5B51"/>
    <w:rsid w:val="006D6050"/>
    <w:rsid w:val="006D6495"/>
    <w:rsid w:val="006D65E8"/>
    <w:rsid w:val="006D67FB"/>
    <w:rsid w:val="006D6823"/>
    <w:rsid w:val="006D6923"/>
    <w:rsid w:val="006D6D16"/>
    <w:rsid w:val="006D6F84"/>
    <w:rsid w:val="006D740F"/>
    <w:rsid w:val="006D7448"/>
    <w:rsid w:val="006D74AD"/>
    <w:rsid w:val="006D75D6"/>
    <w:rsid w:val="006D77ED"/>
    <w:rsid w:val="006D7A69"/>
    <w:rsid w:val="006D7BAB"/>
    <w:rsid w:val="006D7CB7"/>
    <w:rsid w:val="006D7E22"/>
    <w:rsid w:val="006E0058"/>
    <w:rsid w:val="006E0088"/>
    <w:rsid w:val="006E00F0"/>
    <w:rsid w:val="006E0223"/>
    <w:rsid w:val="006E02A6"/>
    <w:rsid w:val="006E063E"/>
    <w:rsid w:val="006E06BC"/>
    <w:rsid w:val="006E077B"/>
    <w:rsid w:val="006E0D94"/>
    <w:rsid w:val="006E0F65"/>
    <w:rsid w:val="006E10BD"/>
    <w:rsid w:val="006E11A3"/>
    <w:rsid w:val="006E1301"/>
    <w:rsid w:val="006E13D1"/>
    <w:rsid w:val="006E1455"/>
    <w:rsid w:val="006E1626"/>
    <w:rsid w:val="006E168D"/>
    <w:rsid w:val="006E1739"/>
    <w:rsid w:val="006E180E"/>
    <w:rsid w:val="006E185F"/>
    <w:rsid w:val="006E1D39"/>
    <w:rsid w:val="006E2003"/>
    <w:rsid w:val="006E23DB"/>
    <w:rsid w:val="006E241B"/>
    <w:rsid w:val="006E24FE"/>
    <w:rsid w:val="006E260D"/>
    <w:rsid w:val="006E2639"/>
    <w:rsid w:val="006E2677"/>
    <w:rsid w:val="006E2865"/>
    <w:rsid w:val="006E2872"/>
    <w:rsid w:val="006E2890"/>
    <w:rsid w:val="006E2983"/>
    <w:rsid w:val="006E2B49"/>
    <w:rsid w:val="006E2DF5"/>
    <w:rsid w:val="006E2EFD"/>
    <w:rsid w:val="006E2F22"/>
    <w:rsid w:val="006E33FF"/>
    <w:rsid w:val="006E360C"/>
    <w:rsid w:val="006E3782"/>
    <w:rsid w:val="006E380E"/>
    <w:rsid w:val="006E3835"/>
    <w:rsid w:val="006E3879"/>
    <w:rsid w:val="006E39E7"/>
    <w:rsid w:val="006E3B64"/>
    <w:rsid w:val="006E3BFA"/>
    <w:rsid w:val="006E3F45"/>
    <w:rsid w:val="006E4654"/>
    <w:rsid w:val="006E48B1"/>
    <w:rsid w:val="006E48E5"/>
    <w:rsid w:val="006E49D4"/>
    <w:rsid w:val="006E4A06"/>
    <w:rsid w:val="006E4E9F"/>
    <w:rsid w:val="006E5089"/>
    <w:rsid w:val="006E51F8"/>
    <w:rsid w:val="006E531A"/>
    <w:rsid w:val="006E563A"/>
    <w:rsid w:val="006E5FA4"/>
    <w:rsid w:val="006E6046"/>
    <w:rsid w:val="006E6539"/>
    <w:rsid w:val="006E654F"/>
    <w:rsid w:val="006E695C"/>
    <w:rsid w:val="006E6A57"/>
    <w:rsid w:val="006E6A80"/>
    <w:rsid w:val="006E6D09"/>
    <w:rsid w:val="006E6D74"/>
    <w:rsid w:val="006E6FE4"/>
    <w:rsid w:val="006E7243"/>
    <w:rsid w:val="006E728E"/>
    <w:rsid w:val="006E72DB"/>
    <w:rsid w:val="006E72E9"/>
    <w:rsid w:val="006E7326"/>
    <w:rsid w:val="006E7423"/>
    <w:rsid w:val="006E76B3"/>
    <w:rsid w:val="006E772B"/>
    <w:rsid w:val="006E7765"/>
    <w:rsid w:val="006E7C08"/>
    <w:rsid w:val="006E7CE6"/>
    <w:rsid w:val="006E7F4D"/>
    <w:rsid w:val="006F026D"/>
    <w:rsid w:val="006F0312"/>
    <w:rsid w:val="006F063D"/>
    <w:rsid w:val="006F097B"/>
    <w:rsid w:val="006F09F9"/>
    <w:rsid w:val="006F0A51"/>
    <w:rsid w:val="006F0BE4"/>
    <w:rsid w:val="006F0DD9"/>
    <w:rsid w:val="006F0F99"/>
    <w:rsid w:val="006F10B5"/>
    <w:rsid w:val="006F1169"/>
    <w:rsid w:val="006F1221"/>
    <w:rsid w:val="006F143E"/>
    <w:rsid w:val="006F165C"/>
    <w:rsid w:val="006F174D"/>
    <w:rsid w:val="006F1829"/>
    <w:rsid w:val="006F1ACB"/>
    <w:rsid w:val="006F1BC3"/>
    <w:rsid w:val="006F1D14"/>
    <w:rsid w:val="006F1D9D"/>
    <w:rsid w:val="006F1F42"/>
    <w:rsid w:val="006F21B0"/>
    <w:rsid w:val="006F22DD"/>
    <w:rsid w:val="006F245B"/>
    <w:rsid w:val="006F247E"/>
    <w:rsid w:val="006F25D1"/>
    <w:rsid w:val="006F26B2"/>
    <w:rsid w:val="006F299F"/>
    <w:rsid w:val="006F2A00"/>
    <w:rsid w:val="006F2BCE"/>
    <w:rsid w:val="006F2CC7"/>
    <w:rsid w:val="006F2FBE"/>
    <w:rsid w:val="006F31C4"/>
    <w:rsid w:val="006F320F"/>
    <w:rsid w:val="006F32ED"/>
    <w:rsid w:val="006F3332"/>
    <w:rsid w:val="006F34BF"/>
    <w:rsid w:val="006F34C4"/>
    <w:rsid w:val="006F3648"/>
    <w:rsid w:val="006F3962"/>
    <w:rsid w:val="006F39D1"/>
    <w:rsid w:val="006F3ABC"/>
    <w:rsid w:val="006F3BF8"/>
    <w:rsid w:val="006F3C27"/>
    <w:rsid w:val="006F3ECB"/>
    <w:rsid w:val="006F4041"/>
    <w:rsid w:val="006F406C"/>
    <w:rsid w:val="006F4249"/>
    <w:rsid w:val="006F44C8"/>
    <w:rsid w:val="006F4A7F"/>
    <w:rsid w:val="006F4B7F"/>
    <w:rsid w:val="006F4BA9"/>
    <w:rsid w:val="006F4F4A"/>
    <w:rsid w:val="006F4F8E"/>
    <w:rsid w:val="006F4FA3"/>
    <w:rsid w:val="006F4FE4"/>
    <w:rsid w:val="006F5024"/>
    <w:rsid w:val="006F514C"/>
    <w:rsid w:val="006F5171"/>
    <w:rsid w:val="006F521A"/>
    <w:rsid w:val="006F5235"/>
    <w:rsid w:val="006F535F"/>
    <w:rsid w:val="006F53B6"/>
    <w:rsid w:val="006F556E"/>
    <w:rsid w:val="006F556F"/>
    <w:rsid w:val="006F5665"/>
    <w:rsid w:val="006F56EE"/>
    <w:rsid w:val="006F57AB"/>
    <w:rsid w:val="006F5E09"/>
    <w:rsid w:val="006F6048"/>
    <w:rsid w:val="006F60DD"/>
    <w:rsid w:val="006F6143"/>
    <w:rsid w:val="006F6353"/>
    <w:rsid w:val="006F6492"/>
    <w:rsid w:val="006F693C"/>
    <w:rsid w:val="006F714C"/>
    <w:rsid w:val="006F72EA"/>
    <w:rsid w:val="006F7532"/>
    <w:rsid w:val="006F763F"/>
    <w:rsid w:val="006F791C"/>
    <w:rsid w:val="006F7964"/>
    <w:rsid w:val="006F798E"/>
    <w:rsid w:val="006F7A04"/>
    <w:rsid w:val="006F7AE8"/>
    <w:rsid w:val="006F7FCF"/>
    <w:rsid w:val="0070000F"/>
    <w:rsid w:val="00700123"/>
    <w:rsid w:val="007004F7"/>
    <w:rsid w:val="00700646"/>
    <w:rsid w:val="0070077A"/>
    <w:rsid w:val="00700DD0"/>
    <w:rsid w:val="007013FF"/>
    <w:rsid w:val="0070149D"/>
    <w:rsid w:val="00701655"/>
    <w:rsid w:val="007016B4"/>
    <w:rsid w:val="00701824"/>
    <w:rsid w:val="007018BE"/>
    <w:rsid w:val="00701906"/>
    <w:rsid w:val="00701DE4"/>
    <w:rsid w:val="00701E48"/>
    <w:rsid w:val="00701FD9"/>
    <w:rsid w:val="00702129"/>
    <w:rsid w:val="007022A7"/>
    <w:rsid w:val="007022CA"/>
    <w:rsid w:val="0070238A"/>
    <w:rsid w:val="007023E6"/>
    <w:rsid w:val="0070253B"/>
    <w:rsid w:val="00702669"/>
    <w:rsid w:val="0070285A"/>
    <w:rsid w:val="00702878"/>
    <w:rsid w:val="00702900"/>
    <w:rsid w:val="00702ADC"/>
    <w:rsid w:val="00702B46"/>
    <w:rsid w:val="00702C31"/>
    <w:rsid w:val="00702C83"/>
    <w:rsid w:val="00702E0F"/>
    <w:rsid w:val="00702E14"/>
    <w:rsid w:val="00702F7F"/>
    <w:rsid w:val="0070321A"/>
    <w:rsid w:val="007032F1"/>
    <w:rsid w:val="00703307"/>
    <w:rsid w:val="00703502"/>
    <w:rsid w:val="007035BD"/>
    <w:rsid w:val="00703603"/>
    <w:rsid w:val="0070364B"/>
    <w:rsid w:val="007038D0"/>
    <w:rsid w:val="00703C96"/>
    <w:rsid w:val="00703F38"/>
    <w:rsid w:val="007044E0"/>
    <w:rsid w:val="007045BA"/>
    <w:rsid w:val="007045C1"/>
    <w:rsid w:val="0070470F"/>
    <w:rsid w:val="00704747"/>
    <w:rsid w:val="007047F1"/>
    <w:rsid w:val="007049E0"/>
    <w:rsid w:val="00704AE9"/>
    <w:rsid w:val="00704C49"/>
    <w:rsid w:val="00704E35"/>
    <w:rsid w:val="00704E41"/>
    <w:rsid w:val="00704E7D"/>
    <w:rsid w:val="007050EF"/>
    <w:rsid w:val="00705217"/>
    <w:rsid w:val="0070544E"/>
    <w:rsid w:val="00705495"/>
    <w:rsid w:val="0070555A"/>
    <w:rsid w:val="00705581"/>
    <w:rsid w:val="007055BA"/>
    <w:rsid w:val="00705622"/>
    <w:rsid w:val="00705BCE"/>
    <w:rsid w:val="00705BEE"/>
    <w:rsid w:val="00705BFF"/>
    <w:rsid w:val="00705C57"/>
    <w:rsid w:val="00705ECA"/>
    <w:rsid w:val="007067B7"/>
    <w:rsid w:val="0070682C"/>
    <w:rsid w:val="0070689E"/>
    <w:rsid w:val="00706A6A"/>
    <w:rsid w:val="00706B90"/>
    <w:rsid w:val="00706BAE"/>
    <w:rsid w:val="00706BC6"/>
    <w:rsid w:val="007072CE"/>
    <w:rsid w:val="007072DD"/>
    <w:rsid w:val="00707353"/>
    <w:rsid w:val="0070737E"/>
    <w:rsid w:val="007075F6"/>
    <w:rsid w:val="00707667"/>
    <w:rsid w:val="00707885"/>
    <w:rsid w:val="0070788C"/>
    <w:rsid w:val="0070797D"/>
    <w:rsid w:val="00707BA5"/>
    <w:rsid w:val="00707F60"/>
    <w:rsid w:val="0071004B"/>
    <w:rsid w:val="00710077"/>
    <w:rsid w:val="007104D8"/>
    <w:rsid w:val="007107A0"/>
    <w:rsid w:val="00710D39"/>
    <w:rsid w:val="00710D60"/>
    <w:rsid w:val="00710E14"/>
    <w:rsid w:val="0071155F"/>
    <w:rsid w:val="00711849"/>
    <w:rsid w:val="0071186A"/>
    <w:rsid w:val="0071191A"/>
    <w:rsid w:val="0071196B"/>
    <w:rsid w:val="00711989"/>
    <w:rsid w:val="007119C6"/>
    <w:rsid w:val="00711D5A"/>
    <w:rsid w:val="00711E29"/>
    <w:rsid w:val="00712041"/>
    <w:rsid w:val="00712068"/>
    <w:rsid w:val="0071243D"/>
    <w:rsid w:val="00712588"/>
    <w:rsid w:val="00712764"/>
    <w:rsid w:val="00712791"/>
    <w:rsid w:val="00712875"/>
    <w:rsid w:val="00712B38"/>
    <w:rsid w:val="0071307B"/>
    <w:rsid w:val="00713200"/>
    <w:rsid w:val="0071334D"/>
    <w:rsid w:val="00713362"/>
    <w:rsid w:val="007133A1"/>
    <w:rsid w:val="00713969"/>
    <w:rsid w:val="00713A43"/>
    <w:rsid w:val="00713E05"/>
    <w:rsid w:val="00713F28"/>
    <w:rsid w:val="0071416A"/>
    <w:rsid w:val="00714621"/>
    <w:rsid w:val="00714775"/>
    <w:rsid w:val="0071497C"/>
    <w:rsid w:val="00714990"/>
    <w:rsid w:val="00714C21"/>
    <w:rsid w:val="00714D58"/>
    <w:rsid w:val="00714E0F"/>
    <w:rsid w:val="00714FFE"/>
    <w:rsid w:val="007152B9"/>
    <w:rsid w:val="00715386"/>
    <w:rsid w:val="00715426"/>
    <w:rsid w:val="00715618"/>
    <w:rsid w:val="0071564A"/>
    <w:rsid w:val="0071576F"/>
    <w:rsid w:val="00715A47"/>
    <w:rsid w:val="00715C3E"/>
    <w:rsid w:val="00715CD9"/>
    <w:rsid w:val="00716221"/>
    <w:rsid w:val="00716597"/>
    <w:rsid w:val="007169AC"/>
    <w:rsid w:val="007169FF"/>
    <w:rsid w:val="00716A4B"/>
    <w:rsid w:val="00716D54"/>
    <w:rsid w:val="00716E1D"/>
    <w:rsid w:val="00716EA0"/>
    <w:rsid w:val="00717193"/>
    <w:rsid w:val="0071730A"/>
    <w:rsid w:val="007173C0"/>
    <w:rsid w:val="007174B2"/>
    <w:rsid w:val="0071756B"/>
    <w:rsid w:val="007176F7"/>
    <w:rsid w:val="007177D7"/>
    <w:rsid w:val="0071792A"/>
    <w:rsid w:val="00717A20"/>
    <w:rsid w:val="00717D18"/>
    <w:rsid w:val="00717DC4"/>
    <w:rsid w:val="00717E8B"/>
    <w:rsid w:val="00717EB5"/>
    <w:rsid w:val="00717EB6"/>
    <w:rsid w:val="00717EF0"/>
    <w:rsid w:val="00720147"/>
    <w:rsid w:val="00720749"/>
    <w:rsid w:val="007207DB"/>
    <w:rsid w:val="0072088E"/>
    <w:rsid w:val="00720AEA"/>
    <w:rsid w:val="00720C8F"/>
    <w:rsid w:val="00720C97"/>
    <w:rsid w:val="007210EF"/>
    <w:rsid w:val="007211C2"/>
    <w:rsid w:val="007211CB"/>
    <w:rsid w:val="007211F9"/>
    <w:rsid w:val="0072140E"/>
    <w:rsid w:val="007214B2"/>
    <w:rsid w:val="007214F5"/>
    <w:rsid w:val="00721669"/>
    <w:rsid w:val="0072182A"/>
    <w:rsid w:val="0072187A"/>
    <w:rsid w:val="007219DA"/>
    <w:rsid w:val="00721A16"/>
    <w:rsid w:val="00721E57"/>
    <w:rsid w:val="00721EE3"/>
    <w:rsid w:val="007220C7"/>
    <w:rsid w:val="007220DE"/>
    <w:rsid w:val="00722164"/>
    <w:rsid w:val="007222DF"/>
    <w:rsid w:val="007223D2"/>
    <w:rsid w:val="00722604"/>
    <w:rsid w:val="00722A23"/>
    <w:rsid w:val="00722A3B"/>
    <w:rsid w:val="00722D5A"/>
    <w:rsid w:val="0072312D"/>
    <w:rsid w:val="007231F7"/>
    <w:rsid w:val="007232C8"/>
    <w:rsid w:val="00723546"/>
    <w:rsid w:val="00723617"/>
    <w:rsid w:val="007236CE"/>
    <w:rsid w:val="0072379F"/>
    <w:rsid w:val="00723C0B"/>
    <w:rsid w:val="00723E2E"/>
    <w:rsid w:val="00723FCC"/>
    <w:rsid w:val="0072415F"/>
    <w:rsid w:val="007242E5"/>
    <w:rsid w:val="0072439D"/>
    <w:rsid w:val="00724573"/>
    <w:rsid w:val="00724827"/>
    <w:rsid w:val="00724B4D"/>
    <w:rsid w:val="00724FBA"/>
    <w:rsid w:val="00725013"/>
    <w:rsid w:val="007256D2"/>
    <w:rsid w:val="00725704"/>
    <w:rsid w:val="007257DE"/>
    <w:rsid w:val="00725889"/>
    <w:rsid w:val="0072595E"/>
    <w:rsid w:val="007259E8"/>
    <w:rsid w:val="00725D5B"/>
    <w:rsid w:val="00725DB8"/>
    <w:rsid w:val="00725FD9"/>
    <w:rsid w:val="00726137"/>
    <w:rsid w:val="00726156"/>
    <w:rsid w:val="007261F9"/>
    <w:rsid w:val="007262F7"/>
    <w:rsid w:val="007263C0"/>
    <w:rsid w:val="00726440"/>
    <w:rsid w:val="007265D8"/>
    <w:rsid w:val="00726A1C"/>
    <w:rsid w:val="00726A3F"/>
    <w:rsid w:val="00726E04"/>
    <w:rsid w:val="00726E0E"/>
    <w:rsid w:val="00726EE0"/>
    <w:rsid w:val="00726EE7"/>
    <w:rsid w:val="00726FD0"/>
    <w:rsid w:val="00727230"/>
    <w:rsid w:val="007272FC"/>
    <w:rsid w:val="00727467"/>
    <w:rsid w:val="0072755E"/>
    <w:rsid w:val="00727623"/>
    <w:rsid w:val="007277EF"/>
    <w:rsid w:val="00727950"/>
    <w:rsid w:val="00727BCC"/>
    <w:rsid w:val="00727BFD"/>
    <w:rsid w:val="0073002E"/>
    <w:rsid w:val="00730059"/>
    <w:rsid w:val="007303CE"/>
    <w:rsid w:val="007305AA"/>
    <w:rsid w:val="00730758"/>
    <w:rsid w:val="0073087A"/>
    <w:rsid w:val="007309F4"/>
    <w:rsid w:val="00730B47"/>
    <w:rsid w:val="00730E3D"/>
    <w:rsid w:val="007311A6"/>
    <w:rsid w:val="00731539"/>
    <w:rsid w:val="00731608"/>
    <w:rsid w:val="007317B5"/>
    <w:rsid w:val="0073187C"/>
    <w:rsid w:val="00731C1C"/>
    <w:rsid w:val="00731F67"/>
    <w:rsid w:val="0073205B"/>
    <w:rsid w:val="007321F9"/>
    <w:rsid w:val="007322AE"/>
    <w:rsid w:val="007324B3"/>
    <w:rsid w:val="0073254C"/>
    <w:rsid w:val="007326B3"/>
    <w:rsid w:val="00732986"/>
    <w:rsid w:val="00732A18"/>
    <w:rsid w:val="00732C70"/>
    <w:rsid w:val="00733179"/>
    <w:rsid w:val="007332CD"/>
    <w:rsid w:val="007336B9"/>
    <w:rsid w:val="00733F14"/>
    <w:rsid w:val="00733F81"/>
    <w:rsid w:val="007341D4"/>
    <w:rsid w:val="007346F6"/>
    <w:rsid w:val="007348FD"/>
    <w:rsid w:val="00734917"/>
    <w:rsid w:val="00734AB0"/>
    <w:rsid w:val="00734C33"/>
    <w:rsid w:val="00734CF6"/>
    <w:rsid w:val="00734E8B"/>
    <w:rsid w:val="00734EDD"/>
    <w:rsid w:val="00734F74"/>
    <w:rsid w:val="00734FEC"/>
    <w:rsid w:val="007351E6"/>
    <w:rsid w:val="00735530"/>
    <w:rsid w:val="007356B7"/>
    <w:rsid w:val="007357AF"/>
    <w:rsid w:val="007357FA"/>
    <w:rsid w:val="0073583B"/>
    <w:rsid w:val="007358E7"/>
    <w:rsid w:val="0073590F"/>
    <w:rsid w:val="007359C9"/>
    <w:rsid w:val="00735B2B"/>
    <w:rsid w:val="00735B46"/>
    <w:rsid w:val="00735B80"/>
    <w:rsid w:val="00736124"/>
    <w:rsid w:val="00736155"/>
    <w:rsid w:val="007361CA"/>
    <w:rsid w:val="00736211"/>
    <w:rsid w:val="007364BC"/>
    <w:rsid w:val="007367C1"/>
    <w:rsid w:val="007367F1"/>
    <w:rsid w:val="00736937"/>
    <w:rsid w:val="00736AC4"/>
    <w:rsid w:val="00736C09"/>
    <w:rsid w:val="00736E0B"/>
    <w:rsid w:val="00737047"/>
    <w:rsid w:val="007370B2"/>
    <w:rsid w:val="00737596"/>
    <w:rsid w:val="007379A9"/>
    <w:rsid w:val="00737A38"/>
    <w:rsid w:val="00737DDF"/>
    <w:rsid w:val="00740140"/>
    <w:rsid w:val="00740237"/>
    <w:rsid w:val="007402C6"/>
    <w:rsid w:val="007402D7"/>
    <w:rsid w:val="007404A1"/>
    <w:rsid w:val="007405AE"/>
    <w:rsid w:val="0074063C"/>
    <w:rsid w:val="0074075E"/>
    <w:rsid w:val="00740768"/>
    <w:rsid w:val="00740AF0"/>
    <w:rsid w:val="0074143E"/>
    <w:rsid w:val="0074147B"/>
    <w:rsid w:val="0074151D"/>
    <w:rsid w:val="00741724"/>
    <w:rsid w:val="0074175F"/>
    <w:rsid w:val="007417D8"/>
    <w:rsid w:val="0074181F"/>
    <w:rsid w:val="00741965"/>
    <w:rsid w:val="00741AFF"/>
    <w:rsid w:val="00741D28"/>
    <w:rsid w:val="00741D62"/>
    <w:rsid w:val="00741ECC"/>
    <w:rsid w:val="007420CD"/>
    <w:rsid w:val="007420D4"/>
    <w:rsid w:val="00742158"/>
    <w:rsid w:val="00742338"/>
    <w:rsid w:val="007426D4"/>
    <w:rsid w:val="0074278E"/>
    <w:rsid w:val="007429E4"/>
    <w:rsid w:val="00742B0C"/>
    <w:rsid w:val="00742BB7"/>
    <w:rsid w:val="00742D03"/>
    <w:rsid w:val="00742E76"/>
    <w:rsid w:val="00742F55"/>
    <w:rsid w:val="007430D1"/>
    <w:rsid w:val="007436DB"/>
    <w:rsid w:val="00743749"/>
    <w:rsid w:val="0074391C"/>
    <w:rsid w:val="00743AFA"/>
    <w:rsid w:val="00743BA8"/>
    <w:rsid w:val="00743BCB"/>
    <w:rsid w:val="00743E70"/>
    <w:rsid w:val="007440DB"/>
    <w:rsid w:val="007444B6"/>
    <w:rsid w:val="00744D1A"/>
    <w:rsid w:val="00744E39"/>
    <w:rsid w:val="00745094"/>
    <w:rsid w:val="0074542B"/>
    <w:rsid w:val="00745461"/>
    <w:rsid w:val="007454F6"/>
    <w:rsid w:val="007454FB"/>
    <w:rsid w:val="007457EC"/>
    <w:rsid w:val="00745BCC"/>
    <w:rsid w:val="00745C75"/>
    <w:rsid w:val="00745CD0"/>
    <w:rsid w:val="00745D8F"/>
    <w:rsid w:val="00745F95"/>
    <w:rsid w:val="007462A8"/>
    <w:rsid w:val="00746C78"/>
    <w:rsid w:val="00746D31"/>
    <w:rsid w:val="00746F5A"/>
    <w:rsid w:val="00746FF9"/>
    <w:rsid w:val="00747307"/>
    <w:rsid w:val="00747466"/>
    <w:rsid w:val="007479CE"/>
    <w:rsid w:val="00747AAA"/>
    <w:rsid w:val="00747AF6"/>
    <w:rsid w:val="00747D8C"/>
    <w:rsid w:val="00750452"/>
    <w:rsid w:val="0075053F"/>
    <w:rsid w:val="00750632"/>
    <w:rsid w:val="007507A0"/>
    <w:rsid w:val="007507D0"/>
    <w:rsid w:val="00750828"/>
    <w:rsid w:val="00750B7E"/>
    <w:rsid w:val="00750C97"/>
    <w:rsid w:val="00750CC2"/>
    <w:rsid w:val="00750E10"/>
    <w:rsid w:val="00750E4F"/>
    <w:rsid w:val="00750F1C"/>
    <w:rsid w:val="0075103A"/>
    <w:rsid w:val="00751296"/>
    <w:rsid w:val="0075130D"/>
    <w:rsid w:val="00751328"/>
    <w:rsid w:val="00751436"/>
    <w:rsid w:val="0075166B"/>
    <w:rsid w:val="0075188E"/>
    <w:rsid w:val="00751979"/>
    <w:rsid w:val="00751B8D"/>
    <w:rsid w:val="00751C0A"/>
    <w:rsid w:val="00751C23"/>
    <w:rsid w:val="007522A2"/>
    <w:rsid w:val="00752578"/>
    <w:rsid w:val="00752693"/>
    <w:rsid w:val="0075291E"/>
    <w:rsid w:val="0075296A"/>
    <w:rsid w:val="007529C3"/>
    <w:rsid w:val="007529CC"/>
    <w:rsid w:val="00752A15"/>
    <w:rsid w:val="00752A24"/>
    <w:rsid w:val="00752ADB"/>
    <w:rsid w:val="00752B18"/>
    <w:rsid w:val="00752BF0"/>
    <w:rsid w:val="00752C6C"/>
    <w:rsid w:val="00752F98"/>
    <w:rsid w:val="0075326C"/>
    <w:rsid w:val="007533AF"/>
    <w:rsid w:val="00753516"/>
    <w:rsid w:val="007535D6"/>
    <w:rsid w:val="00753879"/>
    <w:rsid w:val="00753883"/>
    <w:rsid w:val="00753C7D"/>
    <w:rsid w:val="00753DC4"/>
    <w:rsid w:val="0075405E"/>
    <w:rsid w:val="00754090"/>
    <w:rsid w:val="0075412B"/>
    <w:rsid w:val="00754179"/>
    <w:rsid w:val="0075423F"/>
    <w:rsid w:val="007542C3"/>
    <w:rsid w:val="00754437"/>
    <w:rsid w:val="00754439"/>
    <w:rsid w:val="00754514"/>
    <w:rsid w:val="007547C6"/>
    <w:rsid w:val="0075487D"/>
    <w:rsid w:val="0075496A"/>
    <w:rsid w:val="00754B5E"/>
    <w:rsid w:val="00754C12"/>
    <w:rsid w:val="007552FD"/>
    <w:rsid w:val="007553F6"/>
    <w:rsid w:val="00755461"/>
    <w:rsid w:val="00755479"/>
    <w:rsid w:val="007555D0"/>
    <w:rsid w:val="00755662"/>
    <w:rsid w:val="00755746"/>
    <w:rsid w:val="0075579F"/>
    <w:rsid w:val="00755851"/>
    <w:rsid w:val="007559B4"/>
    <w:rsid w:val="00755CC5"/>
    <w:rsid w:val="00755D97"/>
    <w:rsid w:val="00755E02"/>
    <w:rsid w:val="00755ECF"/>
    <w:rsid w:val="00755FC5"/>
    <w:rsid w:val="00756326"/>
    <w:rsid w:val="00756733"/>
    <w:rsid w:val="0075686A"/>
    <w:rsid w:val="00756C4D"/>
    <w:rsid w:val="007570C9"/>
    <w:rsid w:val="00757176"/>
    <w:rsid w:val="007575B5"/>
    <w:rsid w:val="007579EC"/>
    <w:rsid w:val="00757A93"/>
    <w:rsid w:val="00757B58"/>
    <w:rsid w:val="00757BF6"/>
    <w:rsid w:val="00757DCC"/>
    <w:rsid w:val="00757F34"/>
    <w:rsid w:val="00760377"/>
    <w:rsid w:val="007603E5"/>
    <w:rsid w:val="007604F0"/>
    <w:rsid w:val="00760701"/>
    <w:rsid w:val="00760861"/>
    <w:rsid w:val="007608C5"/>
    <w:rsid w:val="007608CF"/>
    <w:rsid w:val="00760C5B"/>
    <w:rsid w:val="00760E96"/>
    <w:rsid w:val="00760EB3"/>
    <w:rsid w:val="00760F26"/>
    <w:rsid w:val="007610E0"/>
    <w:rsid w:val="00761584"/>
    <w:rsid w:val="00761C2B"/>
    <w:rsid w:val="00761E0B"/>
    <w:rsid w:val="0076205F"/>
    <w:rsid w:val="00762061"/>
    <w:rsid w:val="007621B6"/>
    <w:rsid w:val="007622EA"/>
    <w:rsid w:val="00762413"/>
    <w:rsid w:val="007624EA"/>
    <w:rsid w:val="00762937"/>
    <w:rsid w:val="00762D24"/>
    <w:rsid w:val="00762EC1"/>
    <w:rsid w:val="00762FE0"/>
    <w:rsid w:val="00763057"/>
    <w:rsid w:val="0076315F"/>
    <w:rsid w:val="00763386"/>
    <w:rsid w:val="0076340A"/>
    <w:rsid w:val="00763415"/>
    <w:rsid w:val="00763520"/>
    <w:rsid w:val="007636C1"/>
    <w:rsid w:val="007637EF"/>
    <w:rsid w:val="0076391A"/>
    <w:rsid w:val="00763BC0"/>
    <w:rsid w:val="00763CB0"/>
    <w:rsid w:val="00763E22"/>
    <w:rsid w:val="00763E37"/>
    <w:rsid w:val="00763F05"/>
    <w:rsid w:val="00763F8A"/>
    <w:rsid w:val="00764009"/>
    <w:rsid w:val="007640BF"/>
    <w:rsid w:val="00764107"/>
    <w:rsid w:val="00764186"/>
    <w:rsid w:val="00764302"/>
    <w:rsid w:val="00764724"/>
    <w:rsid w:val="007648AD"/>
    <w:rsid w:val="00764BDE"/>
    <w:rsid w:val="00764D5B"/>
    <w:rsid w:val="00764FCA"/>
    <w:rsid w:val="00765143"/>
    <w:rsid w:val="0076530B"/>
    <w:rsid w:val="00765374"/>
    <w:rsid w:val="00765384"/>
    <w:rsid w:val="00765415"/>
    <w:rsid w:val="007655A2"/>
    <w:rsid w:val="007659B4"/>
    <w:rsid w:val="00765B63"/>
    <w:rsid w:val="00765CD6"/>
    <w:rsid w:val="00765E1C"/>
    <w:rsid w:val="00765EBC"/>
    <w:rsid w:val="00766302"/>
    <w:rsid w:val="00766401"/>
    <w:rsid w:val="00766801"/>
    <w:rsid w:val="00766806"/>
    <w:rsid w:val="007668A0"/>
    <w:rsid w:val="00766976"/>
    <w:rsid w:val="007669FF"/>
    <w:rsid w:val="00766CA3"/>
    <w:rsid w:val="00766D77"/>
    <w:rsid w:val="00766EB0"/>
    <w:rsid w:val="00767229"/>
    <w:rsid w:val="00767472"/>
    <w:rsid w:val="00767659"/>
    <w:rsid w:val="0076788F"/>
    <w:rsid w:val="007678B2"/>
    <w:rsid w:val="0076793C"/>
    <w:rsid w:val="00767987"/>
    <w:rsid w:val="00767AE6"/>
    <w:rsid w:val="00770063"/>
    <w:rsid w:val="007706FE"/>
    <w:rsid w:val="00770831"/>
    <w:rsid w:val="00770A12"/>
    <w:rsid w:val="00770B4E"/>
    <w:rsid w:val="00770C7A"/>
    <w:rsid w:val="00770EC9"/>
    <w:rsid w:val="0077123B"/>
    <w:rsid w:val="00771423"/>
    <w:rsid w:val="00771530"/>
    <w:rsid w:val="007715BD"/>
    <w:rsid w:val="0077160E"/>
    <w:rsid w:val="0077181D"/>
    <w:rsid w:val="00771918"/>
    <w:rsid w:val="00771CAC"/>
    <w:rsid w:val="00771D91"/>
    <w:rsid w:val="007720C6"/>
    <w:rsid w:val="00772165"/>
    <w:rsid w:val="00772167"/>
    <w:rsid w:val="007722E3"/>
    <w:rsid w:val="007724B5"/>
    <w:rsid w:val="00772840"/>
    <w:rsid w:val="00772A86"/>
    <w:rsid w:val="00772F8B"/>
    <w:rsid w:val="00773093"/>
    <w:rsid w:val="00773124"/>
    <w:rsid w:val="00773169"/>
    <w:rsid w:val="007731A9"/>
    <w:rsid w:val="0077325F"/>
    <w:rsid w:val="007733C4"/>
    <w:rsid w:val="007735C7"/>
    <w:rsid w:val="0077380F"/>
    <w:rsid w:val="007739CB"/>
    <w:rsid w:val="00773A2A"/>
    <w:rsid w:val="00773A91"/>
    <w:rsid w:val="00773B57"/>
    <w:rsid w:val="00773BF5"/>
    <w:rsid w:val="00773D44"/>
    <w:rsid w:val="00773F25"/>
    <w:rsid w:val="007740B2"/>
    <w:rsid w:val="0077415F"/>
    <w:rsid w:val="0077423C"/>
    <w:rsid w:val="0077447F"/>
    <w:rsid w:val="0077455B"/>
    <w:rsid w:val="00774661"/>
    <w:rsid w:val="00774687"/>
    <w:rsid w:val="00774874"/>
    <w:rsid w:val="007748B8"/>
    <w:rsid w:val="00774966"/>
    <w:rsid w:val="007749C0"/>
    <w:rsid w:val="00774A76"/>
    <w:rsid w:val="00774AB2"/>
    <w:rsid w:val="00774BC9"/>
    <w:rsid w:val="00774C4A"/>
    <w:rsid w:val="00774DF4"/>
    <w:rsid w:val="00774F45"/>
    <w:rsid w:val="00774FB2"/>
    <w:rsid w:val="00774FB4"/>
    <w:rsid w:val="007751C7"/>
    <w:rsid w:val="00775279"/>
    <w:rsid w:val="0077531C"/>
    <w:rsid w:val="00775389"/>
    <w:rsid w:val="007754CA"/>
    <w:rsid w:val="007755C1"/>
    <w:rsid w:val="007755DD"/>
    <w:rsid w:val="007758CE"/>
    <w:rsid w:val="00775B18"/>
    <w:rsid w:val="00776292"/>
    <w:rsid w:val="0077645D"/>
    <w:rsid w:val="00776687"/>
    <w:rsid w:val="00776775"/>
    <w:rsid w:val="00776A09"/>
    <w:rsid w:val="00776B77"/>
    <w:rsid w:val="00776BFD"/>
    <w:rsid w:val="00777183"/>
    <w:rsid w:val="00777279"/>
    <w:rsid w:val="00777282"/>
    <w:rsid w:val="007773EE"/>
    <w:rsid w:val="00777703"/>
    <w:rsid w:val="00777835"/>
    <w:rsid w:val="0077785F"/>
    <w:rsid w:val="007779B7"/>
    <w:rsid w:val="007779D7"/>
    <w:rsid w:val="00777BFC"/>
    <w:rsid w:val="00780272"/>
    <w:rsid w:val="00780391"/>
    <w:rsid w:val="007804F2"/>
    <w:rsid w:val="007805D1"/>
    <w:rsid w:val="00780759"/>
    <w:rsid w:val="0078091A"/>
    <w:rsid w:val="00780925"/>
    <w:rsid w:val="00780A78"/>
    <w:rsid w:val="00780CAE"/>
    <w:rsid w:val="00780CD0"/>
    <w:rsid w:val="00781136"/>
    <w:rsid w:val="0078113B"/>
    <w:rsid w:val="00781527"/>
    <w:rsid w:val="00781540"/>
    <w:rsid w:val="00781658"/>
    <w:rsid w:val="007816D2"/>
    <w:rsid w:val="0078172E"/>
    <w:rsid w:val="00781796"/>
    <w:rsid w:val="007818CE"/>
    <w:rsid w:val="00781C85"/>
    <w:rsid w:val="00781F44"/>
    <w:rsid w:val="007821EB"/>
    <w:rsid w:val="0078262D"/>
    <w:rsid w:val="00782646"/>
    <w:rsid w:val="007827DF"/>
    <w:rsid w:val="00782851"/>
    <w:rsid w:val="0078286F"/>
    <w:rsid w:val="007828A8"/>
    <w:rsid w:val="00782967"/>
    <w:rsid w:val="00782B2E"/>
    <w:rsid w:val="00782D70"/>
    <w:rsid w:val="00782DAB"/>
    <w:rsid w:val="00782DC0"/>
    <w:rsid w:val="00782EA7"/>
    <w:rsid w:val="0078309D"/>
    <w:rsid w:val="0078331C"/>
    <w:rsid w:val="007833AC"/>
    <w:rsid w:val="007833DA"/>
    <w:rsid w:val="00783403"/>
    <w:rsid w:val="00783444"/>
    <w:rsid w:val="0078353C"/>
    <w:rsid w:val="007836EC"/>
    <w:rsid w:val="007839E6"/>
    <w:rsid w:val="00783D43"/>
    <w:rsid w:val="00783F26"/>
    <w:rsid w:val="00784167"/>
    <w:rsid w:val="007841C8"/>
    <w:rsid w:val="0078465A"/>
    <w:rsid w:val="0078487A"/>
    <w:rsid w:val="0078490D"/>
    <w:rsid w:val="00784B21"/>
    <w:rsid w:val="007850E2"/>
    <w:rsid w:val="00785298"/>
    <w:rsid w:val="00785543"/>
    <w:rsid w:val="007856BD"/>
    <w:rsid w:val="00785829"/>
    <w:rsid w:val="007859BA"/>
    <w:rsid w:val="00785A66"/>
    <w:rsid w:val="00785B45"/>
    <w:rsid w:val="00785B9E"/>
    <w:rsid w:val="00785BB0"/>
    <w:rsid w:val="00785EB6"/>
    <w:rsid w:val="0078609E"/>
    <w:rsid w:val="00786353"/>
    <w:rsid w:val="0078637F"/>
    <w:rsid w:val="007865C1"/>
    <w:rsid w:val="007867F2"/>
    <w:rsid w:val="007867FC"/>
    <w:rsid w:val="00786924"/>
    <w:rsid w:val="00786AAE"/>
    <w:rsid w:val="00786BC1"/>
    <w:rsid w:val="00786DCF"/>
    <w:rsid w:val="00786E39"/>
    <w:rsid w:val="0078721B"/>
    <w:rsid w:val="007872F4"/>
    <w:rsid w:val="00787550"/>
    <w:rsid w:val="0078757B"/>
    <w:rsid w:val="007875F2"/>
    <w:rsid w:val="00787817"/>
    <w:rsid w:val="0078790E"/>
    <w:rsid w:val="00787B06"/>
    <w:rsid w:val="00787B9B"/>
    <w:rsid w:val="00787CE9"/>
    <w:rsid w:val="00790115"/>
    <w:rsid w:val="007905C1"/>
    <w:rsid w:val="007907C2"/>
    <w:rsid w:val="007908BB"/>
    <w:rsid w:val="00790954"/>
    <w:rsid w:val="007909E6"/>
    <w:rsid w:val="00790AAB"/>
    <w:rsid w:val="00790FF0"/>
    <w:rsid w:val="0079111A"/>
    <w:rsid w:val="007916F6"/>
    <w:rsid w:val="00791726"/>
    <w:rsid w:val="007917BB"/>
    <w:rsid w:val="007917E3"/>
    <w:rsid w:val="007917F9"/>
    <w:rsid w:val="00791866"/>
    <w:rsid w:val="00791938"/>
    <w:rsid w:val="0079196B"/>
    <w:rsid w:val="00791A1E"/>
    <w:rsid w:val="00791BB4"/>
    <w:rsid w:val="00791D1C"/>
    <w:rsid w:val="00791E1F"/>
    <w:rsid w:val="00791F40"/>
    <w:rsid w:val="00792142"/>
    <w:rsid w:val="00792447"/>
    <w:rsid w:val="00792631"/>
    <w:rsid w:val="0079270F"/>
    <w:rsid w:val="00792776"/>
    <w:rsid w:val="007927D1"/>
    <w:rsid w:val="00792835"/>
    <w:rsid w:val="007929F0"/>
    <w:rsid w:val="00792B74"/>
    <w:rsid w:val="00792B93"/>
    <w:rsid w:val="00792BBD"/>
    <w:rsid w:val="00792FEF"/>
    <w:rsid w:val="00793115"/>
    <w:rsid w:val="00793373"/>
    <w:rsid w:val="00793567"/>
    <w:rsid w:val="00793684"/>
    <w:rsid w:val="0079399F"/>
    <w:rsid w:val="00793A07"/>
    <w:rsid w:val="00793AD5"/>
    <w:rsid w:val="00793C35"/>
    <w:rsid w:val="00793C5F"/>
    <w:rsid w:val="00794024"/>
    <w:rsid w:val="0079402F"/>
    <w:rsid w:val="007941B3"/>
    <w:rsid w:val="0079428B"/>
    <w:rsid w:val="00794474"/>
    <w:rsid w:val="00794578"/>
    <w:rsid w:val="0079459B"/>
    <w:rsid w:val="007945FF"/>
    <w:rsid w:val="007947EF"/>
    <w:rsid w:val="00794D16"/>
    <w:rsid w:val="00794D9D"/>
    <w:rsid w:val="00794DFB"/>
    <w:rsid w:val="00794E29"/>
    <w:rsid w:val="00794E57"/>
    <w:rsid w:val="007950A5"/>
    <w:rsid w:val="007951D7"/>
    <w:rsid w:val="00795342"/>
    <w:rsid w:val="00795564"/>
    <w:rsid w:val="0079583A"/>
    <w:rsid w:val="0079595A"/>
    <w:rsid w:val="00795B07"/>
    <w:rsid w:val="00795E06"/>
    <w:rsid w:val="00796122"/>
    <w:rsid w:val="00796318"/>
    <w:rsid w:val="0079644C"/>
    <w:rsid w:val="00796521"/>
    <w:rsid w:val="00796570"/>
    <w:rsid w:val="00796608"/>
    <w:rsid w:val="00796853"/>
    <w:rsid w:val="0079686A"/>
    <w:rsid w:val="00796B37"/>
    <w:rsid w:val="00796C95"/>
    <w:rsid w:val="00796CB7"/>
    <w:rsid w:val="00796EBE"/>
    <w:rsid w:val="00796F4F"/>
    <w:rsid w:val="00796FB3"/>
    <w:rsid w:val="00797103"/>
    <w:rsid w:val="007972A3"/>
    <w:rsid w:val="00797480"/>
    <w:rsid w:val="0079798D"/>
    <w:rsid w:val="00797997"/>
    <w:rsid w:val="00797AD8"/>
    <w:rsid w:val="00797C25"/>
    <w:rsid w:val="00797CCE"/>
    <w:rsid w:val="00797CCF"/>
    <w:rsid w:val="00797DE0"/>
    <w:rsid w:val="00797E5A"/>
    <w:rsid w:val="00797E63"/>
    <w:rsid w:val="00797F43"/>
    <w:rsid w:val="00797F65"/>
    <w:rsid w:val="007A0073"/>
    <w:rsid w:val="007A03AF"/>
    <w:rsid w:val="007A03CE"/>
    <w:rsid w:val="007A04FD"/>
    <w:rsid w:val="007A0596"/>
    <w:rsid w:val="007A07B1"/>
    <w:rsid w:val="007A08CA"/>
    <w:rsid w:val="007A0C94"/>
    <w:rsid w:val="007A0CF0"/>
    <w:rsid w:val="007A15F0"/>
    <w:rsid w:val="007A160B"/>
    <w:rsid w:val="007A167F"/>
    <w:rsid w:val="007A16F1"/>
    <w:rsid w:val="007A175A"/>
    <w:rsid w:val="007A1939"/>
    <w:rsid w:val="007A19E2"/>
    <w:rsid w:val="007A1AA9"/>
    <w:rsid w:val="007A1BC6"/>
    <w:rsid w:val="007A1E61"/>
    <w:rsid w:val="007A204A"/>
    <w:rsid w:val="007A2161"/>
    <w:rsid w:val="007A220F"/>
    <w:rsid w:val="007A2270"/>
    <w:rsid w:val="007A256A"/>
    <w:rsid w:val="007A25B9"/>
    <w:rsid w:val="007A2886"/>
    <w:rsid w:val="007A29A3"/>
    <w:rsid w:val="007A29BD"/>
    <w:rsid w:val="007A2DF8"/>
    <w:rsid w:val="007A2E31"/>
    <w:rsid w:val="007A32A9"/>
    <w:rsid w:val="007A32B9"/>
    <w:rsid w:val="007A3319"/>
    <w:rsid w:val="007A331A"/>
    <w:rsid w:val="007A357C"/>
    <w:rsid w:val="007A364F"/>
    <w:rsid w:val="007A3691"/>
    <w:rsid w:val="007A3A21"/>
    <w:rsid w:val="007A3A9C"/>
    <w:rsid w:val="007A3C9B"/>
    <w:rsid w:val="007A3DA0"/>
    <w:rsid w:val="007A3FD6"/>
    <w:rsid w:val="007A3FD8"/>
    <w:rsid w:val="007A40C1"/>
    <w:rsid w:val="007A4321"/>
    <w:rsid w:val="007A444C"/>
    <w:rsid w:val="007A44D1"/>
    <w:rsid w:val="007A45E1"/>
    <w:rsid w:val="007A47D1"/>
    <w:rsid w:val="007A4821"/>
    <w:rsid w:val="007A48C9"/>
    <w:rsid w:val="007A4963"/>
    <w:rsid w:val="007A4D56"/>
    <w:rsid w:val="007A4D58"/>
    <w:rsid w:val="007A50D6"/>
    <w:rsid w:val="007A524C"/>
    <w:rsid w:val="007A53DF"/>
    <w:rsid w:val="007A55B6"/>
    <w:rsid w:val="007A5690"/>
    <w:rsid w:val="007A56B5"/>
    <w:rsid w:val="007A5794"/>
    <w:rsid w:val="007A58C7"/>
    <w:rsid w:val="007A5A8C"/>
    <w:rsid w:val="007A5CF9"/>
    <w:rsid w:val="007A5E29"/>
    <w:rsid w:val="007A60BB"/>
    <w:rsid w:val="007A60CA"/>
    <w:rsid w:val="007A6443"/>
    <w:rsid w:val="007A6488"/>
    <w:rsid w:val="007A64C4"/>
    <w:rsid w:val="007A6501"/>
    <w:rsid w:val="007A6518"/>
    <w:rsid w:val="007A69F5"/>
    <w:rsid w:val="007A6AFF"/>
    <w:rsid w:val="007A6B63"/>
    <w:rsid w:val="007A6BCA"/>
    <w:rsid w:val="007A6BEE"/>
    <w:rsid w:val="007A6F5D"/>
    <w:rsid w:val="007A718A"/>
    <w:rsid w:val="007A71A0"/>
    <w:rsid w:val="007A7341"/>
    <w:rsid w:val="007A7513"/>
    <w:rsid w:val="007A7625"/>
    <w:rsid w:val="007A777B"/>
    <w:rsid w:val="007A77B5"/>
    <w:rsid w:val="007A7BA6"/>
    <w:rsid w:val="007A7D2F"/>
    <w:rsid w:val="007A7FCB"/>
    <w:rsid w:val="007B004C"/>
    <w:rsid w:val="007B015E"/>
    <w:rsid w:val="007B01F0"/>
    <w:rsid w:val="007B024B"/>
    <w:rsid w:val="007B032D"/>
    <w:rsid w:val="007B0463"/>
    <w:rsid w:val="007B0639"/>
    <w:rsid w:val="007B0782"/>
    <w:rsid w:val="007B07E0"/>
    <w:rsid w:val="007B0D24"/>
    <w:rsid w:val="007B1168"/>
    <w:rsid w:val="007B11D9"/>
    <w:rsid w:val="007B16A6"/>
    <w:rsid w:val="007B1AAD"/>
    <w:rsid w:val="007B1E54"/>
    <w:rsid w:val="007B1EC1"/>
    <w:rsid w:val="007B1F12"/>
    <w:rsid w:val="007B1FA5"/>
    <w:rsid w:val="007B2145"/>
    <w:rsid w:val="007B2494"/>
    <w:rsid w:val="007B2511"/>
    <w:rsid w:val="007B262F"/>
    <w:rsid w:val="007B2672"/>
    <w:rsid w:val="007B26D6"/>
    <w:rsid w:val="007B27E2"/>
    <w:rsid w:val="007B297C"/>
    <w:rsid w:val="007B2A75"/>
    <w:rsid w:val="007B2B2B"/>
    <w:rsid w:val="007B2D86"/>
    <w:rsid w:val="007B2E1B"/>
    <w:rsid w:val="007B2F4A"/>
    <w:rsid w:val="007B305D"/>
    <w:rsid w:val="007B32C9"/>
    <w:rsid w:val="007B3481"/>
    <w:rsid w:val="007B348C"/>
    <w:rsid w:val="007B3C30"/>
    <w:rsid w:val="007B3D72"/>
    <w:rsid w:val="007B4004"/>
    <w:rsid w:val="007B422D"/>
    <w:rsid w:val="007B4410"/>
    <w:rsid w:val="007B44FB"/>
    <w:rsid w:val="007B4680"/>
    <w:rsid w:val="007B46B4"/>
    <w:rsid w:val="007B4CEB"/>
    <w:rsid w:val="007B514D"/>
    <w:rsid w:val="007B53AC"/>
    <w:rsid w:val="007B5427"/>
    <w:rsid w:val="007B54E6"/>
    <w:rsid w:val="007B58C5"/>
    <w:rsid w:val="007B5B8D"/>
    <w:rsid w:val="007B5BF5"/>
    <w:rsid w:val="007B5D84"/>
    <w:rsid w:val="007B5D9D"/>
    <w:rsid w:val="007B5DAB"/>
    <w:rsid w:val="007B5DB4"/>
    <w:rsid w:val="007B605A"/>
    <w:rsid w:val="007B6181"/>
    <w:rsid w:val="007B61A3"/>
    <w:rsid w:val="007B663B"/>
    <w:rsid w:val="007B688D"/>
    <w:rsid w:val="007B68A2"/>
    <w:rsid w:val="007B6B35"/>
    <w:rsid w:val="007B6C82"/>
    <w:rsid w:val="007B6CF7"/>
    <w:rsid w:val="007B6D2D"/>
    <w:rsid w:val="007B6E5A"/>
    <w:rsid w:val="007B70FF"/>
    <w:rsid w:val="007B7138"/>
    <w:rsid w:val="007B7265"/>
    <w:rsid w:val="007B73D9"/>
    <w:rsid w:val="007B7410"/>
    <w:rsid w:val="007B79EF"/>
    <w:rsid w:val="007B79F2"/>
    <w:rsid w:val="007B7A19"/>
    <w:rsid w:val="007B7BAC"/>
    <w:rsid w:val="007B7E99"/>
    <w:rsid w:val="007C0085"/>
    <w:rsid w:val="007C00A6"/>
    <w:rsid w:val="007C0127"/>
    <w:rsid w:val="007C05C3"/>
    <w:rsid w:val="007C063C"/>
    <w:rsid w:val="007C064C"/>
    <w:rsid w:val="007C0731"/>
    <w:rsid w:val="007C09B7"/>
    <w:rsid w:val="007C0A9B"/>
    <w:rsid w:val="007C0B7F"/>
    <w:rsid w:val="007C0EB0"/>
    <w:rsid w:val="007C106C"/>
    <w:rsid w:val="007C151C"/>
    <w:rsid w:val="007C17FF"/>
    <w:rsid w:val="007C1A39"/>
    <w:rsid w:val="007C1A8A"/>
    <w:rsid w:val="007C1AFD"/>
    <w:rsid w:val="007C1CD2"/>
    <w:rsid w:val="007C1FB4"/>
    <w:rsid w:val="007C21FE"/>
    <w:rsid w:val="007C2360"/>
    <w:rsid w:val="007C239E"/>
    <w:rsid w:val="007C23FB"/>
    <w:rsid w:val="007C28E9"/>
    <w:rsid w:val="007C29FC"/>
    <w:rsid w:val="007C2A53"/>
    <w:rsid w:val="007C2B7F"/>
    <w:rsid w:val="007C2DE3"/>
    <w:rsid w:val="007C2E60"/>
    <w:rsid w:val="007C2EF0"/>
    <w:rsid w:val="007C3398"/>
    <w:rsid w:val="007C34AB"/>
    <w:rsid w:val="007C3888"/>
    <w:rsid w:val="007C39A7"/>
    <w:rsid w:val="007C39E1"/>
    <w:rsid w:val="007C4176"/>
    <w:rsid w:val="007C43BC"/>
    <w:rsid w:val="007C452F"/>
    <w:rsid w:val="007C4591"/>
    <w:rsid w:val="007C4593"/>
    <w:rsid w:val="007C4691"/>
    <w:rsid w:val="007C46AE"/>
    <w:rsid w:val="007C477D"/>
    <w:rsid w:val="007C48AF"/>
    <w:rsid w:val="007C4928"/>
    <w:rsid w:val="007C4EB2"/>
    <w:rsid w:val="007C53B9"/>
    <w:rsid w:val="007C5576"/>
    <w:rsid w:val="007C5796"/>
    <w:rsid w:val="007C5AA0"/>
    <w:rsid w:val="007C5C56"/>
    <w:rsid w:val="007C5DBF"/>
    <w:rsid w:val="007C5E46"/>
    <w:rsid w:val="007C5EE9"/>
    <w:rsid w:val="007C621C"/>
    <w:rsid w:val="007C6442"/>
    <w:rsid w:val="007C6449"/>
    <w:rsid w:val="007C67FC"/>
    <w:rsid w:val="007C69C7"/>
    <w:rsid w:val="007C6A0B"/>
    <w:rsid w:val="007C6A34"/>
    <w:rsid w:val="007C6C56"/>
    <w:rsid w:val="007C6F29"/>
    <w:rsid w:val="007C7046"/>
    <w:rsid w:val="007C704D"/>
    <w:rsid w:val="007C70A3"/>
    <w:rsid w:val="007C744E"/>
    <w:rsid w:val="007C77B7"/>
    <w:rsid w:val="007C77EE"/>
    <w:rsid w:val="007C780C"/>
    <w:rsid w:val="007C7864"/>
    <w:rsid w:val="007C7D80"/>
    <w:rsid w:val="007C7E7B"/>
    <w:rsid w:val="007C7ED7"/>
    <w:rsid w:val="007C7F70"/>
    <w:rsid w:val="007D0310"/>
    <w:rsid w:val="007D081F"/>
    <w:rsid w:val="007D08D0"/>
    <w:rsid w:val="007D0D67"/>
    <w:rsid w:val="007D115A"/>
    <w:rsid w:val="007D12B8"/>
    <w:rsid w:val="007D12C9"/>
    <w:rsid w:val="007D1457"/>
    <w:rsid w:val="007D149A"/>
    <w:rsid w:val="007D14B3"/>
    <w:rsid w:val="007D15CF"/>
    <w:rsid w:val="007D1615"/>
    <w:rsid w:val="007D1811"/>
    <w:rsid w:val="007D182E"/>
    <w:rsid w:val="007D19D2"/>
    <w:rsid w:val="007D19E8"/>
    <w:rsid w:val="007D1A29"/>
    <w:rsid w:val="007D1A9C"/>
    <w:rsid w:val="007D202A"/>
    <w:rsid w:val="007D20A7"/>
    <w:rsid w:val="007D2164"/>
    <w:rsid w:val="007D2526"/>
    <w:rsid w:val="007D2538"/>
    <w:rsid w:val="007D2636"/>
    <w:rsid w:val="007D26FC"/>
    <w:rsid w:val="007D2739"/>
    <w:rsid w:val="007D2764"/>
    <w:rsid w:val="007D29AB"/>
    <w:rsid w:val="007D2A64"/>
    <w:rsid w:val="007D2EBA"/>
    <w:rsid w:val="007D3091"/>
    <w:rsid w:val="007D335D"/>
    <w:rsid w:val="007D3383"/>
    <w:rsid w:val="007D34AE"/>
    <w:rsid w:val="007D377B"/>
    <w:rsid w:val="007D38C6"/>
    <w:rsid w:val="007D3B63"/>
    <w:rsid w:val="007D3B87"/>
    <w:rsid w:val="007D3DEE"/>
    <w:rsid w:val="007D3F45"/>
    <w:rsid w:val="007D417B"/>
    <w:rsid w:val="007D467B"/>
    <w:rsid w:val="007D482E"/>
    <w:rsid w:val="007D4C20"/>
    <w:rsid w:val="007D4CE8"/>
    <w:rsid w:val="007D4DE0"/>
    <w:rsid w:val="007D4E99"/>
    <w:rsid w:val="007D4F03"/>
    <w:rsid w:val="007D4FA2"/>
    <w:rsid w:val="007D502C"/>
    <w:rsid w:val="007D5074"/>
    <w:rsid w:val="007D5333"/>
    <w:rsid w:val="007D5550"/>
    <w:rsid w:val="007D56C5"/>
    <w:rsid w:val="007D56DB"/>
    <w:rsid w:val="007D57BB"/>
    <w:rsid w:val="007D5C37"/>
    <w:rsid w:val="007D5D0B"/>
    <w:rsid w:val="007D5F65"/>
    <w:rsid w:val="007D5FA0"/>
    <w:rsid w:val="007D64B9"/>
    <w:rsid w:val="007D67B6"/>
    <w:rsid w:val="007D698E"/>
    <w:rsid w:val="007D6A9A"/>
    <w:rsid w:val="007D6DCC"/>
    <w:rsid w:val="007D6EE6"/>
    <w:rsid w:val="007D6FF5"/>
    <w:rsid w:val="007D705A"/>
    <w:rsid w:val="007D7086"/>
    <w:rsid w:val="007D70B2"/>
    <w:rsid w:val="007D70DF"/>
    <w:rsid w:val="007D7177"/>
    <w:rsid w:val="007D717E"/>
    <w:rsid w:val="007D72C4"/>
    <w:rsid w:val="007D744A"/>
    <w:rsid w:val="007D7469"/>
    <w:rsid w:val="007D760A"/>
    <w:rsid w:val="007D78EB"/>
    <w:rsid w:val="007E0029"/>
    <w:rsid w:val="007E020B"/>
    <w:rsid w:val="007E038B"/>
    <w:rsid w:val="007E0646"/>
    <w:rsid w:val="007E068C"/>
    <w:rsid w:val="007E08C1"/>
    <w:rsid w:val="007E0928"/>
    <w:rsid w:val="007E0A51"/>
    <w:rsid w:val="007E0E78"/>
    <w:rsid w:val="007E11DE"/>
    <w:rsid w:val="007E1317"/>
    <w:rsid w:val="007E13B0"/>
    <w:rsid w:val="007E1433"/>
    <w:rsid w:val="007E14DA"/>
    <w:rsid w:val="007E1936"/>
    <w:rsid w:val="007E19A1"/>
    <w:rsid w:val="007E1AE3"/>
    <w:rsid w:val="007E1C05"/>
    <w:rsid w:val="007E1CA3"/>
    <w:rsid w:val="007E1CCB"/>
    <w:rsid w:val="007E1CE2"/>
    <w:rsid w:val="007E1D77"/>
    <w:rsid w:val="007E1DA9"/>
    <w:rsid w:val="007E1DAD"/>
    <w:rsid w:val="007E1EA9"/>
    <w:rsid w:val="007E2220"/>
    <w:rsid w:val="007E2230"/>
    <w:rsid w:val="007E228E"/>
    <w:rsid w:val="007E2429"/>
    <w:rsid w:val="007E26CD"/>
    <w:rsid w:val="007E28A4"/>
    <w:rsid w:val="007E2DB4"/>
    <w:rsid w:val="007E31A5"/>
    <w:rsid w:val="007E32B1"/>
    <w:rsid w:val="007E3363"/>
    <w:rsid w:val="007E34EF"/>
    <w:rsid w:val="007E3543"/>
    <w:rsid w:val="007E3567"/>
    <w:rsid w:val="007E35F0"/>
    <w:rsid w:val="007E3850"/>
    <w:rsid w:val="007E399C"/>
    <w:rsid w:val="007E3BC8"/>
    <w:rsid w:val="007E3D0F"/>
    <w:rsid w:val="007E3E14"/>
    <w:rsid w:val="007E3EAB"/>
    <w:rsid w:val="007E400D"/>
    <w:rsid w:val="007E40B3"/>
    <w:rsid w:val="007E41B3"/>
    <w:rsid w:val="007E41CB"/>
    <w:rsid w:val="007E45BD"/>
    <w:rsid w:val="007E476A"/>
    <w:rsid w:val="007E47FB"/>
    <w:rsid w:val="007E4CC8"/>
    <w:rsid w:val="007E4E2F"/>
    <w:rsid w:val="007E5069"/>
    <w:rsid w:val="007E570F"/>
    <w:rsid w:val="007E5796"/>
    <w:rsid w:val="007E586D"/>
    <w:rsid w:val="007E58E8"/>
    <w:rsid w:val="007E59C0"/>
    <w:rsid w:val="007E59C3"/>
    <w:rsid w:val="007E5A66"/>
    <w:rsid w:val="007E5B01"/>
    <w:rsid w:val="007E5B2B"/>
    <w:rsid w:val="007E5D0D"/>
    <w:rsid w:val="007E5F01"/>
    <w:rsid w:val="007E5FD8"/>
    <w:rsid w:val="007E6060"/>
    <w:rsid w:val="007E6170"/>
    <w:rsid w:val="007E624F"/>
    <w:rsid w:val="007E6AAB"/>
    <w:rsid w:val="007E6B05"/>
    <w:rsid w:val="007E6B6F"/>
    <w:rsid w:val="007E6C8F"/>
    <w:rsid w:val="007E6EAE"/>
    <w:rsid w:val="007E70E7"/>
    <w:rsid w:val="007E72E5"/>
    <w:rsid w:val="007E741D"/>
    <w:rsid w:val="007E75F7"/>
    <w:rsid w:val="007E7704"/>
    <w:rsid w:val="007E7AC8"/>
    <w:rsid w:val="007F0000"/>
    <w:rsid w:val="007F00CE"/>
    <w:rsid w:val="007F029C"/>
    <w:rsid w:val="007F02D1"/>
    <w:rsid w:val="007F02DB"/>
    <w:rsid w:val="007F0343"/>
    <w:rsid w:val="007F036F"/>
    <w:rsid w:val="007F047D"/>
    <w:rsid w:val="007F082A"/>
    <w:rsid w:val="007F083E"/>
    <w:rsid w:val="007F08AC"/>
    <w:rsid w:val="007F0B67"/>
    <w:rsid w:val="007F0DCD"/>
    <w:rsid w:val="007F0FC4"/>
    <w:rsid w:val="007F1053"/>
    <w:rsid w:val="007F1374"/>
    <w:rsid w:val="007F15EF"/>
    <w:rsid w:val="007F1928"/>
    <w:rsid w:val="007F194A"/>
    <w:rsid w:val="007F1F64"/>
    <w:rsid w:val="007F1FE8"/>
    <w:rsid w:val="007F2081"/>
    <w:rsid w:val="007F212A"/>
    <w:rsid w:val="007F2461"/>
    <w:rsid w:val="007F25C9"/>
    <w:rsid w:val="007F266D"/>
    <w:rsid w:val="007F275C"/>
    <w:rsid w:val="007F27F5"/>
    <w:rsid w:val="007F293F"/>
    <w:rsid w:val="007F2BBA"/>
    <w:rsid w:val="007F2DA1"/>
    <w:rsid w:val="007F3046"/>
    <w:rsid w:val="007F320C"/>
    <w:rsid w:val="007F3242"/>
    <w:rsid w:val="007F32FF"/>
    <w:rsid w:val="007F349F"/>
    <w:rsid w:val="007F36D6"/>
    <w:rsid w:val="007F3700"/>
    <w:rsid w:val="007F3979"/>
    <w:rsid w:val="007F3CBA"/>
    <w:rsid w:val="007F3F7B"/>
    <w:rsid w:val="007F4205"/>
    <w:rsid w:val="007F43B5"/>
    <w:rsid w:val="007F455B"/>
    <w:rsid w:val="007F46E5"/>
    <w:rsid w:val="007F4933"/>
    <w:rsid w:val="007F4A5B"/>
    <w:rsid w:val="007F4A9E"/>
    <w:rsid w:val="007F4EC0"/>
    <w:rsid w:val="007F55A6"/>
    <w:rsid w:val="007F5AB7"/>
    <w:rsid w:val="007F5B96"/>
    <w:rsid w:val="007F5BFD"/>
    <w:rsid w:val="007F5DA2"/>
    <w:rsid w:val="007F6110"/>
    <w:rsid w:val="007F6131"/>
    <w:rsid w:val="007F640E"/>
    <w:rsid w:val="007F6556"/>
    <w:rsid w:val="007F6866"/>
    <w:rsid w:val="007F68CC"/>
    <w:rsid w:val="007F69BA"/>
    <w:rsid w:val="007F6B83"/>
    <w:rsid w:val="007F6D67"/>
    <w:rsid w:val="007F6EED"/>
    <w:rsid w:val="007F7451"/>
    <w:rsid w:val="007F74F0"/>
    <w:rsid w:val="007F75E1"/>
    <w:rsid w:val="007F76C0"/>
    <w:rsid w:val="007F77D3"/>
    <w:rsid w:val="007F7DC6"/>
    <w:rsid w:val="0080005F"/>
    <w:rsid w:val="008001BB"/>
    <w:rsid w:val="00800351"/>
    <w:rsid w:val="00800415"/>
    <w:rsid w:val="008009B6"/>
    <w:rsid w:val="00800B67"/>
    <w:rsid w:val="00800D8D"/>
    <w:rsid w:val="00800EF3"/>
    <w:rsid w:val="00801145"/>
    <w:rsid w:val="00801396"/>
    <w:rsid w:val="008013F1"/>
    <w:rsid w:val="008015DD"/>
    <w:rsid w:val="00801606"/>
    <w:rsid w:val="00801A2A"/>
    <w:rsid w:val="00801B8E"/>
    <w:rsid w:val="00801C16"/>
    <w:rsid w:val="00801C83"/>
    <w:rsid w:val="00801CC8"/>
    <w:rsid w:val="00801D6F"/>
    <w:rsid w:val="00802242"/>
    <w:rsid w:val="008024EE"/>
    <w:rsid w:val="00802549"/>
    <w:rsid w:val="00802576"/>
    <w:rsid w:val="00802657"/>
    <w:rsid w:val="00802917"/>
    <w:rsid w:val="0080299E"/>
    <w:rsid w:val="00802A14"/>
    <w:rsid w:val="00802B93"/>
    <w:rsid w:val="00802C4F"/>
    <w:rsid w:val="0080305B"/>
    <w:rsid w:val="0080355D"/>
    <w:rsid w:val="00803737"/>
    <w:rsid w:val="008038A4"/>
    <w:rsid w:val="008039C5"/>
    <w:rsid w:val="00803A52"/>
    <w:rsid w:val="00803CBB"/>
    <w:rsid w:val="0080447F"/>
    <w:rsid w:val="008045C7"/>
    <w:rsid w:val="00804803"/>
    <w:rsid w:val="0080483F"/>
    <w:rsid w:val="008048C5"/>
    <w:rsid w:val="00804A40"/>
    <w:rsid w:val="00804AC0"/>
    <w:rsid w:val="00804C0F"/>
    <w:rsid w:val="00805195"/>
    <w:rsid w:val="008051DC"/>
    <w:rsid w:val="0080533C"/>
    <w:rsid w:val="0080538D"/>
    <w:rsid w:val="0080571A"/>
    <w:rsid w:val="00805842"/>
    <w:rsid w:val="008058FB"/>
    <w:rsid w:val="00805AA3"/>
    <w:rsid w:val="00805C8E"/>
    <w:rsid w:val="00805F7D"/>
    <w:rsid w:val="00805FA2"/>
    <w:rsid w:val="00806321"/>
    <w:rsid w:val="008064A6"/>
    <w:rsid w:val="008065A6"/>
    <w:rsid w:val="008067AB"/>
    <w:rsid w:val="00806B80"/>
    <w:rsid w:val="00806EC5"/>
    <w:rsid w:val="00807314"/>
    <w:rsid w:val="00807460"/>
    <w:rsid w:val="0080755E"/>
    <w:rsid w:val="00807A91"/>
    <w:rsid w:val="00807E2D"/>
    <w:rsid w:val="00807EC9"/>
    <w:rsid w:val="00807F5D"/>
    <w:rsid w:val="00807F92"/>
    <w:rsid w:val="008102AB"/>
    <w:rsid w:val="00810592"/>
    <w:rsid w:val="00810742"/>
    <w:rsid w:val="0081088A"/>
    <w:rsid w:val="00810A91"/>
    <w:rsid w:val="00810B63"/>
    <w:rsid w:val="00810D60"/>
    <w:rsid w:val="00811127"/>
    <w:rsid w:val="00811172"/>
    <w:rsid w:val="008116A2"/>
    <w:rsid w:val="008116D1"/>
    <w:rsid w:val="0081178F"/>
    <w:rsid w:val="00811C73"/>
    <w:rsid w:val="00811CDB"/>
    <w:rsid w:val="00812065"/>
    <w:rsid w:val="00812241"/>
    <w:rsid w:val="00812504"/>
    <w:rsid w:val="00812568"/>
    <w:rsid w:val="008126E8"/>
    <w:rsid w:val="00812746"/>
    <w:rsid w:val="0081279D"/>
    <w:rsid w:val="00812841"/>
    <w:rsid w:val="00812A29"/>
    <w:rsid w:val="00812C32"/>
    <w:rsid w:val="00812D97"/>
    <w:rsid w:val="00812F10"/>
    <w:rsid w:val="008134A8"/>
    <w:rsid w:val="008134B0"/>
    <w:rsid w:val="00813609"/>
    <w:rsid w:val="00813641"/>
    <w:rsid w:val="00813751"/>
    <w:rsid w:val="008137F5"/>
    <w:rsid w:val="008137F6"/>
    <w:rsid w:val="0081384A"/>
    <w:rsid w:val="00813959"/>
    <w:rsid w:val="00813BF4"/>
    <w:rsid w:val="00813D66"/>
    <w:rsid w:val="00813DEE"/>
    <w:rsid w:val="00813E91"/>
    <w:rsid w:val="00813EFC"/>
    <w:rsid w:val="00813F2A"/>
    <w:rsid w:val="00813F87"/>
    <w:rsid w:val="00814110"/>
    <w:rsid w:val="00814483"/>
    <w:rsid w:val="0081466C"/>
    <w:rsid w:val="0081475F"/>
    <w:rsid w:val="00814A03"/>
    <w:rsid w:val="00814AD3"/>
    <w:rsid w:val="00814E56"/>
    <w:rsid w:val="00815296"/>
    <w:rsid w:val="008152EA"/>
    <w:rsid w:val="008154AD"/>
    <w:rsid w:val="00815771"/>
    <w:rsid w:val="0081586F"/>
    <w:rsid w:val="00815987"/>
    <w:rsid w:val="00815F1C"/>
    <w:rsid w:val="00815FCC"/>
    <w:rsid w:val="0081628A"/>
    <w:rsid w:val="00816750"/>
    <w:rsid w:val="00816A00"/>
    <w:rsid w:val="00816CA3"/>
    <w:rsid w:val="00816F66"/>
    <w:rsid w:val="00817849"/>
    <w:rsid w:val="00817852"/>
    <w:rsid w:val="00817A29"/>
    <w:rsid w:val="00820234"/>
    <w:rsid w:val="0082025E"/>
    <w:rsid w:val="0082042E"/>
    <w:rsid w:val="00820AD2"/>
    <w:rsid w:val="00820B4E"/>
    <w:rsid w:val="00820F53"/>
    <w:rsid w:val="008213A8"/>
    <w:rsid w:val="008214AD"/>
    <w:rsid w:val="00821639"/>
    <w:rsid w:val="00821735"/>
    <w:rsid w:val="00821860"/>
    <w:rsid w:val="0082189E"/>
    <w:rsid w:val="008219A3"/>
    <w:rsid w:val="00821A34"/>
    <w:rsid w:val="00821AEF"/>
    <w:rsid w:val="00821E32"/>
    <w:rsid w:val="00821F76"/>
    <w:rsid w:val="00821F85"/>
    <w:rsid w:val="00822034"/>
    <w:rsid w:val="0082213A"/>
    <w:rsid w:val="0082222C"/>
    <w:rsid w:val="008222E7"/>
    <w:rsid w:val="00822357"/>
    <w:rsid w:val="00822359"/>
    <w:rsid w:val="0082240E"/>
    <w:rsid w:val="00822667"/>
    <w:rsid w:val="008227DE"/>
    <w:rsid w:val="0082283D"/>
    <w:rsid w:val="0082289A"/>
    <w:rsid w:val="00822D1F"/>
    <w:rsid w:val="00822F43"/>
    <w:rsid w:val="00823516"/>
    <w:rsid w:val="00823858"/>
    <w:rsid w:val="008239FD"/>
    <w:rsid w:val="00823EA2"/>
    <w:rsid w:val="00823ED7"/>
    <w:rsid w:val="00824035"/>
    <w:rsid w:val="00824130"/>
    <w:rsid w:val="008241A0"/>
    <w:rsid w:val="00824642"/>
    <w:rsid w:val="008247D4"/>
    <w:rsid w:val="00824854"/>
    <w:rsid w:val="00824873"/>
    <w:rsid w:val="008248F3"/>
    <w:rsid w:val="00824AEB"/>
    <w:rsid w:val="00824B46"/>
    <w:rsid w:val="00824B62"/>
    <w:rsid w:val="00824C4F"/>
    <w:rsid w:val="00824CB9"/>
    <w:rsid w:val="00824CEF"/>
    <w:rsid w:val="00824F2D"/>
    <w:rsid w:val="0082534F"/>
    <w:rsid w:val="00825394"/>
    <w:rsid w:val="0082544C"/>
    <w:rsid w:val="00825462"/>
    <w:rsid w:val="00825466"/>
    <w:rsid w:val="008254E6"/>
    <w:rsid w:val="00825523"/>
    <w:rsid w:val="0082558E"/>
    <w:rsid w:val="00825680"/>
    <w:rsid w:val="008257B0"/>
    <w:rsid w:val="00825CB4"/>
    <w:rsid w:val="00825E2D"/>
    <w:rsid w:val="00826056"/>
    <w:rsid w:val="00826161"/>
    <w:rsid w:val="00826188"/>
    <w:rsid w:val="00826302"/>
    <w:rsid w:val="00826563"/>
    <w:rsid w:val="008265EA"/>
    <w:rsid w:val="0082672F"/>
    <w:rsid w:val="00826B72"/>
    <w:rsid w:val="00826BDE"/>
    <w:rsid w:val="00826F93"/>
    <w:rsid w:val="00826FDB"/>
    <w:rsid w:val="0082716B"/>
    <w:rsid w:val="008271B0"/>
    <w:rsid w:val="008271B5"/>
    <w:rsid w:val="008271F6"/>
    <w:rsid w:val="0082725D"/>
    <w:rsid w:val="00827308"/>
    <w:rsid w:val="0082754B"/>
    <w:rsid w:val="0082756A"/>
    <w:rsid w:val="0082767C"/>
    <w:rsid w:val="00827727"/>
    <w:rsid w:val="008277B0"/>
    <w:rsid w:val="00827A44"/>
    <w:rsid w:val="00827AF8"/>
    <w:rsid w:val="00827E11"/>
    <w:rsid w:val="00830100"/>
    <w:rsid w:val="00830192"/>
    <w:rsid w:val="008301BD"/>
    <w:rsid w:val="0083020C"/>
    <w:rsid w:val="008304E0"/>
    <w:rsid w:val="0083068A"/>
    <w:rsid w:val="00830D1B"/>
    <w:rsid w:val="00830DCC"/>
    <w:rsid w:val="00830FA0"/>
    <w:rsid w:val="00830FFE"/>
    <w:rsid w:val="00831510"/>
    <w:rsid w:val="00831618"/>
    <w:rsid w:val="00831A83"/>
    <w:rsid w:val="00831A92"/>
    <w:rsid w:val="00831B4D"/>
    <w:rsid w:val="00831EC0"/>
    <w:rsid w:val="00831F2E"/>
    <w:rsid w:val="00832089"/>
    <w:rsid w:val="00832130"/>
    <w:rsid w:val="00832282"/>
    <w:rsid w:val="00832431"/>
    <w:rsid w:val="008325C5"/>
    <w:rsid w:val="008325EB"/>
    <w:rsid w:val="00832BA3"/>
    <w:rsid w:val="00832BC6"/>
    <w:rsid w:val="00832C33"/>
    <w:rsid w:val="00832DFC"/>
    <w:rsid w:val="00832FC9"/>
    <w:rsid w:val="00833028"/>
    <w:rsid w:val="00833057"/>
    <w:rsid w:val="008330D4"/>
    <w:rsid w:val="0083311B"/>
    <w:rsid w:val="008331E6"/>
    <w:rsid w:val="00833489"/>
    <w:rsid w:val="008336AB"/>
    <w:rsid w:val="00833868"/>
    <w:rsid w:val="008339A9"/>
    <w:rsid w:val="00833AAA"/>
    <w:rsid w:val="00833D43"/>
    <w:rsid w:val="00833E2C"/>
    <w:rsid w:val="00833E30"/>
    <w:rsid w:val="00834172"/>
    <w:rsid w:val="008341BC"/>
    <w:rsid w:val="00834264"/>
    <w:rsid w:val="00834266"/>
    <w:rsid w:val="00834432"/>
    <w:rsid w:val="008344E3"/>
    <w:rsid w:val="00834529"/>
    <w:rsid w:val="00834594"/>
    <w:rsid w:val="0083478A"/>
    <w:rsid w:val="00834AD9"/>
    <w:rsid w:val="00834B1A"/>
    <w:rsid w:val="00834C5E"/>
    <w:rsid w:val="00835287"/>
    <w:rsid w:val="00835316"/>
    <w:rsid w:val="00835504"/>
    <w:rsid w:val="00835633"/>
    <w:rsid w:val="0083586C"/>
    <w:rsid w:val="0083587B"/>
    <w:rsid w:val="00835A51"/>
    <w:rsid w:val="00835E81"/>
    <w:rsid w:val="008364C9"/>
    <w:rsid w:val="008366B7"/>
    <w:rsid w:val="00836871"/>
    <w:rsid w:val="008368EE"/>
    <w:rsid w:val="00836979"/>
    <w:rsid w:val="00836A29"/>
    <w:rsid w:val="00836D49"/>
    <w:rsid w:val="0083703D"/>
    <w:rsid w:val="0083723B"/>
    <w:rsid w:val="0083727E"/>
    <w:rsid w:val="008373EB"/>
    <w:rsid w:val="00837498"/>
    <w:rsid w:val="008374C2"/>
    <w:rsid w:val="008374FC"/>
    <w:rsid w:val="00837BBC"/>
    <w:rsid w:val="00837CE0"/>
    <w:rsid w:val="00837D5E"/>
    <w:rsid w:val="00837F40"/>
    <w:rsid w:val="008400A3"/>
    <w:rsid w:val="0084037B"/>
    <w:rsid w:val="008403E8"/>
    <w:rsid w:val="008404F2"/>
    <w:rsid w:val="00840526"/>
    <w:rsid w:val="00840557"/>
    <w:rsid w:val="0084062A"/>
    <w:rsid w:val="00840720"/>
    <w:rsid w:val="0084082B"/>
    <w:rsid w:val="00840954"/>
    <w:rsid w:val="008409F3"/>
    <w:rsid w:val="00840A17"/>
    <w:rsid w:val="00840C2E"/>
    <w:rsid w:val="00840CCC"/>
    <w:rsid w:val="00840E10"/>
    <w:rsid w:val="00840F3F"/>
    <w:rsid w:val="0084118C"/>
    <w:rsid w:val="008413F6"/>
    <w:rsid w:val="00841492"/>
    <w:rsid w:val="0084151D"/>
    <w:rsid w:val="008415E1"/>
    <w:rsid w:val="0084163F"/>
    <w:rsid w:val="008418FD"/>
    <w:rsid w:val="00841C2C"/>
    <w:rsid w:val="00841E61"/>
    <w:rsid w:val="00841EC4"/>
    <w:rsid w:val="0084200B"/>
    <w:rsid w:val="0084205C"/>
    <w:rsid w:val="008425BD"/>
    <w:rsid w:val="008428D8"/>
    <w:rsid w:val="00842D1F"/>
    <w:rsid w:val="00842D94"/>
    <w:rsid w:val="00842EE4"/>
    <w:rsid w:val="0084301C"/>
    <w:rsid w:val="00843041"/>
    <w:rsid w:val="008431E7"/>
    <w:rsid w:val="00843421"/>
    <w:rsid w:val="00843502"/>
    <w:rsid w:val="0084357F"/>
    <w:rsid w:val="008436C4"/>
    <w:rsid w:val="008436E5"/>
    <w:rsid w:val="008438A5"/>
    <w:rsid w:val="00843965"/>
    <w:rsid w:val="00843E8D"/>
    <w:rsid w:val="00843FD1"/>
    <w:rsid w:val="00844145"/>
    <w:rsid w:val="008441EB"/>
    <w:rsid w:val="008442E7"/>
    <w:rsid w:val="00844522"/>
    <w:rsid w:val="00844A38"/>
    <w:rsid w:val="00844C29"/>
    <w:rsid w:val="00844CF6"/>
    <w:rsid w:val="00844F16"/>
    <w:rsid w:val="00845031"/>
    <w:rsid w:val="008450A9"/>
    <w:rsid w:val="008451A4"/>
    <w:rsid w:val="008454A0"/>
    <w:rsid w:val="00845599"/>
    <w:rsid w:val="00845725"/>
    <w:rsid w:val="008457E3"/>
    <w:rsid w:val="008458F2"/>
    <w:rsid w:val="00845937"/>
    <w:rsid w:val="00845C53"/>
    <w:rsid w:val="00845EB9"/>
    <w:rsid w:val="0084608D"/>
    <w:rsid w:val="0084613B"/>
    <w:rsid w:val="00846428"/>
    <w:rsid w:val="00846510"/>
    <w:rsid w:val="008466DC"/>
    <w:rsid w:val="0084670D"/>
    <w:rsid w:val="008467FE"/>
    <w:rsid w:val="00846B15"/>
    <w:rsid w:val="00846BBE"/>
    <w:rsid w:val="00846C7A"/>
    <w:rsid w:val="00847161"/>
    <w:rsid w:val="008471F3"/>
    <w:rsid w:val="008472D7"/>
    <w:rsid w:val="008472E5"/>
    <w:rsid w:val="00847391"/>
    <w:rsid w:val="008474C1"/>
    <w:rsid w:val="00847BB3"/>
    <w:rsid w:val="00847C09"/>
    <w:rsid w:val="00847DD7"/>
    <w:rsid w:val="00847E38"/>
    <w:rsid w:val="00847F5E"/>
    <w:rsid w:val="00847F75"/>
    <w:rsid w:val="00850327"/>
    <w:rsid w:val="008503B4"/>
    <w:rsid w:val="008507C2"/>
    <w:rsid w:val="0085095F"/>
    <w:rsid w:val="0085098E"/>
    <w:rsid w:val="00850AB2"/>
    <w:rsid w:val="00850BBE"/>
    <w:rsid w:val="00851236"/>
    <w:rsid w:val="00851254"/>
    <w:rsid w:val="00851397"/>
    <w:rsid w:val="00851404"/>
    <w:rsid w:val="00851443"/>
    <w:rsid w:val="008515C4"/>
    <w:rsid w:val="00851A07"/>
    <w:rsid w:val="00852142"/>
    <w:rsid w:val="00852175"/>
    <w:rsid w:val="008523DC"/>
    <w:rsid w:val="00852573"/>
    <w:rsid w:val="0085296E"/>
    <w:rsid w:val="008529A1"/>
    <w:rsid w:val="00852A4E"/>
    <w:rsid w:val="00852ACA"/>
    <w:rsid w:val="00852E94"/>
    <w:rsid w:val="00852F91"/>
    <w:rsid w:val="00853076"/>
    <w:rsid w:val="00853915"/>
    <w:rsid w:val="00853AA7"/>
    <w:rsid w:val="00853AEC"/>
    <w:rsid w:val="00853B3A"/>
    <w:rsid w:val="00853D89"/>
    <w:rsid w:val="00853EC6"/>
    <w:rsid w:val="0085410A"/>
    <w:rsid w:val="008543CD"/>
    <w:rsid w:val="00854498"/>
    <w:rsid w:val="008544D3"/>
    <w:rsid w:val="00854DC8"/>
    <w:rsid w:val="00854E66"/>
    <w:rsid w:val="00855086"/>
    <w:rsid w:val="0085519D"/>
    <w:rsid w:val="00855375"/>
    <w:rsid w:val="0085588E"/>
    <w:rsid w:val="00855D41"/>
    <w:rsid w:val="00855DA7"/>
    <w:rsid w:val="0085601B"/>
    <w:rsid w:val="008563CC"/>
    <w:rsid w:val="00856641"/>
    <w:rsid w:val="00856682"/>
    <w:rsid w:val="00856939"/>
    <w:rsid w:val="00856A5B"/>
    <w:rsid w:val="00856A6C"/>
    <w:rsid w:val="00856AB6"/>
    <w:rsid w:val="00856E95"/>
    <w:rsid w:val="00857163"/>
    <w:rsid w:val="008573DB"/>
    <w:rsid w:val="0085778A"/>
    <w:rsid w:val="008577B1"/>
    <w:rsid w:val="008577CD"/>
    <w:rsid w:val="0085790C"/>
    <w:rsid w:val="0085792C"/>
    <w:rsid w:val="00857937"/>
    <w:rsid w:val="008579A1"/>
    <w:rsid w:val="00857C40"/>
    <w:rsid w:val="00857D67"/>
    <w:rsid w:val="00857DCA"/>
    <w:rsid w:val="00857E63"/>
    <w:rsid w:val="0086031D"/>
    <w:rsid w:val="00860414"/>
    <w:rsid w:val="00860581"/>
    <w:rsid w:val="008606C1"/>
    <w:rsid w:val="008609EB"/>
    <w:rsid w:val="00860A15"/>
    <w:rsid w:val="00860A28"/>
    <w:rsid w:val="00860B42"/>
    <w:rsid w:val="00860BB2"/>
    <w:rsid w:val="00860F35"/>
    <w:rsid w:val="008612B2"/>
    <w:rsid w:val="00861548"/>
    <w:rsid w:val="00861661"/>
    <w:rsid w:val="008616B3"/>
    <w:rsid w:val="00861A28"/>
    <w:rsid w:val="00861EDE"/>
    <w:rsid w:val="008626B0"/>
    <w:rsid w:val="00862828"/>
    <w:rsid w:val="008629A0"/>
    <w:rsid w:val="00862B6F"/>
    <w:rsid w:val="00862B7C"/>
    <w:rsid w:val="00862BAA"/>
    <w:rsid w:val="00862C82"/>
    <w:rsid w:val="00862C85"/>
    <w:rsid w:val="008631AC"/>
    <w:rsid w:val="008631B7"/>
    <w:rsid w:val="00863289"/>
    <w:rsid w:val="00863420"/>
    <w:rsid w:val="00863586"/>
    <w:rsid w:val="00863591"/>
    <w:rsid w:val="00863630"/>
    <w:rsid w:val="008636D3"/>
    <w:rsid w:val="00863802"/>
    <w:rsid w:val="00863886"/>
    <w:rsid w:val="008638B1"/>
    <w:rsid w:val="008639B9"/>
    <w:rsid w:val="00863D59"/>
    <w:rsid w:val="00864422"/>
    <w:rsid w:val="008645DC"/>
    <w:rsid w:val="00864BD6"/>
    <w:rsid w:val="00864C68"/>
    <w:rsid w:val="00864E6D"/>
    <w:rsid w:val="00864ED3"/>
    <w:rsid w:val="00864FF7"/>
    <w:rsid w:val="0086533B"/>
    <w:rsid w:val="00865496"/>
    <w:rsid w:val="00865550"/>
    <w:rsid w:val="0086555B"/>
    <w:rsid w:val="008655CD"/>
    <w:rsid w:val="00865610"/>
    <w:rsid w:val="0086561D"/>
    <w:rsid w:val="008658EB"/>
    <w:rsid w:val="00865953"/>
    <w:rsid w:val="00865A5C"/>
    <w:rsid w:val="00865ADD"/>
    <w:rsid w:val="00865D15"/>
    <w:rsid w:val="00865E23"/>
    <w:rsid w:val="00865FCC"/>
    <w:rsid w:val="0086606C"/>
    <w:rsid w:val="00866222"/>
    <w:rsid w:val="008662A5"/>
    <w:rsid w:val="008664FF"/>
    <w:rsid w:val="00866737"/>
    <w:rsid w:val="008668CF"/>
    <w:rsid w:val="00866E66"/>
    <w:rsid w:val="00866FC6"/>
    <w:rsid w:val="008674AB"/>
    <w:rsid w:val="00867555"/>
    <w:rsid w:val="00867998"/>
    <w:rsid w:val="00867A88"/>
    <w:rsid w:val="00867BE7"/>
    <w:rsid w:val="00867C02"/>
    <w:rsid w:val="00867C5F"/>
    <w:rsid w:val="00867CF9"/>
    <w:rsid w:val="00867D2A"/>
    <w:rsid w:val="008700B4"/>
    <w:rsid w:val="0087011E"/>
    <w:rsid w:val="00870169"/>
    <w:rsid w:val="00870506"/>
    <w:rsid w:val="0087055F"/>
    <w:rsid w:val="008705AD"/>
    <w:rsid w:val="008707E9"/>
    <w:rsid w:val="0087096C"/>
    <w:rsid w:val="00870AAC"/>
    <w:rsid w:val="00870F18"/>
    <w:rsid w:val="00870F21"/>
    <w:rsid w:val="00870F35"/>
    <w:rsid w:val="00871131"/>
    <w:rsid w:val="00871199"/>
    <w:rsid w:val="008713B0"/>
    <w:rsid w:val="00871458"/>
    <w:rsid w:val="008714D1"/>
    <w:rsid w:val="008714ED"/>
    <w:rsid w:val="008716E4"/>
    <w:rsid w:val="00871772"/>
    <w:rsid w:val="00871AD8"/>
    <w:rsid w:val="00871BDB"/>
    <w:rsid w:val="00871C94"/>
    <w:rsid w:val="0087207B"/>
    <w:rsid w:val="00872217"/>
    <w:rsid w:val="00872469"/>
    <w:rsid w:val="00872596"/>
    <w:rsid w:val="00872633"/>
    <w:rsid w:val="008727D4"/>
    <w:rsid w:val="008727DA"/>
    <w:rsid w:val="0087290D"/>
    <w:rsid w:val="00872985"/>
    <w:rsid w:val="00872AB3"/>
    <w:rsid w:val="00872D7D"/>
    <w:rsid w:val="00872DE2"/>
    <w:rsid w:val="00872F97"/>
    <w:rsid w:val="00872FA7"/>
    <w:rsid w:val="008732D9"/>
    <w:rsid w:val="008733BD"/>
    <w:rsid w:val="00873448"/>
    <w:rsid w:val="00873634"/>
    <w:rsid w:val="008736CB"/>
    <w:rsid w:val="00873940"/>
    <w:rsid w:val="008739EC"/>
    <w:rsid w:val="00873DC3"/>
    <w:rsid w:val="00873FE4"/>
    <w:rsid w:val="00874043"/>
    <w:rsid w:val="00874215"/>
    <w:rsid w:val="00874265"/>
    <w:rsid w:val="00874455"/>
    <w:rsid w:val="008744E3"/>
    <w:rsid w:val="0087460C"/>
    <w:rsid w:val="0087492C"/>
    <w:rsid w:val="00874A5B"/>
    <w:rsid w:val="00874EAE"/>
    <w:rsid w:val="00874F1F"/>
    <w:rsid w:val="00874F94"/>
    <w:rsid w:val="00875121"/>
    <w:rsid w:val="008752B4"/>
    <w:rsid w:val="008755D4"/>
    <w:rsid w:val="0087585F"/>
    <w:rsid w:val="00875882"/>
    <w:rsid w:val="00875BB9"/>
    <w:rsid w:val="00875DF7"/>
    <w:rsid w:val="00875E7A"/>
    <w:rsid w:val="00875EF3"/>
    <w:rsid w:val="008761EF"/>
    <w:rsid w:val="00876266"/>
    <w:rsid w:val="00876369"/>
    <w:rsid w:val="0087652C"/>
    <w:rsid w:val="00876568"/>
    <w:rsid w:val="008768C3"/>
    <w:rsid w:val="00876CF3"/>
    <w:rsid w:val="0087718E"/>
    <w:rsid w:val="0087739D"/>
    <w:rsid w:val="0087752F"/>
    <w:rsid w:val="0087768A"/>
    <w:rsid w:val="008776D1"/>
    <w:rsid w:val="00877AF8"/>
    <w:rsid w:val="00877CC7"/>
    <w:rsid w:val="00877D96"/>
    <w:rsid w:val="00877DCE"/>
    <w:rsid w:val="0088025D"/>
    <w:rsid w:val="008802CE"/>
    <w:rsid w:val="00880357"/>
    <w:rsid w:val="00880470"/>
    <w:rsid w:val="00880858"/>
    <w:rsid w:val="008809D0"/>
    <w:rsid w:val="008809E7"/>
    <w:rsid w:val="008809F3"/>
    <w:rsid w:val="00880A5C"/>
    <w:rsid w:val="00880C1C"/>
    <w:rsid w:val="00880DE9"/>
    <w:rsid w:val="00880F6F"/>
    <w:rsid w:val="00881323"/>
    <w:rsid w:val="00881352"/>
    <w:rsid w:val="00881428"/>
    <w:rsid w:val="0088144E"/>
    <w:rsid w:val="008815C2"/>
    <w:rsid w:val="008815FF"/>
    <w:rsid w:val="00881602"/>
    <w:rsid w:val="00881777"/>
    <w:rsid w:val="00881811"/>
    <w:rsid w:val="00881A52"/>
    <w:rsid w:val="00881A72"/>
    <w:rsid w:val="00881D62"/>
    <w:rsid w:val="00881E28"/>
    <w:rsid w:val="008820C7"/>
    <w:rsid w:val="00882270"/>
    <w:rsid w:val="00882332"/>
    <w:rsid w:val="008826FC"/>
    <w:rsid w:val="00882754"/>
    <w:rsid w:val="00883133"/>
    <w:rsid w:val="008831CB"/>
    <w:rsid w:val="008831D6"/>
    <w:rsid w:val="00883418"/>
    <w:rsid w:val="00883578"/>
    <w:rsid w:val="00883948"/>
    <w:rsid w:val="008839D3"/>
    <w:rsid w:val="00883AFA"/>
    <w:rsid w:val="00883D55"/>
    <w:rsid w:val="008840FB"/>
    <w:rsid w:val="008841B4"/>
    <w:rsid w:val="0088436F"/>
    <w:rsid w:val="0088437D"/>
    <w:rsid w:val="008843B1"/>
    <w:rsid w:val="00884415"/>
    <w:rsid w:val="00884808"/>
    <w:rsid w:val="00884C00"/>
    <w:rsid w:val="00884E1B"/>
    <w:rsid w:val="00884E3A"/>
    <w:rsid w:val="00885260"/>
    <w:rsid w:val="00885786"/>
    <w:rsid w:val="00885B6C"/>
    <w:rsid w:val="00885B94"/>
    <w:rsid w:val="008864B6"/>
    <w:rsid w:val="0088663C"/>
    <w:rsid w:val="008866AA"/>
    <w:rsid w:val="00886743"/>
    <w:rsid w:val="00886B16"/>
    <w:rsid w:val="0088702F"/>
    <w:rsid w:val="00887314"/>
    <w:rsid w:val="008873E2"/>
    <w:rsid w:val="00887437"/>
    <w:rsid w:val="0088776B"/>
    <w:rsid w:val="0088788C"/>
    <w:rsid w:val="008878A6"/>
    <w:rsid w:val="00887A6D"/>
    <w:rsid w:val="00887B68"/>
    <w:rsid w:val="00887CDD"/>
    <w:rsid w:val="00887EB5"/>
    <w:rsid w:val="00887F83"/>
    <w:rsid w:val="008900BF"/>
    <w:rsid w:val="008901A2"/>
    <w:rsid w:val="008907F4"/>
    <w:rsid w:val="00890A6D"/>
    <w:rsid w:val="00890A91"/>
    <w:rsid w:val="00890ADE"/>
    <w:rsid w:val="00890D15"/>
    <w:rsid w:val="00890EBC"/>
    <w:rsid w:val="00890EE4"/>
    <w:rsid w:val="008912AF"/>
    <w:rsid w:val="0089138E"/>
    <w:rsid w:val="00891448"/>
    <w:rsid w:val="008914F3"/>
    <w:rsid w:val="0089163F"/>
    <w:rsid w:val="00891686"/>
    <w:rsid w:val="008917BE"/>
    <w:rsid w:val="008917DB"/>
    <w:rsid w:val="00891997"/>
    <w:rsid w:val="00891DE6"/>
    <w:rsid w:val="00891E62"/>
    <w:rsid w:val="0089203D"/>
    <w:rsid w:val="008921CE"/>
    <w:rsid w:val="0089243F"/>
    <w:rsid w:val="008924B9"/>
    <w:rsid w:val="00892851"/>
    <w:rsid w:val="008929DB"/>
    <w:rsid w:val="00892A21"/>
    <w:rsid w:val="00892B30"/>
    <w:rsid w:val="00892B79"/>
    <w:rsid w:val="00892C5E"/>
    <w:rsid w:val="00892E20"/>
    <w:rsid w:val="00892F12"/>
    <w:rsid w:val="0089302A"/>
    <w:rsid w:val="008930AD"/>
    <w:rsid w:val="0089314E"/>
    <w:rsid w:val="00893244"/>
    <w:rsid w:val="008933DD"/>
    <w:rsid w:val="00893806"/>
    <w:rsid w:val="008938C9"/>
    <w:rsid w:val="00893C73"/>
    <w:rsid w:val="00893D23"/>
    <w:rsid w:val="00893E6A"/>
    <w:rsid w:val="008943B5"/>
    <w:rsid w:val="00894440"/>
    <w:rsid w:val="00894452"/>
    <w:rsid w:val="00894739"/>
    <w:rsid w:val="00894789"/>
    <w:rsid w:val="00894822"/>
    <w:rsid w:val="008949C2"/>
    <w:rsid w:val="008949E5"/>
    <w:rsid w:val="00894B13"/>
    <w:rsid w:val="00894BB9"/>
    <w:rsid w:val="00894D54"/>
    <w:rsid w:val="00894F55"/>
    <w:rsid w:val="008951DC"/>
    <w:rsid w:val="0089548B"/>
    <w:rsid w:val="008956AE"/>
    <w:rsid w:val="00895EE9"/>
    <w:rsid w:val="00896188"/>
    <w:rsid w:val="008965EF"/>
    <w:rsid w:val="008968AC"/>
    <w:rsid w:val="00896907"/>
    <w:rsid w:val="00896AE1"/>
    <w:rsid w:val="00896C4F"/>
    <w:rsid w:val="00896ED8"/>
    <w:rsid w:val="00897209"/>
    <w:rsid w:val="008974F7"/>
    <w:rsid w:val="00897681"/>
    <w:rsid w:val="00897B4B"/>
    <w:rsid w:val="00897B98"/>
    <w:rsid w:val="00897D7C"/>
    <w:rsid w:val="00897E2F"/>
    <w:rsid w:val="00897F67"/>
    <w:rsid w:val="008A0086"/>
    <w:rsid w:val="008A00B6"/>
    <w:rsid w:val="008A00E8"/>
    <w:rsid w:val="008A02AA"/>
    <w:rsid w:val="008A057A"/>
    <w:rsid w:val="008A06E2"/>
    <w:rsid w:val="008A0A4C"/>
    <w:rsid w:val="008A0FA6"/>
    <w:rsid w:val="008A13BA"/>
    <w:rsid w:val="008A15DD"/>
    <w:rsid w:val="008A1A84"/>
    <w:rsid w:val="008A1AA8"/>
    <w:rsid w:val="008A1B8D"/>
    <w:rsid w:val="008A1BD4"/>
    <w:rsid w:val="008A1D5C"/>
    <w:rsid w:val="008A1E91"/>
    <w:rsid w:val="008A26EB"/>
    <w:rsid w:val="008A2801"/>
    <w:rsid w:val="008A290E"/>
    <w:rsid w:val="008A2CDA"/>
    <w:rsid w:val="008A30CA"/>
    <w:rsid w:val="008A344A"/>
    <w:rsid w:val="008A3470"/>
    <w:rsid w:val="008A3485"/>
    <w:rsid w:val="008A3717"/>
    <w:rsid w:val="008A3C7D"/>
    <w:rsid w:val="008A3CED"/>
    <w:rsid w:val="008A3D25"/>
    <w:rsid w:val="008A3D6E"/>
    <w:rsid w:val="008A3E5A"/>
    <w:rsid w:val="008A3ED7"/>
    <w:rsid w:val="008A3F7E"/>
    <w:rsid w:val="008A3FFE"/>
    <w:rsid w:val="008A411A"/>
    <w:rsid w:val="008A4136"/>
    <w:rsid w:val="008A4513"/>
    <w:rsid w:val="008A45FB"/>
    <w:rsid w:val="008A4729"/>
    <w:rsid w:val="008A48C4"/>
    <w:rsid w:val="008A4AE2"/>
    <w:rsid w:val="008A4D86"/>
    <w:rsid w:val="008A4F64"/>
    <w:rsid w:val="008A519B"/>
    <w:rsid w:val="008A5226"/>
    <w:rsid w:val="008A522A"/>
    <w:rsid w:val="008A555E"/>
    <w:rsid w:val="008A569D"/>
    <w:rsid w:val="008A59A8"/>
    <w:rsid w:val="008A59BE"/>
    <w:rsid w:val="008A60A9"/>
    <w:rsid w:val="008A6158"/>
    <w:rsid w:val="008A6174"/>
    <w:rsid w:val="008A639B"/>
    <w:rsid w:val="008A6605"/>
    <w:rsid w:val="008A6816"/>
    <w:rsid w:val="008A6994"/>
    <w:rsid w:val="008A6A18"/>
    <w:rsid w:val="008A6BA9"/>
    <w:rsid w:val="008A70FE"/>
    <w:rsid w:val="008A7203"/>
    <w:rsid w:val="008A73ED"/>
    <w:rsid w:val="008A7475"/>
    <w:rsid w:val="008A74AA"/>
    <w:rsid w:val="008A74C0"/>
    <w:rsid w:val="008A7574"/>
    <w:rsid w:val="008A7AF2"/>
    <w:rsid w:val="008A7D98"/>
    <w:rsid w:val="008A7F93"/>
    <w:rsid w:val="008B0044"/>
    <w:rsid w:val="008B03C8"/>
    <w:rsid w:val="008B06D9"/>
    <w:rsid w:val="008B0878"/>
    <w:rsid w:val="008B0987"/>
    <w:rsid w:val="008B0C9A"/>
    <w:rsid w:val="008B0D40"/>
    <w:rsid w:val="008B0DF4"/>
    <w:rsid w:val="008B1011"/>
    <w:rsid w:val="008B1155"/>
    <w:rsid w:val="008B11F5"/>
    <w:rsid w:val="008B124D"/>
    <w:rsid w:val="008B1802"/>
    <w:rsid w:val="008B1A07"/>
    <w:rsid w:val="008B1BBA"/>
    <w:rsid w:val="008B1CB2"/>
    <w:rsid w:val="008B1CF2"/>
    <w:rsid w:val="008B1D5B"/>
    <w:rsid w:val="008B1EE6"/>
    <w:rsid w:val="008B26D1"/>
    <w:rsid w:val="008B291F"/>
    <w:rsid w:val="008B3026"/>
    <w:rsid w:val="008B310B"/>
    <w:rsid w:val="008B3183"/>
    <w:rsid w:val="008B318B"/>
    <w:rsid w:val="008B325B"/>
    <w:rsid w:val="008B36CE"/>
    <w:rsid w:val="008B3A60"/>
    <w:rsid w:val="008B3CF6"/>
    <w:rsid w:val="008B3D82"/>
    <w:rsid w:val="008B430D"/>
    <w:rsid w:val="008B44F0"/>
    <w:rsid w:val="008B45A0"/>
    <w:rsid w:val="008B49AD"/>
    <w:rsid w:val="008B4A0D"/>
    <w:rsid w:val="008B4DAB"/>
    <w:rsid w:val="008B4F08"/>
    <w:rsid w:val="008B511E"/>
    <w:rsid w:val="008B528D"/>
    <w:rsid w:val="008B536F"/>
    <w:rsid w:val="008B5389"/>
    <w:rsid w:val="008B58DE"/>
    <w:rsid w:val="008B5A5A"/>
    <w:rsid w:val="008B601C"/>
    <w:rsid w:val="008B6250"/>
    <w:rsid w:val="008B6BD1"/>
    <w:rsid w:val="008B6E3F"/>
    <w:rsid w:val="008B6F60"/>
    <w:rsid w:val="008B705C"/>
    <w:rsid w:val="008B7176"/>
    <w:rsid w:val="008B73E7"/>
    <w:rsid w:val="008B7890"/>
    <w:rsid w:val="008B79F6"/>
    <w:rsid w:val="008B7AE0"/>
    <w:rsid w:val="008B7D85"/>
    <w:rsid w:val="008C0056"/>
    <w:rsid w:val="008C02D7"/>
    <w:rsid w:val="008C055B"/>
    <w:rsid w:val="008C0870"/>
    <w:rsid w:val="008C0B59"/>
    <w:rsid w:val="008C0C7E"/>
    <w:rsid w:val="008C0FCD"/>
    <w:rsid w:val="008C10DF"/>
    <w:rsid w:val="008C11CD"/>
    <w:rsid w:val="008C1239"/>
    <w:rsid w:val="008C189B"/>
    <w:rsid w:val="008C19CC"/>
    <w:rsid w:val="008C1C4A"/>
    <w:rsid w:val="008C1C76"/>
    <w:rsid w:val="008C1EE8"/>
    <w:rsid w:val="008C20EB"/>
    <w:rsid w:val="008C20F3"/>
    <w:rsid w:val="008C2121"/>
    <w:rsid w:val="008C21EA"/>
    <w:rsid w:val="008C22D4"/>
    <w:rsid w:val="008C261D"/>
    <w:rsid w:val="008C2623"/>
    <w:rsid w:val="008C292D"/>
    <w:rsid w:val="008C2B30"/>
    <w:rsid w:val="008C2BC3"/>
    <w:rsid w:val="008C2D6D"/>
    <w:rsid w:val="008C32BE"/>
    <w:rsid w:val="008C32D2"/>
    <w:rsid w:val="008C3484"/>
    <w:rsid w:val="008C34B4"/>
    <w:rsid w:val="008C3543"/>
    <w:rsid w:val="008C37AE"/>
    <w:rsid w:val="008C39CF"/>
    <w:rsid w:val="008C406C"/>
    <w:rsid w:val="008C4151"/>
    <w:rsid w:val="008C4213"/>
    <w:rsid w:val="008C45F7"/>
    <w:rsid w:val="008C4886"/>
    <w:rsid w:val="008C48A5"/>
    <w:rsid w:val="008C48F4"/>
    <w:rsid w:val="008C4E91"/>
    <w:rsid w:val="008C4F1F"/>
    <w:rsid w:val="008C4FEB"/>
    <w:rsid w:val="008C527A"/>
    <w:rsid w:val="008C572A"/>
    <w:rsid w:val="008C5F9C"/>
    <w:rsid w:val="008C61D5"/>
    <w:rsid w:val="008C6358"/>
    <w:rsid w:val="008C667A"/>
    <w:rsid w:val="008C67DB"/>
    <w:rsid w:val="008C684A"/>
    <w:rsid w:val="008C6ADB"/>
    <w:rsid w:val="008C6BDD"/>
    <w:rsid w:val="008C6C84"/>
    <w:rsid w:val="008C6DF2"/>
    <w:rsid w:val="008C6E02"/>
    <w:rsid w:val="008C6FA4"/>
    <w:rsid w:val="008C7601"/>
    <w:rsid w:val="008C7829"/>
    <w:rsid w:val="008C7D74"/>
    <w:rsid w:val="008C7EC3"/>
    <w:rsid w:val="008C7EEF"/>
    <w:rsid w:val="008C7FA5"/>
    <w:rsid w:val="008D007B"/>
    <w:rsid w:val="008D0131"/>
    <w:rsid w:val="008D015C"/>
    <w:rsid w:val="008D0229"/>
    <w:rsid w:val="008D02E0"/>
    <w:rsid w:val="008D0366"/>
    <w:rsid w:val="008D0523"/>
    <w:rsid w:val="008D0540"/>
    <w:rsid w:val="008D05DD"/>
    <w:rsid w:val="008D0674"/>
    <w:rsid w:val="008D0687"/>
    <w:rsid w:val="008D0A70"/>
    <w:rsid w:val="008D0D17"/>
    <w:rsid w:val="008D0E99"/>
    <w:rsid w:val="008D1076"/>
    <w:rsid w:val="008D1386"/>
    <w:rsid w:val="008D13DF"/>
    <w:rsid w:val="008D13F5"/>
    <w:rsid w:val="008D16F6"/>
    <w:rsid w:val="008D1913"/>
    <w:rsid w:val="008D1CE3"/>
    <w:rsid w:val="008D221B"/>
    <w:rsid w:val="008D230E"/>
    <w:rsid w:val="008D2465"/>
    <w:rsid w:val="008D24DD"/>
    <w:rsid w:val="008D2514"/>
    <w:rsid w:val="008D26A3"/>
    <w:rsid w:val="008D2827"/>
    <w:rsid w:val="008D2C1D"/>
    <w:rsid w:val="008D2F0C"/>
    <w:rsid w:val="008D3082"/>
    <w:rsid w:val="008D33E0"/>
    <w:rsid w:val="008D3443"/>
    <w:rsid w:val="008D34AA"/>
    <w:rsid w:val="008D3549"/>
    <w:rsid w:val="008D35ED"/>
    <w:rsid w:val="008D3606"/>
    <w:rsid w:val="008D376E"/>
    <w:rsid w:val="008D3849"/>
    <w:rsid w:val="008D3964"/>
    <w:rsid w:val="008D3A8F"/>
    <w:rsid w:val="008D3C5C"/>
    <w:rsid w:val="008D3E75"/>
    <w:rsid w:val="008D3FAB"/>
    <w:rsid w:val="008D40E2"/>
    <w:rsid w:val="008D4273"/>
    <w:rsid w:val="008D4328"/>
    <w:rsid w:val="008D4692"/>
    <w:rsid w:val="008D4C3E"/>
    <w:rsid w:val="008D4D6C"/>
    <w:rsid w:val="008D5337"/>
    <w:rsid w:val="008D53B9"/>
    <w:rsid w:val="008D53E5"/>
    <w:rsid w:val="008D55F5"/>
    <w:rsid w:val="008D566D"/>
    <w:rsid w:val="008D567A"/>
    <w:rsid w:val="008D5792"/>
    <w:rsid w:val="008D58BD"/>
    <w:rsid w:val="008D59DA"/>
    <w:rsid w:val="008D5BCF"/>
    <w:rsid w:val="008D5BE8"/>
    <w:rsid w:val="008D5C39"/>
    <w:rsid w:val="008D5C9C"/>
    <w:rsid w:val="008D5E23"/>
    <w:rsid w:val="008D5F7C"/>
    <w:rsid w:val="008D5F81"/>
    <w:rsid w:val="008D60C2"/>
    <w:rsid w:val="008D6145"/>
    <w:rsid w:val="008D6326"/>
    <w:rsid w:val="008D65D5"/>
    <w:rsid w:val="008D668E"/>
    <w:rsid w:val="008D6838"/>
    <w:rsid w:val="008D6D65"/>
    <w:rsid w:val="008D6D9E"/>
    <w:rsid w:val="008D6E17"/>
    <w:rsid w:val="008D6FBF"/>
    <w:rsid w:val="008D745F"/>
    <w:rsid w:val="008D7474"/>
    <w:rsid w:val="008D7629"/>
    <w:rsid w:val="008D78FC"/>
    <w:rsid w:val="008D7A84"/>
    <w:rsid w:val="008D7B98"/>
    <w:rsid w:val="008D7D96"/>
    <w:rsid w:val="008D7EBD"/>
    <w:rsid w:val="008E02A8"/>
    <w:rsid w:val="008E0504"/>
    <w:rsid w:val="008E06A5"/>
    <w:rsid w:val="008E08D7"/>
    <w:rsid w:val="008E094C"/>
    <w:rsid w:val="008E0951"/>
    <w:rsid w:val="008E0B28"/>
    <w:rsid w:val="008E0D8C"/>
    <w:rsid w:val="008E0E8D"/>
    <w:rsid w:val="008E0EF1"/>
    <w:rsid w:val="008E152E"/>
    <w:rsid w:val="008E156F"/>
    <w:rsid w:val="008E15A4"/>
    <w:rsid w:val="008E1673"/>
    <w:rsid w:val="008E1784"/>
    <w:rsid w:val="008E19C2"/>
    <w:rsid w:val="008E19F3"/>
    <w:rsid w:val="008E1BDD"/>
    <w:rsid w:val="008E1CDD"/>
    <w:rsid w:val="008E2117"/>
    <w:rsid w:val="008E2151"/>
    <w:rsid w:val="008E21E2"/>
    <w:rsid w:val="008E2273"/>
    <w:rsid w:val="008E22BD"/>
    <w:rsid w:val="008E2367"/>
    <w:rsid w:val="008E267B"/>
    <w:rsid w:val="008E2A8F"/>
    <w:rsid w:val="008E2ACA"/>
    <w:rsid w:val="008E2B4B"/>
    <w:rsid w:val="008E2F06"/>
    <w:rsid w:val="008E33FE"/>
    <w:rsid w:val="008E34F4"/>
    <w:rsid w:val="008E37BD"/>
    <w:rsid w:val="008E37C2"/>
    <w:rsid w:val="008E3AEE"/>
    <w:rsid w:val="008E3C17"/>
    <w:rsid w:val="008E3CB5"/>
    <w:rsid w:val="008E3E3E"/>
    <w:rsid w:val="008E4126"/>
    <w:rsid w:val="008E45DB"/>
    <w:rsid w:val="008E47DF"/>
    <w:rsid w:val="008E4C8D"/>
    <w:rsid w:val="008E523B"/>
    <w:rsid w:val="008E529A"/>
    <w:rsid w:val="008E53A4"/>
    <w:rsid w:val="008E5666"/>
    <w:rsid w:val="008E56B5"/>
    <w:rsid w:val="008E57A4"/>
    <w:rsid w:val="008E598D"/>
    <w:rsid w:val="008E59A4"/>
    <w:rsid w:val="008E59EF"/>
    <w:rsid w:val="008E5C81"/>
    <w:rsid w:val="008E661B"/>
    <w:rsid w:val="008E6AB3"/>
    <w:rsid w:val="008E6C3E"/>
    <w:rsid w:val="008E6CE8"/>
    <w:rsid w:val="008E6FA1"/>
    <w:rsid w:val="008E7054"/>
    <w:rsid w:val="008E7072"/>
    <w:rsid w:val="008E74E4"/>
    <w:rsid w:val="008E78AB"/>
    <w:rsid w:val="008E7ADE"/>
    <w:rsid w:val="008E7B56"/>
    <w:rsid w:val="008E7D0C"/>
    <w:rsid w:val="008E7DF8"/>
    <w:rsid w:val="008F00DC"/>
    <w:rsid w:val="008F0344"/>
    <w:rsid w:val="008F0399"/>
    <w:rsid w:val="008F03FA"/>
    <w:rsid w:val="008F03FC"/>
    <w:rsid w:val="008F06BC"/>
    <w:rsid w:val="008F06CE"/>
    <w:rsid w:val="008F071C"/>
    <w:rsid w:val="008F09A9"/>
    <w:rsid w:val="008F0A9E"/>
    <w:rsid w:val="008F0AAB"/>
    <w:rsid w:val="008F0C11"/>
    <w:rsid w:val="008F10F5"/>
    <w:rsid w:val="008F1190"/>
    <w:rsid w:val="008F11BE"/>
    <w:rsid w:val="008F1653"/>
    <w:rsid w:val="008F1BA7"/>
    <w:rsid w:val="008F1C43"/>
    <w:rsid w:val="008F1CA2"/>
    <w:rsid w:val="008F1DB0"/>
    <w:rsid w:val="008F1DDD"/>
    <w:rsid w:val="008F1EB1"/>
    <w:rsid w:val="008F23C9"/>
    <w:rsid w:val="008F25A7"/>
    <w:rsid w:val="008F2637"/>
    <w:rsid w:val="008F263D"/>
    <w:rsid w:val="008F26C9"/>
    <w:rsid w:val="008F26D0"/>
    <w:rsid w:val="008F282A"/>
    <w:rsid w:val="008F2891"/>
    <w:rsid w:val="008F2A73"/>
    <w:rsid w:val="008F2D4A"/>
    <w:rsid w:val="008F2D75"/>
    <w:rsid w:val="008F2D9C"/>
    <w:rsid w:val="008F2E2B"/>
    <w:rsid w:val="008F2F98"/>
    <w:rsid w:val="008F30C6"/>
    <w:rsid w:val="008F3106"/>
    <w:rsid w:val="008F319B"/>
    <w:rsid w:val="008F32CE"/>
    <w:rsid w:val="008F3613"/>
    <w:rsid w:val="008F3882"/>
    <w:rsid w:val="008F3A1F"/>
    <w:rsid w:val="008F3A25"/>
    <w:rsid w:val="008F3A4F"/>
    <w:rsid w:val="008F3CB1"/>
    <w:rsid w:val="008F3FB8"/>
    <w:rsid w:val="008F403A"/>
    <w:rsid w:val="008F44C5"/>
    <w:rsid w:val="008F469A"/>
    <w:rsid w:val="008F49D2"/>
    <w:rsid w:val="008F4A01"/>
    <w:rsid w:val="008F4AC7"/>
    <w:rsid w:val="008F4BBC"/>
    <w:rsid w:val="008F4CE4"/>
    <w:rsid w:val="008F4D9E"/>
    <w:rsid w:val="008F4E16"/>
    <w:rsid w:val="008F52A8"/>
    <w:rsid w:val="008F55C7"/>
    <w:rsid w:val="008F5C35"/>
    <w:rsid w:val="008F5D40"/>
    <w:rsid w:val="008F5D83"/>
    <w:rsid w:val="008F5E62"/>
    <w:rsid w:val="008F5F8F"/>
    <w:rsid w:val="008F6044"/>
    <w:rsid w:val="008F62E0"/>
    <w:rsid w:val="008F6466"/>
    <w:rsid w:val="008F646D"/>
    <w:rsid w:val="008F6778"/>
    <w:rsid w:val="008F680D"/>
    <w:rsid w:val="008F6A1B"/>
    <w:rsid w:val="008F6E04"/>
    <w:rsid w:val="008F6F75"/>
    <w:rsid w:val="008F6FD8"/>
    <w:rsid w:val="008F718D"/>
    <w:rsid w:val="008F72E7"/>
    <w:rsid w:val="008F7691"/>
    <w:rsid w:val="008F7A79"/>
    <w:rsid w:val="008F7B5F"/>
    <w:rsid w:val="008F7B62"/>
    <w:rsid w:val="008F7BF8"/>
    <w:rsid w:val="008F7CCE"/>
    <w:rsid w:val="008F7FB5"/>
    <w:rsid w:val="00900105"/>
    <w:rsid w:val="009002AD"/>
    <w:rsid w:val="009003DE"/>
    <w:rsid w:val="00900545"/>
    <w:rsid w:val="0090081B"/>
    <w:rsid w:val="00900B05"/>
    <w:rsid w:val="00900BB8"/>
    <w:rsid w:val="00900BCC"/>
    <w:rsid w:val="00900C0D"/>
    <w:rsid w:val="00900CE2"/>
    <w:rsid w:val="00901061"/>
    <w:rsid w:val="009010FC"/>
    <w:rsid w:val="00901431"/>
    <w:rsid w:val="00901542"/>
    <w:rsid w:val="0090173F"/>
    <w:rsid w:val="009017F1"/>
    <w:rsid w:val="00901839"/>
    <w:rsid w:val="00901A28"/>
    <w:rsid w:val="00901D6C"/>
    <w:rsid w:val="00901F1A"/>
    <w:rsid w:val="00901F46"/>
    <w:rsid w:val="00902057"/>
    <w:rsid w:val="009020D8"/>
    <w:rsid w:val="00902310"/>
    <w:rsid w:val="009026B4"/>
    <w:rsid w:val="009026C0"/>
    <w:rsid w:val="00902717"/>
    <w:rsid w:val="009027C6"/>
    <w:rsid w:val="009028C5"/>
    <w:rsid w:val="00902936"/>
    <w:rsid w:val="00902D8F"/>
    <w:rsid w:val="00902FA9"/>
    <w:rsid w:val="00902FDC"/>
    <w:rsid w:val="00903103"/>
    <w:rsid w:val="009032AD"/>
    <w:rsid w:val="0090353C"/>
    <w:rsid w:val="0090374D"/>
    <w:rsid w:val="0090399A"/>
    <w:rsid w:val="00903A4E"/>
    <w:rsid w:val="00903CA7"/>
    <w:rsid w:val="00903F31"/>
    <w:rsid w:val="009049DD"/>
    <w:rsid w:val="00904B2A"/>
    <w:rsid w:val="00904B2E"/>
    <w:rsid w:val="00904C70"/>
    <w:rsid w:val="00904CC3"/>
    <w:rsid w:val="00904D04"/>
    <w:rsid w:val="00904DF2"/>
    <w:rsid w:val="00904F92"/>
    <w:rsid w:val="00905232"/>
    <w:rsid w:val="00905445"/>
    <w:rsid w:val="0090556B"/>
    <w:rsid w:val="0090560A"/>
    <w:rsid w:val="00905711"/>
    <w:rsid w:val="00905732"/>
    <w:rsid w:val="0090578D"/>
    <w:rsid w:val="009057FD"/>
    <w:rsid w:val="00905C6B"/>
    <w:rsid w:val="00905D6F"/>
    <w:rsid w:val="00905D7E"/>
    <w:rsid w:val="00905E16"/>
    <w:rsid w:val="00905EB6"/>
    <w:rsid w:val="009060E9"/>
    <w:rsid w:val="00906173"/>
    <w:rsid w:val="00906284"/>
    <w:rsid w:val="009062B5"/>
    <w:rsid w:val="009063BC"/>
    <w:rsid w:val="0090675B"/>
    <w:rsid w:val="009067A9"/>
    <w:rsid w:val="00906AC1"/>
    <w:rsid w:val="00906DA9"/>
    <w:rsid w:val="00906ED3"/>
    <w:rsid w:val="00906FD6"/>
    <w:rsid w:val="009070EB"/>
    <w:rsid w:val="00907470"/>
    <w:rsid w:val="00907624"/>
    <w:rsid w:val="009076FA"/>
    <w:rsid w:val="009079BE"/>
    <w:rsid w:val="00907CDC"/>
    <w:rsid w:val="00907E95"/>
    <w:rsid w:val="009102C0"/>
    <w:rsid w:val="009109B9"/>
    <w:rsid w:val="00910A27"/>
    <w:rsid w:val="00910DC8"/>
    <w:rsid w:val="00910E60"/>
    <w:rsid w:val="00910E7D"/>
    <w:rsid w:val="00910F1C"/>
    <w:rsid w:val="00911009"/>
    <w:rsid w:val="0091102C"/>
    <w:rsid w:val="0091109A"/>
    <w:rsid w:val="00911119"/>
    <w:rsid w:val="00911195"/>
    <w:rsid w:val="009114AB"/>
    <w:rsid w:val="009114D2"/>
    <w:rsid w:val="00911627"/>
    <w:rsid w:val="009118E8"/>
    <w:rsid w:val="0091193C"/>
    <w:rsid w:val="00911993"/>
    <w:rsid w:val="00911A04"/>
    <w:rsid w:val="00911CEE"/>
    <w:rsid w:val="00912048"/>
    <w:rsid w:val="009123F3"/>
    <w:rsid w:val="009125DE"/>
    <w:rsid w:val="00912901"/>
    <w:rsid w:val="00912AE4"/>
    <w:rsid w:val="00912FBE"/>
    <w:rsid w:val="00913196"/>
    <w:rsid w:val="0091324D"/>
    <w:rsid w:val="00913570"/>
    <w:rsid w:val="00913710"/>
    <w:rsid w:val="0091371B"/>
    <w:rsid w:val="0091396C"/>
    <w:rsid w:val="00913A7C"/>
    <w:rsid w:val="00913D91"/>
    <w:rsid w:val="00913F93"/>
    <w:rsid w:val="00914133"/>
    <w:rsid w:val="00914287"/>
    <w:rsid w:val="0091433E"/>
    <w:rsid w:val="009143C7"/>
    <w:rsid w:val="0091441C"/>
    <w:rsid w:val="0091442A"/>
    <w:rsid w:val="009146E2"/>
    <w:rsid w:val="00914725"/>
    <w:rsid w:val="009148B7"/>
    <w:rsid w:val="009148C5"/>
    <w:rsid w:val="009149AA"/>
    <w:rsid w:val="00914B4B"/>
    <w:rsid w:val="00914CC6"/>
    <w:rsid w:val="00914D09"/>
    <w:rsid w:val="0091519F"/>
    <w:rsid w:val="00915769"/>
    <w:rsid w:val="00915E02"/>
    <w:rsid w:val="00915EE2"/>
    <w:rsid w:val="00915F06"/>
    <w:rsid w:val="00915FD6"/>
    <w:rsid w:val="0091600D"/>
    <w:rsid w:val="00916013"/>
    <w:rsid w:val="009162DF"/>
    <w:rsid w:val="009163F1"/>
    <w:rsid w:val="009165D1"/>
    <w:rsid w:val="00916743"/>
    <w:rsid w:val="0091696B"/>
    <w:rsid w:val="00916B2F"/>
    <w:rsid w:val="00916D1D"/>
    <w:rsid w:val="00916E44"/>
    <w:rsid w:val="00916F70"/>
    <w:rsid w:val="00917207"/>
    <w:rsid w:val="0091728A"/>
    <w:rsid w:val="0091729B"/>
    <w:rsid w:val="009172D5"/>
    <w:rsid w:val="009175BC"/>
    <w:rsid w:val="0091775E"/>
    <w:rsid w:val="00917AF4"/>
    <w:rsid w:val="00917B69"/>
    <w:rsid w:val="00917C8B"/>
    <w:rsid w:val="00917CB0"/>
    <w:rsid w:val="00917CD9"/>
    <w:rsid w:val="00917D16"/>
    <w:rsid w:val="00917F1A"/>
    <w:rsid w:val="00917F23"/>
    <w:rsid w:val="0092000B"/>
    <w:rsid w:val="00920075"/>
    <w:rsid w:val="0092014D"/>
    <w:rsid w:val="009201D3"/>
    <w:rsid w:val="00920216"/>
    <w:rsid w:val="009205E5"/>
    <w:rsid w:val="0092063A"/>
    <w:rsid w:val="009206FE"/>
    <w:rsid w:val="009207D9"/>
    <w:rsid w:val="00920977"/>
    <w:rsid w:val="00920AB5"/>
    <w:rsid w:val="00920DBE"/>
    <w:rsid w:val="00920E51"/>
    <w:rsid w:val="009212A1"/>
    <w:rsid w:val="0092151E"/>
    <w:rsid w:val="00921521"/>
    <w:rsid w:val="009216A6"/>
    <w:rsid w:val="00921968"/>
    <w:rsid w:val="00921AC5"/>
    <w:rsid w:val="00921B31"/>
    <w:rsid w:val="00921D5D"/>
    <w:rsid w:val="00921DAD"/>
    <w:rsid w:val="00921EB6"/>
    <w:rsid w:val="00921F37"/>
    <w:rsid w:val="0092214D"/>
    <w:rsid w:val="00922367"/>
    <w:rsid w:val="0092244D"/>
    <w:rsid w:val="00922978"/>
    <w:rsid w:val="00922DE8"/>
    <w:rsid w:val="00922FD7"/>
    <w:rsid w:val="0092323F"/>
    <w:rsid w:val="00923488"/>
    <w:rsid w:val="009234E5"/>
    <w:rsid w:val="009237E0"/>
    <w:rsid w:val="00923A7E"/>
    <w:rsid w:val="00923AD6"/>
    <w:rsid w:val="00923BDC"/>
    <w:rsid w:val="00923C48"/>
    <w:rsid w:val="00923D90"/>
    <w:rsid w:val="00923E13"/>
    <w:rsid w:val="00924171"/>
    <w:rsid w:val="009249B8"/>
    <w:rsid w:val="00924A08"/>
    <w:rsid w:val="00924C7E"/>
    <w:rsid w:val="00924E19"/>
    <w:rsid w:val="00924F18"/>
    <w:rsid w:val="00924F4E"/>
    <w:rsid w:val="00925365"/>
    <w:rsid w:val="00925522"/>
    <w:rsid w:val="009255A0"/>
    <w:rsid w:val="009255DB"/>
    <w:rsid w:val="009255E4"/>
    <w:rsid w:val="009255F0"/>
    <w:rsid w:val="00925602"/>
    <w:rsid w:val="00925864"/>
    <w:rsid w:val="0092589D"/>
    <w:rsid w:val="00925A7D"/>
    <w:rsid w:val="00925A8B"/>
    <w:rsid w:val="00925B25"/>
    <w:rsid w:val="00925B4A"/>
    <w:rsid w:val="00925D5B"/>
    <w:rsid w:val="00925F31"/>
    <w:rsid w:val="00925FF2"/>
    <w:rsid w:val="009261AC"/>
    <w:rsid w:val="00926413"/>
    <w:rsid w:val="009266F7"/>
    <w:rsid w:val="0092680C"/>
    <w:rsid w:val="0092680F"/>
    <w:rsid w:val="00926870"/>
    <w:rsid w:val="00926892"/>
    <w:rsid w:val="009269A4"/>
    <w:rsid w:val="00926ABD"/>
    <w:rsid w:val="00926C61"/>
    <w:rsid w:val="00926DEB"/>
    <w:rsid w:val="009270B0"/>
    <w:rsid w:val="009273B0"/>
    <w:rsid w:val="00927455"/>
    <w:rsid w:val="00927556"/>
    <w:rsid w:val="009275A5"/>
    <w:rsid w:val="00927664"/>
    <w:rsid w:val="009276C7"/>
    <w:rsid w:val="0092778C"/>
    <w:rsid w:val="00927909"/>
    <w:rsid w:val="00927957"/>
    <w:rsid w:val="00927B1D"/>
    <w:rsid w:val="00927C42"/>
    <w:rsid w:val="00927E3F"/>
    <w:rsid w:val="00927F15"/>
    <w:rsid w:val="0093000F"/>
    <w:rsid w:val="00930498"/>
    <w:rsid w:val="00930621"/>
    <w:rsid w:val="009306EF"/>
    <w:rsid w:val="009307C4"/>
    <w:rsid w:val="00930863"/>
    <w:rsid w:val="00930B1E"/>
    <w:rsid w:val="00930F7D"/>
    <w:rsid w:val="00931126"/>
    <w:rsid w:val="0093113A"/>
    <w:rsid w:val="009314BF"/>
    <w:rsid w:val="0093155E"/>
    <w:rsid w:val="00931697"/>
    <w:rsid w:val="00931806"/>
    <w:rsid w:val="00931AF0"/>
    <w:rsid w:val="00931BAB"/>
    <w:rsid w:val="00931CCA"/>
    <w:rsid w:val="00931FA5"/>
    <w:rsid w:val="009321C9"/>
    <w:rsid w:val="00932342"/>
    <w:rsid w:val="0093246E"/>
    <w:rsid w:val="00932628"/>
    <w:rsid w:val="009327B7"/>
    <w:rsid w:val="009327ED"/>
    <w:rsid w:val="0093291F"/>
    <w:rsid w:val="009329A4"/>
    <w:rsid w:val="00932C51"/>
    <w:rsid w:val="00932ED1"/>
    <w:rsid w:val="00932EED"/>
    <w:rsid w:val="00932F2E"/>
    <w:rsid w:val="00933190"/>
    <w:rsid w:val="009335F3"/>
    <w:rsid w:val="0093377B"/>
    <w:rsid w:val="009338BC"/>
    <w:rsid w:val="00933A54"/>
    <w:rsid w:val="00933B46"/>
    <w:rsid w:val="00933CF7"/>
    <w:rsid w:val="00933D2C"/>
    <w:rsid w:val="00933DD3"/>
    <w:rsid w:val="00933EA0"/>
    <w:rsid w:val="009340DA"/>
    <w:rsid w:val="009340E2"/>
    <w:rsid w:val="0093430F"/>
    <w:rsid w:val="009343CD"/>
    <w:rsid w:val="009343EB"/>
    <w:rsid w:val="009344AA"/>
    <w:rsid w:val="00934567"/>
    <w:rsid w:val="009348C4"/>
    <w:rsid w:val="00934E56"/>
    <w:rsid w:val="00935006"/>
    <w:rsid w:val="009352E2"/>
    <w:rsid w:val="00935633"/>
    <w:rsid w:val="009356A2"/>
    <w:rsid w:val="009356EA"/>
    <w:rsid w:val="00935828"/>
    <w:rsid w:val="00935ABE"/>
    <w:rsid w:val="00935B36"/>
    <w:rsid w:val="00935C06"/>
    <w:rsid w:val="0093608B"/>
    <w:rsid w:val="0093625E"/>
    <w:rsid w:val="0093673E"/>
    <w:rsid w:val="0093697C"/>
    <w:rsid w:val="00936B60"/>
    <w:rsid w:val="00936BD9"/>
    <w:rsid w:val="00936C24"/>
    <w:rsid w:val="00936CFE"/>
    <w:rsid w:val="00936D16"/>
    <w:rsid w:val="00936E67"/>
    <w:rsid w:val="00936EB9"/>
    <w:rsid w:val="00936F72"/>
    <w:rsid w:val="0093734C"/>
    <w:rsid w:val="0093739F"/>
    <w:rsid w:val="0093741C"/>
    <w:rsid w:val="00937450"/>
    <w:rsid w:val="00937472"/>
    <w:rsid w:val="00937521"/>
    <w:rsid w:val="009375FE"/>
    <w:rsid w:val="0093764F"/>
    <w:rsid w:val="00937667"/>
    <w:rsid w:val="009376AC"/>
    <w:rsid w:val="009376AF"/>
    <w:rsid w:val="009379BE"/>
    <w:rsid w:val="00937AC9"/>
    <w:rsid w:val="00937F76"/>
    <w:rsid w:val="0094007C"/>
    <w:rsid w:val="009402C2"/>
    <w:rsid w:val="009404D6"/>
    <w:rsid w:val="0094064B"/>
    <w:rsid w:val="0094095C"/>
    <w:rsid w:val="00940A01"/>
    <w:rsid w:val="00940A49"/>
    <w:rsid w:val="00940A5A"/>
    <w:rsid w:val="00940B8C"/>
    <w:rsid w:val="00940E02"/>
    <w:rsid w:val="00940FD4"/>
    <w:rsid w:val="0094110B"/>
    <w:rsid w:val="0094112C"/>
    <w:rsid w:val="0094135E"/>
    <w:rsid w:val="009414AB"/>
    <w:rsid w:val="009415BF"/>
    <w:rsid w:val="00941CA5"/>
    <w:rsid w:val="00941DB6"/>
    <w:rsid w:val="009421AF"/>
    <w:rsid w:val="009421C3"/>
    <w:rsid w:val="009423FD"/>
    <w:rsid w:val="009425A2"/>
    <w:rsid w:val="00942611"/>
    <w:rsid w:val="00942839"/>
    <w:rsid w:val="00942898"/>
    <w:rsid w:val="00942A30"/>
    <w:rsid w:val="00942B08"/>
    <w:rsid w:val="00942BB5"/>
    <w:rsid w:val="00942BD9"/>
    <w:rsid w:val="00942F56"/>
    <w:rsid w:val="00942FAA"/>
    <w:rsid w:val="0094315C"/>
    <w:rsid w:val="00943237"/>
    <w:rsid w:val="009433E6"/>
    <w:rsid w:val="00943596"/>
    <w:rsid w:val="009435E4"/>
    <w:rsid w:val="009436AE"/>
    <w:rsid w:val="009437BD"/>
    <w:rsid w:val="009437D4"/>
    <w:rsid w:val="0094397D"/>
    <w:rsid w:val="00943A70"/>
    <w:rsid w:val="00943B17"/>
    <w:rsid w:val="00943B25"/>
    <w:rsid w:val="00943BFB"/>
    <w:rsid w:val="00943D9C"/>
    <w:rsid w:val="00943E15"/>
    <w:rsid w:val="00943E5D"/>
    <w:rsid w:val="00943F00"/>
    <w:rsid w:val="0094401D"/>
    <w:rsid w:val="009441D0"/>
    <w:rsid w:val="0094463A"/>
    <w:rsid w:val="0094466B"/>
    <w:rsid w:val="00944700"/>
    <w:rsid w:val="00944724"/>
    <w:rsid w:val="00944770"/>
    <w:rsid w:val="009448C5"/>
    <w:rsid w:val="00944911"/>
    <w:rsid w:val="00944ACD"/>
    <w:rsid w:val="00944BAE"/>
    <w:rsid w:val="00944BD4"/>
    <w:rsid w:val="00944D5E"/>
    <w:rsid w:val="009450E4"/>
    <w:rsid w:val="00945609"/>
    <w:rsid w:val="0094568C"/>
    <w:rsid w:val="00945846"/>
    <w:rsid w:val="00945A45"/>
    <w:rsid w:val="00945D42"/>
    <w:rsid w:val="00945E60"/>
    <w:rsid w:val="00945FA3"/>
    <w:rsid w:val="00945FA6"/>
    <w:rsid w:val="0094619A"/>
    <w:rsid w:val="00946339"/>
    <w:rsid w:val="0094648E"/>
    <w:rsid w:val="00946532"/>
    <w:rsid w:val="00946DA5"/>
    <w:rsid w:val="00946E30"/>
    <w:rsid w:val="00946EC7"/>
    <w:rsid w:val="00946EDD"/>
    <w:rsid w:val="0094725A"/>
    <w:rsid w:val="009477B3"/>
    <w:rsid w:val="00947C11"/>
    <w:rsid w:val="009500E1"/>
    <w:rsid w:val="00950117"/>
    <w:rsid w:val="0095013B"/>
    <w:rsid w:val="009501AC"/>
    <w:rsid w:val="0095023B"/>
    <w:rsid w:val="0095055E"/>
    <w:rsid w:val="00950F17"/>
    <w:rsid w:val="0095100F"/>
    <w:rsid w:val="009513F9"/>
    <w:rsid w:val="009517B6"/>
    <w:rsid w:val="009518C0"/>
    <w:rsid w:val="00951D66"/>
    <w:rsid w:val="009520BE"/>
    <w:rsid w:val="009522B2"/>
    <w:rsid w:val="00952449"/>
    <w:rsid w:val="009524D5"/>
    <w:rsid w:val="0095260B"/>
    <w:rsid w:val="009526D9"/>
    <w:rsid w:val="00952941"/>
    <w:rsid w:val="00952F5C"/>
    <w:rsid w:val="009530F8"/>
    <w:rsid w:val="00953358"/>
    <w:rsid w:val="0095365A"/>
    <w:rsid w:val="009536AB"/>
    <w:rsid w:val="00953ACD"/>
    <w:rsid w:val="00953BD9"/>
    <w:rsid w:val="00953C6B"/>
    <w:rsid w:val="00953DF8"/>
    <w:rsid w:val="00954340"/>
    <w:rsid w:val="009548E6"/>
    <w:rsid w:val="00954A9B"/>
    <w:rsid w:val="00954ADC"/>
    <w:rsid w:val="00954D84"/>
    <w:rsid w:val="00954D9F"/>
    <w:rsid w:val="00955188"/>
    <w:rsid w:val="009555F6"/>
    <w:rsid w:val="00955863"/>
    <w:rsid w:val="009558ED"/>
    <w:rsid w:val="00955926"/>
    <w:rsid w:val="00955C80"/>
    <w:rsid w:val="00955CF4"/>
    <w:rsid w:val="00955F80"/>
    <w:rsid w:val="00956004"/>
    <w:rsid w:val="00956177"/>
    <w:rsid w:val="00956476"/>
    <w:rsid w:val="009565B0"/>
    <w:rsid w:val="00956869"/>
    <w:rsid w:val="00956EE6"/>
    <w:rsid w:val="0095717B"/>
    <w:rsid w:val="009571A0"/>
    <w:rsid w:val="009571CA"/>
    <w:rsid w:val="00957812"/>
    <w:rsid w:val="00957844"/>
    <w:rsid w:val="00957922"/>
    <w:rsid w:val="00957B24"/>
    <w:rsid w:val="00957B7D"/>
    <w:rsid w:val="00957E19"/>
    <w:rsid w:val="00957FDF"/>
    <w:rsid w:val="0096025E"/>
    <w:rsid w:val="009602CD"/>
    <w:rsid w:val="009603BA"/>
    <w:rsid w:val="0096044D"/>
    <w:rsid w:val="009608C3"/>
    <w:rsid w:val="009609E8"/>
    <w:rsid w:val="00960A57"/>
    <w:rsid w:val="00960CD3"/>
    <w:rsid w:val="00960ED7"/>
    <w:rsid w:val="00961106"/>
    <w:rsid w:val="0096127A"/>
    <w:rsid w:val="0096193D"/>
    <w:rsid w:val="00961E7A"/>
    <w:rsid w:val="00962601"/>
    <w:rsid w:val="009627C8"/>
    <w:rsid w:val="00962AA5"/>
    <w:rsid w:val="00962C63"/>
    <w:rsid w:val="00962E01"/>
    <w:rsid w:val="00963049"/>
    <w:rsid w:val="009630A3"/>
    <w:rsid w:val="009630CC"/>
    <w:rsid w:val="009631AE"/>
    <w:rsid w:val="0096326F"/>
    <w:rsid w:val="00963286"/>
    <w:rsid w:val="009632CF"/>
    <w:rsid w:val="0096331C"/>
    <w:rsid w:val="0096334D"/>
    <w:rsid w:val="009636F4"/>
    <w:rsid w:val="00963CDA"/>
    <w:rsid w:val="00963D67"/>
    <w:rsid w:val="00963E03"/>
    <w:rsid w:val="009640FF"/>
    <w:rsid w:val="0096414E"/>
    <w:rsid w:val="009645C5"/>
    <w:rsid w:val="00964910"/>
    <w:rsid w:val="00964AEA"/>
    <w:rsid w:val="00964BE8"/>
    <w:rsid w:val="00964BED"/>
    <w:rsid w:val="00964F8C"/>
    <w:rsid w:val="00964FB3"/>
    <w:rsid w:val="00964FD9"/>
    <w:rsid w:val="009652A7"/>
    <w:rsid w:val="00965BBE"/>
    <w:rsid w:val="00965D1E"/>
    <w:rsid w:val="00965DFF"/>
    <w:rsid w:val="00965ED4"/>
    <w:rsid w:val="00965FEA"/>
    <w:rsid w:val="009663C1"/>
    <w:rsid w:val="00966400"/>
    <w:rsid w:val="0096645E"/>
    <w:rsid w:val="009664C5"/>
    <w:rsid w:val="00966613"/>
    <w:rsid w:val="009667B8"/>
    <w:rsid w:val="009668BB"/>
    <w:rsid w:val="00966A13"/>
    <w:rsid w:val="00966AB6"/>
    <w:rsid w:val="00966D38"/>
    <w:rsid w:val="00966DC9"/>
    <w:rsid w:val="00966F4E"/>
    <w:rsid w:val="00966F56"/>
    <w:rsid w:val="00967104"/>
    <w:rsid w:val="009673B0"/>
    <w:rsid w:val="00967B12"/>
    <w:rsid w:val="00967B3E"/>
    <w:rsid w:val="00967BA2"/>
    <w:rsid w:val="00967C5C"/>
    <w:rsid w:val="00967ED6"/>
    <w:rsid w:val="00967F29"/>
    <w:rsid w:val="009700C8"/>
    <w:rsid w:val="009702B9"/>
    <w:rsid w:val="00970518"/>
    <w:rsid w:val="00970623"/>
    <w:rsid w:val="00970657"/>
    <w:rsid w:val="00970663"/>
    <w:rsid w:val="009709B9"/>
    <w:rsid w:val="00970E1F"/>
    <w:rsid w:val="00971022"/>
    <w:rsid w:val="009710EF"/>
    <w:rsid w:val="0097140B"/>
    <w:rsid w:val="009715BE"/>
    <w:rsid w:val="0097191B"/>
    <w:rsid w:val="009719DF"/>
    <w:rsid w:val="009719F8"/>
    <w:rsid w:val="00971D37"/>
    <w:rsid w:val="00971E9F"/>
    <w:rsid w:val="00971EA4"/>
    <w:rsid w:val="0097242D"/>
    <w:rsid w:val="0097263F"/>
    <w:rsid w:val="00972985"/>
    <w:rsid w:val="009729B5"/>
    <w:rsid w:val="0097311C"/>
    <w:rsid w:val="0097318A"/>
    <w:rsid w:val="00973427"/>
    <w:rsid w:val="0097365A"/>
    <w:rsid w:val="00973674"/>
    <w:rsid w:val="009738CA"/>
    <w:rsid w:val="009738D8"/>
    <w:rsid w:val="00973A5F"/>
    <w:rsid w:val="00973AC0"/>
    <w:rsid w:val="00973B4E"/>
    <w:rsid w:val="00973BB6"/>
    <w:rsid w:val="00973C99"/>
    <w:rsid w:val="00973DB9"/>
    <w:rsid w:val="0097424C"/>
    <w:rsid w:val="00974286"/>
    <w:rsid w:val="009742DA"/>
    <w:rsid w:val="00974577"/>
    <w:rsid w:val="00974F07"/>
    <w:rsid w:val="00974F67"/>
    <w:rsid w:val="00975286"/>
    <w:rsid w:val="009752CE"/>
    <w:rsid w:val="00975358"/>
    <w:rsid w:val="00975482"/>
    <w:rsid w:val="00975A3E"/>
    <w:rsid w:val="00975BC1"/>
    <w:rsid w:val="00975F15"/>
    <w:rsid w:val="009760E3"/>
    <w:rsid w:val="0097614E"/>
    <w:rsid w:val="0097625A"/>
    <w:rsid w:val="0097674A"/>
    <w:rsid w:val="009768A7"/>
    <w:rsid w:val="00976AC8"/>
    <w:rsid w:val="00976BE3"/>
    <w:rsid w:val="00976F83"/>
    <w:rsid w:val="009770DE"/>
    <w:rsid w:val="00977278"/>
    <w:rsid w:val="009772C4"/>
    <w:rsid w:val="009772F4"/>
    <w:rsid w:val="00977390"/>
    <w:rsid w:val="0097778A"/>
    <w:rsid w:val="0097787D"/>
    <w:rsid w:val="00977898"/>
    <w:rsid w:val="00977978"/>
    <w:rsid w:val="00977C54"/>
    <w:rsid w:val="00977C57"/>
    <w:rsid w:val="009802BE"/>
    <w:rsid w:val="00980466"/>
    <w:rsid w:val="00980647"/>
    <w:rsid w:val="0098083B"/>
    <w:rsid w:val="009808F0"/>
    <w:rsid w:val="0098093B"/>
    <w:rsid w:val="00980992"/>
    <w:rsid w:val="00980A82"/>
    <w:rsid w:val="00980AF6"/>
    <w:rsid w:val="00980D84"/>
    <w:rsid w:val="00980DD6"/>
    <w:rsid w:val="00980EFB"/>
    <w:rsid w:val="00981083"/>
    <w:rsid w:val="0098108E"/>
    <w:rsid w:val="00981439"/>
    <w:rsid w:val="00981589"/>
    <w:rsid w:val="009815E2"/>
    <w:rsid w:val="0098162A"/>
    <w:rsid w:val="009816D9"/>
    <w:rsid w:val="00981917"/>
    <w:rsid w:val="00981B29"/>
    <w:rsid w:val="00981C01"/>
    <w:rsid w:val="00981C3D"/>
    <w:rsid w:val="00981D1A"/>
    <w:rsid w:val="00981E73"/>
    <w:rsid w:val="0098203E"/>
    <w:rsid w:val="0098230B"/>
    <w:rsid w:val="0098243A"/>
    <w:rsid w:val="00982AB2"/>
    <w:rsid w:val="00982B50"/>
    <w:rsid w:val="00982B58"/>
    <w:rsid w:val="00982CE6"/>
    <w:rsid w:val="00982D44"/>
    <w:rsid w:val="00982DE9"/>
    <w:rsid w:val="00982E20"/>
    <w:rsid w:val="00983138"/>
    <w:rsid w:val="0098318B"/>
    <w:rsid w:val="00983266"/>
    <w:rsid w:val="009832B1"/>
    <w:rsid w:val="009834BF"/>
    <w:rsid w:val="0098350C"/>
    <w:rsid w:val="0098351A"/>
    <w:rsid w:val="00983571"/>
    <w:rsid w:val="00983820"/>
    <w:rsid w:val="009838DE"/>
    <w:rsid w:val="0098396E"/>
    <w:rsid w:val="00983BA2"/>
    <w:rsid w:val="00983FD9"/>
    <w:rsid w:val="00984171"/>
    <w:rsid w:val="00984385"/>
    <w:rsid w:val="0098440D"/>
    <w:rsid w:val="0098463A"/>
    <w:rsid w:val="00984E32"/>
    <w:rsid w:val="00984E9C"/>
    <w:rsid w:val="00984EB7"/>
    <w:rsid w:val="00985012"/>
    <w:rsid w:val="00985135"/>
    <w:rsid w:val="0098517C"/>
    <w:rsid w:val="009853C0"/>
    <w:rsid w:val="009854A5"/>
    <w:rsid w:val="0098570D"/>
    <w:rsid w:val="00985BDA"/>
    <w:rsid w:val="00985D2A"/>
    <w:rsid w:val="00985D56"/>
    <w:rsid w:val="00985F79"/>
    <w:rsid w:val="009862E2"/>
    <w:rsid w:val="009864C8"/>
    <w:rsid w:val="009864EF"/>
    <w:rsid w:val="0098661E"/>
    <w:rsid w:val="0098666D"/>
    <w:rsid w:val="00986688"/>
    <w:rsid w:val="00986A5C"/>
    <w:rsid w:val="00986AAE"/>
    <w:rsid w:val="00986AE9"/>
    <w:rsid w:val="00986D4C"/>
    <w:rsid w:val="00986E42"/>
    <w:rsid w:val="00986E8F"/>
    <w:rsid w:val="00987187"/>
    <w:rsid w:val="009873F6"/>
    <w:rsid w:val="00987462"/>
    <w:rsid w:val="009874BC"/>
    <w:rsid w:val="009874C8"/>
    <w:rsid w:val="009874F6"/>
    <w:rsid w:val="0098753A"/>
    <w:rsid w:val="009875B3"/>
    <w:rsid w:val="009875E0"/>
    <w:rsid w:val="009875E6"/>
    <w:rsid w:val="009879ED"/>
    <w:rsid w:val="009879EF"/>
    <w:rsid w:val="00987B76"/>
    <w:rsid w:val="00987BAF"/>
    <w:rsid w:val="00987C2C"/>
    <w:rsid w:val="00987CA5"/>
    <w:rsid w:val="00987D73"/>
    <w:rsid w:val="00987E4A"/>
    <w:rsid w:val="00987ED4"/>
    <w:rsid w:val="00987F79"/>
    <w:rsid w:val="009900D4"/>
    <w:rsid w:val="00990292"/>
    <w:rsid w:val="0099046C"/>
    <w:rsid w:val="009904AE"/>
    <w:rsid w:val="00990533"/>
    <w:rsid w:val="009905C8"/>
    <w:rsid w:val="009905DB"/>
    <w:rsid w:val="009906E9"/>
    <w:rsid w:val="00990748"/>
    <w:rsid w:val="009907B1"/>
    <w:rsid w:val="009907E6"/>
    <w:rsid w:val="00990956"/>
    <w:rsid w:val="00990E17"/>
    <w:rsid w:val="00990F13"/>
    <w:rsid w:val="00991097"/>
    <w:rsid w:val="009911B9"/>
    <w:rsid w:val="009912F1"/>
    <w:rsid w:val="00991337"/>
    <w:rsid w:val="00991418"/>
    <w:rsid w:val="00991540"/>
    <w:rsid w:val="00991647"/>
    <w:rsid w:val="0099165F"/>
    <w:rsid w:val="0099171C"/>
    <w:rsid w:val="0099176A"/>
    <w:rsid w:val="00991A5D"/>
    <w:rsid w:val="00991B62"/>
    <w:rsid w:val="00991E33"/>
    <w:rsid w:val="00991F03"/>
    <w:rsid w:val="009925A9"/>
    <w:rsid w:val="009929BC"/>
    <w:rsid w:val="00992A11"/>
    <w:rsid w:val="00992B24"/>
    <w:rsid w:val="00992E40"/>
    <w:rsid w:val="00992F78"/>
    <w:rsid w:val="009931C1"/>
    <w:rsid w:val="00993400"/>
    <w:rsid w:val="0099342E"/>
    <w:rsid w:val="0099346F"/>
    <w:rsid w:val="00993533"/>
    <w:rsid w:val="009936C2"/>
    <w:rsid w:val="00993AC9"/>
    <w:rsid w:val="00993AD3"/>
    <w:rsid w:val="00993B38"/>
    <w:rsid w:val="00993C6B"/>
    <w:rsid w:val="00993DD5"/>
    <w:rsid w:val="00994053"/>
    <w:rsid w:val="009940E3"/>
    <w:rsid w:val="00994485"/>
    <w:rsid w:val="009945A2"/>
    <w:rsid w:val="0099467F"/>
    <w:rsid w:val="00994796"/>
    <w:rsid w:val="009947DE"/>
    <w:rsid w:val="00994839"/>
    <w:rsid w:val="00994BD6"/>
    <w:rsid w:val="00994D31"/>
    <w:rsid w:val="00995227"/>
    <w:rsid w:val="009952CA"/>
    <w:rsid w:val="0099548B"/>
    <w:rsid w:val="009955D0"/>
    <w:rsid w:val="00995BBE"/>
    <w:rsid w:val="00995D43"/>
    <w:rsid w:val="00995EDD"/>
    <w:rsid w:val="009960BD"/>
    <w:rsid w:val="009960E3"/>
    <w:rsid w:val="00996124"/>
    <w:rsid w:val="009962A8"/>
    <w:rsid w:val="00996422"/>
    <w:rsid w:val="00996498"/>
    <w:rsid w:val="0099661A"/>
    <w:rsid w:val="0099687F"/>
    <w:rsid w:val="00996A17"/>
    <w:rsid w:val="00996AEB"/>
    <w:rsid w:val="00996CD1"/>
    <w:rsid w:val="00996CF8"/>
    <w:rsid w:val="00996CFB"/>
    <w:rsid w:val="00996D1E"/>
    <w:rsid w:val="00996E7A"/>
    <w:rsid w:val="00996F3C"/>
    <w:rsid w:val="0099705C"/>
    <w:rsid w:val="00997197"/>
    <w:rsid w:val="0099721F"/>
    <w:rsid w:val="00997352"/>
    <w:rsid w:val="009973DD"/>
    <w:rsid w:val="009976FE"/>
    <w:rsid w:val="0099773B"/>
    <w:rsid w:val="009977A4"/>
    <w:rsid w:val="009978FE"/>
    <w:rsid w:val="00997995"/>
    <w:rsid w:val="009979F8"/>
    <w:rsid w:val="00997C34"/>
    <w:rsid w:val="00997DC6"/>
    <w:rsid w:val="009A0355"/>
    <w:rsid w:val="009A04A3"/>
    <w:rsid w:val="009A08F9"/>
    <w:rsid w:val="009A0C19"/>
    <w:rsid w:val="009A0D24"/>
    <w:rsid w:val="009A0DC8"/>
    <w:rsid w:val="009A0DEF"/>
    <w:rsid w:val="009A0FFB"/>
    <w:rsid w:val="009A10B5"/>
    <w:rsid w:val="009A11C4"/>
    <w:rsid w:val="009A15AC"/>
    <w:rsid w:val="009A19F9"/>
    <w:rsid w:val="009A1A72"/>
    <w:rsid w:val="009A1B35"/>
    <w:rsid w:val="009A1BA6"/>
    <w:rsid w:val="009A1BC4"/>
    <w:rsid w:val="009A1C93"/>
    <w:rsid w:val="009A1DC3"/>
    <w:rsid w:val="009A1DCA"/>
    <w:rsid w:val="009A1ECC"/>
    <w:rsid w:val="009A1F49"/>
    <w:rsid w:val="009A21A9"/>
    <w:rsid w:val="009A2373"/>
    <w:rsid w:val="009A25D1"/>
    <w:rsid w:val="009A28FD"/>
    <w:rsid w:val="009A2BED"/>
    <w:rsid w:val="009A2E4E"/>
    <w:rsid w:val="009A2E83"/>
    <w:rsid w:val="009A30C1"/>
    <w:rsid w:val="009A34BD"/>
    <w:rsid w:val="009A351B"/>
    <w:rsid w:val="009A371D"/>
    <w:rsid w:val="009A37BC"/>
    <w:rsid w:val="009A3970"/>
    <w:rsid w:val="009A3A37"/>
    <w:rsid w:val="009A3B39"/>
    <w:rsid w:val="009A3DB5"/>
    <w:rsid w:val="009A3DC8"/>
    <w:rsid w:val="009A3E01"/>
    <w:rsid w:val="009A3EAF"/>
    <w:rsid w:val="009A3EBD"/>
    <w:rsid w:val="009A42CC"/>
    <w:rsid w:val="009A491D"/>
    <w:rsid w:val="009A4B6A"/>
    <w:rsid w:val="009A4C82"/>
    <w:rsid w:val="009A4CF6"/>
    <w:rsid w:val="009A50F1"/>
    <w:rsid w:val="009A54D4"/>
    <w:rsid w:val="009A58ED"/>
    <w:rsid w:val="009A5A46"/>
    <w:rsid w:val="009A5D49"/>
    <w:rsid w:val="009A5F8D"/>
    <w:rsid w:val="009A6078"/>
    <w:rsid w:val="009A62C7"/>
    <w:rsid w:val="009A63E1"/>
    <w:rsid w:val="009A65BD"/>
    <w:rsid w:val="009A65BF"/>
    <w:rsid w:val="009A67C6"/>
    <w:rsid w:val="009A6C0E"/>
    <w:rsid w:val="009A6D8B"/>
    <w:rsid w:val="009A6F28"/>
    <w:rsid w:val="009A6F86"/>
    <w:rsid w:val="009A7089"/>
    <w:rsid w:val="009A7154"/>
    <w:rsid w:val="009A7155"/>
    <w:rsid w:val="009A73FF"/>
    <w:rsid w:val="009A7E1D"/>
    <w:rsid w:val="009A7E8E"/>
    <w:rsid w:val="009A7F89"/>
    <w:rsid w:val="009B0048"/>
    <w:rsid w:val="009B00B5"/>
    <w:rsid w:val="009B03AB"/>
    <w:rsid w:val="009B06A1"/>
    <w:rsid w:val="009B06F4"/>
    <w:rsid w:val="009B08E6"/>
    <w:rsid w:val="009B0D2A"/>
    <w:rsid w:val="009B0E2B"/>
    <w:rsid w:val="009B0F8B"/>
    <w:rsid w:val="009B1321"/>
    <w:rsid w:val="009B13EE"/>
    <w:rsid w:val="009B1456"/>
    <w:rsid w:val="009B161D"/>
    <w:rsid w:val="009B181E"/>
    <w:rsid w:val="009B1839"/>
    <w:rsid w:val="009B18E6"/>
    <w:rsid w:val="009B1EB6"/>
    <w:rsid w:val="009B1EF5"/>
    <w:rsid w:val="009B1F26"/>
    <w:rsid w:val="009B1FB3"/>
    <w:rsid w:val="009B20BE"/>
    <w:rsid w:val="009B2126"/>
    <w:rsid w:val="009B219E"/>
    <w:rsid w:val="009B2251"/>
    <w:rsid w:val="009B232A"/>
    <w:rsid w:val="009B2419"/>
    <w:rsid w:val="009B26AD"/>
    <w:rsid w:val="009B2BCF"/>
    <w:rsid w:val="009B2C38"/>
    <w:rsid w:val="009B2CE9"/>
    <w:rsid w:val="009B2E4A"/>
    <w:rsid w:val="009B3007"/>
    <w:rsid w:val="009B328A"/>
    <w:rsid w:val="009B37DA"/>
    <w:rsid w:val="009B39E0"/>
    <w:rsid w:val="009B39EE"/>
    <w:rsid w:val="009B3C36"/>
    <w:rsid w:val="009B3C58"/>
    <w:rsid w:val="009B3D2C"/>
    <w:rsid w:val="009B436F"/>
    <w:rsid w:val="009B444F"/>
    <w:rsid w:val="009B471B"/>
    <w:rsid w:val="009B48BD"/>
    <w:rsid w:val="009B4CEC"/>
    <w:rsid w:val="009B4FFA"/>
    <w:rsid w:val="009B5231"/>
    <w:rsid w:val="009B527A"/>
    <w:rsid w:val="009B53F1"/>
    <w:rsid w:val="009B556A"/>
    <w:rsid w:val="009B5577"/>
    <w:rsid w:val="009B5B41"/>
    <w:rsid w:val="009B5B4C"/>
    <w:rsid w:val="009B5DB9"/>
    <w:rsid w:val="009B60DC"/>
    <w:rsid w:val="009B6124"/>
    <w:rsid w:val="009B6144"/>
    <w:rsid w:val="009B61B0"/>
    <w:rsid w:val="009B6659"/>
    <w:rsid w:val="009B6AE0"/>
    <w:rsid w:val="009B6F11"/>
    <w:rsid w:val="009B70D7"/>
    <w:rsid w:val="009B7130"/>
    <w:rsid w:val="009B72B4"/>
    <w:rsid w:val="009B746F"/>
    <w:rsid w:val="009B76A4"/>
    <w:rsid w:val="009B7765"/>
    <w:rsid w:val="009B79FB"/>
    <w:rsid w:val="009B7ABA"/>
    <w:rsid w:val="009B7BE8"/>
    <w:rsid w:val="009B7C51"/>
    <w:rsid w:val="009B7DB8"/>
    <w:rsid w:val="009B7E00"/>
    <w:rsid w:val="009B7E3B"/>
    <w:rsid w:val="009B7F22"/>
    <w:rsid w:val="009C0051"/>
    <w:rsid w:val="009C01F8"/>
    <w:rsid w:val="009C036B"/>
    <w:rsid w:val="009C0706"/>
    <w:rsid w:val="009C0769"/>
    <w:rsid w:val="009C0B9C"/>
    <w:rsid w:val="009C1034"/>
    <w:rsid w:val="009C11DE"/>
    <w:rsid w:val="009C1262"/>
    <w:rsid w:val="009C14D2"/>
    <w:rsid w:val="009C1700"/>
    <w:rsid w:val="009C1708"/>
    <w:rsid w:val="009C176B"/>
    <w:rsid w:val="009C1A67"/>
    <w:rsid w:val="009C1BEF"/>
    <w:rsid w:val="009C1CA5"/>
    <w:rsid w:val="009C1DB2"/>
    <w:rsid w:val="009C1F14"/>
    <w:rsid w:val="009C204B"/>
    <w:rsid w:val="009C20F1"/>
    <w:rsid w:val="009C22B5"/>
    <w:rsid w:val="009C2472"/>
    <w:rsid w:val="009C2489"/>
    <w:rsid w:val="009C250E"/>
    <w:rsid w:val="009C26BA"/>
    <w:rsid w:val="009C2841"/>
    <w:rsid w:val="009C28DE"/>
    <w:rsid w:val="009C297B"/>
    <w:rsid w:val="009C29CC"/>
    <w:rsid w:val="009C29E4"/>
    <w:rsid w:val="009C2AEA"/>
    <w:rsid w:val="009C2B2A"/>
    <w:rsid w:val="009C2BB2"/>
    <w:rsid w:val="009C2E7E"/>
    <w:rsid w:val="009C2E9D"/>
    <w:rsid w:val="009C2ECF"/>
    <w:rsid w:val="009C2FFA"/>
    <w:rsid w:val="009C3117"/>
    <w:rsid w:val="009C3525"/>
    <w:rsid w:val="009C3641"/>
    <w:rsid w:val="009C37B8"/>
    <w:rsid w:val="009C3811"/>
    <w:rsid w:val="009C383E"/>
    <w:rsid w:val="009C3890"/>
    <w:rsid w:val="009C3B29"/>
    <w:rsid w:val="009C3B82"/>
    <w:rsid w:val="009C3DCF"/>
    <w:rsid w:val="009C3F69"/>
    <w:rsid w:val="009C4001"/>
    <w:rsid w:val="009C4544"/>
    <w:rsid w:val="009C4850"/>
    <w:rsid w:val="009C4F22"/>
    <w:rsid w:val="009C50F7"/>
    <w:rsid w:val="009C5155"/>
    <w:rsid w:val="009C51CF"/>
    <w:rsid w:val="009C57D5"/>
    <w:rsid w:val="009C5B9C"/>
    <w:rsid w:val="009C5BE7"/>
    <w:rsid w:val="009C5D4B"/>
    <w:rsid w:val="009C5E54"/>
    <w:rsid w:val="009C6041"/>
    <w:rsid w:val="009C6475"/>
    <w:rsid w:val="009C66D1"/>
    <w:rsid w:val="009C6A5B"/>
    <w:rsid w:val="009C6A70"/>
    <w:rsid w:val="009C6B73"/>
    <w:rsid w:val="009C6CC5"/>
    <w:rsid w:val="009C6D4B"/>
    <w:rsid w:val="009C6E2D"/>
    <w:rsid w:val="009C6EB7"/>
    <w:rsid w:val="009C71B7"/>
    <w:rsid w:val="009C7317"/>
    <w:rsid w:val="009C752E"/>
    <w:rsid w:val="009C7671"/>
    <w:rsid w:val="009C76C0"/>
    <w:rsid w:val="009C78CC"/>
    <w:rsid w:val="009C7B80"/>
    <w:rsid w:val="009C7C09"/>
    <w:rsid w:val="009C7DBB"/>
    <w:rsid w:val="009C7F6F"/>
    <w:rsid w:val="009D00E7"/>
    <w:rsid w:val="009D014F"/>
    <w:rsid w:val="009D03BF"/>
    <w:rsid w:val="009D06DF"/>
    <w:rsid w:val="009D0788"/>
    <w:rsid w:val="009D0824"/>
    <w:rsid w:val="009D092B"/>
    <w:rsid w:val="009D093F"/>
    <w:rsid w:val="009D0B26"/>
    <w:rsid w:val="009D0BF1"/>
    <w:rsid w:val="009D0EF8"/>
    <w:rsid w:val="009D1043"/>
    <w:rsid w:val="009D10C7"/>
    <w:rsid w:val="009D11DD"/>
    <w:rsid w:val="009D1394"/>
    <w:rsid w:val="009D1424"/>
    <w:rsid w:val="009D1446"/>
    <w:rsid w:val="009D185E"/>
    <w:rsid w:val="009D1973"/>
    <w:rsid w:val="009D1C80"/>
    <w:rsid w:val="009D2352"/>
    <w:rsid w:val="009D2431"/>
    <w:rsid w:val="009D2488"/>
    <w:rsid w:val="009D2977"/>
    <w:rsid w:val="009D2D9D"/>
    <w:rsid w:val="009D307E"/>
    <w:rsid w:val="009D32A0"/>
    <w:rsid w:val="009D33CB"/>
    <w:rsid w:val="009D3A59"/>
    <w:rsid w:val="009D3C6C"/>
    <w:rsid w:val="009D3DD6"/>
    <w:rsid w:val="009D412D"/>
    <w:rsid w:val="009D42E8"/>
    <w:rsid w:val="009D44D1"/>
    <w:rsid w:val="009D464A"/>
    <w:rsid w:val="009D464C"/>
    <w:rsid w:val="009D47B1"/>
    <w:rsid w:val="009D4B4E"/>
    <w:rsid w:val="009D4BCF"/>
    <w:rsid w:val="009D4E6D"/>
    <w:rsid w:val="009D4EFE"/>
    <w:rsid w:val="009D5073"/>
    <w:rsid w:val="009D51B4"/>
    <w:rsid w:val="009D520D"/>
    <w:rsid w:val="009D524F"/>
    <w:rsid w:val="009D5261"/>
    <w:rsid w:val="009D53D1"/>
    <w:rsid w:val="009D5576"/>
    <w:rsid w:val="009D5595"/>
    <w:rsid w:val="009D5737"/>
    <w:rsid w:val="009D5789"/>
    <w:rsid w:val="009D5B87"/>
    <w:rsid w:val="009D5D97"/>
    <w:rsid w:val="009D61A1"/>
    <w:rsid w:val="009D65B8"/>
    <w:rsid w:val="009D669B"/>
    <w:rsid w:val="009D6824"/>
    <w:rsid w:val="009D6881"/>
    <w:rsid w:val="009D6894"/>
    <w:rsid w:val="009D6A56"/>
    <w:rsid w:val="009D6E30"/>
    <w:rsid w:val="009D6E89"/>
    <w:rsid w:val="009D6EC7"/>
    <w:rsid w:val="009D6EFF"/>
    <w:rsid w:val="009D7574"/>
    <w:rsid w:val="009D79A1"/>
    <w:rsid w:val="009D7AC5"/>
    <w:rsid w:val="009D7BA6"/>
    <w:rsid w:val="009D7F9E"/>
    <w:rsid w:val="009E00DC"/>
    <w:rsid w:val="009E01D8"/>
    <w:rsid w:val="009E022F"/>
    <w:rsid w:val="009E02DB"/>
    <w:rsid w:val="009E02E7"/>
    <w:rsid w:val="009E04CB"/>
    <w:rsid w:val="009E060B"/>
    <w:rsid w:val="009E0B29"/>
    <w:rsid w:val="009E0C50"/>
    <w:rsid w:val="009E0F96"/>
    <w:rsid w:val="009E1021"/>
    <w:rsid w:val="009E110C"/>
    <w:rsid w:val="009E11DE"/>
    <w:rsid w:val="009E1550"/>
    <w:rsid w:val="009E16E5"/>
    <w:rsid w:val="009E18FD"/>
    <w:rsid w:val="009E19B6"/>
    <w:rsid w:val="009E1A02"/>
    <w:rsid w:val="009E1C79"/>
    <w:rsid w:val="009E2003"/>
    <w:rsid w:val="009E20B6"/>
    <w:rsid w:val="009E20D0"/>
    <w:rsid w:val="009E213F"/>
    <w:rsid w:val="009E23D7"/>
    <w:rsid w:val="009E2469"/>
    <w:rsid w:val="009E2843"/>
    <w:rsid w:val="009E28F7"/>
    <w:rsid w:val="009E2A26"/>
    <w:rsid w:val="009E2A7F"/>
    <w:rsid w:val="009E2AFA"/>
    <w:rsid w:val="009E2B7D"/>
    <w:rsid w:val="009E2D5B"/>
    <w:rsid w:val="009E2DE3"/>
    <w:rsid w:val="009E2E4C"/>
    <w:rsid w:val="009E313B"/>
    <w:rsid w:val="009E3191"/>
    <w:rsid w:val="009E3858"/>
    <w:rsid w:val="009E3B53"/>
    <w:rsid w:val="009E3BC3"/>
    <w:rsid w:val="009E3DE7"/>
    <w:rsid w:val="009E3F79"/>
    <w:rsid w:val="009E4060"/>
    <w:rsid w:val="009E437A"/>
    <w:rsid w:val="009E491D"/>
    <w:rsid w:val="009E4ACB"/>
    <w:rsid w:val="009E4BFE"/>
    <w:rsid w:val="009E4E06"/>
    <w:rsid w:val="009E4E5D"/>
    <w:rsid w:val="009E4EBD"/>
    <w:rsid w:val="009E4EDC"/>
    <w:rsid w:val="009E5018"/>
    <w:rsid w:val="009E5380"/>
    <w:rsid w:val="009E53F7"/>
    <w:rsid w:val="009E5426"/>
    <w:rsid w:val="009E5588"/>
    <w:rsid w:val="009E5607"/>
    <w:rsid w:val="009E5637"/>
    <w:rsid w:val="009E574D"/>
    <w:rsid w:val="009E58F1"/>
    <w:rsid w:val="009E594A"/>
    <w:rsid w:val="009E5B0E"/>
    <w:rsid w:val="009E5DAE"/>
    <w:rsid w:val="009E5FE8"/>
    <w:rsid w:val="009E621B"/>
    <w:rsid w:val="009E63E5"/>
    <w:rsid w:val="009E670B"/>
    <w:rsid w:val="009E67F2"/>
    <w:rsid w:val="009E6864"/>
    <w:rsid w:val="009E6AA5"/>
    <w:rsid w:val="009E6ADA"/>
    <w:rsid w:val="009E6D9E"/>
    <w:rsid w:val="009E6F6E"/>
    <w:rsid w:val="009E712B"/>
    <w:rsid w:val="009E714F"/>
    <w:rsid w:val="009E7356"/>
    <w:rsid w:val="009E7490"/>
    <w:rsid w:val="009E7AE4"/>
    <w:rsid w:val="009E7CBA"/>
    <w:rsid w:val="009E7D5B"/>
    <w:rsid w:val="009E7F38"/>
    <w:rsid w:val="009F0045"/>
    <w:rsid w:val="009F00B5"/>
    <w:rsid w:val="009F01BF"/>
    <w:rsid w:val="009F02CF"/>
    <w:rsid w:val="009F0414"/>
    <w:rsid w:val="009F0899"/>
    <w:rsid w:val="009F093D"/>
    <w:rsid w:val="009F09A2"/>
    <w:rsid w:val="009F0AEF"/>
    <w:rsid w:val="009F0AFC"/>
    <w:rsid w:val="009F0E80"/>
    <w:rsid w:val="009F0E85"/>
    <w:rsid w:val="009F103E"/>
    <w:rsid w:val="009F11E6"/>
    <w:rsid w:val="009F12AE"/>
    <w:rsid w:val="009F132B"/>
    <w:rsid w:val="009F16D4"/>
    <w:rsid w:val="009F17DF"/>
    <w:rsid w:val="009F1874"/>
    <w:rsid w:val="009F18A7"/>
    <w:rsid w:val="009F1BAA"/>
    <w:rsid w:val="009F1C38"/>
    <w:rsid w:val="009F1C83"/>
    <w:rsid w:val="009F1CB6"/>
    <w:rsid w:val="009F1ED9"/>
    <w:rsid w:val="009F2105"/>
    <w:rsid w:val="009F2243"/>
    <w:rsid w:val="009F2248"/>
    <w:rsid w:val="009F2868"/>
    <w:rsid w:val="009F28FB"/>
    <w:rsid w:val="009F2CA9"/>
    <w:rsid w:val="009F2D1E"/>
    <w:rsid w:val="009F2D55"/>
    <w:rsid w:val="009F2E36"/>
    <w:rsid w:val="009F2E44"/>
    <w:rsid w:val="009F2F67"/>
    <w:rsid w:val="009F323B"/>
    <w:rsid w:val="009F340B"/>
    <w:rsid w:val="009F3436"/>
    <w:rsid w:val="009F345C"/>
    <w:rsid w:val="009F3565"/>
    <w:rsid w:val="009F3619"/>
    <w:rsid w:val="009F3A66"/>
    <w:rsid w:val="009F3A6C"/>
    <w:rsid w:val="009F3DC0"/>
    <w:rsid w:val="009F3E27"/>
    <w:rsid w:val="009F42C6"/>
    <w:rsid w:val="009F4303"/>
    <w:rsid w:val="009F45C3"/>
    <w:rsid w:val="009F4818"/>
    <w:rsid w:val="009F4A54"/>
    <w:rsid w:val="009F4D3D"/>
    <w:rsid w:val="009F4EB1"/>
    <w:rsid w:val="009F4FA3"/>
    <w:rsid w:val="009F4FB3"/>
    <w:rsid w:val="009F51B8"/>
    <w:rsid w:val="009F5401"/>
    <w:rsid w:val="009F5450"/>
    <w:rsid w:val="009F54C4"/>
    <w:rsid w:val="009F554E"/>
    <w:rsid w:val="009F55CA"/>
    <w:rsid w:val="009F57C6"/>
    <w:rsid w:val="009F583F"/>
    <w:rsid w:val="009F588A"/>
    <w:rsid w:val="009F590C"/>
    <w:rsid w:val="009F5929"/>
    <w:rsid w:val="009F5AA1"/>
    <w:rsid w:val="009F5D2A"/>
    <w:rsid w:val="009F5D2E"/>
    <w:rsid w:val="009F6114"/>
    <w:rsid w:val="009F6299"/>
    <w:rsid w:val="009F6347"/>
    <w:rsid w:val="009F641B"/>
    <w:rsid w:val="009F642F"/>
    <w:rsid w:val="009F6485"/>
    <w:rsid w:val="009F652C"/>
    <w:rsid w:val="009F6731"/>
    <w:rsid w:val="009F6771"/>
    <w:rsid w:val="009F682C"/>
    <w:rsid w:val="009F6AB4"/>
    <w:rsid w:val="009F6C66"/>
    <w:rsid w:val="009F6E23"/>
    <w:rsid w:val="009F718D"/>
    <w:rsid w:val="009F7EA5"/>
    <w:rsid w:val="009F7EB9"/>
    <w:rsid w:val="00A0018D"/>
    <w:rsid w:val="00A002C9"/>
    <w:rsid w:val="00A00301"/>
    <w:rsid w:val="00A00415"/>
    <w:rsid w:val="00A0059E"/>
    <w:rsid w:val="00A00769"/>
    <w:rsid w:val="00A00909"/>
    <w:rsid w:val="00A00AAF"/>
    <w:rsid w:val="00A00C56"/>
    <w:rsid w:val="00A00C5A"/>
    <w:rsid w:val="00A00DD9"/>
    <w:rsid w:val="00A01035"/>
    <w:rsid w:val="00A01127"/>
    <w:rsid w:val="00A012DE"/>
    <w:rsid w:val="00A016D7"/>
    <w:rsid w:val="00A0170A"/>
    <w:rsid w:val="00A018FB"/>
    <w:rsid w:val="00A019AC"/>
    <w:rsid w:val="00A019FE"/>
    <w:rsid w:val="00A01A69"/>
    <w:rsid w:val="00A01B66"/>
    <w:rsid w:val="00A01FC8"/>
    <w:rsid w:val="00A0216A"/>
    <w:rsid w:val="00A022EB"/>
    <w:rsid w:val="00A022FD"/>
    <w:rsid w:val="00A027E3"/>
    <w:rsid w:val="00A02918"/>
    <w:rsid w:val="00A02A90"/>
    <w:rsid w:val="00A02B3B"/>
    <w:rsid w:val="00A02D09"/>
    <w:rsid w:val="00A02D3F"/>
    <w:rsid w:val="00A0303F"/>
    <w:rsid w:val="00A03096"/>
    <w:rsid w:val="00A032A0"/>
    <w:rsid w:val="00A033C8"/>
    <w:rsid w:val="00A037CC"/>
    <w:rsid w:val="00A039EC"/>
    <w:rsid w:val="00A03C2F"/>
    <w:rsid w:val="00A03F05"/>
    <w:rsid w:val="00A03F5A"/>
    <w:rsid w:val="00A0446B"/>
    <w:rsid w:val="00A045B1"/>
    <w:rsid w:val="00A04964"/>
    <w:rsid w:val="00A049E1"/>
    <w:rsid w:val="00A04BDF"/>
    <w:rsid w:val="00A04C32"/>
    <w:rsid w:val="00A04CAF"/>
    <w:rsid w:val="00A04EC6"/>
    <w:rsid w:val="00A04FB1"/>
    <w:rsid w:val="00A05081"/>
    <w:rsid w:val="00A0536A"/>
    <w:rsid w:val="00A05475"/>
    <w:rsid w:val="00A054ED"/>
    <w:rsid w:val="00A0579A"/>
    <w:rsid w:val="00A05A7B"/>
    <w:rsid w:val="00A05AD4"/>
    <w:rsid w:val="00A05CEB"/>
    <w:rsid w:val="00A05D07"/>
    <w:rsid w:val="00A05F09"/>
    <w:rsid w:val="00A05F80"/>
    <w:rsid w:val="00A064D4"/>
    <w:rsid w:val="00A064FE"/>
    <w:rsid w:val="00A06AF5"/>
    <w:rsid w:val="00A06BC7"/>
    <w:rsid w:val="00A06C2A"/>
    <w:rsid w:val="00A06CF6"/>
    <w:rsid w:val="00A06FB2"/>
    <w:rsid w:val="00A06FFF"/>
    <w:rsid w:val="00A07500"/>
    <w:rsid w:val="00A075E5"/>
    <w:rsid w:val="00A078E4"/>
    <w:rsid w:val="00A07908"/>
    <w:rsid w:val="00A07B05"/>
    <w:rsid w:val="00A07B65"/>
    <w:rsid w:val="00A07C71"/>
    <w:rsid w:val="00A07CB5"/>
    <w:rsid w:val="00A07D62"/>
    <w:rsid w:val="00A07D78"/>
    <w:rsid w:val="00A10016"/>
    <w:rsid w:val="00A1002C"/>
    <w:rsid w:val="00A10045"/>
    <w:rsid w:val="00A102B8"/>
    <w:rsid w:val="00A103CF"/>
    <w:rsid w:val="00A10756"/>
    <w:rsid w:val="00A1078A"/>
    <w:rsid w:val="00A10921"/>
    <w:rsid w:val="00A109E7"/>
    <w:rsid w:val="00A10C0D"/>
    <w:rsid w:val="00A10D1C"/>
    <w:rsid w:val="00A10E7F"/>
    <w:rsid w:val="00A110EA"/>
    <w:rsid w:val="00A11191"/>
    <w:rsid w:val="00A11450"/>
    <w:rsid w:val="00A115EE"/>
    <w:rsid w:val="00A1165D"/>
    <w:rsid w:val="00A11807"/>
    <w:rsid w:val="00A1196F"/>
    <w:rsid w:val="00A11CB6"/>
    <w:rsid w:val="00A11CC3"/>
    <w:rsid w:val="00A12229"/>
    <w:rsid w:val="00A124EB"/>
    <w:rsid w:val="00A12714"/>
    <w:rsid w:val="00A128DA"/>
    <w:rsid w:val="00A12C23"/>
    <w:rsid w:val="00A12CF3"/>
    <w:rsid w:val="00A12D98"/>
    <w:rsid w:val="00A12E42"/>
    <w:rsid w:val="00A12EBC"/>
    <w:rsid w:val="00A12EE9"/>
    <w:rsid w:val="00A13090"/>
    <w:rsid w:val="00A13091"/>
    <w:rsid w:val="00A13339"/>
    <w:rsid w:val="00A1348A"/>
    <w:rsid w:val="00A1378D"/>
    <w:rsid w:val="00A13BE2"/>
    <w:rsid w:val="00A1402F"/>
    <w:rsid w:val="00A14163"/>
    <w:rsid w:val="00A1416B"/>
    <w:rsid w:val="00A141D1"/>
    <w:rsid w:val="00A14251"/>
    <w:rsid w:val="00A146D4"/>
    <w:rsid w:val="00A147BE"/>
    <w:rsid w:val="00A14904"/>
    <w:rsid w:val="00A14A64"/>
    <w:rsid w:val="00A14AB9"/>
    <w:rsid w:val="00A14AD8"/>
    <w:rsid w:val="00A14FB6"/>
    <w:rsid w:val="00A14FB7"/>
    <w:rsid w:val="00A14FF5"/>
    <w:rsid w:val="00A150DB"/>
    <w:rsid w:val="00A15107"/>
    <w:rsid w:val="00A151CD"/>
    <w:rsid w:val="00A15253"/>
    <w:rsid w:val="00A15384"/>
    <w:rsid w:val="00A153D1"/>
    <w:rsid w:val="00A154C1"/>
    <w:rsid w:val="00A1570D"/>
    <w:rsid w:val="00A15846"/>
    <w:rsid w:val="00A15934"/>
    <w:rsid w:val="00A1596D"/>
    <w:rsid w:val="00A15A63"/>
    <w:rsid w:val="00A15A9F"/>
    <w:rsid w:val="00A15D2F"/>
    <w:rsid w:val="00A15EB6"/>
    <w:rsid w:val="00A164D7"/>
    <w:rsid w:val="00A168D4"/>
    <w:rsid w:val="00A168F5"/>
    <w:rsid w:val="00A1692F"/>
    <w:rsid w:val="00A17035"/>
    <w:rsid w:val="00A172C1"/>
    <w:rsid w:val="00A172D3"/>
    <w:rsid w:val="00A1731A"/>
    <w:rsid w:val="00A176B2"/>
    <w:rsid w:val="00A17792"/>
    <w:rsid w:val="00A1786F"/>
    <w:rsid w:val="00A1787E"/>
    <w:rsid w:val="00A17C0D"/>
    <w:rsid w:val="00A17D5F"/>
    <w:rsid w:val="00A2002D"/>
    <w:rsid w:val="00A2019E"/>
    <w:rsid w:val="00A20212"/>
    <w:rsid w:val="00A20280"/>
    <w:rsid w:val="00A20348"/>
    <w:rsid w:val="00A20488"/>
    <w:rsid w:val="00A204A2"/>
    <w:rsid w:val="00A2064B"/>
    <w:rsid w:val="00A2080E"/>
    <w:rsid w:val="00A20ACF"/>
    <w:rsid w:val="00A20C57"/>
    <w:rsid w:val="00A20E8D"/>
    <w:rsid w:val="00A21116"/>
    <w:rsid w:val="00A21184"/>
    <w:rsid w:val="00A213E8"/>
    <w:rsid w:val="00A2152D"/>
    <w:rsid w:val="00A2173C"/>
    <w:rsid w:val="00A218E8"/>
    <w:rsid w:val="00A21B44"/>
    <w:rsid w:val="00A2217D"/>
    <w:rsid w:val="00A222F7"/>
    <w:rsid w:val="00A2258F"/>
    <w:rsid w:val="00A225ED"/>
    <w:rsid w:val="00A22726"/>
    <w:rsid w:val="00A22770"/>
    <w:rsid w:val="00A228DF"/>
    <w:rsid w:val="00A22966"/>
    <w:rsid w:val="00A229C0"/>
    <w:rsid w:val="00A22A63"/>
    <w:rsid w:val="00A22B60"/>
    <w:rsid w:val="00A22BCF"/>
    <w:rsid w:val="00A22E61"/>
    <w:rsid w:val="00A22FA7"/>
    <w:rsid w:val="00A231D9"/>
    <w:rsid w:val="00A23267"/>
    <w:rsid w:val="00A23322"/>
    <w:rsid w:val="00A234CB"/>
    <w:rsid w:val="00A23693"/>
    <w:rsid w:val="00A23966"/>
    <w:rsid w:val="00A239C0"/>
    <w:rsid w:val="00A23D52"/>
    <w:rsid w:val="00A23EA9"/>
    <w:rsid w:val="00A23FFF"/>
    <w:rsid w:val="00A24250"/>
    <w:rsid w:val="00A242AA"/>
    <w:rsid w:val="00A242CF"/>
    <w:rsid w:val="00A2455D"/>
    <w:rsid w:val="00A24988"/>
    <w:rsid w:val="00A24CA1"/>
    <w:rsid w:val="00A24D9D"/>
    <w:rsid w:val="00A24FFE"/>
    <w:rsid w:val="00A2525E"/>
    <w:rsid w:val="00A255D7"/>
    <w:rsid w:val="00A257AE"/>
    <w:rsid w:val="00A25C4A"/>
    <w:rsid w:val="00A25DD1"/>
    <w:rsid w:val="00A26298"/>
    <w:rsid w:val="00A26382"/>
    <w:rsid w:val="00A264A1"/>
    <w:rsid w:val="00A264EC"/>
    <w:rsid w:val="00A26528"/>
    <w:rsid w:val="00A26551"/>
    <w:rsid w:val="00A26623"/>
    <w:rsid w:val="00A26785"/>
    <w:rsid w:val="00A26911"/>
    <w:rsid w:val="00A269DF"/>
    <w:rsid w:val="00A26A2B"/>
    <w:rsid w:val="00A26B07"/>
    <w:rsid w:val="00A26D14"/>
    <w:rsid w:val="00A26F6A"/>
    <w:rsid w:val="00A27053"/>
    <w:rsid w:val="00A270DC"/>
    <w:rsid w:val="00A2711D"/>
    <w:rsid w:val="00A27236"/>
    <w:rsid w:val="00A2727F"/>
    <w:rsid w:val="00A2737C"/>
    <w:rsid w:val="00A27446"/>
    <w:rsid w:val="00A275BE"/>
    <w:rsid w:val="00A2760C"/>
    <w:rsid w:val="00A279C5"/>
    <w:rsid w:val="00A27A46"/>
    <w:rsid w:val="00A27AAE"/>
    <w:rsid w:val="00A27B83"/>
    <w:rsid w:val="00A27CFD"/>
    <w:rsid w:val="00A30078"/>
    <w:rsid w:val="00A301D8"/>
    <w:rsid w:val="00A3020F"/>
    <w:rsid w:val="00A303A2"/>
    <w:rsid w:val="00A30955"/>
    <w:rsid w:val="00A30CD7"/>
    <w:rsid w:val="00A30EDD"/>
    <w:rsid w:val="00A31038"/>
    <w:rsid w:val="00A315D9"/>
    <w:rsid w:val="00A31749"/>
    <w:rsid w:val="00A31A72"/>
    <w:rsid w:val="00A31AA5"/>
    <w:rsid w:val="00A31B44"/>
    <w:rsid w:val="00A31C83"/>
    <w:rsid w:val="00A31D18"/>
    <w:rsid w:val="00A31DEB"/>
    <w:rsid w:val="00A31E9F"/>
    <w:rsid w:val="00A31F58"/>
    <w:rsid w:val="00A31FE9"/>
    <w:rsid w:val="00A320E0"/>
    <w:rsid w:val="00A321E7"/>
    <w:rsid w:val="00A32567"/>
    <w:rsid w:val="00A3282C"/>
    <w:rsid w:val="00A3283F"/>
    <w:rsid w:val="00A328DB"/>
    <w:rsid w:val="00A32A57"/>
    <w:rsid w:val="00A32A6F"/>
    <w:rsid w:val="00A32B66"/>
    <w:rsid w:val="00A32D16"/>
    <w:rsid w:val="00A32FF4"/>
    <w:rsid w:val="00A3326A"/>
    <w:rsid w:val="00A33381"/>
    <w:rsid w:val="00A335F6"/>
    <w:rsid w:val="00A33628"/>
    <w:rsid w:val="00A33662"/>
    <w:rsid w:val="00A33769"/>
    <w:rsid w:val="00A33AF8"/>
    <w:rsid w:val="00A33BD7"/>
    <w:rsid w:val="00A33C03"/>
    <w:rsid w:val="00A33D28"/>
    <w:rsid w:val="00A33F68"/>
    <w:rsid w:val="00A342D1"/>
    <w:rsid w:val="00A342F7"/>
    <w:rsid w:val="00A34326"/>
    <w:rsid w:val="00A3435F"/>
    <w:rsid w:val="00A34417"/>
    <w:rsid w:val="00A347DD"/>
    <w:rsid w:val="00A34A16"/>
    <w:rsid w:val="00A34B3B"/>
    <w:rsid w:val="00A34E45"/>
    <w:rsid w:val="00A34EC8"/>
    <w:rsid w:val="00A34F19"/>
    <w:rsid w:val="00A34FF3"/>
    <w:rsid w:val="00A35071"/>
    <w:rsid w:val="00A35272"/>
    <w:rsid w:val="00A354BC"/>
    <w:rsid w:val="00A35513"/>
    <w:rsid w:val="00A355B4"/>
    <w:rsid w:val="00A355F1"/>
    <w:rsid w:val="00A35618"/>
    <w:rsid w:val="00A356CC"/>
    <w:rsid w:val="00A35850"/>
    <w:rsid w:val="00A35B47"/>
    <w:rsid w:val="00A35C17"/>
    <w:rsid w:val="00A35C7B"/>
    <w:rsid w:val="00A35CE5"/>
    <w:rsid w:val="00A35F07"/>
    <w:rsid w:val="00A361E3"/>
    <w:rsid w:val="00A362FB"/>
    <w:rsid w:val="00A3640A"/>
    <w:rsid w:val="00A36901"/>
    <w:rsid w:val="00A36A07"/>
    <w:rsid w:val="00A36A78"/>
    <w:rsid w:val="00A37035"/>
    <w:rsid w:val="00A3722E"/>
    <w:rsid w:val="00A37349"/>
    <w:rsid w:val="00A37872"/>
    <w:rsid w:val="00A37888"/>
    <w:rsid w:val="00A37E7F"/>
    <w:rsid w:val="00A37FD2"/>
    <w:rsid w:val="00A40105"/>
    <w:rsid w:val="00A40346"/>
    <w:rsid w:val="00A40645"/>
    <w:rsid w:val="00A408B2"/>
    <w:rsid w:val="00A40B46"/>
    <w:rsid w:val="00A40BB1"/>
    <w:rsid w:val="00A40CCD"/>
    <w:rsid w:val="00A40D1C"/>
    <w:rsid w:val="00A40D4C"/>
    <w:rsid w:val="00A40ED6"/>
    <w:rsid w:val="00A40F13"/>
    <w:rsid w:val="00A41171"/>
    <w:rsid w:val="00A412F3"/>
    <w:rsid w:val="00A41381"/>
    <w:rsid w:val="00A417B5"/>
    <w:rsid w:val="00A417BE"/>
    <w:rsid w:val="00A41CF5"/>
    <w:rsid w:val="00A41E66"/>
    <w:rsid w:val="00A41EB6"/>
    <w:rsid w:val="00A41FE5"/>
    <w:rsid w:val="00A4229E"/>
    <w:rsid w:val="00A42659"/>
    <w:rsid w:val="00A427B4"/>
    <w:rsid w:val="00A42887"/>
    <w:rsid w:val="00A42C08"/>
    <w:rsid w:val="00A42CBC"/>
    <w:rsid w:val="00A42D94"/>
    <w:rsid w:val="00A42DA3"/>
    <w:rsid w:val="00A42F0A"/>
    <w:rsid w:val="00A43169"/>
    <w:rsid w:val="00A4337E"/>
    <w:rsid w:val="00A433CF"/>
    <w:rsid w:val="00A434FC"/>
    <w:rsid w:val="00A436A9"/>
    <w:rsid w:val="00A4371D"/>
    <w:rsid w:val="00A439AF"/>
    <w:rsid w:val="00A440ED"/>
    <w:rsid w:val="00A44189"/>
    <w:rsid w:val="00A44330"/>
    <w:rsid w:val="00A44440"/>
    <w:rsid w:val="00A4447C"/>
    <w:rsid w:val="00A444DE"/>
    <w:rsid w:val="00A444F8"/>
    <w:rsid w:val="00A444FC"/>
    <w:rsid w:val="00A44715"/>
    <w:rsid w:val="00A4488B"/>
    <w:rsid w:val="00A4497F"/>
    <w:rsid w:val="00A44991"/>
    <w:rsid w:val="00A44BC0"/>
    <w:rsid w:val="00A44D2B"/>
    <w:rsid w:val="00A44DAB"/>
    <w:rsid w:val="00A44E6E"/>
    <w:rsid w:val="00A44F7A"/>
    <w:rsid w:val="00A453E0"/>
    <w:rsid w:val="00A454CB"/>
    <w:rsid w:val="00A45828"/>
    <w:rsid w:val="00A45946"/>
    <w:rsid w:val="00A45B40"/>
    <w:rsid w:val="00A45D35"/>
    <w:rsid w:val="00A45E69"/>
    <w:rsid w:val="00A45E83"/>
    <w:rsid w:val="00A46118"/>
    <w:rsid w:val="00A46348"/>
    <w:rsid w:val="00A46354"/>
    <w:rsid w:val="00A464D4"/>
    <w:rsid w:val="00A4679D"/>
    <w:rsid w:val="00A46CFB"/>
    <w:rsid w:val="00A46ED7"/>
    <w:rsid w:val="00A46EF6"/>
    <w:rsid w:val="00A470EB"/>
    <w:rsid w:val="00A47203"/>
    <w:rsid w:val="00A4727A"/>
    <w:rsid w:val="00A47293"/>
    <w:rsid w:val="00A4773B"/>
    <w:rsid w:val="00A47792"/>
    <w:rsid w:val="00A47A3E"/>
    <w:rsid w:val="00A47B7E"/>
    <w:rsid w:val="00A47B9C"/>
    <w:rsid w:val="00A47C4B"/>
    <w:rsid w:val="00A47C93"/>
    <w:rsid w:val="00A47D48"/>
    <w:rsid w:val="00A47D53"/>
    <w:rsid w:val="00A50137"/>
    <w:rsid w:val="00A501F1"/>
    <w:rsid w:val="00A503B5"/>
    <w:rsid w:val="00A50451"/>
    <w:rsid w:val="00A50741"/>
    <w:rsid w:val="00A50B0E"/>
    <w:rsid w:val="00A50C10"/>
    <w:rsid w:val="00A5110D"/>
    <w:rsid w:val="00A5123B"/>
    <w:rsid w:val="00A5149C"/>
    <w:rsid w:val="00A517F5"/>
    <w:rsid w:val="00A51A7D"/>
    <w:rsid w:val="00A51CCC"/>
    <w:rsid w:val="00A51DA9"/>
    <w:rsid w:val="00A51E26"/>
    <w:rsid w:val="00A51E2C"/>
    <w:rsid w:val="00A51FC9"/>
    <w:rsid w:val="00A520D0"/>
    <w:rsid w:val="00A52187"/>
    <w:rsid w:val="00A521A9"/>
    <w:rsid w:val="00A5237C"/>
    <w:rsid w:val="00A52391"/>
    <w:rsid w:val="00A529D6"/>
    <w:rsid w:val="00A52A78"/>
    <w:rsid w:val="00A52D5A"/>
    <w:rsid w:val="00A52E8A"/>
    <w:rsid w:val="00A53194"/>
    <w:rsid w:val="00A531D0"/>
    <w:rsid w:val="00A5344D"/>
    <w:rsid w:val="00A53476"/>
    <w:rsid w:val="00A5358E"/>
    <w:rsid w:val="00A5369D"/>
    <w:rsid w:val="00A53B87"/>
    <w:rsid w:val="00A54056"/>
    <w:rsid w:val="00A54165"/>
    <w:rsid w:val="00A54169"/>
    <w:rsid w:val="00A5429D"/>
    <w:rsid w:val="00A542F4"/>
    <w:rsid w:val="00A54620"/>
    <w:rsid w:val="00A54642"/>
    <w:rsid w:val="00A5499D"/>
    <w:rsid w:val="00A54C62"/>
    <w:rsid w:val="00A54CFC"/>
    <w:rsid w:val="00A54F61"/>
    <w:rsid w:val="00A5529C"/>
    <w:rsid w:val="00A554EF"/>
    <w:rsid w:val="00A55619"/>
    <w:rsid w:val="00A55773"/>
    <w:rsid w:val="00A557F4"/>
    <w:rsid w:val="00A55A0D"/>
    <w:rsid w:val="00A55A13"/>
    <w:rsid w:val="00A55F17"/>
    <w:rsid w:val="00A5612F"/>
    <w:rsid w:val="00A56248"/>
    <w:rsid w:val="00A56340"/>
    <w:rsid w:val="00A563A3"/>
    <w:rsid w:val="00A56840"/>
    <w:rsid w:val="00A56E7A"/>
    <w:rsid w:val="00A56F3B"/>
    <w:rsid w:val="00A56FA3"/>
    <w:rsid w:val="00A57208"/>
    <w:rsid w:val="00A57427"/>
    <w:rsid w:val="00A57470"/>
    <w:rsid w:val="00A5752D"/>
    <w:rsid w:val="00A57855"/>
    <w:rsid w:val="00A578C9"/>
    <w:rsid w:val="00A579CA"/>
    <w:rsid w:val="00A57E9F"/>
    <w:rsid w:val="00A57F63"/>
    <w:rsid w:val="00A6004D"/>
    <w:rsid w:val="00A60076"/>
    <w:rsid w:val="00A601A8"/>
    <w:rsid w:val="00A6035B"/>
    <w:rsid w:val="00A60395"/>
    <w:rsid w:val="00A603CA"/>
    <w:rsid w:val="00A6061E"/>
    <w:rsid w:val="00A606EE"/>
    <w:rsid w:val="00A607E6"/>
    <w:rsid w:val="00A60810"/>
    <w:rsid w:val="00A60973"/>
    <w:rsid w:val="00A60B04"/>
    <w:rsid w:val="00A60C05"/>
    <w:rsid w:val="00A60D6D"/>
    <w:rsid w:val="00A612DB"/>
    <w:rsid w:val="00A6142B"/>
    <w:rsid w:val="00A61807"/>
    <w:rsid w:val="00A61B12"/>
    <w:rsid w:val="00A61B63"/>
    <w:rsid w:val="00A61C42"/>
    <w:rsid w:val="00A61DA2"/>
    <w:rsid w:val="00A61FE4"/>
    <w:rsid w:val="00A622EC"/>
    <w:rsid w:val="00A62300"/>
    <w:rsid w:val="00A62A5D"/>
    <w:rsid w:val="00A62B83"/>
    <w:rsid w:val="00A6305F"/>
    <w:rsid w:val="00A63150"/>
    <w:rsid w:val="00A6340E"/>
    <w:rsid w:val="00A635B1"/>
    <w:rsid w:val="00A63819"/>
    <w:rsid w:val="00A63937"/>
    <w:rsid w:val="00A63DA3"/>
    <w:rsid w:val="00A63F7E"/>
    <w:rsid w:val="00A64094"/>
    <w:rsid w:val="00A641DE"/>
    <w:rsid w:val="00A64362"/>
    <w:rsid w:val="00A64499"/>
    <w:rsid w:val="00A64533"/>
    <w:rsid w:val="00A64BAF"/>
    <w:rsid w:val="00A64CA2"/>
    <w:rsid w:val="00A65034"/>
    <w:rsid w:val="00A6525E"/>
    <w:rsid w:val="00A655B1"/>
    <w:rsid w:val="00A655EB"/>
    <w:rsid w:val="00A65735"/>
    <w:rsid w:val="00A658EA"/>
    <w:rsid w:val="00A6599D"/>
    <w:rsid w:val="00A65BB2"/>
    <w:rsid w:val="00A65C89"/>
    <w:rsid w:val="00A65F13"/>
    <w:rsid w:val="00A6616D"/>
    <w:rsid w:val="00A66595"/>
    <w:rsid w:val="00A666C0"/>
    <w:rsid w:val="00A666D3"/>
    <w:rsid w:val="00A66B08"/>
    <w:rsid w:val="00A66DE4"/>
    <w:rsid w:val="00A66E24"/>
    <w:rsid w:val="00A66FDE"/>
    <w:rsid w:val="00A66FF4"/>
    <w:rsid w:val="00A6708D"/>
    <w:rsid w:val="00A67225"/>
    <w:rsid w:val="00A67287"/>
    <w:rsid w:val="00A673F4"/>
    <w:rsid w:val="00A6775A"/>
    <w:rsid w:val="00A67785"/>
    <w:rsid w:val="00A677AE"/>
    <w:rsid w:val="00A677B2"/>
    <w:rsid w:val="00A67B2C"/>
    <w:rsid w:val="00A67B98"/>
    <w:rsid w:val="00A67CB7"/>
    <w:rsid w:val="00A67CC0"/>
    <w:rsid w:val="00A67CDB"/>
    <w:rsid w:val="00A67D1E"/>
    <w:rsid w:val="00A67E4D"/>
    <w:rsid w:val="00A67E6D"/>
    <w:rsid w:val="00A67ECD"/>
    <w:rsid w:val="00A67FCC"/>
    <w:rsid w:val="00A703B6"/>
    <w:rsid w:val="00A70475"/>
    <w:rsid w:val="00A7059C"/>
    <w:rsid w:val="00A7072A"/>
    <w:rsid w:val="00A70773"/>
    <w:rsid w:val="00A70A34"/>
    <w:rsid w:val="00A70D97"/>
    <w:rsid w:val="00A70E9A"/>
    <w:rsid w:val="00A70ED7"/>
    <w:rsid w:val="00A71333"/>
    <w:rsid w:val="00A714B8"/>
    <w:rsid w:val="00A714E8"/>
    <w:rsid w:val="00A71674"/>
    <w:rsid w:val="00A718F1"/>
    <w:rsid w:val="00A719DB"/>
    <w:rsid w:val="00A71B1C"/>
    <w:rsid w:val="00A71BDF"/>
    <w:rsid w:val="00A72073"/>
    <w:rsid w:val="00A726CD"/>
    <w:rsid w:val="00A726E4"/>
    <w:rsid w:val="00A7285F"/>
    <w:rsid w:val="00A72961"/>
    <w:rsid w:val="00A72AA4"/>
    <w:rsid w:val="00A72B57"/>
    <w:rsid w:val="00A72C2B"/>
    <w:rsid w:val="00A72EB7"/>
    <w:rsid w:val="00A73101"/>
    <w:rsid w:val="00A7315E"/>
    <w:rsid w:val="00A73175"/>
    <w:rsid w:val="00A73374"/>
    <w:rsid w:val="00A733C7"/>
    <w:rsid w:val="00A73505"/>
    <w:rsid w:val="00A735A1"/>
    <w:rsid w:val="00A7364C"/>
    <w:rsid w:val="00A7378F"/>
    <w:rsid w:val="00A73864"/>
    <w:rsid w:val="00A739E8"/>
    <w:rsid w:val="00A73B36"/>
    <w:rsid w:val="00A73CFA"/>
    <w:rsid w:val="00A73D0A"/>
    <w:rsid w:val="00A73DA5"/>
    <w:rsid w:val="00A73DC5"/>
    <w:rsid w:val="00A73E7A"/>
    <w:rsid w:val="00A7402D"/>
    <w:rsid w:val="00A74077"/>
    <w:rsid w:val="00A74169"/>
    <w:rsid w:val="00A7424B"/>
    <w:rsid w:val="00A7431E"/>
    <w:rsid w:val="00A74535"/>
    <w:rsid w:val="00A74596"/>
    <w:rsid w:val="00A745A0"/>
    <w:rsid w:val="00A7484F"/>
    <w:rsid w:val="00A7499B"/>
    <w:rsid w:val="00A749B6"/>
    <w:rsid w:val="00A74AAB"/>
    <w:rsid w:val="00A74C2B"/>
    <w:rsid w:val="00A74EF9"/>
    <w:rsid w:val="00A74F93"/>
    <w:rsid w:val="00A7529F"/>
    <w:rsid w:val="00A754AD"/>
    <w:rsid w:val="00A7554B"/>
    <w:rsid w:val="00A75A70"/>
    <w:rsid w:val="00A75AA2"/>
    <w:rsid w:val="00A75B40"/>
    <w:rsid w:val="00A75BF7"/>
    <w:rsid w:val="00A75FEB"/>
    <w:rsid w:val="00A761D3"/>
    <w:rsid w:val="00A763E5"/>
    <w:rsid w:val="00A7656A"/>
    <w:rsid w:val="00A76773"/>
    <w:rsid w:val="00A76827"/>
    <w:rsid w:val="00A76836"/>
    <w:rsid w:val="00A768A4"/>
    <w:rsid w:val="00A76B22"/>
    <w:rsid w:val="00A76E5C"/>
    <w:rsid w:val="00A76EBE"/>
    <w:rsid w:val="00A76FA7"/>
    <w:rsid w:val="00A770B3"/>
    <w:rsid w:val="00A77101"/>
    <w:rsid w:val="00A7745C"/>
    <w:rsid w:val="00A77640"/>
    <w:rsid w:val="00A77680"/>
    <w:rsid w:val="00A7768E"/>
    <w:rsid w:val="00A77D24"/>
    <w:rsid w:val="00A77DAA"/>
    <w:rsid w:val="00A80255"/>
    <w:rsid w:val="00A80793"/>
    <w:rsid w:val="00A807A3"/>
    <w:rsid w:val="00A808BD"/>
    <w:rsid w:val="00A809F9"/>
    <w:rsid w:val="00A80CEA"/>
    <w:rsid w:val="00A80DFC"/>
    <w:rsid w:val="00A80FC5"/>
    <w:rsid w:val="00A8100A"/>
    <w:rsid w:val="00A81023"/>
    <w:rsid w:val="00A811B3"/>
    <w:rsid w:val="00A812DF"/>
    <w:rsid w:val="00A81363"/>
    <w:rsid w:val="00A81430"/>
    <w:rsid w:val="00A816AE"/>
    <w:rsid w:val="00A81765"/>
    <w:rsid w:val="00A81C17"/>
    <w:rsid w:val="00A81EEB"/>
    <w:rsid w:val="00A82239"/>
    <w:rsid w:val="00A82281"/>
    <w:rsid w:val="00A82299"/>
    <w:rsid w:val="00A825CD"/>
    <w:rsid w:val="00A828D4"/>
    <w:rsid w:val="00A82975"/>
    <w:rsid w:val="00A82A53"/>
    <w:rsid w:val="00A82C93"/>
    <w:rsid w:val="00A82FA5"/>
    <w:rsid w:val="00A82FE4"/>
    <w:rsid w:val="00A835CA"/>
    <w:rsid w:val="00A8392F"/>
    <w:rsid w:val="00A83A5D"/>
    <w:rsid w:val="00A83B1D"/>
    <w:rsid w:val="00A83F7C"/>
    <w:rsid w:val="00A8424E"/>
    <w:rsid w:val="00A8429C"/>
    <w:rsid w:val="00A849ED"/>
    <w:rsid w:val="00A84B01"/>
    <w:rsid w:val="00A84BA6"/>
    <w:rsid w:val="00A84DF3"/>
    <w:rsid w:val="00A84ED4"/>
    <w:rsid w:val="00A84FE5"/>
    <w:rsid w:val="00A84FE7"/>
    <w:rsid w:val="00A85036"/>
    <w:rsid w:val="00A85636"/>
    <w:rsid w:val="00A857D3"/>
    <w:rsid w:val="00A859BE"/>
    <w:rsid w:val="00A85C99"/>
    <w:rsid w:val="00A85E2A"/>
    <w:rsid w:val="00A85EDD"/>
    <w:rsid w:val="00A85F72"/>
    <w:rsid w:val="00A860D2"/>
    <w:rsid w:val="00A8613B"/>
    <w:rsid w:val="00A861DE"/>
    <w:rsid w:val="00A8677D"/>
    <w:rsid w:val="00A867B6"/>
    <w:rsid w:val="00A86858"/>
    <w:rsid w:val="00A86885"/>
    <w:rsid w:val="00A868B3"/>
    <w:rsid w:val="00A86A11"/>
    <w:rsid w:val="00A86B74"/>
    <w:rsid w:val="00A86C48"/>
    <w:rsid w:val="00A86CC0"/>
    <w:rsid w:val="00A86ECD"/>
    <w:rsid w:val="00A871AB"/>
    <w:rsid w:val="00A872C8"/>
    <w:rsid w:val="00A874C0"/>
    <w:rsid w:val="00A87A98"/>
    <w:rsid w:val="00A87AB9"/>
    <w:rsid w:val="00A87AD5"/>
    <w:rsid w:val="00A87B69"/>
    <w:rsid w:val="00A87B95"/>
    <w:rsid w:val="00A87CC7"/>
    <w:rsid w:val="00A87D49"/>
    <w:rsid w:val="00A90315"/>
    <w:rsid w:val="00A90341"/>
    <w:rsid w:val="00A90377"/>
    <w:rsid w:val="00A90430"/>
    <w:rsid w:val="00A907E1"/>
    <w:rsid w:val="00A90814"/>
    <w:rsid w:val="00A9091D"/>
    <w:rsid w:val="00A90DDA"/>
    <w:rsid w:val="00A9115E"/>
    <w:rsid w:val="00A91552"/>
    <w:rsid w:val="00A9166F"/>
    <w:rsid w:val="00A916E1"/>
    <w:rsid w:val="00A91A0F"/>
    <w:rsid w:val="00A91B2A"/>
    <w:rsid w:val="00A91D31"/>
    <w:rsid w:val="00A91DB2"/>
    <w:rsid w:val="00A91DC1"/>
    <w:rsid w:val="00A91DFF"/>
    <w:rsid w:val="00A9202D"/>
    <w:rsid w:val="00A92255"/>
    <w:rsid w:val="00A9238F"/>
    <w:rsid w:val="00A924AD"/>
    <w:rsid w:val="00A9271D"/>
    <w:rsid w:val="00A92B3C"/>
    <w:rsid w:val="00A92C49"/>
    <w:rsid w:val="00A92C7E"/>
    <w:rsid w:val="00A92DC5"/>
    <w:rsid w:val="00A933E6"/>
    <w:rsid w:val="00A93566"/>
    <w:rsid w:val="00A93758"/>
    <w:rsid w:val="00A937B6"/>
    <w:rsid w:val="00A938A6"/>
    <w:rsid w:val="00A939FF"/>
    <w:rsid w:val="00A93A35"/>
    <w:rsid w:val="00A93CEB"/>
    <w:rsid w:val="00A93D35"/>
    <w:rsid w:val="00A93DEE"/>
    <w:rsid w:val="00A93F21"/>
    <w:rsid w:val="00A942BA"/>
    <w:rsid w:val="00A944E5"/>
    <w:rsid w:val="00A947E1"/>
    <w:rsid w:val="00A94848"/>
    <w:rsid w:val="00A94A13"/>
    <w:rsid w:val="00A94B41"/>
    <w:rsid w:val="00A94BB2"/>
    <w:rsid w:val="00A94D31"/>
    <w:rsid w:val="00A94D6D"/>
    <w:rsid w:val="00A94E48"/>
    <w:rsid w:val="00A950A8"/>
    <w:rsid w:val="00A95443"/>
    <w:rsid w:val="00A95525"/>
    <w:rsid w:val="00A9560B"/>
    <w:rsid w:val="00A95736"/>
    <w:rsid w:val="00A95837"/>
    <w:rsid w:val="00A95A41"/>
    <w:rsid w:val="00A95E84"/>
    <w:rsid w:val="00A96138"/>
    <w:rsid w:val="00A9616B"/>
    <w:rsid w:val="00A963F7"/>
    <w:rsid w:val="00A96488"/>
    <w:rsid w:val="00A964E0"/>
    <w:rsid w:val="00A96581"/>
    <w:rsid w:val="00A969E7"/>
    <w:rsid w:val="00A9704E"/>
    <w:rsid w:val="00A97330"/>
    <w:rsid w:val="00A975B1"/>
    <w:rsid w:val="00A9763D"/>
    <w:rsid w:val="00A9793E"/>
    <w:rsid w:val="00A97950"/>
    <w:rsid w:val="00A97B75"/>
    <w:rsid w:val="00A97D6E"/>
    <w:rsid w:val="00A97DBE"/>
    <w:rsid w:val="00A97E32"/>
    <w:rsid w:val="00AA0231"/>
    <w:rsid w:val="00AA0479"/>
    <w:rsid w:val="00AA047F"/>
    <w:rsid w:val="00AA0950"/>
    <w:rsid w:val="00AA0B80"/>
    <w:rsid w:val="00AA0E42"/>
    <w:rsid w:val="00AA1604"/>
    <w:rsid w:val="00AA1836"/>
    <w:rsid w:val="00AA18AC"/>
    <w:rsid w:val="00AA19A5"/>
    <w:rsid w:val="00AA1A40"/>
    <w:rsid w:val="00AA1AE2"/>
    <w:rsid w:val="00AA1BE7"/>
    <w:rsid w:val="00AA1C87"/>
    <w:rsid w:val="00AA1E72"/>
    <w:rsid w:val="00AA2015"/>
    <w:rsid w:val="00AA2181"/>
    <w:rsid w:val="00AA261A"/>
    <w:rsid w:val="00AA268C"/>
    <w:rsid w:val="00AA26E4"/>
    <w:rsid w:val="00AA294A"/>
    <w:rsid w:val="00AA2A52"/>
    <w:rsid w:val="00AA2B21"/>
    <w:rsid w:val="00AA2C89"/>
    <w:rsid w:val="00AA3167"/>
    <w:rsid w:val="00AA3462"/>
    <w:rsid w:val="00AA35F8"/>
    <w:rsid w:val="00AA36FD"/>
    <w:rsid w:val="00AA3A44"/>
    <w:rsid w:val="00AA3C1B"/>
    <w:rsid w:val="00AA3E64"/>
    <w:rsid w:val="00AA43A8"/>
    <w:rsid w:val="00AA4433"/>
    <w:rsid w:val="00AA44BF"/>
    <w:rsid w:val="00AA4906"/>
    <w:rsid w:val="00AA49E7"/>
    <w:rsid w:val="00AA4B55"/>
    <w:rsid w:val="00AA4D58"/>
    <w:rsid w:val="00AA4E14"/>
    <w:rsid w:val="00AA4FFD"/>
    <w:rsid w:val="00AA5269"/>
    <w:rsid w:val="00AA531A"/>
    <w:rsid w:val="00AA546E"/>
    <w:rsid w:val="00AA54B0"/>
    <w:rsid w:val="00AA5602"/>
    <w:rsid w:val="00AA56C0"/>
    <w:rsid w:val="00AA5714"/>
    <w:rsid w:val="00AA5AB6"/>
    <w:rsid w:val="00AA5BA2"/>
    <w:rsid w:val="00AA6225"/>
    <w:rsid w:val="00AA6308"/>
    <w:rsid w:val="00AA638B"/>
    <w:rsid w:val="00AA6435"/>
    <w:rsid w:val="00AA64DB"/>
    <w:rsid w:val="00AA659D"/>
    <w:rsid w:val="00AA6610"/>
    <w:rsid w:val="00AA6889"/>
    <w:rsid w:val="00AA6C04"/>
    <w:rsid w:val="00AA6C50"/>
    <w:rsid w:val="00AA704E"/>
    <w:rsid w:val="00AA7068"/>
    <w:rsid w:val="00AA7091"/>
    <w:rsid w:val="00AA70B3"/>
    <w:rsid w:val="00AA71BE"/>
    <w:rsid w:val="00AA73DB"/>
    <w:rsid w:val="00AA7403"/>
    <w:rsid w:val="00AA7428"/>
    <w:rsid w:val="00AA74C5"/>
    <w:rsid w:val="00AA74F7"/>
    <w:rsid w:val="00AA77ED"/>
    <w:rsid w:val="00AA78A8"/>
    <w:rsid w:val="00AA7A7C"/>
    <w:rsid w:val="00AA7D2C"/>
    <w:rsid w:val="00AA7D6F"/>
    <w:rsid w:val="00AA7F37"/>
    <w:rsid w:val="00AB0124"/>
    <w:rsid w:val="00AB0158"/>
    <w:rsid w:val="00AB0249"/>
    <w:rsid w:val="00AB0320"/>
    <w:rsid w:val="00AB0980"/>
    <w:rsid w:val="00AB0B93"/>
    <w:rsid w:val="00AB0DB5"/>
    <w:rsid w:val="00AB0E00"/>
    <w:rsid w:val="00AB0E59"/>
    <w:rsid w:val="00AB12F3"/>
    <w:rsid w:val="00AB1340"/>
    <w:rsid w:val="00AB1477"/>
    <w:rsid w:val="00AB163B"/>
    <w:rsid w:val="00AB16B6"/>
    <w:rsid w:val="00AB1753"/>
    <w:rsid w:val="00AB195D"/>
    <w:rsid w:val="00AB1AD3"/>
    <w:rsid w:val="00AB1D68"/>
    <w:rsid w:val="00AB1ECB"/>
    <w:rsid w:val="00AB210C"/>
    <w:rsid w:val="00AB2211"/>
    <w:rsid w:val="00AB24F2"/>
    <w:rsid w:val="00AB27AA"/>
    <w:rsid w:val="00AB27AB"/>
    <w:rsid w:val="00AB27E5"/>
    <w:rsid w:val="00AB29CC"/>
    <w:rsid w:val="00AB2C42"/>
    <w:rsid w:val="00AB2F1B"/>
    <w:rsid w:val="00AB2F72"/>
    <w:rsid w:val="00AB32DD"/>
    <w:rsid w:val="00AB3548"/>
    <w:rsid w:val="00AB36CF"/>
    <w:rsid w:val="00AB372E"/>
    <w:rsid w:val="00AB392A"/>
    <w:rsid w:val="00AB3939"/>
    <w:rsid w:val="00AB3A50"/>
    <w:rsid w:val="00AB3C89"/>
    <w:rsid w:val="00AB3CB6"/>
    <w:rsid w:val="00AB3DF0"/>
    <w:rsid w:val="00AB3FDC"/>
    <w:rsid w:val="00AB4585"/>
    <w:rsid w:val="00AB4733"/>
    <w:rsid w:val="00AB478F"/>
    <w:rsid w:val="00AB4BB8"/>
    <w:rsid w:val="00AB4C08"/>
    <w:rsid w:val="00AB4D5C"/>
    <w:rsid w:val="00AB4FC3"/>
    <w:rsid w:val="00AB562F"/>
    <w:rsid w:val="00AB5CC7"/>
    <w:rsid w:val="00AB5CD6"/>
    <w:rsid w:val="00AB5D1F"/>
    <w:rsid w:val="00AB5E71"/>
    <w:rsid w:val="00AB61B3"/>
    <w:rsid w:val="00AB61FC"/>
    <w:rsid w:val="00AB6235"/>
    <w:rsid w:val="00AB65C1"/>
    <w:rsid w:val="00AB65CE"/>
    <w:rsid w:val="00AB6604"/>
    <w:rsid w:val="00AB6A09"/>
    <w:rsid w:val="00AB6C21"/>
    <w:rsid w:val="00AB6CCC"/>
    <w:rsid w:val="00AB6EB6"/>
    <w:rsid w:val="00AB711F"/>
    <w:rsid w:val="00AB735F"/>
    <w:rsid w:val="00AB77AC"/>
    <w:rsid w:val="00AB7829"/>
    <w:rsid w:val="00AB7981"/>
    <w:rsid w:val="00AB79D3"/>
    <w:rsid w:val="00AC05B1"/>
    <w:rsid w:val="00AC05C6"/>
    <w:rsid w:val="00AC06E7"/>
    <w:rsid w:val="00AC0784"/>
    <w:rsid w:val="00AC0BBB"/>
    <w:rsid w:val="00AC0C70"/>
    <w:rsid w:val="00AC0C8A"/>
    <w:rsid w:val="00AC0CF2"/>
    <w:rsid w:val="00AC0EA3"/>
    <w:rsid w:val="00AC0FCC"/>
    <w:rsid w:val="00AC110B"/>
    <w:rsid w:val="00AC1205"/>
    <w:rsid w:val="00AC1277"/>
    <w:rsid w:val="00AC13E1"/>
    <w:rsid w:val="00AC1414"/>
    <w:rsid w:val="00AC19D9"/>
    <w:rsid w:val="00AC1A23"/>
    <w:rsid w:val="00AC1BB0"/>
    <w:rsid w:val="00AC1BCA"/>
    <w:rsid w:val="00AC1DE8"/>
    <w:rsid w:val="00AC20F4"/>
    <w:rsid w:val="00AC2153"/>
    <w:rsid w:val="00AC228A"/>
    <w:rsid w:val="00AC25EA"/>
    <w:rsid w:val="00AC2789"/>
    <w:rsid w:val="00AC27BA"/>
    <w:rsid w:val="00AC2864"/>
    <w:rsid w:val="00AC2B2B"/>
    <w:rsid w:val="00AC35E1"/>
    <w:rsid w:val="00AC3722"/>
    <w:rsid w:val="00AC3996"/>
    <w:rsid w:val="00AC3A4A"/>
    <w:rsid w:val="00AC3BE3"/>
    <w:rsid w:val="00AC3BEC"/>
    <w:rsid w:val="00AC3C01"/>
    <w:rsid w:val="00AC430C"/>
    <w:rsid w:val="00AC4334"/>
    <w:rsid w:val="00AC438E"/>
    <w:rsid w:val="00AC4587"/>
    <w:rsid w:val="00AC46BE"/>
    <w:rsid w:val="00AC4718"/>
    <w:rsid w:val="00AC49F5"/>
    <w:rsid w:val="00AC4BE3"/>
    <w:rsid w:val="00AC4D8A"/>
    <w:rsid w:val="00AC4F27"/>
    <w:rsid w:val="00AC5127"/>
    <w:rsid w:val="00AC5146"/>
    <w:rsid w:val="00AC515E"/>
    <w:rsid w:val="00AC522C"/>
    <w:rsid w:val="00AC5286"/>
    <w:rsid w:val="00AC52E8"/>
    <w:rsid w:val="00AC540F"/>
    <w:rsid w:val="00AC54EC"/>
    <w:rsid w:val="00AC5A57"/>
    <w:rsid w:val="00AC5D61"/>
    <w:rsid w:val="00AC5D8F"/>
    <w:rsid w:val="00AC622F"/>
    <w:rsid w:val="00AC63C0"/>
    <w:rsid w:val="00AC63F9"/>
    <w:rsid w:val="00AC67DB"/>
    <w:rsid w:val="00AC6C3E"/>
    <w:rsid w:val="00AC6E37"/>
    <w:rsid w:val="00AC6FD1"/>
    <w:rsid w:val="00AC70CE"/>
    <w:rsid w:val="00AC78D3"/>
    <w:rsid w:val="00AC7E1F"/>
    <w:rsid w:val="00AC7E6D"/>
    <w:rsid w:val="00AD0334"/>
    <w:rsid w:val="00AD0414"/>
    <w:rsid w:val="00AD0916"/>
    <w:rsid w:val="00AD0A26"/>
    <w:rsid w:val="00AD0A3C"/>
    <w:rsid w:val="00AD0CE5"/>
    <w:rsid w:val="00AD0FB0"/>
    <w:rsid w:val="00AD10A5"/>
    <w:rsid w:val="00AD1225"/>
    <w:rsid w:val="00AD1317"/>
    <w:rsid w:val="00AD15B6"/>
    <w:rsid w:val="00AD15FD"/>
    <w:rsid w:val="00AD1605"/>
    <w:rsid w:val="00AD1745"/>
    <w:rsid w:val="00AD1935"/>
    <w:rsid w:val="00AD19BB"/>
    <w:rsid w:val="00AD1B34"/>
    <w:rsid w:val="00AD1BFA"/>
    <w:rsid w:val="00AD1F29"/>
    <w:rsid w:val="00AD20EE"/>
    <w:rsid w:val="00AD21FD"/>
    <w:rsid w:val="00AD297E"/>
    <w:rsid w:val="00AD2B2B"/>
    <w:rsid w:val="00AD2D02"/>
    <w:rsid w:val="00AD2D79"/>
    <w:rsid w:val="00AD2DC4"/>
    <w:rsid w:val="00AD2FC5"/>
    <w:rsid w:val="00AD2FF6"/>
    <w:rsid w:val="00AD30F2"/>
    <w:rsid w:val="00AD356B"/>
    <w:rsid w:val="00AD37AE"/>
    <w:rsid w:val="00AD38EC"/>
    <w:rsid w:val="00AD3A08"/>
    <w:rsid w:val="00AD3ABF"/>
    <w:rsid w:val="00AD3D45"/>
    <w:rsid w:val="00AD3D47"/>
    <w:rsid w:val="00AD4021"/>
    <w:rsid w:val="00AD40D6"/>
    <w:rsid w:val="00AD41B9"/>
    <w:rsid w:val="00AD4247"/>
    <w:rsid w:val="00AD424D"/>
    <w:rsid w:val="00AD44B9"/>
    <w:rsid w:val="00AD46B2"/>
    <w:rsid w:val="00AD4939"/>
    <w:rsid w:val="00AD49FB"/>
    <w:rsid w:val="00AD4A3F"/>
    <w:rsid w:val="00AD4A7B"/>
    <w:rsid w:val="00AD4EE4"/>
    <w:rsid w:val="00AD4F7D"/>
    <w:rsid w:val="00AD53C8"/>
    <w:rsid w:val="00AD5688"/>
    <w:rsid w:val="00AD5A8B"/>
    <w:rsid w:val="00AD5B88"/>
    <w:rsid w:val="00AD5BF1"/>
    <w:rsid w:val="00AD5F16"/>
    <w:rsid w:val="00AD61D0"/>
    <w:rsid w:val="00AD63C4"/>
    <w:rsid w:val="00AD6422"/>
    <w:rsid w:val="00AD648D"/>
    <w:rsid w:val="00AD64B8"/>
    <w:rsid w:val="00AD668C"/>
    <w:rsid w:val="00AD6922"/>
    <w:rsid w:val="00AD692C"/>
    <w:rsid w:val="00AD6A0D"/>
    <w:rsid w:val="00AD6ABB"/>
    <w:rsid w:val="00AD6EA3"/>
    <w:rsid w:val="00AD7328"/>
    <w:rsid w:val="00AD74DF"/>
    <w:rsid w:val="00AD75FF"/>
    <w:rsid w:val="00AD7B56"/>
    <w:rsid w:val="00AD7CA6"/>
    <w:rsid w:val="00AE0339"/>
    <w:rsid w:val="00AE0462"/>
    <w:rsid w:val="00AE062A"/>
    <w:rsid w:val="00AE07B8"/>
    <w:rsid w:val="00AE084A"/>
    <w:rsid w:val="00AE0ABA"/>
    <w:rsid w:val="00AE0B42"/>
    <w:rsid w:val="00AE0B85"/>
    <w:rsid w:val="00AE1135"/>
    <w:rsid w:val="00AE1208"/>
    <w:rsid w:val="00AE1371"/>
    <w:rsid w:val="00AE1761"/>
    <w:rsid w:val="00AE1B4E"/>
    <w:rsid w:val="00AE1BE8"/>
    <w:rsid w:val="00AE1C2F"/>
    <w:rsid w:val="00AE1D2E"/>
    <w:rsid w:val="00AE1D88"/>
    <w:rsid w:val="00AE1E20"/>
    <w:rsid w:val="00AE21DE"/>
    <w:rsid w:val="00AE2624"/>
    <w:rsid w:val="00AE26B9"/>
    <w:rsid w:val="00AE26E7"/>
    <w:rsid w:val="00AE26F0"/>
    <w:rsid w:val="00AE29DF"/>
    <w:rsid w:val="00AE2B6E"/>
    <w:rsid w:val="00AE2C7B"/>
    <w:rsid w:val="00AE2E0A"/>
    <w:rsid w:val="00AE3090"/>
    <w:rsid w:val="00AE30FC"/>
    <w:rsid w:val="00AE3292"/>
    <w:rsid w:val="00AE3583"/>
    <w:rsid w:val="00AE3639"/>
    <w:rsid w:val="00AE3BD4"/>
    <w:rsid w:val="00AE3F6B"/>
    <w:rsid w:val="00AE4003"/>
    <w:rsid w:val="00AE401E"/>
    <w:rsid w:val="00AE40C0"/>
    <w:rsid w:val="00AE4516"/>
    <w:rsid w:val="00AE454D"/>
    <w:rsid w:val="00AE4662"/>
    <w:rsid w:val="00AE47B3"/>
    <w:rsid w:val="00AE4842"/>
    <w:rsid w:val="00AE4859"/>
    <w:rsid w:val="00AE48FD"/>
    <w:rsid w:val="00AE4930"/>
    <w:rsid w:val="00AE4A48"/>
    <w:rsid w:val="00AE4A81"/>
    <w:rsid w:val="00AE4AD8"/>
    <w:rsid w:val="00AE4AE7"/>
    <w:rsid w:val="00AE4BA5"/>
    <w:rsid w:val="00AE4EA6"/>
    <w:rsid w:val="00AE516E"/>
    <w:rsid w:val="00AE5209"/>
    <w:rsid w:val="00AE53B8"/>
    <w:rsid w:val="00AE5764"/>
    <w:rsid w:val="00AE5C24"/>
    <w:rsid w:val="00AE5C9E"/>
    <w:rsid w:val="00AE610A"/>
    <w:rsid w:val="00AE643E"/>
    <w:rsid w:val="00AE652A"/>
    <w:rsid w:val="00AE670B"/>
    <w:rsid w:val="00AE67D7"/>
    <w:rsid w:val="00AE688A"/>
    <w:rsid w:val="00AE691B"/>
    <w:rsid w:val="00AE6AD9"/>
    <w:rsid w:val="00AE6B59"/>
    <w:rsid w:val="00AE6C97"/>
    <w:rsid w:val="00AE71BC"/>
    <w:rsid w:val="00AE742D"/>
    <w:rsid w:val="00AE74D6"/>
    <w:rsid w:val="00AE7527"/>
    <w:rsid w:val="00AE75FA"/>
    <w:rsid w:val="00AE77CA"/>
    <w:rsid w:val="00AE7AE5"/>
    <w:rsid w:val="00AE7B4A"/>
    <w:rsid w:val="00AE7D9C"/>
    <w:rsid w:val="00AE7DA1"/>
    <w:rsid w:val="00AF013B"/>
    <w:rsid w:val="00AF023C"/>
    <w:rsid w:val="00AF0274"/>
    <w:rsid w:val="00AF05B1"/>
    <w:rsid w:val="00AF0CDD"/>
    <w:rsid w:val="00AF0FC2"/>
    <w:rsid w:val="00AF1370"/>
    <w:rsid w:val="00AF17DA"/>
    <w:rsid w:val="00AF1828"/>
    <w:rsid w:val="00AF1845"/>
    <w:rsid w:val="00AF19E8"/>
    <w:rsid w:val="00AF1AA2"/>
    <w:rsid w:val="00AF1ADB"/>
    <w:rsid w:val="00AF1AEB"/>
    <w:rsid w:val="00AF1C58"/>
    <w:rsid w:val="00AF1DA6"/>
    <w:rsid w:val="00AF1E6B"/>
    <w:rsid w:val="00AF1EC3"/>
    <w:rsid w:val="00AF1F04"/>
    <w:rsid w:val="00AF2067"/>
    <w:rsid w:val="00AF2199"/>
    <w:rsid w:val="00AF21BB"/>
    <w:rsid w:val="00AF2394"/>
    <w:rsid w:val="00AF26FA"/>
    <w:rsid w:val="00AF296A"/>
    <w:rsid w:val="00AF2B20"/>
    <w:rsid w:val="00AF2BE5"/>
    <w:rsid w:val="00AF2E38"/>
    <w:rsid w:val="00AF2FFF"/>
    <w:rsid w:val="00AF3077"/>
    <w:rsid w:val="00AF31B2"/>
    <w:rsid w:val="00AF35F4"/>
    <w:rsid w:val="00AF3664"/>
    <w:rsid w:val="00AF381A"/>
    <w:rsid w:val="00AF3A21"/>
    <w:rsid w:val="00AF3B1A"/>
    <w:rsid w:val="00AF3DA4"/>
    <w:rsid w:val="00AF3E49"/>
    <w:rsid w:val="00AF439D"/>
    <w:rsid w:val="00AF4669"/>
    <w:rsid w:val="00AF472D"/>
    <w:rsid w:val="00AF4A7D"/>
    <w:rsid w:val="00AF4B2A"/>
    <w:rsid w:val="00AF4D2F"/>
    <w:rsid w:val="00AF54B3"/>
    <w:rsid w:val="00AF54CC"/>
    <w:rsid w:val="00AF5789"/>
    <w:rsid w:val="00AF58C9"/>
    <w:rsid w:val="00AF5A6F"/>
    <w:rsid w:val="00AF5B84"/>
    <w:rsid w:val="00AF5B8F"/>
    <w:rsid w:val="00AF5B9A"/>
    <w:rsid w:val="00AF5D87"/>
    <w:rsid w:val="00AF607C"/>
    <w:rsid w:val="00AF634F"/>
    <w:rsid w:val="00AF6414"/>
    <w:rsid w:val="00AF6659"/>
    <w:rsid w:val="00AF68AE"/>
    <w:rsid w:val="00AF6944"/>
    <w:rsid w:val="00AF6BB3"/>
    <w:rsid w:val="00AF6C9C"/>
    <w:rsid w:val="00AF6D20"/>
    <w:rsid w:val="00AF6D57"/>
    <w:rsid w:val="00AF6DE8"/>
    <w:rsid w:val="00AF6EDF"/>
    <w:rsid w:val="00AF7049"/>
    <w:rsid w:val="00AF7062"/>
    <w:rsid w:val="00AF73BE"/>
    <w:rsid w:val="00AF7E65"/>
    <w:rsid w:val="00AF7F6A"/>
    <w:rsid w:val="00B0025E"/>
    <w:rsid w:val="00B00300"/>
    <w:rsid w:val="00B00530"/>
    <w:rsid w:val="00B00701"/>
    <w:rsid w:val="00B00725"/>
    <w:rsid w:val="00B00881"/>
    <w:rsid w:val="00B00969"/>
    <w:rsid w:val="00B00AD0"/>
    <w:rsid w:val="00B00C30"/>
    <w:rsid w:val="00B00D43"/>
    <w:rsid w:val="00B00D49"/>
    <w:rsid w:val="00B00DD9"/>
    <w:rsid w:val="00B01085"/>
    <w:rsid w:val="00B011EC"/>
    <w:rsid w:val="00B01362"/>
    <w:rsid w:val="00B01536"/>
    <w:rsid w:val="00B016C4"/>
    <w:rsid w:val="00B016E8"/>
    <w:rsid w:val="00B019F6"/>
    <w:rsid w:val="00B01A39"/>
    <w:rsid w:val="00B01C33"/>
    <w:rsid w:val="00B01EAC"/>
    <w:rsid w:val="00B01EB3"/>
    <w:rsid w:val="00B01F41"/>
    <w:rsid w:val="00B01F6F"/>
    <w:rsid w:val="00B02003"/>
    <w:rsid w:val="00B021CD"/>
    <w:rsid w:val="00B022A9"/>
    <w:rsid w:val="00B02A39"/>
    <w:rsid w:val="00B02A7B"/>
    <w:rsid w:val="00B02B98"/>
    <w:rsid w:val="00B02CD4"/>
    <w:rsid w:val="00B02CDA"/>
    <w:rsid w:val="00B02F10"/>
    <w:rsid w:val="00B030CE"/>
    <w:rsid w:val="00B031BF"/>
    <w:rsid w:val="00B032A8"/>
    <w:rsid w:val="00B03570"/>
    <w:rsid w:val="00B03587"/>
    <w:rsid w:val="00B036BB"/>
    <w:rsid w:val="00B03936"/>
    <w:rsid w:val="00B039D6"/>
    <w:rsid w:val="00B039E0"/>
    <w:rsid w:val="00B03AEC"/>
    <w:rsid w:val="00B03C0A"/>
    <w:rsid w:val="00B03D23"/>
    <w:rsid w:val="00B03F85"/>
    <w:rsid w:val="00B03FBE"/>
    <w:rsid w:val="00B04184"/>
    <w:rsid w:val="00B04375"/>
    <w:rsid w:val="00B04377"/>
    <w:rsid w:val="00B0441A"/>
    <w:rsid w:val="00B04452"/>
    <w:rsid w:val="00B0468B"/>
    <w:rsid w:val="00B046BA"/>
    <w:rsid w:val="00B0482E"/>
    <w:rsid w:val="00B04B17"/>
    <w:rsid w:val="00B04C99"/>
    <w:rsid w:val="00B04CB1"/>
    <w:rsid w:val="00B04D07"/>
    <w:rsid w:val="00B04E5C"/>
    <w:rsid w:val="00B04E6C"/>
    <w:rsid w:val="00B04F07"/>
    <w:rsid w:val="00B05180"/>
    <w:rsid w:val="00B052A1"/>
    <w:rsid w:val="00B05435"/>
    <w:rsid w:val="00B0546D"/>
    <w:rsid w:val="00B05850"/>
    <w:rsid w:val="00B05882"/>
    <w:rsid w:val="00B05B10"/>
    <w:rsid w:val="00B05BB6"/>
    <w:rsid w:val="00B05BF2"/>
    <w:rsid w:val="00B060FA"/>
    <w:rsid w:val="00B06423"/>
    <w:rsid w:val="00B064F9"/>
    <w:rsid w:val="00B06660"/>
    <w:rsid w:val="00B0667E"/>
    <w:rsid w:val="00B0674E"/>
    <w:rsid w:val="00B06E62"/>
    <w:rsid w:val="00B070E3"/>
    <w:rsid w:val="00B071D2"/>
    <w:rsid w:val="00B073E1"/>
    <w:rsid w:val="00B07426"/>
    <w:rsid w:val="00B074F5"/>
    <w:rsid w:val="00B07558"/>
    <w:rsid w:val="00B0771F"/>
    <w:rsid w:val="00B07755"/>
    <w:rsid w:val="00B07A4E"/>
    <w:rsid w:val="00B07AA7"/>
    <w:rsid w:val="00B07B30"/>
    <w:rsid w:val="00B07E32"/>
    <w:rsid w:val="00B07EC4"/>
    <w:rsid w:val="00B07F5D"/>
    <w:rsid w:val="00B07FA9"/>
    <w:rsid w:val="00B1024D"/>
    <w:rsid w:val="00B10362"/>
    <w:rsid w:val="00B104CE"/>
    <w:rsid w:val="00B10706"/>
    <w:rsid w:val="00B10DDE"/>
    <w:rsid w:val="00B10E97"/>
    <w:rsid w:val="00B10FB1"/>
    <w:rsid w:val="00B11561"/>
    <w:rsid w:val="00B11723"/>
    <w:rsid w:val="00B1198E"/>
    <w:rsid w:val="00B11B89"/>
    <w:rsid w:val="00B11BF8"/>
    <w:rsid w:val="00B11DD3"/>
    <w:rsid w:val="00B12483"/>
    <w:rsid w:val="00B12608"/>
    <w:rsid w:val="00B126EF"/>
    <w:rsid w:val="00B12800"/>
    <w:rsid w:val="00B12825"/>
    <w:rsid w:val="00B12CF7"/>
    <w:rsid w:val="00B12D53"/>
    <w:rsid w:val="00B12E8F"/>
    <w:rsid w:val="00B12F7F"/>
    <w:rsid w:val="00B12FC1"/>
    <w:rsid w:val="00B132D6"/>
    <w:rsid w:val="00B133CF"/>
    <w:rsid w:val="00B1351F"/>
    <w:rsid w:val="00B1386B"/>
    <w:rsid w:val="00B138E8"/>
    <w:rsid w:val="00B13982"/>
    <w:rsid w:val="00B139DC"/>
    <w:rsid w:val="00B139E0"/>
    <w:rsid w:val="00B139EB"/>
    <w:rsid w:val="00B13AE3"/>
    <w:rsid w:val="00B13D73"/>
    <w:rsid w:val="00B13EF5"/>
    <w:rsid w:val="00B13F96"/>
    <w:rsid w:val="00B141D1"/>
    <w:rsid w:val="00B14596"/>
    <w:rsid w:val="00B1459C"/>
    <w:rsid w:val="00B14B0D"/>
    <w:rsid w:val="00B14C47"/>
    <w:rsid w:val="00B14CBB"/>
    <w:rsid w:val="00B14E27"/>
    <w:rsid w:val="00B14FB4"/>
    <w:rsid w:val="00B1508C"/>
    <w:rsid w:val="00B152D8"/>
    <w:rsid w:val="00B15551"/>
    <w:rsid w:val="00B156E5"/>
    <w:rsid w:val="00B1579E"/>
    <w:rsid w:val="00B157DB"/>
    <w:rsid w:val="00B1580C"/>
    <w:rsid w:val="00B158C7"/>
    <w:rsid w:val="00B159AF"/>
    <w:rsid w:val="00B15C7F"/>
    <w:rsid w:val="00B15DA2"/>
    <w:rsid w:val="00B15F7F"/>
    <w:rsid w:val="00B16034"/>
    <w:rsid w:val="00B160D3"/>
    <w:rsid w:val="00B16132"/>
    <w:rsid w:val="00B164F2"/>
    <w:rsid w:val="00B1650D"/>
    <w:rsid w:val="00B16554"/>
    <w:rsid w:val="00B1671C"/>
    <w:rsid w:val="00B1674E"/>
    <w:rsid w:val="00B1694F"/>
    <w:rsid w:val="00B16BB3"/>
    <w:rsid w:val="00B16D6F"/>
    <w:rsid w:val="00B17198"/>
    <w:rsid w:val="00B171EF"/>
    <w:rsid w:val="00B1724C"/>
    <w:rsid w:val="00B172EE"/>
    <w:rsid w:val="00B1740B"/>
    <w:rsid w:val="00B17755"/>
    <w:rsid w:val="00B179D5"/>
    <w:rsid w:val="00B17E56"/>
    <w:rsid w:val="00B200D0"/>
    <w:rsid w:val="00B20332"/>
    <w:rsid w:val="00B20514"/>
    <w:rsid w:val="00B205C9"/>
    <w:rsid w:val="00B2060D"/>
    <w:rsid w:val="00B206F2"/>
    <w:rsid w:val="00B20885"/>
    <w:rsid w:val="00B20997"/>
    <w:rsid w:val="00B209F1"/>
    <w:rsid w:val="00B20A07"/>
    <w:rsid w:val="00B20AA3"/>
    <w:rsid w:val="00B21153"/>
    <w:rsid w:val="00B21159"/>
    <w:rsid w:val="00B2124E"/>
    <w:rsid w:val="00B2137C"/>
    <w:rsid w:val="00B21396"/>
    <w:rsid w:val="00B214A8"/>
    <w:rsid w:val="00B21779"/>
    <w:rsid w:val="00B21957"/>
    <w:rsid w:val="00B219A2"/>
    <w:rsid w:val="00B21A2A"/>
    <w:rsid w:val="00B21A52"/>
    <w:rsid w:val="00B21C7D"/>
    <w:rsid w:val="00B21CFE"/>
    <w:rsid w:val="00B21DBA"/>
    <w:rsid w:val="00B21E16"/>
    <w:rsid w:val="00B21E32"/>
    <w:rsid w:val="00B21F33"/>
    <w:rsid w:val="00B21F41"/>
    <w:rsid w:val="00B2210D"/>
    <w:rsid w:val="00B222C3"/>
    <w:rsid w:val="00B22353"/>
    <w:rsid w:val="00B2286B"/>
    <w:rsid w:val="00B2290B"/>
    <w:rsid w:val="00B22C37"/>
    <w:rsid w:val="00B22C9D"/>
    <w:rsid w:val="00B22CB8"/>
    <w:rsid w:val="00B22F6D"/>
    <w:rsid w:val="00B22FCE"/>
    <w:rsid w:val="00B231CF"/>
    <w:rsid w:val="00B234D1"/>
    <w:rsid w:val="00B235A7"/>
    <w:rsid w:val="00B23742"/>
    <w:rsid w:val="00B23749"/>
    <w:rsid w:val="00B238D1"/>
    <w:rsid w:val="00B23A72"/>
    <w:rsid w:val="00B23ABE"/>
    <w:rsid w:val="00B23C90"/>
    <w:rsid w:val="00B23D04"/>
    <w:rsid w:val="00B24357"/>
    <w:rsid w:val="00B244B3"/>
    <w:rsid w:val="00B24631"/>
    <w:rsid w:val="00B24727"/>
    <w:rsid w:val="00B24852"/>
    <w:rsid w:val="00B248AC"/>
    <w:rsid w:val="00B24F96"/>
    <w:rsid w:val="00B257D2"/>
    <w:rsid w:val="00B25854"/>
    <w:rsid w:val="00B258DD"/>
    <w:rsid w:val="00B25AF8"/>
    <w:rsid w:val="00B25B1B"/>
    <w:rsid w:val="00B25BEC"/>
    <w:rsid w:val="00B25D43"/>
    <w:rsid w:val="00B25DB1"/>
    <w:rsid w:val="00B26162"/>
    <w:rsid w:val="00B2618F"/>
    <w:rsid w:val="00B26569"/>
    <w:rsid w:val="00B265F3"/>
    <w:rsid w:val="00B2689F"/>
    <w:rsid w:val="00B2692E"/>
    <w:rsid w:val="00B2696B"/>
    <w:rsid w:val="00B269BA"/>
    <w:rsid w:val="00B26A52"/>
    <w:rsid w:val="00B26B07"/>
    <w:rsid w:val="00B26C2E"/>
    <w:rsid w:val="00B26CC0"/>
    <w:rsid w:val="00B271AC"/>
    <w:rsid w:val="00B278DC"/>
    <w:rsid w:val="00B27BB3"/>
    <w:rsid w:val="00B27BD5"/>
    <w:rsid w:val="00B27CEC"/>
    <w:rsid w:val="00B27D46"/>
    <w:rsid w:val="00B27D89"/>
    <w:rsid w:val="00B27EA6"/>
    <w:rsid w:val="00B27FE9"/>
    <w:rsid w:val="00B3009C"/>
    <w:rsid w:val="00B30138"/>
    <w:rsid w:val="00B301DF"/>
    <w:rsid w:val="00B304ED"/>
    <w:rsid w:val="00B30632"/>
    <w:rsid w:val="00B30BC9"/>
    <w:rsid w:val="00B30C9C"/>
    <w:rsid w:val="00B30F60"/>
    <w:rsid w:val="00B3109D"/>
    <w:rsid w:val="00B310B0"/>
    <w:rsid w:val="00B312AA"/>
    <w:rsid w:val="00B31854"/>
    <w:rsid w:val="00B31ADF"/>
    <w:rsid w:val="00B31C1A"/>
    <w:rsid w:val="00B31EF6"/>
    <w:rsid w:val="00B32034"/>
    <w:rsid w:val="00B32204"/>
    <w:rsid w:val="00B323F7"/>
    <w:rsid w:val="00B324F9"/>
    <w:rsid w:val="00B32521"/>
    <w:rsid w:val="00B32609"/>
    <w:rsid w:val="00B32753"/>
    <w:rsid w:val="00B328B3"/>
    <w:rsid w:val="00B32B5C"/>
    <w:rsid w:val="00B32E3E"/>
    <w:rsid w:val="00B330ED"/>
    <w:rsid w:val="00B33680"/>
    <w:rsid w:val="00B33C9B"/>
    <w:rsid w:val="00B33DDC"/>
    <w:rsid w:val="00B33FA4"/>
    <w:rsid w:val="00B34213"/>
    <w:rsid w:val="00B3438D"/>
    <w:rsid w:val="00B34421"/>
    <w:rsid w:val="00B34803"/>
    <w:rsid w:val="00B34AF4"/>
    <w:rsid w:val="00B34BBF"/>
    <w:rsid w:val="00B34F15"/>
    <w:rsid w:val="00B35080"/>
    <w:rsid w:val="00B3512B"/>
    <w:rsid w:val="00B351C5"/>
    <w:rsid w:val="00B3545E"/>
    <w:rsid w:val="00B35590"/>
    <w:rsid w:val="00B3568D"/>
    <w:rsid w:val="00B3570B"/>
    <w:rsid w:val="00B359F2"/>
    <w:rsid w:val="00B35A34"/>
    <w:rsid w:val="00B35D1C"/>
    <w:rsid w:val="00B35EBE"/>
    <w:rsid w:val="00B36071"/>
    <w:rsid w:val="00B361C5"/>
    <w:rsid w:val="00B36241"/>
    <w:rsid w:val="00B3630B"/>
    <w:rsid w:val="00B36698"/>
    <w:rsid w:val="00B36871"/>
    <w:rsid w:val="00B36B07"/>
    <w:rsid w:val="00B36B3B"/>
    <w:rsid w:val="00B36C4A"/>
    <w:rsid w:val="00B36DCD"/>
    <w:rsid w:val="00B36F18"/>
    <w:rsid w:val="00B36F59"/>
    <w:rsid w:val="00B36F97"/>
    <w:rsid w:val="00B373D8"/>
    <w:rsid w:val="00B3774A"/>
    <w:rsid w:val="00B378AD"/>
    <w:rsid w:val="00B378DB"/>
    <w:rsid w:val="00B37A92"/>
    <w:rsid w:val="00B37B92"/>
    <w:rsid w:val="00B37BEB"/>
    <w:rsid w:val="00B37C2F"/>
    <w:rsid w:val="00B37D3B"/>
    <w:rsid w:val="00B37D3F"/>
    <w:rsid w:val="00B4008F"/>
    <w:rsid w:val="00B402ED"/>
    <w:rsid w:val="00B4035B"/>
    <w:rsid w:val="00B404AC"/>
    <w:rsid w:val="00B4054D"/>
    <w:rsid w:val="00B4065A"/>
    <w:rsid w:val="00B407AD"/>
    <w:rsid w:val="00B407DD"/>
    <w:rsid w:val="00B407E2"/>
    <w:rsid w:val="00B408AF"/>
    <w:rsid w:val="00B40B14"/>
    <w:rsid w:val="00B40BF2"/>
    <w:rsid w:val="00B40DF1"/>
    <w:rsid w:val="00B40DF8"/>
    <w:rsid w:val="00B40E1C"/>
    <w:rsid w:val="00B40E52"/>
    <w:rsid w:val="00B40EB2"/>
    <w:rsid w:val="00B411BD"/>
    <w:rsid w:val="00B41490"/>
    <w:rsid w:val="00B415B8"/>
    <w:rsid w:val="00B415D3"/>
    <w:rsid w:val="00B41752"/>
    <w:rsid w:val="00B41762"/>
    <w:rsid w:val="00B418B6"/>
    <w:rsid w:val="00B418F0"/>
    <w:rsid w:val="00B41B31"/>
    <w:rsid w:val="00B41D89"/>
    <w:rsid w:val="00B41DEC"/>
    <w:rsid w:val="00B41E8B"/>
    <w:rsid w:val="00B41F28"/>
    <w:rsid w:val="00B423F2"/>
    <w:rsid w:val="00B42441"/>
    <w:rsid w:val="00B424C6"/>
    <w:rsid w:val="00B4268B"/>
    <w:rsid w:val="00B42C1B"/>
    <w:rsid w:val="00B42CC1"/>
    <w:rsid w:val="00B42FEA"/>
    <w:rsid w:val="00B436BB"/>
    <w:rsid w:val="00B43D28"/>
    <w:rsid w:val="00B441DD"/>
    <w:rsid w:val="00B443C7"/>
    <w:rsid w:val="00B443F3"/>
    <w:rsid w:val="00B4466C"/>
    <w:rsid w:val="00B446DF"/>
    <w:rsid w:val="00B44710"/>
    <w:rsid w:val="00B449AD"/>
    <w:rsid w:val="00B44B51"/>
    <w:rsid w:val="00B44E87"/>
    <w:rsid w:val="00B452D9"/>
    <w:rsid w:val="00B4560D"/>
    <w:rsid w:val="00B45612"/>
    <w:rsid w:val="00B4568B"/>
    <w:rsid w:val="00B4568D"/>
    <w:rsid w:val="00B45750"/>
    <w:rsid w:val="00B45864"/>
    <w:rsid w:val="00B458B2"/>
    <w:rsid w:val="00B45A48"/>
    <w:rsid w:val="00B45A4F"/>
    <w:rsid w:val="00B45C24"/>
    <w:rsid w:val="00B45C2C"/>
    <w:rsid w:val="00B45D4D"/>
    <w:rsid w:val="00B45ED1"/>
    <w:rsid w:val="00B46098"/>
    <w:rsid w:val="00B46576"/>
    <w:rsid w:val="00B46596"/>
    <w:rsid w:val="00B468BC"/>
    <w:rsid w:val="00B47089"/>
    <w:rsid w:val="00B47135"/>
    <w:rsid w:val="00B473D3"/>
    <w:rsid w:val="00B47531"/>
    <w:rsid w:val="00B475FB"/>
    <w:rsid w:val="00B47701"/>
    <w:rsid w:val="00B4779B"/>
    <w:rsid w:val="00B47917"/>
    <w:rsid w:val="00B47959"/>
    <w:rsid w:val="00B47A16"/>
    <w:rsid w:val="00B47B6B"/>
    <w:rsid w:val="00B47FC2"/>
    <w:rsid w:val="00B50123"/>
    <w:rsid w:val="00B5037F"/>
    <w:rsid w:val="00B50462"/>
    <w:rsid w:val="00B50905"/>
    <w:rsid w:val="00B50A3F"/>
    <w:rsid w:val="00B50CE1"/>
    <w:rsid w:val="00B50E1D"/>
    <w:rsid w:val="00B50F5E"/>
    <w:rsid w:val="00B51081"/>
    <w:rsid w:val="00B51137"/>
    <w:rsid w:val="00B511A9"/>
    <w:rsid w:val="00B513B6"/>
    <w:rsid w:val="00B5144F"/>
    <w:rsid w:val="00B516EC"/>
    <w:rsid w:val="00B5177C"/>
    <w:rsid w:val="00B519E9"/>
    <w:rsid w:val="00B51F86"/>
    <w:rsid w:val="00B52144"/>
    <w:rsid w:val="00B524CF"/>
    <w:rsid w:val="00B52834"/>
    <w:rsid w:val="00B52A02"/>
    <w:rsid w:val="00B52E56"/>
    <w:rsid w:val="00B52EBC"/>
    <w:rsid w:val="00B5325B"/>
    <w:rsid w:val="00B534EA"/>
    <w:rsid w:val="00B53534"/>
    <w:rsid w:val="00B535A4"/>
    <w:rsid w:val="00B536DE"/>
    <w:rsid w:val="00B5381B"/>
    <w:rsid w:val="00B53881"/>
    <w:rsid w:val="00B53926"/>
    <w:rsid w:val="00B53A0A"/>
    <w:rsid w:val="00B53A0E"/>
    <w:rsid w:val="00B53A67"/>
    <w:rsid w:val="00B53AC8"/>
    <w:rsid w:val="00B53B3B"/>
    <w:rsid w:val="00B53DB8"/>
    <w:rsid w:val="00B53DEF"/>
    <w:rsid w:val="00B53E3E"/>
    <w:rsid w:val="00B54022"/>
    <w:rsid w:val="00B541EB"/>
    <w:rsid w:val="00B542A1"/>
    <w:rsid w:val="00B54770"/>
    <w:rsid w:val="00B548C4"/>
    <w:rsid w:val="00B54D80"/>
    <w:rsid w:val="00B55015"/>
    <w:rsid w:val="00B55067"/>
    <w:rsid w:val="00B556A2"/>
    <w:rsid w:val="00B55728"/>
    <w:rsid w:val="00B55783"/>
    <w:rsid w:val="00B557A0"/>
    <w:rsid w:val="00B55828"/>
    <w:rsid w:val="00B5587E"/>
    <w:rsid w:val="00B55BA9"/>
    <w:rsid w:val="00B55BB8"/>
    <w:rsid w:val="00B55C40"/>
    <w:rsid w:val="00B55C91"/>
    <w:rsid w:val="00B55E80"/>
    <w:rsid w:val="00B55E9B"/>
    <w:rsid w:val="00B5614A"/>
    <w:rsid w:val="00B56471"/>
    <w:rsid w:val="00B564F3"/>
    <w:rsid w:val="00B566C8"/>
    <w:rsid w:val="00B56788"/>
    <w:rsid w:val="00B5683F"/>
    <w:rsid w:val="00B56A50"/>
    <w:rsid w:val="00B56AA5"/>
    <w:rsid w:val="00B56B84"/>
    <w:rsid w:val="00B56B9D"/>
    <w:rsid w:val="00B56BC3"/>
    <w:rsid w:val="00B56BEA"/>
    <w:rsid w:val="00B56C01"/>
    <w:rsid w:val="00B56DC1"/>
    <w:rsid w:val="00B56DD4"/>
    <w:rsid w:val="00B56F70"/>
    <w:rsid w:val="00B56FD0"/>
    <w:rsid w:val="00B5701F"/>
    <w:rsid w:val="00B570C1"/>
    <w:rsid w:val="00B571AC"/>
    <w:rsid w:val="00B5727F"/>
    <w:rsid w:val="00B57456"/>
    <w:rsid w:val="00B574E0"/>
    <w:rsid w:val="00B57605"/>
    <w:rsid w:val="00B57791"/>
    <w:rsid w:val="00B57874"/>
    <w:rsid w:val="00B57935"/>
    <w:rsid w:val="00B57B7B"/>
    <w:rsid w:val="00B57E3E"/>
    <w:rsid w:val="00B57E4C"/>
    <w:rsid w:val="00B57E64"/>
    <w:rsid w:val="00B60467"/>
    <w:rsid w:val="00B60553"/>
    <w:rsid w:val="00B6073D"/>
    <w:rsid w:val="00B60848"/>
    <w:rsid w:val="00B60BE6"/>
    <w:rsid w:val="00B60C8B"/>
    <w:rsid w:val="00B60CA3"/>
    <w:rsid w:val="00B60E9D"/>
    <w:rsid w:val="00B60FD3"/>
    <w:rsid w:val="00B61095"/>
    <w:rsid w:val="00B613ED"/>
    <w:rsid w:val="00B614B8"/>
    <w:rsid w:val="00B614F0"/>
    <w:rsid w:val="00B61641"/>
    <w:rsid w:val="00B61700"/>
    <w:rsid w:val="00B61C49"/>
    <w:rsid w:val="00B61F62"/>
    <w:rsid w:val="00B620A7"/>
    <w:rsid w:val="00B62163"/>
    <w:rsid w:val="00B6262D"/>
    <w:rsid w:val="00B62787"/>
    <w:rsid w:val="00B62C15"/>
    <w:rsid w:val="00B62F5B"/>
    <w:rsid w:val="00B63332"/>
    <w:rsid w:val="00B634B4"/>
    <w:rsid w:val="00B6371D"/>
    <w:rsid w:val="00B63ABD"/>
    <w:rsid w:val="00B63F32"/>
    <w:rsid w:val="00B641AA"/>
    <w:rsid w:val="00B64205"/>
    <w:rsid w:val="00B642DD"/>
    <w:rsid w:val="00B6448D"/>
    <w:rsid w:val="00B644B4"/>
    <w:rsid w:val="00B64589"/>
    <w:rsid w:val="00B64686"/>
    <w:rsid w:val="00B64790"/>
    <w:rsid w:val="00B64910"/>
    <w:rsid w:val="00B64AF1"/>
    <w:rsid w:val="00B64D23"/>
    <w:rsid w:val="00B64DF0"/>
    <w:rsid w:val="00B64EF9"/>
    <w:rsid w:val="00B64F98"/>
    <w:rsid w:val="00B64FA8"/>
    <w:rsid w:val="00B6500D"/>
    <w:rsid w:val="00B6510D"/>
    <w:rsid w:val="00B6524D"/>
    <w:rsid w:val="00B65267"/>
    <w:rsid w:val="00B656F7"/>
    <w:rsid w:val="00B65B7A"/>
    <w:rsid w:val="00B65C9A"/>
    <w:rsid w:val="00B65F67"/>
    <w:rsid w:val="00B6610B"/>
    <w:rsid w:val="00B66211"/>
    <w:rsid w:val="00B6634C"/>
    <w:rsid w:val="00B664D0"/>
    <w:rsid w:val="00B6652E"/>
    <w:rsid w:val="00B66594"/>
    <w:rsid w:val="00B667EE"/>
    <w:rsid w:val="00B6696D"/>
    <w:rsid w:val="00B66FE4"/>
    <w:rsid w:val="00B674F6"/>
    <w:rsid w:val="00B675CF"/>
    <w:rsid w:val="00B6799C"/>
    <w:rsid w:val="00B67C3F"/>
    <w:rsid w:val="00B67E0C"/>
    <w:rsid w:val="00B67ED8"/>
    <w:rsid w:val="00B7018B"/>
    <w:rsid w:val="00B701B4"/>
    <w:rsid w:val="00B70380"/>
    <w:rsid w:val="00B70686"/>
    <w:rsid w:val="00B70997"/>
    <w:rsid w:val="00B70ACA"/>
    <w:rsid w:val="00B70E31"/>
    <w:rsid w:val="00B711C4"/>
    <w:rsid w:val="00B7125A"/>
    <w:rsid w:val="00B7129C"/>
    <w:rsid w:val="00B71506"/>
    <w:rsid w:val="00B717EB"/>
    <w:rsid w:val="00B719B5"/>
    <w:rsid w:val="00B719D0"/>
    <w:rsid w:val="00B71A50"/>
    <w:rsid w:val="00B71C23"/>
    <w:rsid w:val="00B71DD0"/>
    <w:rsid w:val="00B71F26"/>
    <w:rsid w:val="00B71F58"/>
    <w:rsid w:val="00B71F92"/>
    <w:rsid w:val="00B71F9A"/>
    <w:rsid w:val="00B72053"/>
    <w:rsid w:val="00B720B7"/>
    <w:rsid w:val="00B7212B"/>
    <w:rsid w:val="00B72261"/>
    <w:rsid w:val="00B7227F"/>
    <w:rsid w:val="00B722FD"/>
    <w:rsid w:val="00B72891"/>
    <w:rsid w:val="00B72A1F"/>
    <w:rsid w:val="00B72F55"/>
    <w:rsid w:val="00B7310F"/>
    <w:rsid w:val="00B7329E"/>
    <w:rsid w:val="00B7355D"/>
    <w:rsid w:val="00B735AB"/>
    <w:rsid w:val="00B73800"/>
    <w:rsid w:val="00B7399D"/>
    <w:rsid w:val="00B73AA3"/>
    <w:rsid w:val="00B73B57"/>
    <w:rsid w:val="00B73DA5"/>
    <w:rsid w:val="00B73E76"/>
    <w:rsid w:val="00B73ECE"/>
    <w:rsid w:val="00B7424E"/>
    <w:rsid w:val="00B742A6"/>
    <w:rsid w:val="00B74318"/>
    <w:rsid w:val="00B74447"/>
    <w:rsid w:val="00B744A6"/>
    <w:rsid w:val="00B74574"/>
    <w:rsid w:val="00B745DE"/>
    <w:rsid w:val="00B74A3B"/>
    <w:rsid w:val="00B7528D"/>
    <w:rsid w:val="00B75589"/>
    <w:rsid w:val="00B755BF"/>
    <w:rsid w:val="00B7575F"/>
    <w:rsid w:val="00B759EE"/>
    <w:rsid w:val="00B75AA3"/>
    <w:rsid w:val="00B75B6A"/>
    <w:rsid w:val="00B75C9F"/>
    <w:rsid w:val="00B75CCE"/>
    <w:rsid w:val="00B75DFD"/>
    <w:rsid w:val="00B75E97"/>
    <w:rsid w:val="00B75EB7"/>
    <w:rsid w:val="00B76274"/>
    <w:rsid w:val="00B762DC"/>
    <w:rsid w:val="00B764EA"/>
    <w:rsid w:val="00B76508"/>
    <w:rsid w:val="00B76902"/>
    <w:rsid w:val="00B76980"/>
    <w:rsid w:val="00B76997"/>
    <w:rsid w:val="00B76B18"/>
    <w:rsid w:val="00B76B60"/>
    <w:rsid w:val="00B76C76"/>
    <w:rsid w:val="00B76FE9"/>
    <w:rsid w:val="00B77239"/>
    <w:rsid w:val="00B77245"/>
    <w:rsid w:val="00B77633"/>
    <w:rsid w:val="00B77861"/>
    <w:rsid w:val="00B778AB"/>
    <w:rsid w:val="00B77940"/>
    <w:rsid w:val="00B77A48"/>
    <w:rsid w:val="00B77A73"/>
    <w:rsid w:val="00B77ACF"/>
    <w:rsid w:val="00B77BF3"/>
    <w:rsid w:val="00B77D37"/>
    <w:rsid w:val="00B77E74"/>
    <w:rsid w:val="00B77EF2"/>
    <w:rsid w:val="00B77FC4"/>
    <w:rsid w:val="00B80218"/>
    <w:rsid w:val="00B8036A"/>
    <w:rsid w:val="00B803A3"/>
    <w:rsid w:val="00B80456"/>
    <w:rsid w:val="00B80460"/>
    <w:rsid w:val="00B80469"/>
    <w:rsid w:val="00B805A2"/>
    <w:rsid w:val="00B807A3"/>
    <w:rsid w:val="00B807E9"/>
    <w:rsid w:val="00B80895"/>
    <w:rsid w:val="00B80A19"/>
    <w:rsid w:val="00B80B52"/>
    <w:rsid w:val="00B80D81"/>
    <w:rsid w:val="00B80E9B"/>
    <w:rsid w:val="00B8114C"/>
    <w:rsid w:val="00B813F9"/>
    <w:rsid w:val="00B8155F"/>
    <w:rsid w:val="00B8170A"/>
    <w:rsid w:val="00B81AFA"/>
    <w:rsid w:val="00B81C35"/>
    <w:rsid w:val="00B81D15"/>
    <w:rsid w:val="00B81DFD"/>
    <w:rsid w:val="00B81E12"/>
    <w:rsid w:val="00B81F23"/>
    <w:rsid w:val="00B82269"/>
    <w:rsid w:val="00B82353"/>
    <w:rsid w:val="00B824F2"/>
    <w:rsid w:val="00B828E7"/>
    <w:rsid w:val="00B82948"/>
    <w:rsid w:val="00B82A04"/>
    <w:rsid w:val="00B82E8C"/>
    <w:rsid w:val="00B83255"/>
    <w:rsid w:val="00B83471"/>
    <w:rsid w:val="00B836DA"/>
    <w:rsid w:val="00B83844"/>
    <w:rsid w:val="00B83889"/>
    <w:rsid w:val="00B83B1D"/>
    <w:rsid w:val="00B83B39"/>
    <w:rsid w:val="00B83BBD"/>
    <w:rsid w:val="00B83CEF"/>
    <w:rsid w:val="00B83D5A"/>
    <w:rsid w:val="00B83F79"/>
    <w:rsid w:val="00B84281"/>
    <w:rsid w:val="00B8479B"/>
    <w:rsid w:val="00B847DF"/>
    <w:rsid w:val="00B849F7"/>
    <w:rsid w:val="00B84E7C"/>
    <w:rsid w:val="00B84ED2"/>
    <w:rsid w:val="00B850E6"/>
    <w:rsid w:val="00B85180"/>
    <w:rsid w:val="00B8519F"/>
    <w:rsid w:val="00B853EC"/>
    <w:rsid w:val="00B85561"/>
    <w:rsid w:val="00B855BF"/>
    <w:rsid w:val="00B8568A"/>
    <w:rsid w:val="00B85A43"/>
    <w:rsid w:val="00B85A95"/>
    <w:rsid w:val="00B85C62"/>
    <w:rsid w:val="00B8600D"/>
    <w:rsid w:val="00B8618F"/>
    <w:rsid w:val="00B86195"/>
    <w:rsid w:val="00B8636D"/>
    <w:rsid w:val="00B86541"/>
    <w:rsid w:val="00B865BA"/>
    <w:rsid w:val="00B865BE"/>
    <w:rsid w:val="00B86757"/>
    <w:rsid w:val="00B867A0"/>
    <w:rsid w:val="00B867FF"/>
    <w:rsid w:val="00B868A4"/>
    <w:rsid w:val="00B8691E"/>
    <w:rsid w:val="00B86CBA"/>
    <w:rsid w:val="00B86CD0"/>
    <w:rsid w:val="00B86E30"/>
    <w:rsid w:val="00B8766F"/>
    <w:rsid w:val="00B87854"/>
    <w:rsid w:val="00B878C7"/>
    <w:rsid w:val="00B87990"/>
    <w:rsid w:val="00B87A4D"/>
    <w:rsid w:val="00B87A56"/>
    <w:rsid w:val="00B87B34"/>
    <w:rsid w:val="00B87D25"/>
    <w:rsid w:val="00B87E92"/>
    <w:rsid w:val="00B87F50"/>
    <w:rsid w:val="00B900E5"/>
    <w:rsid w:val="00B901C4"/>
    <w:rsid w:val="00B901DD"/>
    <w:rsid w:val="00B90239"/>
    <w:rsid w:val="00B906AE"/>
    <w:rsid w:val="00B906D1"/>
    <w:rsid w:val="00B90D1B"/>
    <w:rsid w:val="00B911DC"/>
    <w:rsid w:val="00B913A5"/>
    <w:rsid w:val="00B91992"/>
    <w:rsid w:val="00B91A8D"/>
    <w:rsid w:val="00B91B41"/>
    <w:rsid w:val="00B91CDA"/>
    <w:rsid w:val="00B91E23"/>
    <w:rsid w:val="00B91F20"/>
    <w:rsid w:val="00B9203B"/>
    <w:rsid w:val="00B9214F"/>
    <w:rsid w:val="00B92293"/>
    <w:rsid w:val="00B924DB"/>
    <w:rsid w:val="00B925D0"/>
    <w:rsid w:val="00B92607"/>
    <w:rsid w:val="00B92757"/>
    <w:rsid w:val="00B928CC"/>
    <w:rsid w:val="00B92AEB"/>
    <w:rsid w:val="00B92EDA"/>
    <w:rsid w:val="00B92FB5"/>
    <w:rsid w:val="00B934CC"/>
    <w:rsid w:val="00B93693"/>
    <w:rsid w:val="00B936D2"/>
    <w:rsid w:val="00B93882"/>
    <w:rsid w:val="00B93B09"/>
    <w:rsid w:val="00B93C0D"/>
    <w:rsid w:val="00B93CF0"/>
    <w:rsid w:val="00B93E4A"/>
    <w:rsid w:val="00B93ED6"/>
    <w:rsid w:val="00B944A6"/>
    <w:rsid w:val="00B945AF"/>
    <w:rsid w:val="00B94634"/>
    <w:rsid w:val="00B946DF"/>
    <w:rsid w:val="00B94845"/>
    <w:rsid w:val="00B94A28"/>
    <w:rsid w:val="00B94CD5"/>
    <w:rsid w:val="00B94E6B"/>
    <w:rsid w:val="00B94F19"/>
    <w:rsid w:val="00B94F3E"/>
    <w:rsid w:val="00B95293"/>
    <w:rsid w:val="00B953AB"/>
    <w:rsid w:val="00B953B6"/>
    <w:rsid w:val="00B95490"/>
    <w:rsid w:val="00B955C5"/>
    <w:rsid w:val="00B95940"/>
    <w:rsid w:val="00B95A1B"/>
    <w:rsid w:val="00B95B6C"/>
    <w:rsid w:val="00B95C47"/>
    <w:rsid w:val="00B95DFC"/>
    <w:rsid w:val="00B95E64"/>
    <w:rsid w:val="00B95EAE"/>
    <w:rsid w:val="00B95FEF"/>
    <w:rsid w:val="00B960A0"/>
    <w:rsid w:val="00B96165"/>
    <w:rsid w:val="00B961E6"/>
    <w:rsid w:val="00B963E9"/>
    <w:rsid w:val="00B9658F"/>
    <w:rsid w:val="00B966F7"/>
    <w:rsid w:val="00B967D6"/>
    <w:rsid w:val="00B96999"/>
    <w:rsid w:val="00B96DCC"/>
    <w:rsid w:val="00B96E34"/>
    <w:rsid w:val="00B970BE"/>
    <w:rsid w:val="00B971BD"/>
    <w:rsid w:val="00B9722A"/>
    <w:rsid w:val="00B97277"/>
    <w:rsid w:val="00B97407"/>
    <w:rsid w:val="00B97506"/>
    <w:rsid w:val="00B975ED"/>
    <w:rsid w:val="00B977F6"/>
    <w:rsid w:val="00B97855"/>
    <w:rsid w:val="00B979EB"/>
    <w:rsid w:val="00B97C00"/>
    <w:rsid w:val="00B97D59"/>
    <w:rsid w:val="00B97EC2"/>
    <w:rsid w:val="00B97EFA"/>
    <w:rsid w:val="00B97F25"/>
    <w:rsid w:val="00BA00F1"/>
    <w:rsid w:val="00BA0322"/>
    <w:rsid w:val="00BA0351"/>
    <w:rsid w:val="00BA075F"/>
    <w:rsid w:val="00BA0A7C"/>
    <w:rsid w:val="00BA0B04"/>
    <w:rsid w:val="00BA0BAA"/>
    <w:rsid w:val="00BA0BE0"/>
    <w:rsid w:val="00BA0D40"/>
    <w:rsid w:val="00BA0F25"/>
    <w:rsid w:val="00BA10AF"/>
    <w:rsid w:val="00BA1506"/>
    <w:rsid w:val="00BA1522"/>
    <w:rsid w:val="00BA1549"/>
    <w:rsid w:val="00BA15D7"/>
    <w:rsid w:val="00BA181C"/>
    <w:rsid w:val="00BA1B66"/>
    <w:rsid w:val="00BA1C3C"/>
    <w:rsid w:val="00BA1CFF"/>
    <w:rsid w:val="00BA1DF1"/>
    <w:rsid w:val="00BA1E07"/>
    <w:rsid w:val="00BA21E8"/>
    <w:rsid w:val="00BA224B"/>
    <w:rsid w:val="00BA24E0"/>
    <w:rsid w:val="00BA266F"/>
    <w:rsid w:val="00BA26F1"/>
    <w:rsid w:val="00BA28EE"/>
    <w:rsid w:val="00BA2A33"/>
    <w:rsid w:val="00BA2ADD"/>
    <w:rsid w:val="00BA2BCD"/>
    <w:rsid w:val="00BA2C26"/>
    <w:rsid w:val="00BA2CF7"/>
    <w:rsid w:val="00BA2DA4"/>
    <w:rsid w:val="00BA2DEB"/>
    <w:rsid w:val="00BA2FEB"/>
    <w:rsid w:val="00BA3025"/>
    <w:rsid w:val="00BA329D"/>
    <w:rsid w:val="00BA32F2"/>
    <w:rsid w:val="00BA3310"/>
    <w:rsid w:val="00BA3554"/>
    <w:rsid w:val="00BA384C"/>
    <w:rsid w:val="00BA38B8"/>
    <w:rsid w:val="00BA399B"/>
    <w:rsid w:val="00BA3B19"/>
    <w:rsid w:val="00BA3BDE"/>
    <w:rsid w:val="00BA3CF7"/>
    <w:rsid w:val="00BA4060"/>
    <w:rsid w:val="00BA4181"/>
    <w:rsid w:val="00BA41F0"/>
    <w:rsid w:val="00BA4460"/>
    <w:rsid w:val="00BA455A"/>
    <w:rsid w:val="00BA491F"/>
    <w:rsid w:val="00BA4947"/>
    <w:rsid w:val="00BA4A7C"/>
    <w:rsid w:val="00BA4BD3"/>
    <w:rsid w:val="00BA4BD4"/>
    <w:rsid w:val="00BA4C48"/>
    <w:rsid w:val="00BA501F"/>
    <w:rsid w:val="00BA5086"/>
    <w:rsid w:val="00BA50AA"/>
    <w:rsid w:val="00BA55BE"/>
    <w:rsid w:val="00BA577D"/>
    <w:rsid w:val="00BA5AD6"/>
    <w:rsid w:val="00BA5B75"/>
    <w:rsid w:val="00BA5C87"/>
    <w:rsid w:val="00BA5E29"/>
    <w:rsid w:val="00BA5E41"/>
    <w:rsid w:val="00BA5EDF"/>
    <w:rsid w:val="00BA5F0B"/>
    <w:rsid w:val="00BA5F3A"/>
    <w:rsid w:val="00BA64DB"/>
    <w:rsid w:val="00BA651A"/>
    <w:rsid w:val="00BA66AE"/>
    <w:rsid w:val="00BA696E"/>
    <w:rsid w:val="00BA6A85"/>
    <w:rsid w:val="00BA6B49"/>
    <w:rsid w:val="00BA6E0E"/>
    <w:rsid w:val="00BA701A"/>
    <w:rsid w:val="00BA71C8"/>
    <w:rsid w:val="00BA71F1"/>
    <w:rsid w:val="00BA73AA"/>
    <w:rsid w:val="00BA73BD"/>
    <w:rsid w:val="00BA74AE"/>
    <w:rsid w:val="00BA7703"/>
    <w:rsid w:val="00BA772D"/>
    <w:rsid w:val="00BA7827"/>
    <w:rsid w:val="00BA7A6D"/>
    <w:rsid w:val="00BA7AC7"/>
    <w:rsid w:val="00BA7C5D"/>
    <w:rsid w:val="00BA7E97"/>
    <w:rsid w:val="00BA7F8B"/>
    <w:rsid w:val="00BB00C0"/>
    <w:rsid w:val="00BB00C8"/>
    <w:rsid w:val="00BB0102"/>
    <w:rsid w:val="00BB021A"/>
    <w:rsid w:val="00BB044E"/>
    <w:rsid w:val="00BB079D"/>
    <w:rsid w:val="00BB07A0"/>
    <w:rsid w:val="00BB0A47"/>
    <w:rsid w:val="00BB0AB1"/>
    <w:rsid w:val="00BB0B4A"/>
    <w:rsid w:val="00BB0B87"/>
    <w:rsid w:val="00BB0F5B"/>
    <w:rsid w:val="00BB0FF4"/>
    <w:rsid w:val="00BB155B"/>
    <w:rsid w:val="00BB1A4C"/>
    <w:rsid w:val="00BB1A5A"/>
    <w:rsid w:val="00BB1C3B"/>
    <w:rsid w:val="00BB1E48"/>
    <w:rsid w:val="00BB1F6D"/>
    <w:rsid w:val="00BB207F"/>
    <w:rsid w:val="00BB23E1"/>
    <w:rsid w:val="00BB25AD"/>
    <w:rsid w:val="00BB278A"/>
    <w:rsid w:val="00BB27DA"/>
    <w:rsid w:val="00BB2973"/>
    <w:rsid w:val="00BB2AEA"/>
    <w:rsid w:val="00BB2B39"/>
    <w:rsid w:val="00BB2B3D"/>
    <w:rsid w:val="00BB2C87"/>
    <w:rsid w:val="00BB2D73"/>
    <w:rsid w:val="00BB2D8C"/>
    <w:rsid w:val="00BB2DD9"/>
    <w:rsid w:val="00BB2DDA"/>
    <w:rsid w:val="00BB2E09"/>
    <w:rsid w:val="00BB304B"/>
    <w:rsid w:val="00BB30EF"/>
    <w:rsid w:val="00BB3517"/>
    <w:rsid w:val="00BB35AC"/>
    <w:rsid w:val="00BB35E5"/>
    <w:rsid w:val="00BB3643"/>
    <w:rsid w:val="00BB37D0"/>
    <w:rsid w:val="00BB37EA"/>
    <w:rsid w:val="00BB399B"/>
    <w:rsid w:val="00BB3C2C"/>
    <w:rsid w:val="00BB3C75"/>
    <w:rsid w:val="00BB3D7A"/>
    <w:rsid w:val="00BB3E73"/>
    <w:rsid w:val="00BB3F15"/>
    <w:rsid w:val="00BB409C"/>
    <w:rsid w:val="00BB40C1"/>
    <w:rsid w:val="00BB40E8"/>
    <w:rsid w:val="00BB4151"/>
    <w:rsid w:val="00BB4164"/>
    <w:rsid w:val="00BB4374"/>
    <w:rsid w:val="00BB441D"/>
    <w:rsid w:val="00BB449B"/>
    <w:rsid w:val="00BB45F8"/>
    <w:rsid w:val="00BB4624"/>
    <w:rsid w:val="00BB4742"/>
    <w:rsid w:val="00BB47EB"/>
    <w:rsid w:val="00BB486A"/>
    <w:rsid w:val="00BB4B5D"/>
    <w:rsid w:val="00BB4E98"/>
    <w:rsid w:val="00BB4ECD"/>
    <w:rsid w:val="00BB51C1"/>
    <w:rsid w:val="00BB51D0"/>
    <w:rsid w:val="00BB5207"/>
    <w:rsid w:val="00BB5224"/>
    <w:rsid w:val="00BB555B"/>
    <w:rsid w:val="00BB5579"/>
    <w:rsid w:val="00BB563A"/>
    <w:rsid w:val="00BB574D"/>
    <w:rsid w:val="00BB584D"/>
    <w:rsid w:val="00BB59D1"/>
    <w:rsid w:val="00BB5AB2"/>
    <w:rsid w:val="00BB5DF7"/>
    <w:rsid w:val="00BB64B8"/>
    <w:rsid w:val="00BB6567"/>
    <w:rsid w:val="00BB6A77"/>
    <w:rsid w:val="00BB6AD7"/>
    <w:rsid w:val="00BB6BA4"/>
    <w:rsid w:val="00BB70A0"/>
    <w:rsid w:val="00BB70B4"/>
    <w:rsid w:val="00BB70F6"/>
    <w:rsid w:val="00BB7104"/>
    <w:rsid w:val="00BB71BA"/>
    <w:rsid w:val="00BB739C"/>
    <w:rsid w:val="00BB74D2"/>
    <w:rsid w:val="00BB7538"/>
    <w:rsid w:val="00BB785C"/>
    <w:rsid w:val="00BB7895"/>
    <w:rsid w:val="00BB78DF"/>
    <w:rsid w:val="00BB7A00"/>
    <w:rsid w:val="00BB7BE0"/>
    <w:rsid w:val="00BB7E6B"/>
    <w:rsid w:val="00BC00A6"/>
    <w:rsid w:val="00BC011C"/>
    <w:rsid w:val="00BC01C6"/>
    <w:rsid w:val="00BC0228"/>
    <w:rsid w:val="00BC0414"/>
    <w:rsid w:val="00BC0422"/>
    <w:rsid w:val="00BC054A"/>
    <w:rsid w:val="00BC0AEB"/>
    <w:rsid w:val="00BC0B0F"/>
    <w:rsid w:val="00BC0B5D"/>
    <w:rsid w:val="00BC101F"/>
    <w:rsid w:val="00BC11B1"/>
    <w:rsid w:val="00BC1543"/>
    <w:rsid w:val="00BC15AB"/>
    <w:rsid w:val="00BC19DC"/>
    <w:rsid w:val="00BC1DEA"/>
    <w:rsid w:val="00BC1E40"/>
    <w:rsid w:val="00BC1E61"/>
    <w:rsid w:val="00BC2245"/>
    <w:rsid w:val="00BC2291"/>
    <w:rsid w:val="00BC2622"/>
    <w:rsid w:val="00BC2655"/>
    <w:rsid w:val="00BC273C"/>
    <w:rsid w:val="00BC2C0D"/>
    <w:rsid w:val="00BC2DE2"/>
    <w:rsid w:val="00BC2EBB"/>
    <w:rsid w:val="00BC3005"/>
    <w:rsid w:val="00BC349E"/>
    <w:rsid w:val="00BC36BA"/>
    <w:rsid w:val="00BC376C"/>
    <w:rsid w:val="00BC4048"/>
    <w:rsid w:val="00BC43A3"/>
    <w:rsid w:val="00BC445A"/>
    <w:rsid w:val="00BC44E9"/>
    <w:rsid w:val="00BC4510"/>
    <w:rsid w:val="00BC459A"/>
    <w:rsid w:val="00BC48AE"/>
    <w:rsid w:val="00BC4B94"/>
    <w:rsid w:val="00BC4BD8"/>
    <w:rsid w:val="00BC4C42"/>
    <w:rsid w:val="00BC4FA3"/>
    <w:rsid w:val="00BC5020"/>
    <w:rsid w:val="00BC506B"/>
    <w:rsid w:val="00BC51F5"/>
    <w:rsid w:val="00BC561F"/>
    <w:rsid w:val="00BC56D8"/>
    <w:rsid w:val="00BC5734"/>
    <w:rsid w:val="00BC5950"/>
    <w:rsid w:val="00BC5CAF"/>
    <w:rsid w:val="00BC61D9"/>
    <w:rsid w:val="00BC6422"/>
    <w:rsid w:val="00BC690B"/>
    <w:rsid w:val="00BC692C"/>
    <w:rsid w:val="00BC708F"/>
    <w:rsid w:val="00BC71F4"/>
    <w:rsid w:val="00BC72B6"/>
    <w:rsid w:val="00BC7477"/>
    <w:rsid w:val="00BC74E4"/>
    <w:rsid w:val="00BC79BF"/>
    <w:rsid w:val="00BC79C7"/>
    <w:rsid w:val="00BC79D3"/>
    <w:rsid w:val="00BC7A24"/>
    <w:rsid w:val="00BC7A78"/>
    <w:rsid w:val="00BC7AA0"/>
    <w:rsid w:val="00BC7D6F"/>
    <w:rsid w:val="00BC7EF9"/>
    <w:rsid w:val="00BD00A0"/>
    <w:rsid w:val="00BD01C2"/>
    <w:rsid w:val="00BD01D3"/>
    <w:rsid w:val="00BD065E"/>
    <w:rsid w:val="00BD107F"/>
    <w:rsid w:val="00BD192B"/>
    <w:rsid w:val="00BD1CF8"/>
    <w:rsid w:val="00BD213F"/>
    <w:rsid w:val="00BD215F"/>
    <w:rsid w:val="00BD22A9"/>
    <w:rsid w:val="00BD23B4"/>
    <w:rsid w:val="00BD24AE"/>
    <w:rsid w:val="00BD2D0B"/>
    <w:rsid w:val="00BD2D6C"/>
    <w:rsid w:val="00BD2E34"/>
    <w:rsid w:val="00BD3076"/>
    <w:rsid w:val="00BD31A9"/>
    <w:rsid w:val="00BD32DB"/>
    <w:rsid w:val="00BD3476"/>
    <w:rsid w:val="00BD354F"/>
    <w:rsid w:val="00BD35C5"/>
    <w:rsid w:val="00BD3761"/>
    <w:rsid w:val="00BD37BD"/>
    <w:rsid w:val="00BD3870"/>
    <w:rsid w:val="00BD3929"/>
    <w:rsid w:val="00BD394A"/>
    <w:rsid w:val="00BD3A11"/>
    <w:rsid w:val="00BD3B82"/>
    <w:rsid w:val="00BD3CF5"/>
    <w:rsid w:val="00BD3E32"/>
    <w:rsid w:val="00BD3E6D"/>
    <w:rsid w:val="00BD3EA6"/>
    <w:rsid w:val="00BD3ED6"/>
    <w:rsid w:val="00BD4269"/>
    <w:rsid w:val="00BD4528"/>
    <w:rsid w:val="00BD46AB"/>
    <w:rsid w:val="00BD4722"/>
    <w:rsid w:val="00BD4774"/>
    <w:rsid w:val="00BD4C4C"/>
    <w:rsid w:val="00BD4EE7"/>
    <w:rsid w:val="00BD5179"/>
    <w:rsid w:val="00BD5295"/>
    <w:rsid w:val="00BD53A4"/>
    <w:rsid w:val="00BD53C1"/>
    <w:rsid w:val="00BD5400"/>
    <w:rsid w:val="00BD5492"/>
    <w:rsid w:val="00BD55A0"/>
    <w:rsid w:val="00BD5665"/>
    <w:rsid w:val="00BD576B"/>
    <w:rsid w:val="00BD5931"/>
    <w:rsid w:val="00BD5A8A"/>
    <w:rsid w:val="00BD5ABC"/>
    <w:rsid w:val="00BD5AE5"/>
    <w:rsid w:val="00BD5B16"/>
    <w:rsid w:val="00BD5B48"/>
    <w:rsid w:val="00BD5B55"/>
    <w:rsid w:val="00BD5E4E"/>
    <w:rsid w:val="00BD5E77"/>
    <w:rsid w:val="00BD6003"/>
    <w:rsid w:val="00BD603C"/>
    <w:rsid w:val="00BD63C4"/>
    <w:rsid w:val="00BD652F"/>
    <w:rsid w:val="00BD6579"/>
    <w:rsid w:val="00BD65F3"/>
    <w:rsid w:val="00BD6673"/>
    <w:rsid w:val="00BD66B6"/>
    <w:rsid w:val="00BD6717"/>
    <w:rsid w:val="00BD68F8"/>
    <w:rsid w:val="00BD69C1"/>
    <w:rsid w:val="00BD6C00"/>
    <w:rsid w:val="00BD6C77"/>
    <w:rsid w:val="00BD6E30"/>
    <w:rsid w:val="00BD6EA7"/>
    <w:rsid w:val="00BD7046"/>
    <w:rsid w:val="00BD705B"/>
    <w:rsid w:val="00BD717B"/>
    <w:rsid w:val="00BD72DC"/>
    <w:rsid w:val="00BD7324"/>
    <w:rsid w:val="00BD7597"/>
    <w:rsid w:val="00BD7B6C"/>
    <w:rsid w:val="00BD7C1D"/>
    <w:rsid w:val="00BE0320"/>
    <w:rsid w:val="00BE032A"/>
    <w:rsid w:val="00BE05B3"/>
    <w:rsid w:val="00BE07DF"/>
    <w:rsid w:val="00BE0A1E"/>
    <w:rsid w:val="00BE0C3A"/>
    <w:rsid w:val="00BE0C47"/>
    <w:rsid w:val="00BE0CBD"/>
    <w:rsid w:val="00BE0DCE"/>
    <w:rsid w:val="00BE110A"/>
    <w:rsid w:val="00BE124D"/>
    <w:rsid w:val="00BE1394"/>
    <w:rsid w:val="00BE15AD"/>
    <w:rsid w:val="00BE15F9"/>
    <w:rsid w:val="00BE168B"/>
    <w:rsid w:val="00BE16FC"/>
    <w:rsid w:val="00BE1734"/>
    <w:rsid w:val="00BE1AE0"/>
    <w:rsid w:val="00BE1B6C"/>
    <w:rsid w:val="00BE1DDF"/>
    <w:rsid w:val="00BE1E7F"/>
    <w:rsid w:val="00BE2088"/>
    <w:rsid w:val="00BE2250"/>
    <w:rsid w:val="00BE23DD"/>
    <w:rsid w:val="00BE255A"/>
    <w:rsid w:val="00BE258D"/>
    <w:rsid w:val="00BE26C7"/>
    <w:rsid w:val="00BE26EB"/>
    <w:rsid w:val="00BE2735"/>
    <w:rsid w:val="00BE2889"/>
    <w:rsid w:val="00BE28EA"/>
    <w:rsid w:val="00BE299E"/>
    <w:rsid w:val="00BE2BD2"/>
    <w:rsid w:val="00BE2F2B"/>
    <w:rsid w:val="00BE2FFC"/>
    <w:rsid w:val="00BE3030"/>
    <w:rsid w:val="00BE34A9"/>
    <w:rsid w:val="00BE3839"/>
    <w:rsid w:val="00BE39C7"/>
    <w:rsid w:val="00BE3EE7"/>
    <w:rsid w:val="00BE4121"/>
    <w:rsid w:val="00BE433B"/>
    <w:rsid w:val="00BE4575"/>
    <w:rsid w:val="00BE4674"/>
    <w:rsid w:val="00BE49E4"/>
    <w:rsid w:val="00BE4C20"/>
    <w:rsid w:val="00BE4D85"/>
    <w:rsid w:val="00BE4E43"/>
    <w:rsid w:val="00BE5453"/>
    <w:rsid w:val="00BE54EA"/>
    <w:rsid w:val="00BE5564"/>
    <w:rsid w:val="00BE563D"/>
    <w:rsid w:val="00BE56D1"/>
    <w:rsid w:val="00BE5765"/>
    <w:rsid w:val="00BE58C1"/>
    <w:rsid w:val="00BE5AE3"/>
    <w:rsid w:val="00BE5CEC"/>
    <w:rsid w:val="00BE5D5B"/>
    <w:rsid w:val="00BE5E77"/>
    <w:rsid w:val="00BE6042"/>
    <w:rsid w:val="00BE60C1"/>
    <w:rsid w:val="00BE614E"/>
    <w:rsid w:val="00BE6292"/>
    <w:rsid w:val="00BE6421"/>
    <w:rsid w:val="00BE6436"/>
    <w:rsid w:val="00BE651B"/>
    <w:rsid w:val="00BE6A9B"/>
    <w:rsid w:val="00BE6BD7"/>
    <w:rsid w:val="00BE6C22"/>
    <w:rsid w:val="00BE6E18"/>
    <w:rsid w:val="00BE6EA9"/>
    <w:rsid w:val="00BE6EED"/>
    <w:rsid w:val="00BE7117"/>
    <w:rsid w:val="00BE7344"/>
    <w:rsid w:val="00BE7ABD"/>
    <w:rsid w:val="00BE7E31"/>
    <w:rsid w:val="00BF0183"/>
    <w:rsid w:val="00BF01A4"/>
    <w:rsid w:val="00BF0664"/>
    <w:rsid w:val="00BF06F6"/>
    <w:rsid w:val="00BF0A9A"/>
    <w:rsid w:val="00BF0CFC"/>
    <w:rsid w:val="00BF0D21"/>
    <w:rsid w:val="00BF0D28"/>
    <w:rsid w:val="00BF0F17"/>
    <w:rsid w:val="00BF0F85"/>
    <w:rsid w:val="00BF105D"/>
    <w:rsid w:val="00BF122E"/>
    <w:rsid w:val="00BF184D"/>
    <w:rsid w:val="00BF1A2A"/>
    <w:rsid w:val="00BF1DA2"/>
    <w:rsid w:val="00BF21E2"/>
    <w:rsid w:val="00BF222F"/>
    <w:rsid w:val="00BF2250"/>
    <w:rsid w:val="00BF2258"/>
    <w:rsid w:val="00BF2313"/>
    <w:rsid w:val="00BF2369"/>
    <w:rsid w:val="00BF2384"/>
    <w:rsid w:val="00BF2438"/>
    <w:rsid w:val="00BF2683"/>
    <w:rsid w:val="00BF26AD"/>
    <w:rsid w:val="00BF282B"/>
    <w:rsid w:val="00BF29E7"/>
    <w:rsid w:val="00BF2C3F"/>
    <w:rsid w:val="00BF3183"/>
    <w:rsid w:val="00BF36DE"/>
    <w:rsid w:val="00BF38C3"/>
    <w:rsid w:val="00BF3C12"/>
    <w:rsid w:val="00BF4128"/>
    <w:rsid w:val="00BF4170"/>
    <w:rsid w:val="00BF4204"/>
    <w:rsid w:val="00BF4231"/>
    <w:rsid w:val="00BF4362"/>
    <w:rsid w:val="00BF44B5"/>
    <w:rsid w:val="00BF44B9"/>
    <w:rsid w:val="00BF4630"/>
    <w:rsid w:val="00BF475F"/>
    <w:rsid w:val="00BF4ABF"/>
    <w:rsid w:val="00BF4BB1"/>
    <w:rsid w:val="00BF4C71"/>
    <w:rsid w:val="00BF4DF9"/>
    <w:rsid w:val="00BF50C0"/>
    <w:rsid w:val="00BF5208"/>
    <w:rsid w:val="00BF533F"/>
    <w:rsid w:val="00BF5505"/>
    <w:rsid w:val="00BF55FB"/>
    <w:rsid w:val="00BF562D"/>
    <w:rsid w:val="00BF591E"/>
    <w:rsid w:val="00BF5C0F"/>
    <w:rsid w:val="00BF5E0F"/>
    <w:rsid w:val="00BF5ED0"/>
    <w:rsid w:val="00BF5EDA"/>
    <w:rsid w:val="00BF6013"/>
    <w:rsid w:val="00BF610C"/>
    <w:rsid w:val="00BF61A1"/>
    <w:rsid w:val="00BF620B"/>
    <w:rsid w:val="00BF62B3"/>
    <w:rsid w:val="00BF62DC"/>
    <w:rsid w:val="00BF630D"/>
    <w:rsid w:val="00BF6321"/>
    <w:rsid w:val="00BF635A"/>
    <w:rsid w:val="00BF6806"/>
    <w:rsid w:val="00BF6C97"/>
    <w:rsid w:val="00BF6FD3"/>
    <w:rsid w:val="00BF767D"/>
    <w:rsid w:val="00BF78C7"/>
    <w:rsid w:val="00BF79E6"/>
    <w:rsid w:val="00BF7C96"/>
    <w:rsid w:val="00BF7CA7"/>
    <w:rsid w:val="00BF7DA6"/>
    <w:rsid w:val="00BF7DCD"/>
    <w:rsid w:val="00BF7DF1"/>
    <w:rsid w:val="00BF7F9E"/>
    <w:rsid w:val="00BF7FEC"/>
    <w:rsid w:val="00C00177"/>
    <w:rsid w:val="00C001E8"/>
    <w:rsid w:val="00C00256"/>
    <w:rsid w:val="00C003CA"/>
    <w:rsid w:val="00C004BE"/>
    <w:rsid w:val="00C0051B"/>
    <w:rsid w:val="00C0054D"/>
    <w:rsid w:val="00C00581"/>
    <w:rsid w:val="00C00584"/>
    <w:rsid w:val="00C00697"/>
    <w:rsid w:val="00C006B7"/>
    <w:rsid w:val="00C006C9"/>
    <w:rsid w:val="00C00985"/>
    <w:rsid w:val="00C00CB1"/>
    <w:rsid w:val="00C00CBF"/>
    <w:rsid w:val="00C00D57"/>
    <w:rsid w:val="00C00DA1"/>
    <w:rsid w:val="00C00E2E"/>
    <w:rsid w:val="00C01002"/>
    <w:rsid w:val="00C01084"/>
    <w:rsid w:val="00C0119A"/>
    <w:rsid w:val="00C014BD"/>
    <w:rsid w:val="00C01872"/>
    <w:rsid w:val="00C018AB"/>
    <w:rsid w:val="00C019F6"/>
    <w:rsid w:val="00C01A3C"/>
    <w:rsid w:val="00C020BE"/>
    <w:rsid w:val="00C022A3"/>
    <w:rsid w:val="00C02343"/>
    <w:rsid w:val="00C02766"/>
    <w:rsid w:val="00C0278B"/>
    <w:rsid w:val="00C0285B"/>
    <w:rsid w:val="00C02D96"/>
    <w:rsid w:val="00C032A4"/>
    <w:rsid w:val="00C03724"/>
    <w:rsid w:val="00C03AF5"/>
    <w:rsid w:val="00C03C43"/>
    <w:rsid w:val="00C03CC6"/>
    <w:rsid w:val="00C0413B"/>
    <w:rsid w:val="00C04199"/>
    <w:rsid w:val="00C043CC"/>
    <w:rsid w:val="00C043FD"/>
    <w:rsid w:val="00C0492E"/>
    <w:rsid w:val="00C04AFD"/>
    <w:rsid w:val="00C04CB6"/>
    <w:rsid w:val="00C04EB7"/>
    <w:rsid w:val="00C04F0F"/>
    <w:rsid w:val="00C05025"/>
    <w:rsid w:val="00C055B1"/>
    <w:rsid w:val="00C0569E"/>
    <w:rsid w:val="00C05AEF"/>
    <w:rsid w:val="00C05B11"/>
    <w:rsid w:val="00C05C21"/>
    <w:rsid w:val="00C06152"/>
    <w:rsid w:val="00C06155"/>
    <w:rsid w:val="00C061B6"/>
    <w:rsid w:val="00C062B7"/>
    <w:rsid w:val="00C06413"/>
    <w:rsid w:val="00C06704"/>
    <w:rsid w:val="00C0679F"/>
    <w:rsid w:val="00C06CA1"/>
    <w:rsid w:val="00C06D35"/>
    <w:rsid w:val="00C07118"/>
    <w:rsid w:val="00C0726A"/>
    <w:rsid w:val="00C072AF"/>
    <w:rsid w:val="00C072C3"/>
    <w:rsid w:val="00C072DD"/>
    <w:rsid w:val="00C07695"/>
    <w:rsid w:val="00C07909"/>
    <w:rsid w:val="00C07941"/>
    <w:rsid w:val="00C0796A"/>
    <w:rsid w:val="00C079BB"/>
    <w:rsid w:val="00C07C47"/>
    <w:rsid w:val="00C07D0E"/>
    <w:rsid w:val="00C07DAC"/>
    <w:rsid w:val="00C07EB4"/>
    <w:rsid w:val="00C07F17"/>
    <w:rsid w:val="00C1007F"/>
    <w:rsid w:val="00C101E4"/>
    <w:rsid w:val="00C1025B"/>
    <w:rsid w:val="00C103B5"/>
    <w:rsid w:val="00C10687"/>
    <w:rsid w:val="00C108B9"/>
    <w:rsid w:val="00C10C16"/>
    <w:rsid w:val="00C10E38"/>
    <w:rsid w:val="00C10E74"/>
    <w:rsid w:val="00C111BE"/>
    <w:rsid w:val="00C11209"/>
    <w:rsid w:val="00C1123F"/>
    <w:rsid w:val="00C115DE"/>
    <w:rsid w:val="00C11B99"/>
    <w:rsid w:val="00C11C2C"/>
    <w:rsid w:val="00C11CC3"/>
    <w:rsid w:val="00C11E87"/>
    <w:rsid w:val="00C11F67"/>
    <w:rsid w:val="00C12094"/>
    <w:rsid w:val="00C121A3"/>
    <w:rsid w:val="00C1224D"/>
    <w:rsid w:val="00C125D3"/>
    <w:rsid w:val="00C12789"/>
    <w:rsid w:val="00C1284C"/>
    <w:rsid w:val="00C1292D"/>
    <w:rsid w:val="00C12C13"/>
    <w:rsid w:val="00C12C2F"/>
    <w:rsid w:val="00C12D58"/>
    <w:rsid w:val="00C12E22"/>
    <w:rsid w:val="00C12F97"/>
    <w:rsid w:val="00C130DF"/>
    <w:rsid w:val="00C1315A"/>
    <w:rsid w:val="00C131B6"/>
    <w:rsid w:val="00C13207"/>
    <w:rsid w:val="00C132BF"/>
    <w:rsid w:val="00C132C6"/>
    <w:rsid w:val="00C13313"/>
    <w:rsid w:val="00C1349D"/>
    <w:rsid w:val="00C137A0"/>
    <w:rsid w:val="00C13BFE"/>
    <w:rsid w:val="00C13DC9"/>
    <w:rsid w:val="00C13E67"/>
    <w:rsid w:val="00C13F2A"/>
    <w:rsid w:val="00C13F49"/>
    <w:rsid w:val="00C13FC7"/>
    <w:rsid w:val="00C14059"/>
    <w:rsid w:val="00C14191"/>
    <w:rsid w:val="00C14223"/>
    <w:rsid w:val="00C14291"/>
    <w:rsid w:val="00C14658"/>
    <w:rsid w:val="00C147BE"/>
    <w:rsid w:val="00C14873"/>
    <w:rsid w:val="00C148A9"/>
    <w:rsid w:val="00C14AED"/>
    <w:rsid w:val="00C14B8C"/>
    <w:rsid w:val="00C14C33"/>
    <w:rsid w:val="00C14F85"/>
    <w:rsid w:val="00C1513E"/>
    <w:rsid w:val="00C151AC"/>
    <w:rsid w:val="00C15266"/>
    <w:rsid w:val="00C152BE"/>
    <w:rsid w:val="00C152E5"/>
    <w:rsid w:val="00C1533C"/>
    <w:rsid w:val="00C15379"/>
    <w:rsid w:val="00C1544E"/>
    <w:rsid w:val="00C154AB"/>
    <w:rsid w:val="00C15961"/>
    <w:rsid w:val="00C15AB5"/>
    <w:rsid w:val="00C15B99"/>
    <w:rsid w:val="00C15DE0"/>
    <w:rsid w:val="00C16030"/>
    <w:rsid w:val="00C164CA"/>
    <w:rsid w:val="00C16889"/>
    <w:rsid w:val="00C169B3"/>
    <w:rsid w:val="00C1725E"/>
    <w:rsid w:val="00C17986"/>
    <w:rsid w:val="00C17A7E"/>
    <w:rsid w:val="00C17B68"/>
    <w:rsid w:val="00C17B83"/>
    <w:rsid w:val="00C17BB3"/>
    <w:rsid w:val="00C17CF4"/>
    <w:rsid w:val="00C17E32"/>
    <w:rsid w:val="00C17E83"/>
    <w:rsid w:val="00C17F28"/>
    <w:rsid w:val="00C20271"/>
    <w:rsid w:val="00C202E9"/>
    <w:rsid w:val="00C20334"/>
    <w:rsid w:val="00C20477"/>
    <w:rsid w:val="00C205EC"/>
    <w:rsid w:val="00C2084E"/>
    <w:rsid w:val="00C20A23"/>
    <w:rsid w:val="00C20E45"/>
    <w:rsid w:val="00C20E47"/>
    <w:rsid w:val="00C211A5"/>
    <w:rsid w:val="00C211DA"/>
    <w:rsid w:val="00C213D2"/>
    <w:rsid w:val="00C219A9"/>
    <w:rsid w:val="00C21A50"/>
    <w:rsid w:val="00C21A79"/>
    <w:rsid w:val="00C21AD7"/>
    <w:rsid w:val="00C21AEE"/>
    <w:rsid w:val="00C21D3B"/>
    <w:rsid w:val="00C21E2A"/>
    <w:rsid w:val="00C222DD"/>
    <w:rsid w:val="00C22414"/>
    <w:rsid w:val="00C22681"/>
    <w:rsid w:val="00C226B2"/>
    <w:rsid w:val="00C226BF"/>
    <w:rsid w:val="00C226FF"/>
    <w:rsid w:val="00C22965"/>
    <w:rsid w:val="00C22C5E"/>
    <w:rsid w:val="00C231FA"/>
    <w:rsid w:val="00C23309"/>
    <w:rsid w:val="00C2380A"/>
    <w:rsid w:val="00C238C3"/>
    <w:rsid w:val="00C2394E"/>
    <w:rsid w:val="00C2395A"/>
    <w:rsid w:val="00C23AE8"/>
    <w:rsid w:val="00C23D50"/>
    <w:rsid w:val="00C240A1"/>
    <w:rsid w:val="00C240A5"/>
    <w:rsid w:val="00C24290"/>
    <w:rsid w:val="00C243FC"/>
    <w:rsid w:val="00C246A1"/>
    <w:rsid w:val="00C247AA"/>
    <w:rsid w:val="00C24B18"/>
    <w:rsid w:val="00C24FC6"/>
    <w:rsid w:val="00C25184"/>
    <w:rsid w:val="00C252E8"/>
    <w:rsid w:val="00C2537C"/>
    <w:rsid w:val="00C25396"/>
    <w:rsid w:val="00C253A0"/>
    <w:rsid w:val="00C253D4"/>
    <w:rsid w:val="00C25487"/>
    <w:rsid w:val="00C254AC"/>
    <w:rsid w:val="00C25515"/>
    <w:rsid w:val="00C25657"/>
    <w:rsid w:val="00C2598F"/>
    <w:rsid w:val="00C259F7"/>
    <w:rsid w:val="00C25E23"/>
    <w:rsid w:val="00C25E26"/>
    <w:rsid w:val="00C25FD8"/>
    <w:rsid w:val="00C26156"/>
    <w:rsid w:val="00C26459"/>
    <w:rsid w:val="00C26729"/>
    <w:rsid w:val="00C267CE"/>
    <w:rsid w:val="00C2688B"/>
    <w:rsid w:val="00C26A11"/>
    <w:rsid w:val="00C26B58"/>
    <w:rsid w:val="00C26D72"/>
    <w:rsid w:val="00C26E05"/>
    <w:rsid w:val="00C26E46"/>
    <w:rsid w:val="00C26E81"/>
    <w:rsid w:val="00C26FFA"/>
    <w:rsid w:val="00C27152"/>
    <w:rsid w:val="00C27446"/>
    <w:rsid w:val="00C274EA"/>
    <w:rsid w:val="00C279D7"/>
    <w:rsid w:val="00C27B93"/>
    <w:rsid w:val="00C27D6F"/>
    <w:rsid w:val="00C300B1"/>
    <w:rsid w:val="00C304C7"/>
    <w:rsid w:val="00C30711"/>
    <w:rsid w:val="00C309C4"/>
    <w:rsid w:val="00C30B00"/>
    <w:rsid w:val="00C30B05"/>
    <w:rsid w:val="00C30E65"/>
    <w:rsid w:val="00C30EE4"/>
    <w:rsid w:val="00C30F5E"/>
    <w:rsid w:val="00C3117C"/>
    <w:rsid w:val="00C3126D"/>
    <w:rsid w:val="00C31785"/>
    <w:rsid w:val="00C31B32"/>
    <w:rsid w:val="00C31E5F"/>
    <w:rsid w:val="00C31E8B"/>
    <w:rsid w:val="00C31F92"/>
    <w:rsid w:val="00C32385"/>
    <w:rsid w:val="00C326A4"/>
    <w:rsid w:val="00C327C6"/>
    <w:rsid w:val="00C32BC5"/>
    <w:rsid w:val="00C32D43"/>
    <w:rsid w:val="00C330DA"/>
    <w:rsid w:val="00C3336C"/>
    <w:rsid w:val="00C336ED"/>
    <w:rsid w:val="00C336F1"/>
    <w:rsid w:val="00C3374F"/>
    <w:rsid w:val="00C3379E"/>
    <w:rsid w:val="00C339F7"/>
    <w:rsid w:val="00C33AFB"/>
    <w:rsid w:val="00C33B4F"/>
    <w:rsid w:val="00C33CEC"/>
    <w:rsid w:val="00C33D08"/>
    <w:rsid w:val="00C342BB"/>
    <w:rsid w:val="00C34326"/>
    <w:rsid w:val="00C34475"/>
    <w:rsid w:val="00C34794"/>
    <w:rsid w:val="00C347BC"/>
    <w:rsid w:val="00C34964"/>
    <w:rsid w:val="00C34AA4"/>
    <w:rsid w:val="00C34DCA"/>
    <w:rsid w:val="00C3532B"/>
    <w:rsid w:val="00C35379"/>
    <w:rsid w:val="00C354CC"/>
    <w:rsid w:val="00C3592A"/>
    <w:rsid w:val="00C35AF0"/>
    <w:rsid w:val="00C35B3E"/>
    <w:rsid w:val="00C35C1C"/>
    <w:rsid w:val="00C35F98"/>
    <w:rsid w:val="00C3606B"/>
    <w:rsid w:val="00C3610A"/>
    <w:rsid w:val="00C3625D"/>
    <w:rsid w:val="00C363B0"/>
    <w:rsid w:val="00C3642F"/>
    <w:rsid w:val="00C365A2"/>
    <w:rsid w:val="00C36789"/>
    <w:rsid w:val="00C36A40"/>
    <w:rsid w:val="00C36F2D"/>
    <w:rsid w:val="00C37401"/>
    <w:rsid w:val="00C37518"/>
    <w:rsid w:val="00C37675"/>
    <w:rsid w:val="00C37CFB"/>
    <w:rsid w:val="00C37FC4"/>
    <w:rsid w:val="00C40637"/>
    <w:rsid w:val="00C409D9"/>
    <w:rsid w:val="00C40A2A"/>
    <w:rsid w:val="00C40AA1"/>
    <w:rsid w:val="00C40CB4"/>
    <w:rsid w:val="00C40E1E"/>
    <w:rsid w:val="00C410C1"/>
    <w:rsid w:val="00C41155"/>
    <w:rsid w:val="00C411C7"/>
    <w:rsid w:val="00C4129E"/>
    <w:rsid w:val="00C412A2"/>
    <w:rsid w:val="00C4132A"/>
    <w:rsid w:val="00C419C0"/>
    <w:rsid w:val="00C41A8B"/>
    <w:rsid w:val="00C41B1F"/>
    <w:rsid w:val="00C41D2A"/>
    <w:rsid w:val="00C41DBA"/>
    <w:rsid w:val="00C425BF"/>
    <w:rsid w:val="00C426BE"/>
    <w:rsid w:val="00C4282E"/>
    <w:rsid w:val="00C42881"/>
    <w:rsid w:val="00C428FA"/>
    <w:rsid w:val="00C42C5F"/>
    <w:rsid w:val="00C42F20"/>
    <w:rsid w:val="00C43059"/>
    <w:rsid w:val="00C4305F"/>
    <w:rsid w:val="00C43782"/>
    <w:rsid w:val="00C437C8"/>
    <w:rsid w:val="00C437EE"/>
    <w:rsid w:val="00C43B48"/>
    <w:rsid w:val="00C440CF"/>
    <w:rsid w:val="00C4430D"/>
    <w:rsid w:val="00C44537"/>
    <w:rsid w:val="00C44625"/>
    <w:rsid w:val="00C44725"/>
    <w:rsid w:val="00C4485C"/>
    <w:rsid w:val="00C44995"/>
    <w:rsid w:val="00C44B27"/>
    <w:rsid w:val="00C44B3C"/>
    <w:rsid w:val="00C44B43"/>
    <w:rsid w:val="00C44BF0"/>
    <w:rsid w:val="00C44C1D"/>
    <w:rsid w:val="00C44CCF"/>
    <w:rsid w:val="00C44CFE"/>
    <w:rsid w:val="00C44F38"/>
    <w:rsid w:val="00C45142"/>
    <w:rsid w:val="00C45186"/>
    <w:rsid w:val="00C45576"/>
    <w:rsid w:val="00C456DF"/>
    <w:rsid w:val="00C456F0"/>
    <w:rsid w:val="00C45B86"/>
    <w:rsid w:val="00C45D2B"/>
    <w:rsid w:val="00C45F37"/>
    <w:rsid w:val="00C4615E"/>
    <w:rsid w:val="00C46208"/>
    <w:rsid w:val="00C46266"/>
    <w:rsid w:val="00C46721"/>
    <w:rsid w:val="00C46C4B"/>
    <w:rsid w:val="00C46D1F"/>
    <w:rsid w:val="00C46D3E"/>
    <w:rsid w:val="00C46ED9"/>
    <w:rsid w:val="00C46F46"/>
    <w:rsid w:val="00C4720E"/>
    <w:rsid w:val="00C472AB"/>
    <w:rsid w:val="00C47854"/>
    <w:rsid w:val="00C478E1"/>
    <w:rsid w:val="00C47969"/>
    <w:rsid w:val="00C479CC"/>
    <w:rsid w:val="00C47BBD"/>
    <w:rsid w:val="00C47C9B"/>
    <w:rsid w:val="00C47CB6"/>
    <w:rsid w:val="00C47D90"/>
    <w:rsid w:val="00C50022"/>
    <w:rsid w:val="00C50172"/>
    <w:rsid w:val="00C501B2"/>
    <w:rsid w:val="00C50342"/>
    <w:rsid w:val="00C503B5"/>
    <w:rsid w:val="00C503D6"/>
    <w:rsid w:val="00C505F0"/>
    <w:rsid w:val="00C509A1"/>
    <w:rsid w:val="00C509AA"/>
    <w:rsid w:val="00C50A21"/>
    <w:rsid w:val="00C50CA6"/>
    <w:rsid w:val="00C50CAD"/>
    <w:rsid w:val="00C50D31"/>
    <w:rsid w:val="00C50D67"/>
    <w:rsid w:val="00C50E56"/>
    <w:rsid w:val="00C50E6A"/>
    <w:rsid w:val="00C50E92"/>
    <w:rsid w:val="00C50F2B"/>
    <w:rsid w:val="00C50F2D"/>
    <w:rsid w:val="00C511ED"/>
    <w:rsid w:val="00C516FE"/>
    <w:rsid w:val="00C5171C"/>
    <w:rsid w:val="00C51884"/>
    <w:rsid w:val="00C51946"/>
    <w:rsid w:val="00C519FF"/>
    <w:rsid w:val="00C51A09"/>
    <w:rsid w:val="00C51AFA"/>
    <w:rsid w:val="00C5212E"/>
    <w:rsid w:val="00C525DD"/>
    <w:rsid w:val="00C525DF"/>
    <w:rsid w:val="00C52617"/>
    <w:rsid w:val="00C52859"/>
    <w:rsid w:val="00C5292D"/>
    <w:rsid w:val="00C52931"/>
    <w:rsid w:val="00C52AD5"/>
    <w:rsid w:val="00C52BA8"/>
    <w:rsid w:val="00C52DFD"/>
    <w:rsid w:val="00C52F2D"/>
    <w:rsid w:val="00C53044"/>
    <w:rsid w:val="00C530A9"/>
    <w:rsid w:val="00C53194"/>
    <w:rsid w:val="00C535A6"/>
    <w:rsid w:val="00C53613"/>
    <w:rsid w:val="00C5362B"/>
    <w:rsid w:val="00C53789"/>
    <w:rsid w:val="00C5392A"/>
    <w:rsid w:val="00C53B83"/>
    <w:rsid w:val="00C53C07"/>
    <w:rsid w:val="00C53CDE"/>
    <w:rsid w:val="00C53E12"/>
    <w:rsid w:val="00C53F0E"/>
    <w:rsid w:val="00C540C0"/>
    <w:rsid w:val="00C54257"/>
    <w:rsid w:val="00C5437B"/>
    <w:rsid w:val="00C544D1"/>
    <w:rsid w:val="00C544F5"/>
    <w:rsid w:val="00C545F6"/>
    <w:rsid w:val="00C5496B"/>
    <w:rsid w:val="00C54BC0"/>
    <w:rsid w:val="00C54BC2"/>
    <w:rsid w:val="00C54BE6"/>
    <w:rsid w:val="00C54C19"/>
    <w:rsid w:val="00C54CC2"/>
    <w:rsid w:val="00C54D0F"/>
    <w:rsid w:val="00C54E3D"/>
    <w:rsid w:val="00C54EE3"/>
    <w:rsid w:val="00C54F95"/>
    <w:rsid w:val="00C551BA"/>
    <w:rsid w:val="00C554A4"/>
    <w:rsid w:val="00C555B6"/>
    <w:rsid w:val="00C55B46"/>
    <w:rsid w:val="00C55CAE"/>
    <w:rsid w:val="00C55EC8"/>
    <w:rsid w:val="00C55FDC"/>
    <w:rsid w:val="00C5604B"/>
    <w:rsid w:val="00C56513"/>
    <w:rsid w:val="00C5661D"/>
    <w:rsid w:val="00C566E7"/>
    <w:rsid w:val="00C568B4"/>
    <w:rsid w:val="00C56C3A"/>
    <w:rsid w:val="00C56E95"/>
    <w:rsid w:val="00C56F59"/>
    <w:rsid w:val="00C57097"/>
    <w:rsid w:val="00C5738C"/>
    <w:rsid w:val="00C5787B"/>
    <w:rsid w:val="00C57A41"/>
    <w:rsid w:val="00C57AF6"/>
    <w:rsid w:val="00C57B06"/>
    <w:rsid w:val="00C57B63"/>
    <w:rsid w:val="00C57BD8"/>
    <w:rsid w:val="00C57BEB"/>
    <w:rsid w:val="00C57BF8"/>
    <w:rsid w:val="00C60173"/>
    <w:rsid w:val="00C60197"/>
    <w:rsid w:val="00C603C3"/>
    <w:rsid w:val="00C60EFD"/>
    <w:rsid w:val="00C610AC"/>
    <w:rsid w:val="00C6113E"/>
    <w:rsid w:val="00C6143A"/>
    <w:rsid w:val="00C614E0"/>
    <w:rsid w:val="00C61570"/>
    <w:rsid w:val="00C615DB"/>
    <w:rsid w:val="00C6169A"/>
    <w:rsid w:val="00C617B4"/>
    <w:rsid w:val="00C61889"/>
    <w:rsid w:val="00C61963"/>
    <w:rsid w:val="00C61AFD"/>
    <w:rsid w:val="00C61B2D"/>
    <w:rsid w:val="00C61C6E"/>
    <w:rsid w:val="00C61CA3"/>
    <w:rsid w:val="00C621A8"/>
    <w:rsid w:val="00C622AF"/>
    <w:rsid w:val="00C62384"/>
    <w:rsid w:val="00C624AD"/>
    <w:rsid w:val="00C62641"/>
    <w:rsid w:val="00C6269B"/>
    <w:rsid w:val="00C627BA"/>
    <w:rsid w:val="00C62AC5"/>
    <w:rsid w:val="00C62C5E"/>
    <w:rsid w:val="00C62C6C"/>
    <w:rsid w:val="00C62D1E"/>
    <w:rsid w:val="00C62D25"/>
    <w:rsid w:val="00C62EC0"/>
    <w:rsid w:val="00C62ED5"/>
    <w:rsid w:val="00C633D5"/>
    <w:rsid w:val="00C6342B"/>
    <w:rsid w:val="00C635AC"/>
    <w:rsid w:val="00C63921"/>
    <w:rsid w:val="00C63981"/>
    <w:rsid w:val="00C63AF1"/>
    <w:rsid w:val="00C63B19"/>
    <w:rsid w:val="00C63C25"/>
    <w:rsid w:val="00C63F6C"/>
    <w:rsid w:val="00C64074"/>
    <w:rsid w:val="00C641B8"/>
    <w:rsid w:val="00C64329"/>
    <w:rsid w:val="00C64439"/>
    <w:rsid w:val="00C64462"/>
    <w:rsid w:val="00C6447B"/>
    <w:rsid w:val="00C647B2"/>
    <w:rsid w:val="00C649A8"/>
    <w:rsid w:val="00C649C9"/>
    <w:rsid w:val="00C64AD3"/>
    <w:rsid w:val="00C64BBA"/>
    <w:rsid w:val="00C64ED9"/>
    <w:rsid w:val="00C650BB"/>
    <w:rsid w:val="00C6571E"/>
    <w:rsid w:val="00C65824"/>
    <w:rsid w:val="00C6584F"/>
    <w:rsid w:val="00C65C88"/>
    <w:rsid w:val="00C65EC0"/>
    <w:rsid w:val="00C65FC0"/>
    <w:rsid w:val="00C6601D"/>
    <w:rsid w:val="00C660AF"/>
    <w:rsid w:val="00C660E3"/>
    <w:rsid w:val="00C66278"/>
    <w:rsid w:val="00C6629B"/>
    <w:rsid w:val="00C6632B"/>
    <w:rsid w:val="00C6643C"/>
    <w:rsid w:val="00C6644C"/>
    <w:rsid w:val="00C66700"/>
    <w:rsid w:val="00C6691B"/>
    <w:rsid w:val="00C669EC"/>
    <w:rsid w:val="00C66BBA"/>
    <w:rsid w:val="00C66C68"/>
    <w:rsid w:val="00C66E77"/>
    <w:rsid w:val="00C67029"/>
    <w:rsid w:val="00C670FB"/>
    <w:rsid w:val="00C67324"/>
    <w:rsid w:val="00C6737A"/>
    <w:rsid w:val="00C67613"/>
    <w:rsid w:val="00C67703"/>
    <w:rsid w:val="00C67770"/>
    <w:rsid w:val="00C67882"/>
    <w:rsid w:val="00C67D09"/>
    <w:rsid w:val="00C67D7C"/>
    <w:rsid w:val="00C67EC0"/>
    <w:rsid w:val="00C70114"/>
    <w:rsid w:val="00C70693"/>
    <w:rsid w:val="00C70959"/>
    <w:rsid w:val="00C70B25"/>
    <w:rsid w:val="00C70FE1"/>
    <w:rsid w:val="00C71098"/>
    <w:rsid w:val="00C711F2"/>
    <w:rsid w:val="00C7127D"/>
    <w:rsid w:val="00C71414"/>
    <w:rsid w:val="00C716EC"/>
    <w:rsid w:val="00C71E75"/>
    <w:rsid w:val="00C71EBE"/>
    <w:rsid w:val="00C71F06"/>
    <w:rsid w:val="00C72808"/>
    <w:rsid w:val="00C728DC"/>
    <w:rsid w:val="00C729BF"/>
    <w:rsid w:val="00C72A3E"/>
    <w:rsid w:val="00C72A6F"/>
    <w:rsid w:val="00C72C86"/>
    <w:rsid w:val="00C72CEE"/>
    <w:rsid w:val="00C730D0"/>
    <w:rsid w:val="00C73120"/>
    <w:rsid w:val="00C731F0"/>
    <w:rsid w:val="00C7326B"/>
    <w:rsid w:val="00C733A6"/>
    <w:rsid w:val="00C73415"/>
    <w:rsid w:val="00C735A5"/>
    <w:rsid w:val="00C73603"/>
    <w:rsid w:val="00C738DE"/>
    <w:rsid w:val="00C73E81"/>
    <w:rsid w:val="00C73EEE"/>
    <w:rsid w:val="00C7417F"/>
    <w:rsid w:val="00C74320"/>
    <w:rsid w:val="00C745B4"/>
    <w:rsid w:val="00C747CF"/>
    <w:rsid w:val="00C748DF"/>
    <w:rsid w:val="00C74A42"/>
    <w:rsid w:val="00C74A63"/>
    <w:rsid w:val="00C74AC0"/>
    <w:rsid w:val="00C74D9A"/>
    <w:rsid w:val="00C74F9B"/>
    <w:rsid w:val="00C74FB6"/>
    <w:rsid w:val="00C75584"/>
    <w:rsid w:val="00C757E6"/>
    <w:rsid w:val="00C75CAA"/>
    <w:rsid w:val="00C75CF7"/>
    <w:rsid w:val="00C75D67"/>
    <w:rsid w:val="00C75EC6"/>
    <w:rsid w:val="00C7619F"/>
    <w:rsid w:val="00C764E6"/>
    <w:rsid w:val="00C76719"/>
    <w:rsid w:val="00C76880"/>
    <w:rsid w:val="00C76998"/>
    <w:rsid w:val="00C76A35"/>
    <w:rsid w:val="00C76AAA"/>
    <w:rsid w:val="00C76AF5"/>
    <w:rsid w:val="00C76B49"/>
    <w:rsid w:val="00C76B4B"/>
    <w:rsid w:val="00C76BAC"/>
    <w:rsid w:val="00C76D68"/>
    <w:rsid w:val="00C76DBE"/>
    <w:rsid w:val="00C76FB7"/>
    <w:rsid w:val="00C76FDE"/>
    <w:rsid w:val="00C77109"/>
    <w:rsid w:val="00C771AF"/>
    <w:rsid w:val="00C77245"/>
    <w:rsid w:val="00C773D5"/>
    <w:rsid w:val="00C7773E"/>
    <w:rsid w:val="00C778BF"/>
    <w:rsid w:val="00C77988"/>
    <w:rsid w:val="00C77BF9"/>
    <w:rsid w:val="00C77ED2"/>
    <w:rsid w:val="00C77FBC"/>
    <w:rsid w:val="00C80008"/>
    <w:rsid w:val="00C8010C"/>
    <w:rsid w:val="00C8031E"/>
    <w:rsid w:val="00C80361"/>
    <w:rsid w:val="00C8049C"/>
    <w:rsid w:val="00C804BC"/>
    <w:rsid w:val="00C805BC"/>
    <w:rsid w:val="00C8070B"/>
    <w:rsid w:val="00C808B7"/>
    <w:rsid w:val="00C808D3"/>
    <w:rsid w:val="00C808EC"/>
    <w:rsid w:val="00C80912"/>
    <w:rsid w:val="00C80AAE"/>
    <w:rsid w:val="00C80B45"/>
    <w:rsid w:val="00C80BC9"/>
    <w:rsid w:val="00C80C7D"/>
    <w:rsid w:val="00C80D9C"/>
    <w:rsid w:val="00C810CD"/>
    <w:rsid w:val="00C812FE"/>
    <w:rsid w:val="00C81559"/>
    <w:rsid w:val="00C81678"/>
    <w:rsid w:val="00C81ACB"/>
    <w:rsid w:val="00C81CF0"/>
    <w:rsid w:val="00C81F86"/>
    <w:rsid w:val="00C82275"/>
    <w:rsid w:val="00C824DA"/>
    <w:rsid w:val="00C82861"/>
    <w:rsid w:val="00C82914"/>
    <w:rsid w:val="00C82B72"/>
    <w:rsid w:val="00C82D37"/>
    <w:rsid w:val="00C82D58"/>
    <w:rsid w:val="00C830E2"/>
    <w:rsid w:val="00C831FA"/>
    <w:rsid w:val="00C832A5"/>
    <w:rsid w:val="00C83722"/>
    <w:rsid w:val="00C83935"/>
    <w:rsid w:val="00C8394E"/>
    <w:rsid w:val="00C83EA5"/>
    <w:rsid w:val="00C8412B"/>
    <w:rsid w:val="00C841C7"/>
    <w:rsid w:val="00C8421C"/>
    <w:rsid w:val="00C8439B"/>
    <w:rsid w:val="00C84425"/>
    <w:rsid w:val="00C84522"/>
    <w:rsid w:val="00C849BD"/>
    <w:rsid w:val="00C84BDB"/>
    <w:rsid w:val="00C84C70"/>
    <w:rsid w:val="00C84E10"/>
    <w:rsid w:val="00C84E8E"/>
    <w:rsid w:val="00C85015"/>
    <w:rsid w:val="00C8515C"/>
    <w:rsid w:val="00C85191"/>
    <w:rsid w:val="00C8529A"/>
    <w:rsid w:val="00C8542F"/>
    <w:rsid w:val="00C85514"/>
    <w:rsid w:val="00C8567B"/>
    <w:rsid w:val="00C85750"/>
    <w:rsid w:val="00C8580C"/>
    <w:rsid w:val="00C8587F"/>
    <w:rsid w:val="00C858BF"/>
    <w:rsid w:val="00C85964"/>
    <w:rsid w:val="00C859A8"/>
    <w:rsid w:val="00C85D0E"/>
    <w:rsid w:val="00C86033"/>
    <w:rsid w:val="00C86131"/>
    <w:rsid w:val="00C86165"/>
    <w:rsid w:val="00C86256"/>
    <w:rsid w:val="00C8686C"/>
    <w:rsid w:val="00C86B7A"/>
    <w:rsid w:val="00C86D1F"/>
    <w:rsid w:val="00C86D35"/>
    <w:rsid w:val="00C86E13"/>
    <w:rsid w:val="00C86E1E"/>
    <w:rsid w:val="00C86E73"/>
    <w:rsid w:val="00C86EA2"/>
    <w:rsid w:val="00C86FE2"/>
    <w:rsid w:val="00C87210"/>
    <w:rsid w:val="00C872B1"/>
    <w:rsid w:val="00C872C4"/>
    <w:rsid w:val="00C87334"/>
    <w:rsid w:val="00C87382"/>
    <w:rsid w:val="00C875F1"/>
    <w:rsid w:val="00C876A5"/>
    <w:rsid w:val="00C87A6A"/>
    <w:rsid w:val="00C87C72"/>
    <w:rsid w:val="00C87CE9"/>
    <w:rsid w:val="00C87FA3"/>
    <w:rsid w:val="00C903F1"/>
    <w:rsid w:val="00C90424"/>
    <w:rsid w:val="00C9072D"/>
    <w:rsid w:val="00C90B43"/>
    <w:rsid w:val="00C90D52"/>
    <w:rsid w:val="00C90FFC"/>
    <w:rsid w:val="00C9112B"/>
    <w:rsid w:val="00C913E4"/>
    <w:rsid w:val="00C91729"/>
    <w:rsid w:val="00C91746"/>
    <w:rsid w:val="00C91767"/>
    <w:rsid w:val="00C91973"/>
    <w:rsid w:val="00C91AA3"/>
    <w:rsid w:val="00C91C95"/>
    <w:rsid w:val="00C91CC1"/>
    <w:rsid w:val="00C91DBC"/>
    <w:rsid w:val="00C91F86"/>
    <w:rsid w:val="00C924BE"/>
    <w:rsid w:val="00C9260F"/>
    <w:rsid w:val="00C9264F"/>
    <w:rsid w:val="00C926F9"/>
    <w:rsid w:val="00C92881"/>
    <w:rsid w:val="00C92AB5"/>
    <w:rsid w:val="00C92B92"/>
    <w:rsid w:val="00C93192"/>
    <w:rsid w:val="00C931F4"/>
    <w:rsid w:val="00C93465"/>
    <w:rsid w:val="00C9361F"/>
    <w:rsid w:val="00C936A7"/>
    <w:rsid w:val="00C939C0"/>
    <w:rsid w:val="00C93D55"/>
    <w:rsid w:val="00C93E09"/>
    <w:rsid w:val="00C93EA7"/>
    <w:rsid w:val="00C94047"/>
    <w:rsid w:val="00C94124"/>
    <w:rsid w:val="00C94156"/>
    <w:rsid w:val="00C94283"/>
    <w:rsid w:val="00C9454C"/>
    <w:rsid w:val="00C9495B"/>
    <w:rsid w:val="00C94993"/>
    <w:rsid w:val="00C94A71"/>
    <w:rsid w:val="00C94AF2"/>
    <w:rsid w:val="00C94B99"/>
    <w:rsid w:val="00C94C37"/>
    <w:rsid w:val="00C94C77"/>
    <w:rsid w:val="00C94D91"/>
    <w:rsid w:val="00C95052"/>
    <w:rsid w:val="00C9558B"/>
    <w:rsid w:val="00C95D41"/>
    <w:rsid w:val="00C95DEE"/>
    <w:rsid w:val="00C9635D"/>
    <w:rsid w:val="00C963D2"/>
    <w:rsid w:val="00C96465"/>
    <w:rsid w:val="00C96814"/>
    <w:rsid w:val="00C9697D"/>
    <w:rsid w:val="00C96A28"/>
    <w:rsid w:val="00C96C5E"/>
    <w:rsid w:val="00C96D4E"/>
    <w:rsid w:val="00C97188"/>
    <w:rsid w:val="00C97282"/>
    <w:rsid w:val="00C9732C"/>
    <w:rsid w:val="00C9762F"/>
    <w:rsid w:val="00C976B3"/>
    <w:rsid w:val="00C976D7"/>
    <w:rsid w:val="00C976F4"/>
    <w:rsid w:val="00C97758"/>
    <w:rsid w:val="00C97798"/>
    <w:rsid w:val="00C978CA"/>
    <w:rsid w:val="00C9799A"/>
    <w:rsid w:val="00C979AC"/>
    <w:rsid w:val="00C979C4"/>
    <w:rsid w:val="00C97BF7"/>
    <w:rsid w:val="00C97C1B"/>
    <w:rsid w:val="00C97C49"/>
    <w:rsid w:val="00C97E37"/>
    <w:rsid w:val="00C97F60"/>
    <w:rsid w:val="00CA028D"/>
    <w:rsid w:val="00CA0591"/>
    <w:rsid w:val="00CA0694"/>
    <w:rsid w:val="00CA06B5"/>
    <w:rsid w:val="00CA06D4"/>
    <w:rsid w:val="00CA074D"/>
    <w:rsid w:val="00CA080A"/>
    <w:rsid w:val="00CA09A1"/>
    <w:rsid w:val="00CA09C4"/>
    <w:rsid w:val="00CA0C37"/>
    <w:rsid w:val="00CA1145"/>
    <w:rsid w:val="00CA1220"/>
    <w:rsid w:val="00CA1258"/>
    <w:rsid w:val="00CA12D2"/>
    <w:rsid w:val="00CA13B3"/>
    <w:rsid w:val="00CA1557"/>
    <w:rsid w:val="00CA169E"/>
    <w:rsid w:val="00CA18D0"/>
    <w:rsid w:val="00CA1970"/>
    <w:rsid w:val="00CA1A3B"/>
    <w:rsid w:val="00CA1AD5"/>
    <w:rsid w:val="00CA1C7B"/>
    <w:rsid w:val="00CA1E16"/>
    <w:rsid w:val="00CA1F11"/>
    <w:rsid w:val="00CA200C"/>
    <w:rsid w:val="00CA201D"/>
    <w:rsid w:val="00CA2103"/>
    <w:rsid w:val="00CA2211"/>
    <w:rsid w:val="00CA25B9"/>
    <w:rsid w:val="00CA25C3"/>
    <w:rsid w:val="00CA2B98"/>
    <w:rsid w:val="00CA2DC8"/>
    <w:rsid w:val="00CA2E48"/>
    <w:rsid w:val="00CA2E8F"/>
    <w:rsid w:val="00CA3509"/>
    <w:rsid w:val="00CA3839"/>
    <w:rsid w:val="00CA38E8"/>
    <w:rsid w:val="00CA3904"/>
    <w:rsid w:val="00CA3929"/>
    <w:rsid w:val="00CA3975"/>
    <w:rsid w:val="00CA3B40"/>
    <w:rsid w:val="00CA3E43"/>
    <w:rsid w:val="00CA3E9B"/>
    <w:rsid w:val="00CA4174"/>
    <w:rsid w:val="00CA426D"/>
    <w:rsid w:val="00CA4794"/>
    <w:rsid w:val="00CA4A4A"/>
    <w:rsid w:val="00CA4C5B"/>
    <w:rsid w:val="00CA4D5D"/>
    <w:rsid w:val="00CA4F34"/>
    <w:rsid w:val="00CA50CA"/>
    <w:rsid w:val="00CA550F"/>
    <w:rsid w:val="00CA5A07"/>
    <w:rsid w:val="00CA5AE9"/>
    <w:rsid w:val="00CA5BB4"/>
    <w:rsid w:val="00CA5C5B"/>
    <w:rsid w:val="00CA6007"/>
    <w:rsid w:val="00CA6155"/>
    <w:rsid w:val="00CA619B"/>
    <w:rsid w:val="00CA632A"/>
    <w:rsid w:val="00CA6359"/>
    <w:rsid w:val="00CA640F"/>
    <w:rsid w:val="00CA6603"/>
    <w:rsid w:val="00CA6638"/>
    <w:rsid w:val="00CA6697"/>
    <w:rsid w:val="00CA691D"/>
    <w:rsid w:val="00CA6A6F"/>
    <w:rsid w:val="00CA6B46"/>
    <w:rsid w:val="00CA6E3B"/>
    <w:rsid w:val="00CA6E41"/>
    <w:rsid w:val="00CA6EC0"/>
    <w:rsid w:val="00CA75B2"/>
    <w:rsid w:val="00CA76C0"/>
    <w:rsid w:val="00CA7724"/>
    <w:rsid w:val="00CA786B"/>
    <w:rsid w:val="00CA78E3"/>
    <w:rsid w:val="00CA7FFD"/>
    <w:rsid w:val="00CB007A"/>
    <w:rsid w:val="00CB06CF"/>
    <w:rsid w:val="00CB078A"/>
    <w:rsid w:val="00CB0AC9"/>
    <w:rsid w:val="00CB10F2"/>
    <w:rsid w:val="00CB11D1"/>
    <w:rsid w:val="00CB13A8"/>
    <w:rsid w:val="00CB1417"/>
    <w:rsid w:val="00CB1483"/>
    <w:rsid w:val="00CB1548"/>
    <w:rsid w:val="00CB1832"/>
    <w:rsid w:val="00CB1C3C"/>
    <w:rsid w:val="00CB1C42"/>
    <w:rsid w:val="00CB1CED"/>
    <w:rsid w:val="00CB1D10"/>
    <w:rsid w:val="00CB1F85"/>
    <w:rsid w:val="00CB1F95"/>
    <w:rsid w:val="00CB1FD0"/>
    <w:rsid w:val="00CB240D"/>
    <w:rsid w:val="00CB249E"/>
    <w:rsid w:val="00CB24B0"/>
    <w:rsid w:val="00CB2624"/>
    <w:rsid w:val="00CB281B"/>
    <w:rsid w:val="00CB285A"/>
    <w:rsid w:val="00CB2920"/>
    <w:rsid w:val="00CB29E0"/>
    <w:rsid w:val="00CB2C9C"/>
    <w:rsid w:val="00CB2DAE"/>
    <w:rsid w:val="00CB2E98"/>
    <w:rsid w:val="00CB35D9"/>
    <w:rsid w:val="00CB3655"/>
    <w:rsid w:val="00CB3699"/>
    <w:rsid w:val="00CB386D"/>
    <w:rsid w:val="00CB39DA"/>
    <w:rsid w:val="00CB3F04"/>
    <w:rsid w:val="00CB3F08"/>
    <w:rsid w:val="00CB3F37"/>
    <w:rsid w:val="00CB3FDA"/>
    <w:rsid w:val="00CB4196"/>
    <w:rsid w:val="00CB431F"/>
    <w:rsid w:val="00CB44A5"/>
    <w:rsid w:val="00CB45A8"/>
    <w:rsid w:val="00CB4A85"/>
    <w:rsid w:val="00CB4C60"/>
    <w:rsid w:val="00CB513C"/>
    <w:rsid w:val="00CB539A"/>
    <w:rsid w:val="00CB5617"/>
    <w:rsid w:val="00CB59C7"/>
    <w:rsid w:val="00CB5BE1"/>
    <w:rsid w:val="00CB5D13"/>
    <w:rsid w:val="00CB5D2D"/>
    <w:rsid w:val="00CB5D50"/>
    <w:rsid w:val="00CB5D9B"/>
    <w:rsid w:val="00CB5FCE"/>
    <w:rsid w:val="00CB60EA"/>
    <w:rsid w:val="00CB6389"/>
    <w:rsid w:val="00CB6626"/>
    <w:rsid w:val="00CB66B4"/>
    <w:rsid w:val="00CB6F5C"/>
    <w:rsid w:val="00CB6F9D"/>
    <w:rsid w:val="00CB6FD5"/>
    <w:rsid w:val="00CB7168"/>
    <w:rsid w:val="00CB765E"/>
    <w:rsid w:val="00CB77EF"/>
    <w:rsid w:val="00CB7DDA"/>
    <w:rsid w:val="00CB7F33"/>
    <w:rsid w:val="00CC003D"/>
    <w:rsid w:val="00CC0141"/>
    <w:rsid w:val="00CC03A7"/>
    <w:rsid w:val="00CC07F5"/>
    <w:rsid w:val="00CC086C"/>
    <w:rsid w:val="00CC0CC2"/>
    <w:rsid w:val="00CC1041"/>
    <w:rsid w:val="00CC134C"/>
    <w:rsid w:val="00CC1767"/>
    <w:rsid w:val="00CC185E"/>
    <w:rsid w:val="00CC18D5"/>
    <w:rsid w:val="00CC1A6F"/>
    <w:rsid w:val="00CC1AB3"/>
    <w:rsid w:val="00CC1B12"/>
    <w:rsid w:val="00CC1D9B"/>
    <w:rsid w:val="00CC28DD"/>
    <w:rsid w:val="00CC2A2C"/>
    <w:rsid w:val="00CC2AC2"/>
    <w:rsid w:val="00CC2C20"/>
    <w:rsid w:val="00CC2DAC"/>
    <w:rsid w:val="00CC323F"/>
    <w:rsid w:val="00CC32E4"/>
    <w:rsid w:val="00CC34E6"/>
    <w:rsid w:val="00CC37F0"/>
    <w:rsid w:val="00CC38B5"/>
    <w:rsid w:val="00CC3AA0"/>
    <w:rsid w:val="00CC3E0A"/>
    <w:rsid w:val="00CC3ED9"/>
    <w:rsid w:val="00CC4093"/>
    <w:rsid w:val="00CC44F8"/>
    <w:rsid w:val="00CC4581"/>
    <w:rsid w:val="00CC47D5"/>
    <w:rsid w:val="00CC4A58"/>
    <w:rsid w:val="00CC559D"/>
    <w:rsid w:val="00CC572B"/>
    <w:rsid w:val="00CC5865"/>
    <w:rsid w:val="00CC59C5"/>
    <w:rsid w:val="00CC5A1F"/>
    <w:rsid w:val="00CC5A62"/>
    <w:rsid w:val="00CC5BF9"/>
    <w:rsid w:val="00CC60CF"/>
    <w:rsid w:val="00CC60FF"/>
    <w:rsid w:val="00CC6160"/>
    <w:rsid w:val="00CC6652"/>
    <w:rsid w:val="00CC67A1"/>
    <w:rsid w:val="00CC6A2C"/>
    <w:rsid w:val="00CC6A37"/>
    <w:rsid w:val="00CC6A67"/>
    <w:rsid w:val="00CC6A91"/>
    <w:rsid w:val="00CC6B11"/>
    <w:rsid w:val="00CC6C31"/>
    <w:rsid w:val="00CC6D58"/>
    <w:rsid w:val="00CC6DC3"/>
    <w:rsid w:val="00CC6E4B"/>
    <w:rsid w:val="00CC6ED5"/>
    <w:rsid w:val="00CC6F53"/>
    <w:rsid w:val="00CC7122"/>
    <w:rsid w:val="00CC7257"/>
    <w:rsid w:val="00CC7400"/>
    <w:rsid w:val="00CC7595"/>
    <w:rsid w:val="00CC766A"/>
    <w:rsid w:val="00CC785E"/>
    <w:rsid w:val="00CC7EE6"/>
    <w:rsid w:val="00CC7F50"/>
    <w:rsid w:val="00CC7FA8"/>
    <w:rsid w:val="00CD00BE"/>
    <w:rsid w:val="00CD01AF"/>
    <w:rsid w:val="00CD02FE"/>
    <w:rsid w:val="00CD06C3"/>
    <w:rsid w:val="00CD07BA"/>
    <w:rsid w:val="00CD07C4"/>
    <w:rsid w:val="00CD0846"/>
    <w:rsid w:val="00CD0CCC"/>
    <w:rsid w:val="00CD15E7"/>
    <w:rsid w:val="00CD17A7"/>
    <w:rsid w:val="00CD18C0"/>
    <w:rsid w:val="00CD18F1"/>
    <w:rsid w:val="00CD193E"/>
    <w:rsid w:val="00CD1BFD"/>
    <w:rsid w:val="00CD1C35"/>
    <w:rsid w:val="00CD1C3F"/>
    <w:rsid w:val="00CD1C8A"/>
    <w:rsid w:val="00CD1D5C"/>
    <w:rsid w:val="00CD1EF7"/>
    <w:rsid w:val="00CD1FB5"/>
    <w:rsid w:val="00CD2056"/>
    <w:rsid w:val="00CD20BC"/>
    <w:rsid w:val="00CD210D"/>
    <w:rsid w:val="00CD2493"/>
    <w:rsid w:val="00CD2513"/>
    <w:rsid w:val="00CD2534"/>
    <w:rsid w:val="00CD26AC"/>
    <w:rsid w:val="00CD274A"/>
    <w:rsid w:val="00CD2985"/>
    <w:rsid w:val="00CD2A29"/>
    <w:rsid w:val="00CD2BAF"/>
    <w:rsid w:val="00CD2CCD"/>
    <w:rsid w:val="00CD2DA5"/>
    <w:rsid w:val="00CD2EA7"/>
    <w:rsid w:val="00CD3176"/>
    <w:rsid w:val="00CD3395"/>
    <w:rsid w:val="00CD3616"/>
    <w:rsid w:val="00CD36B0"/>
    <w:rsid w:val="00CD372F"/>
    <w:rsid w:val="00CD38B2"/>
    <w:rsid w:val="00CD3979"/>
    <w:rsid w:val="00CD3A02"/>
    <w:rsid w:val="00CD3A0C"/>
    <w:rsid w:val="00CD3AAE"/>
    <w:rsid w:val="00CD3C19"/>
    <w:rsid w:val="00CD3E87"/>
    <w:rsid w:val="00CD3FB0"/>
    <w:rsid w:val="00CD4244"/>
    <w:rsid w:val="00CD43AF"/>
    <w:rsid w:val="00CD4426"/>
    <w:rsid w:val="00CD448B"/>
    <w:rsid w:val="00CD44DF"/>
    <w:rsid w:val="00CD4624"/>
    <w:rsid w:val="00CD46BA"/>
    <w:rsid w:val="00CD4719"/>
    <w:rsid w:val="00CD492B"/>
    <w:rsid w:val="00CD493C"/>
    <w:rsid w:val="00CD4B5B"/>
    <w:rsid w:val="00CD4E63"/>
    <w:rsid w:val="00CD4E9C"/>
    <w:rsid w:val="00CD51CD"/>
    <w:rsid w:val="00CD51F5"/>
    <w:rsid w:val="00CD526A"/>
    <w:rsid w:val="00CD532A"/>
    <w:rsid w:val="00CD5359"/>
    <w:rsid w:val="00CD5384"/>
    <w:rsid w:val="00CD5473"/>
    <w:rsid w:val="00CD5480"/>
    <w:rsid w:val="00CD55E2"/>
    <w:rsid w:val="00CD5665"/>
    <w:rsid w:val="00CD566E"/>
    <w:rsid w:val="00CD567E"/>
    <w:rsid w:val="00CD593D"/>
    <w:rsid w:val="00CD5953"/>
    <w:rsid w:val="00CD5A06"/>
    <w:rsid w:val="00CD5A96"/>
    <w:rsid w:val="00CD5BF0"/>
    <w:rsid w:val="00CD5CAA"/>
    <w:rsid w:val="00CD5F84"/>
    <w:rsid w:val="00CD61C6"/>
    <w:rsid w:val="00CD63F0"/>
    <w:rsid w:val="00CD655B"/>
    <w:rsid w:val="00CD6872"/>
    <w:rsid w:val="00CD6B23"/>
    <w:rsid w:val="00CD6B4E"/>
    <w:rsid w:val="00CD6BCB"/>
    <w:rsid w:val="00CD6C6B"/>
    <w:rsid w:val="00CD6CB3"/>
    <w:rsid w:val="00CD6CFB"/>
    <w:rsid w:val="00CD6E9E"/>
    <w:rsid w:val="00CD6F0B"/>
    <w:rsid w:val="00CD71D3"/>
    <w:rsid w:val="00CD71D5"/>
    <w:rsid w:val="00CD7FA8"/>
    <w:rsid w:val="00CE06AA"/>
    <w:rsid w:val="00CE0775"/>
    <w:rsid w:val="00CE0789"/>
    <w:rsid w:val="00CE0873"/>
    <w:rsid w:val="00CE09FC"/>
    <w:rsid w:val="00CE1372"/>
    <w:rsid w:val="00CE1494"/>
    <w:rsid w:val="00CE16E5"/>
    <w:rsid w:val="00CE19A2"/>
    <w:rsid w:val="00CE1A6F"/>
    <w:rsid w:val="00CE1B84"/>
    <w:rsid w:val="00CE2043"/>
    <w:rsid w:val="00CE218F"/>
    <w:rsid w:val="00CE21F3"/>
    <w:rsid w:val="00CE22D5"/>
    <w:rsid w:val="00CE2380"/>
    <w:rsid w:val="00CE24BB"/>
    <w:rsid w:val="00CE256E"/>
    <w:rsid w:val="00CE2778"/>
    <w:rsid w:val="00CE2AD3"/>
    <w:rsid w:val="00CE2B50"/>
    <w:rsid w:val="00CE2CA2"/>
    <w:rsid w:val="00CE2D35"/>
    <w:rsid w:val="00CE2E64"/>
    <w:rsid w:val="00CE2EC4"/>
    <w:rsid w:val="00CE3089"/>
    <w:rsid w:val="00CE3529"/>
    <w:rsid w:val="00CE3674"/>
    <w:rsid w:val="00CE3742"/>
    <w:rsid w:val="00CE377C"/>
    <w:rsid w:val="00CE3BC2"/>
    <w:rsid w:val="00CE3EB5"/>
    <w:rsid w:val="00CE41D9"/>
    <w:rsid w:val="00CE43A8"/>
    <w:rsid w:val="00CE44D2"/>
    <w:rsid w:val="00CE4527"/>
    <w:rsid w:val="00CE4660"/>
    <w:rsid w:val="00CE4793"/>
    <w:rsid w:val="00CE481B"/>
    <w:rsid w:val="00CE49B2"/>
    <w:rsid w:val="00CE4A28"/>
    <w:rsid w:val="00CE4AD9"/>
    <w:rsid w:val="00CE4E7C"/>
    <w:rsid w:val="00CE503C"/>
    <w:rsid w:val="00CE5275"/>
    <w:rsid w:val="00CE53CB"/>
    <w:rsid w:val="00CE54A4"/>
    <w:rsid w:val="00CE54AC"/>
    <w:rsid w:val="00CE55A6"/>
    <w:rsid w:val="00CE5609"/>
    <w:rsid w:val="00CE58C5"/>
    <w:rsid w:val="00CE5962"/>
    <w:rsid w:val="00CE5A85"/>
    <w:rsid w:val="00CE5A95"/>
    <w:rsid w:val="00CE5AE4"/>
    <w:rsid w:val="00CE5C11"/>
    <w:rsid w:val="00CE6045"/>
    <w:rsid w:val="00CE61E8"/>
    <w:rsid w:val="00CE62E6"/>
    <w:rsid w:val="00CE660C"/>
    <w:rsid w:val="00CE6615"/>
    <w:rsid w:val="00CE6683"/>
    <w:rsid w:val="00CE66F9"/>
    <w:rsid w:val="00CE6726"/>
    <w:rsid w:val="00CE67CE"/>
    <w:rsid w:val="00CE6A70"/>
    <w:rsid w:val="00CE6CAD"/>
    <w:rsid w:val="00CE6DC3"/>
    <w:rsid w:val="00CE6DE3"/>
    <w:rsid w:val="00CE6E62"/>
    <w:rsid w:val="00CE7172"/>
    <w:rsid w:val="00CE71FA"/>
    <w:rsid w:val="00CE7729"/>
    <w:rsid w:val="00CE7A76"/>
    <w:rsid w:val="00CE7AA1"/>
    <w:rsid w:val="00CE7C61"/>
    <w:rsid w:val="00CE7DD7"/>
    <w:rsid w:val="00CE7EBA"/>
    <w:rsid w:val="00CF0229"/>
    <w:rsid w:val="00CF0425"/>
    <w:rsid w:val="00CF042D"/>
    <w:rsid w:val="00CF0462"/>
    <w:rsid w:val="00CF0497"/>
    <w:rsid w:val="00CF05D6"/>
    <w:rsid w:val="00CF06C4"/>
    <w:rsid w:val="00CF0B95"/>
    <w:rsid w:val="00CF0DFE"/>
    <w:rsid w:val="00CF0E00"/>
    <w:rsid w:val="00CF0F31"/>
    <w:rsid w:val="00CF1246"/>
    <w:rsid w:val="00CF13B9"/>
    <w:rsid w:val="00CF141E"/>
    <w:rsid w:val="00CF151A"/>
    <w:rsid w:val="00CF1BD9"/>
    <w:rsid w:val="00CF1E79"/>
    <w:rsid w:val="00CF210E"/>
    <w:rsid w:val="00CF2165"/>
    <w:rsid w:val="00CF2351"/>
    <w:rsid w:val="00CF23C5"/>
    <w:rsid w:val="00CF24C8"/>
    <w:rsid w:val="00CF2996"/>
    <w:rsid w:val="00CF2A21"/>
    <w:rsid w:val="00CF2A44"/>
    <w:rsid w:val="00CF31B6"/>
    <w:rsid w:val="00CF3A6E"/>
    <w:rsid w:val="00CF3E45"/>
    <w:rsid w:val="00CF3F98"/>
    <w:rsid w:val="00CF4186"/>
    <w:rsid w:val="00CF41F1"/>
    <w:rsid w:val="00CF438B"/>
    <w:rsid w:val="00CF43C1"/>
    <w:rsid w:val="00CF43C4"/>
    <w:rsid w:val="00CF4850"/>
    <w:rsid w:val="00CF49A7"/>
    <w:rsid w:val="00CF49C8"/>
    <w:rsid w:val="00CF4B80"/>
    <w:rsid w:val="00CF4D9E"/>
    <w:rsid w:val="00CF50CC"/>
    <w:rsid w:val="00CF512F"/>
    <w:rsid w:val="00CF5259"/>
    <w:rsid w:val="00CF52E5"/>
    <w:rsid w:val="00CF5306"/>
    <w:rsid w:val="00CF5404"/>
    <w:rsid w:val="00CF5407"/>
    <w:rsid w:val="00CF5463"/>
    <w:rsid w:val="00CF5715"/>
    <w:rsid w:val="00CF5F99"/>
    <w:rsid w:val="00CF64DA"/>
    <w:rsid w:val="00CF64F5"/>
    <w:rsid w:val="00CF6602"/>
    <w:rsid w:val="00CF66F5"/>
    <w:rsid w:val="00CF6704"/>
    <w:rsid w:val="00CF69E4"/>
    <w:rsid w:val="00CF6B64"/>
    <w:rsid w:val="00CF6D8D"/>
    <w:rsid w:val="00CF6F2E"/>
    <w:rsid w:val="00CF7017"/>
    <w:rsid w:val="00CF7038"/>
    <w:rsid w:val="00CF724B"/>
    <w:rsid w:val="00CF72ED"/>
    <w:rsid w:val="00CF74BC"/>
    <w:rsid w:val="00CF762F"/>
    <w:rsid w:val="00CF78EB"/>
    <w:rsid w:val="00CF7C78"/>
    <w:rsid w:val="00CF7D17"/>
    <w:rsid w:val="00D000AC"/>
    <w:rsid w:val="00D000B3"/>
    <w:rsid w:val="00D0069D"/>
    <w:rsid w:val="00D0098C"/>
    <w:rsid w:val="00D009C1"/>
    <w:rsid w:val="00D00C03"/>
    <w:rsid w:val="00D00C10"/>
    <w:rsid w:val="00D00CDA"/>
    <w:rsid w:val="00D00E02"/>
    <w:rsid w:val="00D00F8B"/>
    <w:rsid w:val="00D0105F"/>
    <w:rsid w:val="00D0114D"/>
    <w:rsid w:val="00D013FF"/>
    <w:rsid w:val="00D017E7"/>
    <w:rsid w:val="00D018ED"/>
    <w:rsid w:val="00D01950"/>
    <w:rsid w:val="00D019BE"/>
    <w:rsid w:val="00D01F59"/>
    <w:rsid w:val="00D022D4"/>
    <w:rsid w:val="00D025C7"/>
    <w:rsid w:val="00D02760"/>
    <w:rsid w:val="00D02806"/>
    <w:rsid w:val="00D029CD"/>
    <w:rsid w:val="00D02A29"/>
    <w:rsid w:val="00D02BF3"/>
    <w:rsid w:val="00D02E2C"/>
    <w:rsid w:val="00D030DE"/>
    <w:rsid w:val="00D031B4"/>
    <w:rsid w:val="00D03392"/>
    <w:rsid w:val="00D0339D"/>
    <w:rsid w:val="00D033C7"/>
    <w:rsid w:val="00D0344A"/>
    <w:rsid w:val="00D03460"/>
    <w:rsid w:val="00D03616"/>
    <w:rsid w:val="00D03DEE"/>
    <w:rsid w:val="00D03FD5"/>
    <w:rsid w:val="00D03FE9"/>
    <w:rsid w:val="00D03FED"/>
    <w:rsid w:val="00D04217"/>
    <w:rsid w:val="00D04479"/>
    <w:rsid w:val="00D04557"/>
    <w:rsid w:val="00D04723"/>
    <w:rsid w:val="00D0487D"/>
    <w:rsid w:val="00D04B74"/>
    <w:rsid w:val="00D04BCE"/>
    <w:rsid w:val="00D04C42"/>
    <w:rsid w:val="00D04C9F"/>
    <w:rsid w:val="00D04CA9"/>
    <w:rsid w:val="00D04F2B"/>
    <w:rsid w:val="00D0509B"/>
    <w:rsid w:val="00D050B8"/>
    <w:rsid w:val="00D05603"/>
    <w:rsid w:val="00D05632"/>
    <w:rsid w:val="00D05AF9"/>
    <w:rsid w:val="00D05C34"/>
    <w:rsid w:val="00D05E84"/>
    <w:rsid w:val="00D05EDB"/>
    <w:rsid w:val="00D05F08"/>
    <w:rsid w:val="00D060A0"/>
    <w:rsid w:val="00D06165"/>
    <w:rsid w:val="00D0644C"/>
    <w:rsid w:val="00D06472"/>
    <w:rsid w:val="00D06483"/>
    <w:rsid w:val="00D0648D"/>
    <w:rsid w:val="00D06605"/>
    <w:rsid w:val="00D066D7"/>
    <w:rsid w:val="00D067D6"/>
    <w:rsid w:val="00D069C3"/>
    <w:rsid w:val="00D06A51"/>
    <w:rsid w:val="00D06A94"/>
    <w:rsid w:val="00D06D0C"/>
    <w:rsid w:val="00D06D60"/>
    <w:rsid w:val="00D06EB8"/>
    <w:rsid w:val="00D06EEA"/>
    <w:rsid w:val="00D06F53"/>
    <w:rsid w:val="00D07283"/>
    <w:rsid w:val="00D075D9"/>
    <w:rsid w:val="00D075E7"/>
    <w:rsid w:val="00D07743"/>
    <w:rsid w:val="00D077CD"/>
    <w:rsid w:val="00D077F0"/>
    <w:rsid w:val="00D078C6"/>
    <w:rsid w:val="00D079E5"/>
    <w:rsid w:val="00D07AE2"/>
    <w:rsid w:val="00D07BE2"/>
    <w:rsid w:val="00D07BFB"/>
    <w:rsid w:val="00D07C73"/>
    <w:rsid w:val="00D07D2A"/>
    <w:rsid w:val="00D07F45"/>
    <w:rsid w:val="00D10359"/>
    <w:rsid w:val="00D103D2"/>
    <w:rsid w:val="00D1057A"/>
    <w:rsid w:val="00D105A0"/>
    <w:rsid w:val="00D1091C"/>
    <w:rsid w:val="00D109E7"/>
    <w:rsid w:val="00D10A24"/>
    <w:rsid w:val="00D10ADD"/>
    <w:rsid w:val="00D10DF5"/>
    <w:rsid w:val="00D10F97"/>
    <w:rsid w:val="00D1105D"/>
    <w:rsid w:val="00D111E6"/>
    <w:rsid w:val="00D1164D"/>
    <w:rsid w:val="00D11AAC"/>
    <w:rsid w:val="00D11AEC"/>
    <w:rsid w:val="00D11B79"/>
    <w:rsid w:val="00D12340"/>
    <w:rsid w:val="00D12DB9"/>
    <w:rsid w:val="00D12F14"/>
    <w:rsid w:val="00D12FC8"/>
    <w:rsid w:val="00D13246"/>
    <w:rsid w:val="00D13416"/>
    <w:rsid w:val="00D134D4"/>
    <w:rsid w:val="00D13555"/>
    <w:rsid w:val="00D13563"/>
    <w:rsid w:val="00D135E3"/>
    <w:rsid w:val="00D13C5A"/>
    <w:rsid w:val="00D13FF0"/>
    <w:rsid w:val="00D14065"/>
    <w:rsid w:val="00D149FC"/>
    <w:rsid w:val="00D14D62"/>
    <w:rsid w:val="00D14FB4"/>
    <w:rsid w:val="00D14FD1"/>
    <w:rsid w:val="00D14FF3"/>
    <w:rsid w:val="00D15303"/>
    <w:rsid w:val="00D153A3"/>
    <w:rsid w:val="00D15581"/>
    <w:rsid w:val="00D155A4"/>
    <w:rsid w:val="00D1566F"/>
    <w:rsid w:val="00D157CA"/>
    <w:rsid w:val="00D159CD"/>
    <w:rsid w:val="00D15A8C"/>
    <w:rsid w:val="00D15B4F"/>
    <w:rsid w:val="00D15C78"/>
    <w:rsid w:val="00D15C86"/>
    <w:rsid w:val="00D15CC9"/>
    <w:rsid w:val="00D15E1D"/>
    <w:rsid w:val="00D15F80"/>
    <w:rsid w:val="00D1607A"/>
    <w:rsid w:val="00D1635A"/>
    <w:rsid w:val="00D163B1"/>
    <w:rsid w:val="00D1664A"/>
    <w:rsid w:val="00D1674A"/>
    <w:rsid w:val="00D167AD"/>
    <w:rsid w:val="00D16932"/>
    <w:rsid w:val="00D16AB5"/>
    <w:rsid w:val="00D16C08"/>
    <w:rsid w:val="00D16C09"/>
    <w:rsid w:val="00D16FB3"/>
    <w:rsid w:val="00D17249"/>
    <w:rsid w:val="00D17335"/>
    <w:rsid w:val="00D17465"/>
    <w:rsid w:val="00D175B5"/>
    <w:rsid w:val="00D1763C"/>
    <w:rsid w:val="00D17659"/>
    <w:rsid w:val="00D176C6"/>
    <w:rsid w:val="00D176F5"/>
    <w:rsid w:val="00D17785"/>
    <w:rsid w:val="00D177C3"/>
    <w:rsid w:val="00D17830"/>
    <w:rsid w:val="00D1783E"/>
    <w:rsid w:val="00D17DFF"/>
    <w:rsid w:val="00D20129"/>
    <w:rsid w:val="00D203B2"/>
    <w:rsid w:val="00D205D6"/>
    <w:rsid w:val="00D2078D"/>
    <w:rsid w:val="00D20857"/>
    <w:rsid w:val="00D20B54"/>
    <w:rsid w:val="00D20B94"/>
    <w:rsid w:val="00D20C75"/>
    <w:rsid w:val="00D20F15"/>
    <w:rsid w:val="00D20F1E"/>
    <w:rsid w:val="00D2129B"/>
    <w:rsid w:val="00D2139A"/>
    <w:rsid w:val="00D21544"/>
    <w:rsid w:val="00D215AB"/>
    <w:rsid w:val="00D215E8"/>
    <w:rsid w:val="00D218BE"/>
    <w:rsid w:val="00D2192F"/>
    <w:rsid w:val="00D21966"/>
    <w:rsid w:val="00D21C6F"/>
    <w:rsid w:val="00D22127"/>
    <w:rsid w:val="00D2224C"/>
    <w:rsid w:val="00D22316"/>
    <w:rsid w:val="00D22333"/>
    <w:rsid w:val="00D22433"/>
    <w:rsid w:val="00D22733"/>
    <w:rsid w:val="00D22819"/>
    <w:rsid w:val="00D22C70"/>
    <w:rsid w:val="00D22CE4"/>
    <w:rsid w:val="00D22D6B"/>
    <w:rsid w:val="00D230B1"/>
    <w:rsid w:val="00D2314B"/>
    <w:rsid w:val="00D23222"/>
    <w:rsid w:val="00D23370"/>
    <w:rsid w:val="00D23457"/>
    <w:rsid w:val="00D2355C"/>
    <w:rsid w:val="00D2369E"/>
    <w:rsid w:val="00D23A1F"/>
    <w:rsid w:val="00D23AB3"/>
    <w:rsid w:val="00D23D4E"/>
    <w:rsid w:val="00D23F95"/>
    <w:rsid w:val="00D24189"/>
    <w:rsid w:val="00D241E1"/>
    <w:rsid w:val="00D24303"/>
    <w:rsid w:val="00D244C9"/>
    <w:rsid w:val="00D24616"/>
    <w:rsid w:val="00D246BE"/>
    <w:rsid w:val="00D2482D"/>
    <w:rsid w:val="00D24838"/>
    <w:rsid w:val="00D24905"/>
    <w:rsid w:val="00D24989"/>
    <w:rsid w:val="00D24A90"/>
    <w:rsid w:val="00D24C47"/>
    <w:rsid w:val="00D24CDE"/>
    <w:rsid w:val="00D24CFD"/>
    <w:rsid w:val="00D24D61"/>
    <w:rsid w:val="00D24F6C"/>
    <w:rsid w:val="00D25131"/>
    <w:rsid w:val="00D2537D"/>
    <w:rsid w:val="00D2544A"/>
    <w:rsid w:val="00D25559"/>
    <w:rsid w:val="00D25685"/>
    <w:rsid w:val="00D258ED"/>
    <w:rsid w:val="00D25AB0"/>
    <w:rsid w:val="00D26771"/>
    <w:rsid w:val="00D269E7"/>
    <w:rsid w:val="00D26A39"/>
    <w:rsid w:val="00D26CB2"/>
    <w:rsid w:val="00D26DC6"/>
    <w:rsid w:val="00D26E9F"/>
    <w:rsid w:val="00D26EA3"/>
    <w:rsid w:val="00D26FD6"/>
    <w:rsid w:val="00D272C4"/>
    <w:rsid w:val="00D27393"/>
    <w:rsid w:val="00D27439"/>
    <w:rsid w:val="00D27686"/>
    <w:rsid w:val="00D2779E"/>
    <w:rsid w:val="00D2782E"/>
    <w:rsid w:val="00D278B4"/>
    <w:rsid w:val="00D27AB2"/>
    <w:rsid w:val="00D27BCB"/>
    <w:rsid w:val="00D27BCF"/>
    <w:rsid w:val="00D27D62"/>
    <w:rsid w:val="00D27D71"/>
    <w:rsid w:val="00D27F32"/>
    <w:rsid w:val="00D3064C"/>
    <w:rsid w:val="00D30ACD"/>
    <w:rsid w:val="00D30CC6"/>
    <w:rsid w:val="00D30CE4"/>
    <w:rsid w:val="00D30E20"/>
    <w:rsid w:val="00D31095"/>
    <w:rsid w:val="00D310AB"/>
    <w:rsid w:val="00D31127"/>
    <w:rsid w:val="00D31162"/>
    <w:rsid w:val="00D311A5"/>
    <w:rsid w:val="00D311DB"/>
    <w:rsid w:val="00D3122C"/>
    <w:rsid w:val="00D31263"/>
    <w:rsid w:val="00D313DA"/>
    <w:rsid w:val="00D31696"/>
    <w:rsid w:val="00D31DA8"/>
    <w:rsid w:val="00D3243D"/>
    <w:rsid w:val="00D32609"/>
    <w:rsid w:val="00D32792"/>
    <w:rsid w:val="00D329B4"/>
    <w:rsid w:val="00D32CA4"/>
    <w:rsid w:val="00D32F70"/>
    <w:rsid w:val="00D330A0"/>
    <w:rsid w:val="00D330DD"/>
    <w:rsid w:val="00D331D4"/>
    <w:rsid w:val="00D332A3"/>
    <w:rsid w:val="00D33318"/>
    <w:rsid w:val="00D3343B"/>
    <w:rsid w:val="00D33511"/>
    <w:rsid w:val="00D3359D"/>
    <w:rsid w:val="00D336E5"/>
    <w:rsid w:val="00D33706"/>
    <w:rsid w:val="00D337DD"/>
    <w:rsid w:val="00D3391F"/>
    <w:rsid w:val="00D339FA"/>
    <w:rsid w:val="00D33ABA"/>
    <w:rsid w:val="00D33D54"/>
    <w:rsid w:val="00D33E3B"/>
    <w:rsid w:val="00D33E97"/>
    <w:rsid w:val="00D33EB5"/>
    <w:rsid w:val="00D33EF1"/>
    <w:rsid w:val="00D3425E"/>
    <w:rsid w:val="00D34538"/>
    <w:rsid w:val="00D34567"/>
    <w:rsid w:val="00D345AD"/>
    <w:rsid w:val="00D345D6"/>
    <w:rsid w:val="00D34604"/>
    <w:rsid w:val="00D349FA"/>
    <w:rsid w:val="00D34DDB"/>
    <w:rsid w:val="00D35006"/>
    <w:rsid w:val="00D3528D"/>
    <w:rsid w:val="00D3571A"/>
    <w:rsid w:val="00D35D13"/>
    <w:rsid w:val="00D35D51"/>
    <w:rsid w:val="00D35DE2"/>
    <w:rsid w:val="00D35ECF"/>
    <w:rsid w:val="00D35F22"/>
    <w:rsid w:val="00D36040"/>
    <w:rsid w:val="00D3612D"/>
    <w:rsid w:val="00D36166"/>
    <w:rsid w:val="00D36919"/>
    <w:rsid w:val="00D36967"/>
    <w:rsid w:val="00D36990"/>
    <w:rsid w:val="00D36C4B"/>
    <w:rsid w:val="00D36C96"/>
    <w:rsid w:val="00D36D20"/>
    <w:rsid w:val="00D36D61"/>
    <w:rsid w:val="00D36F6D"/>
    <w:rsid w:val="00D37093"/>
    <w:rsid w:val="00D373C2"/>
    <w:rsid w:val="00D37827"/>
    <w:rsid w:val="00D37828"/>
    <w:rsid w:val="00D378C9"/>
    <w:rsid w:val="00D37950"/>
    <w:rsid w:val="00D37A12"/>
    <w:rsid w:val="00D37BBF"/>
    <w:rsid w:val="00D37D3C"/>
    <w:rsid w:val="00D37FE0"/>
    <w:rsid w:val="00D4009B"/>
    <w:rsid w:val="00D4015A"/>
    <w:rsid w:val="00D4017F"/>
    <w:rsid w:val="00D403DB"/>
    <w:rsid w:val="00D403E9"/>
    <w:rsid w:val="00D40924"/>
    <w:rsid w:val="00D4097C"/>
    <w:rsid w:val="00D40AAC"/>
    <w:rsid w:val="00D40C4D"/>
    <w:rsid w:val="00D40E45"/>
    <w:rsid w:val="00D4123E"/>
    <w:rsid w:val="00D412C0"/>
    <w:rsid w:val="00D4154E"/>
    <w:rsid w:val="00D4166F"/>
    <w:rsid w:val="00D41AE6"/>
    <w:rsid w:val="00D41B2D"/>
    <w:rsid w:val="00D41C30"/>
    <w:rsid w:val="00D41CED"/>
    <w:rsid w:val="00D4218C"/>
    <w:rsid w:val="00D4239E"/>
    <w:rsid w:val="00D425C6"/>
    <w:rsid w:val="00D427B0"/>
    <w:rsid w:val="00D42AFF"/>
    <w:rsid w:val="00D4323B"/>
    <w:rsid w:val="00D433EC"/>
    <w:rsid w:val="00D435F5"/>
    <w:rsid w:val="00D4367F"/>
    <w:rsid w:val="00D43708"/>
    <w:rsid w:val="00D439B9"/>
    <w:rsid w:val="00D43A5C"/>
    <w:rsid w:val="00D4459A"/>
    <w:rsid w:val="00D446D7"/>
    <w:rsid w:val="00D44869"/>
    <w:rsid w:val="00D4498B"/>
    <w:rsid w:val="00D44B02"/>
    <w:rsid w:val="00D44DDF"/>
    <w:rsid w:val="00D45092"/>
    <w:rsid w:val="00D451E4"/>
    <w:rsid w:val="00D45327"/>
    <w:rsid w:val="00D458B3"/>
    <w:rsid w:val="00D45CE9"/>
    <w:rsid w:val="00D45EA5"/>
    <w:rsid w:val="00D45F7F"/>
    <w:rsid w:val="00D45F94"/>
    <w:rsid w:val="00D46800"/>
    <w:rsid w:val="00D46999"/>
    <w:rsid w:val="00D46CBE"/>
    <w:rsid w:val="00D46D5D"/>
    <w:rsid w:val="00D4708F"/>
    <w:rsid w:val="00D470C4"/>
    <w:rsid w:val="00D471D5"/>
    <w:rsid w:val="00D472AC"/>
    <w:rsid w:val="00D47487"/>
    <w:rsid w:val="00D475E4"/>
    <w:rsid w:val="00D47633"/>
    <w:rsid w:val="00D4767B"/>
    <w:rsid w:val="00D47939"/>
    <w:rsid w:val="00D47942"/>
    <w:rsid w:val="00D47D6E"/>
    <w:rsid w:val="00D47EF2"/>
    <w:rsid w:val="00D50688"/>
    <w:rsid w:val="00D50813"/>
    <w:rsid w:val="00D50890"/>
    <w:rsid w:val="00D50898"/>
    <w:rsid w:val="00D50906"/>
    <w:rsid w:val="00D50914"/>
    <w:rsid w:val="00D50DF3"/>
    <w:rsid w:val="00D5107B"/>
    <w:rsid w:val="00D51097"/>
    <w:rsid w:val="00D510B0"/>
    <w:rsid w:val="00D510B2"/>
    <w:rsid w:val="00D5116F"/>
    <w:rsid w:val="00D513CE"/>
    <w:rsid w:val="00D513D7"/>
    <w:rsid w:val="00D5144C"/>
    <w:rsid w:val="00D516C7"/>
    <w:rsid w:val="00D51758"/>
    <w:rsid w:val="00D518BD"/>
    <w:rsid w:val="00D51936"/>
    <w:rsid w:val="00D5199A"/>
    <w:rsid w:val="00D51B46"/>
    <w:rsid w:val="00D51C09"/>
    <w:rsid w:val="00D51F2A"/>
    <w:rsid w:val="00D51FBA"/>
    <w:rsid w:val="00D525E1"/>
    <w:rsid w:val="00D5271E"/>
    <w:rsid w:val="00D52929"/>
    <w:rsid w:val="00D529A5"/>
    <w:rsid w:val="00D52A72"/>
    <w:rsid w:val="00D52B53"/>
    <w:rsid w:val="00D52BAF"/>
    <w:rsid w:val="00D52EBC"/>
    <w:rsid w:val="00D53064"/>
    <w:rsid w:val="00D53340"/>
    <w:rsid w:val="00D53661"/>
    <w:rsid w:val="00D536D9"/>
    <w:rsid w:val="00D538B7"/>
    <w:rsid w:val="00D538BE"/>
    <w:rsid w:val="00D53961"/>
    <w:rsid w:val="00D53D84"/>
    <w:rsid w:val="00D53E63"/>
    <w:rsid w:val="00D53EA7"/>
    <w:rsid w:val="00D5418C"/>
    <w:rsid w:val="00D54835"/>
    <w:rsid w:val="00D54903"/>
    <w:rsid w:val="00D54A4F"/>
    <w:rsid w:val="00D54A60"/>
    <w:rsid w:val="00D54B2D"/>
    <w:rsid w:val="00D54F26"/>
    <w:rsid w:val="00D54FDC"/>
    <w:rsid w:val="00D55050"/>
    <w:rsid w:val="00D55109"/>
    <w:rsid w:val="00D5516D"/>
    <w:rsid w:val="00D5549E"/>
    <w:rsid w:val="00D554B0"/>
    <w:rsid w:val="00D55803"/>
    <w:rsid w:val="00D55A9B"/>
    <w:rsid w:val="00D55BBC"/>
    <w:rsid w:val="00D55E3F"/>
    <w:rsid w:val="00D55EA1"/>
    <w:rsid w:val="00D55F2A"/>
    <w:rsid w:val="00D55F33"/>
    <w:rsid w:val="00D56073"/>
    <w:rsid w:val="00D561A2"/>
    <w:rsid w:val="00D5627C"/>
    <w:rsid w:val="00D565EB"/>
    <w:rsid w:val="00D56689"/>
    <w:rsid w:val="00D56D53"/>
    <w:rsid w:val="00D56D55"/>
    <w:rsid w:val="00D5706B"/>
    <w:rsid w:val="00D570BD"/>
    <w:rsid w:val="00D571CE"/>
    <w:rsid w:val="00D57539"/>
    <w:rsid w:val="00D57A01"/>
    <w:rsid w:val="00D57DF8"/>
    <w:rsid w:val="00D60075"/>
    <w:rsid w:val="00D60077"/>
    <w:rsid w:val="00D6086C"/>
    <w:rsid w:val="00D6097B"/>
    <w:rsid w:val="00D60B8B"/>
    <w:rsid w:val="00D60C42"/>
    <w:rsid w:val="00D60C65"/>
    <w:rsid w:val="00D60D5D"/>
    <w:rsid w:val="00D60DA9"/>
    <w:rsid w:val="00D60DD3"/>
    <w:rsid w:val="00D6107C"/>
    <w:rsid w:val="00D61202"/>
    <w:rsid w:val="00D61279"/>
    <w:rsid w:val="00D61306"/>
    <w:rsid w:val="00D61383"/>
    <w:rsid w:val="00D6164A"/>
    <w:rsid w:val="00D61703"/>
    <w:rsid w:val="00D6189E"/>
    <w:rsid w:val="00D61F3A"/>
    <w:rsid w:val="00D62612"/>
    <w:rsid w:val="00D62668"/>
    <w:rsid w:val="00D626D3"/>
    <w:rsid w:val="00D6288A"/>
    <w:rsid w:val="00D628C5"/>
    <w:rsid w:val="00D62983"/>
    <w:rsid w:val="00D629F8"/>
    <w:rsid w:val="00D62A12"/>
    <w:rsid w:val="00D62E2D"/>
    <w:rsid w:val="00D62E95"/>
    <w:rsid w:val="00D63160"/>
    <w:rsid w:val="00D634F5"/>
    <w:rsid w:val="00D63603"/>
    <w:rsid w:val="00D63A92"/>
    <w:rsid w:val="00D63DD9"/>
    <w:rsid w:val="00D63EB5"/>
    <w:rsid w:val="00D6409F"/>
    <w:rsid w:val="00D641CE"/>
    <w:rsid w:val="00D6421A"/>
    <w:rsid w:val="00D6426A"/>
    <w:rsid w:val="00D643C6"/>
    <w:rsid w:val="00D64871"/>
    <w:rsid w:val="00D649BA"/>
    <w:rsid w:val="00D649D7"/>
    <w:rsid w:val="00D64BC5"/>
    <w:rsid w:val="00D64C6E"/>
    <w:rsid w:val="00D64D30"/>
    <w:rsid w:val="00D64D63"/>
    <w:rsid w:val="00D651DA"/>
    <w:rsid w:val="00D65712"/>
    <w:rsid w:val="00D65778"/>
    <w:rsid w:val="00D659FB"/>
    <w:rsid w:val="00D65CC9"/>
    <w:rsid w:val="00D65CE0"/>
    <w:rsid w:val="00D65CE3"/>
    <w:rsid w:val="00D65DC5"/>
    <w:rsid w:val="00D65E04"/>
    <w:rsid w:val="00D65E4E"/>
    <w:rsid w:val="00D65F6E"/>
    <w:rsid w:val="00D66012"/>
    <w:rsid w:val="00D66088"/>
    <w:rsid w:val="00D661B0"/>
    <w:rsid w:val="00D66512"/>
    <w:rsid w:val="00D6665A"/>
    <w:rsid w:val="00D666E5"/>
    <w:rsid w:val="00D666E8"/>
    <w:rsid w:val="00D6677F"/>
    <w:rsid w:val="00D667A5"/>
    <w:rsid w:val="00D66871"/>
    <w:rsid w:val="00D66EC5"/>
    <w:rsid w:val="00D66F4D"/>
    <w:rsid w:val="00D66FBC"/>
    <w:rsid w:val="00D67205"/>
    <w:rsid w:val="00D67422"/>
    <w:rsid w:val="00D67562"/>
    <w:rsid w:val="00D676B4"/>
    <w:rsid w:val="00D67777"/>
    <w:rsid w:val="00D678DB"/>
    <w:rsid w:val="00D678DE"/>
    <w:rsid w:val="00D67A66"/>
    <w:rsid w:val="00D67A6F"/>
    <w:rsid w:val="00D67C11"/>
    <w:rsid w:val="00D67CFE"/>
    <w:rsid w:val="00D67D07"/>
    <w:rsid w:val="00D67D62"/>
    <w:rsid w:val="00D7029E"/>
    <w:rsid w:val="00D70525"/>
    <w:rsid w:val="00D70D26"/>
    <w:rsid w:val="00D71059"/>
    <w:rsid w:val="00D7119C"/>
    <w:rsid w:val="00D71232"/>
    <w:rsid w:val="00D712E6"/>
    <w:rsid w:val="00D714CA"/>
    <w:rsid w:val="00D716D2"/>
    <w:rsid w:val="00D71A05"/>
    <w:rsid w:val="00D71B09"/>
    <w:rsid w:val="00D71CD5"/>
    <w:rsid w:val="00D71D7E"/>
    <w:rsid w:val="00D71DB0"/>
    <w:rsid w:val="00D720B7"/>
    <w:rsid w:val="00D720BD"/>
    <w:rsid w:val="00D72761"/>
    <w:rsid w:val="00D72821"/>
    <w:rsid w:val="00D7282D"/>
    <w:rsid w:val="00D729FC"/>
    <w:rsid w:val="00D72AB6"/>
    <w:rsid w:val="00D72D0C"/>
    <w:rsid w:val="00D73168"/>
    <w:rsid w:val="00D73357"/>
    <w:rsid w:val="00D73366"/>
    <w:rsid w:val="00D735E1"/>
    <w:rsid w:val="00D735EF"/>
    <w:rsid w:val="00D73A76"/>
    <w:rsid w:val="00D73AA3"/>
    <w:rsid w:val="00D73B16"/>
    <w:rsid w:val="00D73C93"/>
    <w:rsid w:val="00D743CE"/>
    <w:rsid w:val="00D74702"/>
    <w:rsid w:val="00D74EAB"/>
    <w:rsid w:val="00D74EB3"/>
    <w:rsid w:val="00D74F4F"/>
    <w:rsid w:val="00D75178"/>
    <w:rsid w:val="00D7521A"/>
    <w:rsid w:val="00D75320"/>
    <w:rsid w:val="00D75464"/>
    <w:rsid w:val="00D75784"/>
    <w:rsid w:val="00D757BD"/>
    <w:rsid w:val="00D759D0"/>
    <w:rsid w:val="00D75D65"/>
    <w:rsid w:val="00D75DAD"/>
    <w:rsid w:val="00D75DB0"/>
    <w:rsid w:val="00D75FBA"/>
    <w:rsid w:val="00D76012"/>
    <w:rsid w:val="00D76084"/>
    <w:rsid w:val="00D7659D"/>
    <w:rsid w:val="00D76622"/>
    <w:rsid w:val="00D76902"/>
    <w:rsid w:val="00D76A3C"/>
    <w:rsid w:val="00D76B03"/>
    <w:rsid w:val="00D76BDA"/>
    <w:rsid w:val="00D76D43"/>
    <w:rsid w:val="00D76E48"/>
    <w:rsid w:val="00D77122"/>
    <w:rsid w:val="00D771E1"/>
    <w:rsid w:val="00D7740F"/>
    <w:rsid w:val="00D77627"/>
    <w:rsid w:val="00D77677"/>
    <w:rsid w:val="00D77689"/>
    <w:rsid w:val="00D77B47"/>
    <w:rsid w:val="00D77C2B"/>
    <w:rsid w:val="00D77CEB"/>
    <w:rsid w:val="00D77DD1"/>
    <w:rsid w:val="00D77FCA"/>
    <w:rsid w:val="00D80364"/>
    <w:rsid w:val="00D804B3"/>
    <w:rsid w:val="00D80514"/>
    <w:rsid w:val="00D806A5"/>
    <w:rsid w:val="00D80973"/>
    <w:rsid w:val="00D8099E"/>
    <w:rsid w:val="00D80A2A"/>
    <w:rsid w:val="00D80E76"/>
    <w:rsid w:val="00D80E8B"/>
    <w:rsid w:val="00D80F9D"/>
    <w:rsid w:val="00D81118"/>
    <w:rsid w:val="00D8143B"/>
    <w:rsid w:val="00D8169F"/>
    <w:rsid w:val="00D816DF"/>
    <w:rsid w:val="00D8174E"/>
    <w:rsid w:val="00D819E4"/>
    <w:rsid w:val="00D81AE3"/>
    <w:rsid w:val="00D81C1D"/>
    <w:rsid w:val="00D81E29"/>
    <w:rsid w:val="00D8203A"/>
    <w:rsid w:val="00D82084"/>
    <w:rsid w:val="00D820B5"/>
    <w:rsid w:val="00D820F6"/>
    <w:rsid w:val="00D823CD"/>
    <w:rsid w:val="00D823E1"/>
    <w:rsid w:val="00D82410"/>
    <w:rsid w:val="00D82600"/>
    <w:rsid w:val="00D826D7"/>
    <w:rsid w:val="00D827AB"/>
    <w:rsid w:val="00D8280A"/>
    <w:rsid w:val="00D82AAF"/>
    <w:rsid w:val="00D82B8A"/>
    <w:rsid w:val="00D82C27"/>
    <w:rsid w:val="00D82F3D"/>
    <w:rsid w:val="00D833E6"/>
    <w:rsid w:val="00D834A0"/>
    <w:rsid w:val="00D83805"/>
    <w:rsid w:val="00D83C88"/>
    <w:rsid w:val="00D83E52"/>
    <w:rsid w:val="00D84040"/>
    <w:rsid w:val="00D8427C"/>
    <w:rsid w:val="00D843EA"/>
    <w:rsid w:val="00D846DB"/>
    <w:rsid w:val="00D84764"/>
    <w:rsid w:val="00D848C5"/>
    <w:rsid w:val="00D849CC"/>
    <w:rsid w:val="00D84A63"/>
    <w:rsid w:val="00D84B6E"/>
    <w:rsid w:val="00D84B85"/>
    <w:rsid w:val="00D84BAA"/>
    <w:rsid w:val="00D84D36"/>
    <w:rsid w:val="00D84FC0"/>
    <w:rsid w:val="00D850BB"/>
    <w:rsid w:val="00D85252"/>
    <w:rsid w:val="00D85548"/>
    <w:rsid w:val="00D8554E"/>
    <w:rsid w:val="00D85697"/>
    <w:rsid w:val="00D858E8"/>
    <w:rsid w:val="00D85B64"/>
    <w:rsid w:val="00D85B6D"/>
    <w:rsid w:val="00D85C75"/>
    <w:rsid w:val="00D85F28"/>
    <w:rsid w:val="00D85F81"/>
    <w:rsid w:val="00D8608D"/>
    <w:rsid w:val="00D8612C"/>
    <w:rsid w:val="00D8614F"/>
    <w:rsid w:val="00D861D4"/>
    <w:rsid w:val="00D8627F"/>
    <w:rsid w:val="00D862BA"/>
    <w:rsid w:val="00D86476"/>
    <w:rsid w:val="00D8671D"/>
    <w:rsid w:val="00D869E5"/>
    <w:rsid w:val="00D870AF"/>
    <w:rsid w:val="00D871CB"/>
    <w:rsid w:val="00D8742C"/>
    <w:rsid w:val="00D8751B"/>
    <w:rsid w:val="00D875E8"/>
    <w:rsid w:val="00D876F8"/>
    <w:rsid w:val="00D8773E"/>
    <w:rsid w:val="00D87AD5"/>
    <w:rsid w:val="00D87CE2"/>
    <w:rsid w:val="00D87E5A"/>
    <w:rsid w:val="00D90097"/>
    <w:rsid w:val="00D901C6"/>
    <w:rsid w:val="00D9055B"/>
    <w:rsid w:val="00D90AB1"/>
    <w:rsid w:val="00D90D56"/>
    <w:rsid w:val="00D90ED9"/>
    <w:rsid w:val="00D90F29"/>
    <w:rsid w:val="00D91275"/>
    <w:rsid w:val="00D9149F"/>
    <w:rsid w:val="00D91A26"/>
    <w:rsid w:val="00D91AB7"/>
    <w:rsid w:val="00D91AC9"/>
    <w:rsid w:val="00D91C94"/>
    <w:rsid w:val="00D91D49"/>
    <w:rsid w:val="00D91FDF"/>
    <w:rsid w:val="00D924C6"/>
    <w:rsid w:val="00D9266B"/>
    <w:rsid w:val="00D92761"/>
    <w:rsid w:val="00D92885"/>
    <w:rsid w:val="00D92A95"/>
    <w:rsid w:val="00D92C4E"/>
    <w:rsid w:val="00D92C91"/>
    <w:rsid w:val="00D92C99"/>
    <w:rsid w:val="00D92CB8"/>
    <w:rsid w:val="00D92E16"/>
    <w:rsid w:val="00D92F0B"/>
    <w:rsid w:val="00D93082"/>
    <w:rsid w:val="00D9331F"/>
    <w:rsid w:val="00D934E2"/>
    <w:rsid w:val="00D9363D"/>
    <w:rsid w:val="00D93875"/>
    <w:rsid w:val="00D93915"/>
    <w:rsid w:val="00D93A26"/>
    <w:rsid w:val="00D93A76"/>
    <w:rsid w:val="00D93AEC"/>
    <w:rsid w:val="00D93BD5"/>
    <w:rsid w:val="00D93C51"/>
    <w:rsid w:val="00D93D37"/>
    <w:rsid w:val="00D93E95"/>
    <w:rsid w:val="00D93ED8"/>
    <w:rsid w:val="00D93F1B"/>
    <w:rsid w:val="00D93F75"/>
    <w:rsid w:val="00D941E2"/>
    <w:rsid w:val="00D942CA"/>
    <w:rsid w:val="00D942E0"/>
    <w:rsid w:val="00D94547"/>
    <w:rsid w:val="00D946D1"/>
    <w:rsid w:val="00D94801"/>
    <w:rsid w:val="00D94EC1"/>
    <w:rsid w:val="00D94FE8"/>
    <w:rsid w:val="00D950E0"/>
    <w:rsid w:val="00D95241"/>
    <w:rsid w:val="00D95256"/>
    <w:rsid w:val="00D9534F"/>
    <w:rsid w:val="00D9588E"/>
    <w:rsid w:val="00D958DA"/>
    <w:rsid w:val="00D95973"/>
    <w:rsid w:val="00D95A0B"/>
    <w:rsid w:val="00D95BD5"/>
    <w:rsid w:val="00D95DE2"/>
    <w:rsid w:val="00D95F55"/>
    <w:rsid w:val="00D95F68"/>
    <w:rsid w:val="00D95F92"/>
    <w:rsid w:val="00D961A5"/>
    <w:rsid w:val="00D961B8"/>
    <w:rsid w:val="00D96363"/>
    <w:rsid w:val="00D96370"/>
    <w:rsid w:val="00D96753"/>
    <w:rsid w:val="00D967CC"/>
    <w:rsid w:val="00D96831"/>
    <w:rsid w:val="00D96ED6"/>
    <w:rsid w:val="00D96F45"/>
    <w:rsid w:val="00D9714F"/>
    <w:rsid w:val="00D971ED"/>
    <w:rsid w:val="00D97352"/>
    <w:rsid w:val="00D97500"/>
    <w:rsid w:val="00D97515"/>
    <w:rsid w:val="00D9783D"/>
    <w:rsid w:val="00D97901"/>
    <w:rsid w:val="00D97F1B"/>
    <w:rsid w:val="00DA007E"/>
    <w:rsid w:val="00DA040F"/>
    <w:rsid w:val="00DA074A"/>
    <w:rsid w:val="00DA08F0"/>
    <w:rsid w:val="00DA0CAF"/>
    <w:rsid w:val="00DA0FB2"/>
    <w:rsid w:val="00DA11F8"/>
    <w:rsid w:val="00DA1224"/>
    <w:rsid w:val="00DA151B"/>
    <w:rsid w:val="00DA18A3"/>
    <w:rsid w:val="00DA1EBC"/>
    <w:rsid w:val="00DA1F99"/>
    <w:rsid w:val="00DA1FBC"/>
    <w:rsid w:val="00DA201A"/>
    <w:rsid w:val="00DA20E5"/>
    <w:rsid w:val="00DA2604"/>
    <w:rsid w:val="00DA264C"/>
    <w:rsid w:val="00DA276F"/>
    <w:rsid w:val="00DA2990"/>
    <w:rsid w:val="00DA2BA2"/>
    <w:rsid w:val="00DA2D86"/>
    <w:rsid w:val="00DA2DA5"/>
    <w:rsid w:val="00DA2F04"/>
    <w:rsid w:val="00DA305E"/>
    <w:rsid w:val="00DA320F"/>
    <w:rsid w:val="00DA3298"/>
    <w:rsid w:val="00DA32D4"/>
    <w:rsid w:val="00DA32DC"/>
    <w:rsid w:val="00DA35BE"/>
    <w:rsid w:val="00DA363F"/>
    <w:rsid w:val="00DA36A6"/>
    <w:rsid w:val="00DA3795"/>
    <w:rsid w:val="00DA39D7"/>
    <w:rsid w:val="00DA3A00"/>
    <w:rsid w:val="00DA3B99"/>
    <w:rsid w:val="00DA3C94"/>
    <w:rsid w:val="00DA3EC9"/>
    <w:rsid w:val="00DA419C"/>
    <w:rsid w:val="00DA426E"/>
    <w:rsid w:val="00DA4271"/>
    <w:rsid w:val="00DA4301"/>
    <w:rsid w:val="00DA43EB"/>
    <w:rsid w:val="00DA4626"/>
    <w:rsid w:val="00DA49E2"/>
    <w:rsid w:val="00DA4D95"/>
    <w:rsid w:val="00DA4DEE"/>
    <w:rsid w:val="00DA4FD6"/>
    <w:rsid w:val="00DA5024"/>
    <w:rsid w:val="00DA5135"/>
    <w:rsid w:val="00DA51B8"/>
    <w:rsid w:val="00DA5529"/>
    <w:rsid w:val="00DA5786"/>
    <w:rsid w:val="00DA57FD"/>
    <w:rsid w:val="00DA59C5"/>
    <w:rsid w:val="00DA5B8C"/>
    <w:rsid w:val="00DA5CF2"/>
    <w:rsid w:val="00DA5E34"/>
    <w:rsid w:val="00DA5E82"/>
    <w:rsid w:val="00DA5EA2"/>
    <w:rsid w:val="00DA6108"/>
    <w:rsid w:val="00DA6200"/>
    <w:rsid w:val="00DA6284"/>
    <w:rsid w:val="00DA6388"/>
    <w:rsid w:val="00DA65EF"/>
    <w:rsid w:val="00DA6B73"/>
    <w:rsid w:val="00DA6CB7"/>
    <w:rsid w:val="00DA6CC7"/>
    <w:rsid w:val="00DA6F05"/>
    <w:rsid w:val="00DA7008"/>
    <w:rsid w:val="00DA729D"/>
    <w:rsid w:val="00DA7300"/>
    <w:rsid w:val="00DA73AB"/>
    <w:rsid w:val="00DA7569"/>
    <w:rsid w:val="00DA773D"/>
    <w:rsid w:val="00DA7871"/>
    <w:rsid w:val="00DA795D"/>
    <w:rsid w:val="00DA7A21"/>
    <w:rsid w:val="00DA7B4E"/>
    <w:rsid w:val="00DB00E7"/>
    <w:rsid w:val="00DB0217"/>
    <w:rsid w:val="00DB05DC"/>
    <w:rsid w:val="00DB0A13"/>
    <w:rsid w:val="00DB0A72"/>
    <w:rsid w:val="00DB0C32"/>
    <w:rsid w:val="00DB0F90"/>
    <w:rsid w:val="00DB109A"/>
    <w:rsid w:val="00DB11D4"/>
    <w:rsid w:val="00DB11EB"/>
    <w:rsid w:val="00DB130B"/>
    <w:rsid w:val="00DB141A"/>
    <w:rsid w:val="00DB15CA"/>
    <w:rsid w:val="00DB1958"/>
    <w:rsid w:val="00DB1DA9"/>
    <w:rsid w:val="00DB1E12"/>
    <w:rsid w:val="00DB1E4C"/>
    <w:rsid w:val="00DB24A4"/>
    <w:rsid w:val="00DB284A"/>
    <w:rsid w:val="00DB28E3"/>
    <w:rsid w:val="00DB2928"/>
    <w:rsid w:val="00DB2A57"/>
    <w:rsid w:val="00DB2A73"/>
    <w:rsid w:val="00DB2C4E"/>
    <w:rsid w:val="00DB2CC7"/>
    <w:rsid w:val="00DB2E0C"/>
    <w:rsid w:val="00DB2EA5"/>
    <w:rsid w:val="00DB312A"/>
    <w:rsid w:val="00DB31A6"/>
    <w:rsid w:val="00DB344B"/>
    <w:rsid w:val="00DB3493"/>
    <w:rsid w:val="00DB34BA"/>
    <w:rsid w:val="00DB3A37"/>
    <w:rsid w:val="00DB3B62"/>
    <w:rsid w:val="00DB3E6D"/>
    <w:rsid w:val="00DB40D4"/>
    <w:rsid w:val="00DB4153"/>
    <w:rsid w:val="00DB42EF"/>
    <w:rsid w:val="00DB470D"/>
    <w:rsid w:val="00DB48A7"/>
    <w:rsid w:val="00DB48B4"/>
    <w:rsid w:val="00DB48CE"/>
    <w:rsid w:val="00DB49B1"/>
    <w:rsid w:val="00DB4AC9"/>
    <w:rsid w:val="00DB4D5F"/>
    <w:rsid w:val="00DB4DAE"/>
    <w:rsid w:val="00DB4F04"/>
    <w:rsid w:val="00DB4F2E"/>
    <w:rsid w:val="00DB5086"/>
    <w:rsid w:val="00DB50DF"/>
    <w:rsid w:val="00DB54A5"/>
    <w:rsid w:val="00DB5572"/>
    <w:rsid w:val="00DB5708"/>
    <w:rsid w:val="00DB5752"/>
    <w:rsid w:val="00DB593E"/>
    <w:rsid w:val="00DB593F"/>
    <w:rsid w:val="00DB5998"/>
    <w:rsid w:val="00DB5A0D"/>
    <w:rsid w:val="00DB5A52"/>
    <w:rsid w:val="00DB5D39"/>
    <w:rsid w:val="00DB5E5C"/>
    <w:rsid w:val="00DB5F16"/>
    <w:rsid w:val="00DB61C4"/>
    <w:rsid w:val="00DB622E"/>
    <w:rsid w:val="00DB64A7"/>
    <w:rsid w:val="00DB659C"/>
    <w:rsid w:val="00DB65BF"/>
    <w:rsid w:val="00DB67A4"/>
    <w:rsid w:val="00DB691F"/>
    <w:rsid w:val="00DB692F"/>
    <w:rsid w:val="00DB6A57"/>
    <w:rsid w:val="00DB6B05"/>
    <w:rsid w:val="00DB6B79"/>
    <w:rsid w:val="00DB6BDC"/>
    <w:rsid w:val="00DB7AB6"/>
    <w:rsid w:val="00DB7B88"/>
    <w:rsid w:val="00DB7CC3"/>
    <w:rsid w:val="00DB7F01"/>
    <w:rsid w:val="00DC0108"/>
    <w:rsid w:val="00DC0291"/>
    <w:rsid w:val="00DC03F8"/>
    <w:rsid w:val="00DC06F4"/>
    <w:rsid w:val="00DC081A"/>
    <w:rsid w:val="00DC0884"/>
    <w:rsid w:val="00DC0890"/>
    <w:rsid w:val="00DC08B7"/>
    <w:rsid w:val="00DC0902"/>
    <w:rsid w:val="00DC1006"/>
    <w:rsid w:val="00DC1018"/>
    <w:rsid w:val="00DC138C"/>
    <w:rsid w:val="00DC1635"/>
    <w:rsid w:val="00DC1BAD"/>
    <w:rsid w:val="00DC1BF0"/>
    <w:rsid w:val="00DC1C13"/>
    <w:rsid w:val="00DC1C19"/>
    <w:rsid w:val="00DC1DCE"/>
    <w:rsid w:val="00DC204A"/>
    <w:rsid w:val="00DC2171"/>
    <w:rsid w:val="00DC21E3"/>
    <w:rsid w:val="00DC21FE"/>
    <w:rsid w:val="00DC2264"/>
    <w:rsid w:val="00DC229B"/>
    <w:rsid w:val="00DC22F8"/>
    <w:rsid w:val="00DC2319"/>
    <w:rsid w:val="00DC2344"/>
    <w:rsid w:val="00DC273B"/>
    <w:rsid w:val="00DC2A08"/>
    <w:rsid w:val="00DC2B1E"/>
    <w:rsid w:val="00DC2D65"/>
    <w:rsid w:val="00DC2EBF"/>
    <w:rsid w:val="00DC2F45"/>
    <w:rsid w:val="00DC2FF9"/>
    <w:rsid w:val="00DC3097"/>
    <w:rsid w:val="00DC343B"/>
    <w:rsid w:val="00DC347C"/>
    <w:rsid w:val="00DC3760"/>
    <w:rsid w:val="00DC3A5E"/>
    <w:rsid w:val="00DC3ABA"/>
    <w:rsid w:val="00DC3AC1"/>
    <w:rsid w:val="00DC3D21"/>
    <w:rsid w:val="00DC3F4D"/>
    <w:rsid w:val="00DC4327"/>
    <w:rsid w:val="00DC4341"/>
    <w:rsid w:val="00DC4424"/>
    <w:rsid w:val="00DC4491"/>
    <w:rsid w:val="00DC48FE"/>
    <w:rsid w:val="00DC4BDD"/>
    <w:rsid w:val="00DC4C5E"/>
    <w:rsid w:val="00DC4E2B"/>
    <w:rsid w:val="00DC4FEE"/>
    <w:rsid w:val="00DC5073"/>
    <w:rsid w:val="00DC51DA"/>
    <w:rsid w:val="00DC52CA"/>
    <w:rsid w:val="00DC57E4"/>
    <w:rsid w:val="00DC59D0"/>
    <w:rsid w:val="00DC5C69"/>
    <w:rsid w:val="00DC5CBF"/>
    <w:rsid w:val="00DC6282"/>
    <w:rsid w:val="00DC6400"/>
    <w:rsid w:val="00DC640D"/>
    <w:rsid w:val="00DC6570"/>
    <w:rsid w:val="00DC669F"/>
    <w:rsid w:val="00DC68C9"/>
    <w:rsid w:val="00DC6C06"/>
    <w:rsid w:val="00DC6C39"/>
    <w:rsid w:val="00DC6E48"/>
    <w:rsid w:val="00DC71CF"/>
    <w:rsid w:val="00DC730D"/>
    <w:rsid w:val="00DC739A"/>
    <w:rsid w:val="00DC7626"/>
    <w:rsid w:val="00DC7737"/>
    <w:rsid w:val="00DC7775"/>
    <w:rsid w:val="00DC7A2F"/>
    <w:rsid w:val="00DC7B73"/>
    <w:rsid w:val="00DC7B82"/>
    <w:rsid w:val="00DC7BC2"/>
    <w:rsid w:val="00DC7CC6"/>
    <w:rsid w:val="00DC7D8A"/>
    <w:rsid w:val="00DC7D92"/>
    <w:rsid w:val="00DC7E4A"/>
    <w:rsid w:val="00DC7EC0"/>
    <w:rsid w:val="00DC7F1C"/>
    <w:rsid w:val="00DD032B"/>
    <w:rsid w:val="00DD0367"/>
    <w:rsid w:val="00DD052E"/>
    <w:rsid w:val="00DD05FA"/>
    <w:rsid w:val="00DD0817"/>
    <w:rsid w:val="00DD09B0"/>
    <w:rsid w:val="00DD0AE5"/>
    <w:rsid w:val="00DD0CAC"/>
    <w:rsid w:val="00DD0D1A"/>
    <w:rsid w:val="00DD0E9A"/>
    <w:rsid w:val="00DD0F76"/>
    <w:rsid w:val="00DD0FD7"/>
    <w:rsid w:val="00DD11BA"/>
    <w:rsid w:val="00DD18AF"/>
    <w:rsid w:val="00DD18D7"/>
    <w:rsid w:val="00DD199D"/>
    <w:rsid w:val="00DD1C13"/>
    <w:rsid w:val="00DD1E1B"/>
    <w:rsid w:val="00DD1E5D"/>
    <w:rsid w:val="00DD1EB8"/>
    <w:rsid w:val="00DD20AB"/>
    <w:rsid w:val="00DD20DD"/>
    <w:rsid w:val="00DD20EA"/>
    <w:rsid w:val="00DD23EB"/>
    <w:rsid w:val="00DD24CB"/>
    <w:rsid w:val="00DD2665"/>
    <w:rsid w:val="00DD2738"/>
    <w:rsid w:val="00DD2800"/>
    <w:rsid w:val="00DD2823"/>
    <w:rsid w:val="00DD2DA5"/>
    <w:rsid w:val="00DD2E85"/>
    <w:rsid w:val="00DD2F62"/>
    <w:rsid w:val="00DD3160"/>
    <w:rsid w:val="00DD31DA"/>
    <w:rsid w:val="00DD3336"/>
    <w:rsid w:val="00DD36DE"/>
    <w:rsid w:val="00DD37E1"/>
    <w:rsid w:val="00DD3827"/>
    <w:rsid w:val="00DD3B8F"/>
    <w:rsid w:val="00DD3B97"/>
    <w:rsid w:val="00DD3D32"/>
    <w:rsid w:val="00DD3D75"/>
    <w:rsid w:val="00DD401D"/>
    <w:rsid w:val="00DD40F7"/>
    <w:rsid w:val="00DD43E0"/>
    <w:rsid w:val="00DD44C0"/>
    <w:rsid w:val="00DD46B2"/>
    <w:rsid w:val="00DD474A"/>
    <w:rsid w:val="00DD48CB"/>
    <w:rsid w:val="00DD4A2D"/>
    <w:rsid w:val="00DD4A84"/>
    <w:rsid w:val="00DD4AA0"/>
    <w:rsid w:val="00DD4B29"/>
    <w:rsid w:val="00DD4F21"/>
    <w:rsid w:val="00DD4FF9"/>
    <w:rsid w:val="00DD5261"/>
    <w:rsid w:val="00DD52A4"/>
    <w:rsid w:val="00DD5368"/>
    <w:rsid w:val="00DD5409"/>
    <w:rsid w:val="00DD54C7"/>
    <w:rsid w:val="00DD56FA"/>
    <w:rsid w:val="00DD5815"/>
    <w:rsid w:val="00DD592D"/>
    <w:rsid w:val="00DD599C"/>
    <w:rsid w:val="00DD62C1"/>
    <w:rsid w:val="00DD64AD"/>
    <w:rsid w:val="00DD667C"/>
    <w:rsid w:val="00DD6728"/>
    <w:rsid w:val="00DD68AF"/>
    <w:rsid w:val="00DD6AD6"/>
    <w:rsid w:val="00DD6BE4"/>
    <w:rsid w:val="00DD6C3C"/>
    <w:rsid w:val="00DD6CBF"/>
    <w:rsid w:val="00DD6D6E"/>
    <w:rsid w:val="00DD6EBA"/>
    <w:rsid w:val="00DD6EC2"/>
    <w:rsid w:val="00DD72C6"/>
    <w:rsid w:val="00DD7833"/>
    <w:rsid w:val="00DD78D0"/>
    <w:rsid w:val="00DD78DE"/>
    <w:rsid w:val="00DD7ADB"/>
    <w:rsid w:val="00DD7BE6"/>
    <w:rsid w:val="00DD7DB0"/>
    <w:rsid w:val="00DE0493"/>
    <w:rsid w:val="00DE050E"/>
    <w:rsid w:val="00DE06C8"/>
    <w:rsid w:val="00DE0A52"/>
    <w:rsid w:val="00DE0C66"/>
    <w:rsid w:val="00DE107C"/>
    <w:rsid w:val="00DE12BE"/>
    <w:rsid w:val="00DE134F"/>
    <w:rsid w:val="00DE1414"/>
    <w:rsid w:val="00DE1511"/>
    <w:rsid w:val="00DE158B"/>
    <w:rsid w:val="00DE15A5"/>
    <w:rsid w:val="00DE15E5"/>
    <w:rsid w:val="00DE169D"/>
    <w:rsid w:val="00DE1CB2"/>
    <w:rsid w:val="00DE2042"/>
    <w:rsid w:val="00DE2077"/>
    <w:rsid w:val="00DE20D9"/>
    <w:rsid w:val="00DE2343"/>
    <w:rsid w:val="00DE239A"/>
    <w:rsid w:val="00DE24E7"/>
    <w:rsid w:val="00DE28F0"/>
    <w:rsid w:val="00DE29A0"/>
    <w:rsid w:val="00DE2C02"/>
    <w:rsid w:val="00DE2C65"/>
    <w:rsid w:val="00DE2E86"/>
    <w:rsid w:val="00DE316D"/>
    <w:rsid w:val="00DE354E"/>
    <w:rsid w:val="00DE3622"/>
    <w:rsid w:val="00DE40E2"/>
    <w:rsid w:val="00DE42B8"/>
    <w:rsid w:val="00DE4327"/>
    <w:rsid w:val="00DE4390"/>
    <w:rsid w:val="00DE45AE"/>
    <w:rsid w:val="00DE46A3"/>
    <w:rsid w:val="00DE4797"/>
    <w:rsid w:val="00DE482E"/>
    <w:rsid w:val="00DE4C59"/>
    <w:rsid w:val="00DE4CF0"/>
    <w:rsid w:val="00DE4E8F"/>
    <w:rsid w:val="00DE53D0"/>
    <w:rsid w:val="00DE5919"/>
    <w:rsid w:val="00DE59D5"/>
    <w:rsid w:val="00DE5B89"/>
    <w:rsid w:val="00DE5F3D"/>
    <w:rsid w:val="00DE6091"/>
    <w:rsid w:val="00DE611E"/>
    <w:rsid w:val="00DE6123"/>
    <w:rsid w:val="00DE635D"/>
    <w:rsid w:val="00DE65DB"/>
    <w:rsid w:val="00DE66AA"/>
    <w:rsid w:val="00DE688A"/>
    <w:rsid w:val="00DE6BEE"/>
    <w:rsid w:val="00DE6C5D"/>
    <w:rsid w:val="00DE6C70"/>
    <w:rsid w:val="00DE6CA2"/>
    <w:rsid w:val="00DE6DEF"/>
    <w:rsid w:val="00DE6EC4"/>
    <w:rsid w:val="00DE6F9D"/>
    <w:rsid w:val="00DE714B"/>
    <w:rsid w:val="00DE7180"/>
    <w:rsid w:val="00DE73F5"/>
    <w:rsid w:val="00DE767F"/>
    <w:rsid w:val="00DE7694"/>
    <w:rsid w:val="00DE787D"/>
    <w:rsid w:val="00DE7A04"/>
    <w:rsid w:val="00DE7AD1"/>
    <w:rsid w:val="00DE7B3F"/>
    <w:rsid w:val="00DE7B4F"/>
    <w:rsid w:val="00DE7F1A"/>
    <w:rsid w:val="00DE7FDF"/>
    <w:rsid w:val="00DF00DC"/>
    <w:rsid w:val="00DF01FE"/>
    <w:rsid w:val="00DF03B2"/>
    <w:rsid w:val="00DF04FA"/>
    <w:rsid w:val="00DF04FB"/>
    <w:rsid w:val="00DF0E9C"/>
    <w:rsid w:val="00DF0F0E"/>
    <w:rsid w:val="00DF0F3D"/>
    <w:rsid w:val="00DF10C7"/>
    <w:rsid w:val="00DF1392"/>
    <w:rsid w:val="00DF1413"/>
    <w:rsid w:val="00DF1431"/>
    <w:rsid w:val="00DF149E"/>
    <w:rsid w:val="00DF159A"/>
    <w:rsid w:val="00DF15AD"/>
    <w:rsid w:val="00DF1648"/>
    <w:rsid w:val="00DF192D"/>
    <w:rsid w:val="00DF1D90"/>
    <w:rsid w:val="00DF2075"/>
    <w:rsid w:val="00DF21A4"/>
    <w:rsid w:val="00DF2282"/>
    <w:rsid w:val="00DF23FF"/>
    <w:rsid w:val="00DF2718"/>
    <w:rsid w:val="00DF2923"/>
    <w:rsid w:val="00DF2E55"/>
    <w:rsid w:val="00DF30C2"/>
    <w:rsid w:val="00DF325B"/>
    <w:rsid w:val="00DF3313"/>
    <w:rsid w:val="00DF348D"/>
    <w:rsid w:val="00DF35B1"/>
    <w:rsid w:val="00DF375A"/>
    <w:rsid w:val="00DF3803"/>
    <w:rsid w:val="00DF3E4B"/>
    <w:rsid w:val="00DF3E6E"/>
    <w:rsid w:val="00DF3E88"/>
    <w:rsid w:val="00DF415B"/>
    <w:rsid w:val="00DF46D8"/>
    <w:rsid w:val="00DF47A2"/>
    <w:rsid w:val="00DF494B"/>
    <w:rsid w:val="00DF4BC0"/>
    <w:rsid w:val="00DF4C86"/>
    <w:rsid w:val="00DF4F56"/>
    <w:rsid w:val="00DF4F8D"/>
    <w:rsid w:val="00DF5242"/>
    <w:rsid w:val="00DF52CF"/>
    <w:rsid w:val="00DF5681"/>
    <w:rsid w:val="00DF57E6"/>
    <w:rsid w:val="00DF5A46"/>
    <w:rsid w:val="00DF5A98"/>
    <w:rsid w:val="00DF5BA4"/>
    <w:rsid w:val="00DF5CCC"/>
    <w:rsid w:val="00DF5D3A"/>
    <w:rsid w:val="00DF5FCB"/>
    <w:rsid w:val="00DF619F"/>
    <w:rsid w:val="00DF6401"/>
    <w:rsid w:val="00DF670B"/>
    <w:rsid w:val="00DF679A"/>
    <w:rsid w:val="00DF68A1"/>
    <w:rsid w:val="00DF6A36"/>
    <w:rsid w:val="00DF6A45"/>
    <w:rsid w:val="00DF6B02"/>
    <w:rsid w:val="00DF6B8F"/>
    <w:rsid w:val="00DF6D5B"/>
    <w:rsid w:val="00DF6DAE"/>
    <w:rsid w:val="00DF7097"/>
    <w:rsid w:val="00DF70EC"/>
    <w:rsid w:val="00DF7309"/>
    <w:rsid w:val="00DF76C3"/>
    <w:rsid w:val="00DF774F"/>
    <w:rsid w:val="00DF7AFD"/>
    <w:rsid w:val="00DF7EB6"/>
    <w:rsid w:val="00DF7EC1"/>
    <w:rsid w:val="00DF7F76"/>
    <w:rsid w:val="00E000CA"/>
    <w:rsid w:val="00E00194"/>
    <w:rsid w:val="00E0050B"/>
    <w:rsid w:val="00E005F1"/>
    <w:rsid w:val="00E00751"/>
    <w:rsid w:val="00E007A7"/>
    <w:rsid w:val="00E008AA"/>
    <w:rsid w:val="00E008D1"/>
    <w:rsid w:val="00E008DD"/>
    <w:rsid w:val="00E0099D"/>
    <w:rsid w:val="00E00A1A"/>
    <w:rsid w:val="00E00B05"/>
    <w:rsid w:val="00E00E16"/>
    <w:rsid w:val="00E00E36"/>
    <w:rsid w:val="00E00F26"/>
    <w:rsid w:val="00E00FEF"/>
    <w:rsid w:val="00E01122"/>
    <w:rsid w:val="00E011A5"/>
    <w:rsid w:val="00E01353"/>
    <w:rsid w:val="00E0168C"/>
    <w:rsid w:val="00E016CC"/>
    <w:rsid w:val="00E0173C"/>
    <w:rsid w:val="00E017D0"/>
    <w:rsid w:val="00E01D54"/>
    <w:rsid w:val="00E01F29"/>
    <w:rsid w:val="00E01FF7"/>
    <w:rsid w:val="00E02058"/>
    <w:rsid w:val="00E02308"/>
    <w:rsid w:val="00E025E4"/>
    <w:rsid w:val="00E0268B"/>
    <w:rsid w:val="00E029AB"/>
    <w:rsid w:val="00E029F2"/>
    <w:rsid w:val="00E02B36"/>
    <w:rsid w:val="00E02BE0"/>
    <w:rsid w:val="00E02E08"/>
    <w:rsid w:val="00E02E5A"/>
    <w:rsid w:val="00E030C0"/>
    <w:rsid w:val="00E03118"/>
    <w:rsid w:val="00E0316E"/>
    <w:rsid w:val="00E034D8"/>
    <w:rsid w:val="00E0364A"/>
    <w:rsid w:val="00E037A4"/>
    <w:rsid w:val="00E03B74"/>
    <w:rsid w:val="00E03BAA"/>
    <w:rsid w:val="00E03C3F"/>
    <w:rsid w:val="00E03CE5"/>
    <w:rsid w:val="00E041D3"/>
    <w:rsid w:val="00E047BB"/>
    <w:rsid w:val="00E04886"/>
    <w:rsid w:val="00E048B3"/>
    <w:rsid w:val="00E04BBE"/>
    <w:rsid w:val="00E04D05"/>
    <w:rsid w:val="00E04E40"/>
    <w:rsid w:val="00E04E95"/>
    <w:rsid w:val="00E04EAC"/>
    <w:rsid w:val="00E05010"/>
    <w:rsid w:val="00E0520A"/>
    <w:rsid w:val="00E054B2"/>
    <w:rsid w:val="00E0551C"/>
    <w:rsid w:val="00E056D7"/>
    <w:rsid w:val="00E0582E"/>
    <w:rsid w:val="00E05A82"/>
    <w:rsid w:val="00E05C08"/>
    <w:rsid w:val="00E05C2C"/>
    <w:rsid w:val="00E06373"/>
    <w:rsid w:val="00E0653C"/>
    <w:rsid w:val="00E0666D"/>
    <w:rsid w:val="00E06D22"/>
    <w:rsid w:val="00E06EE9"/>
    <w:rsid w:val="00E070B2"/>
    <w:rsid w:val="00E071A4"/>
    <w:rsid w:val="00E07260"/>
    <w:rsid w:val="00E07307"/>
    <w:rsid w:val="00E0734E"/>
    <w:rsid w:val="00E07522"/>
    <w:rsid w:val="00E07523"/>
    <w:rsid w:val="00E076FF"/>
    <w:rsid w:val="00E07795"/>
    <w:rsid w:val="00E077F2"/>
    <w:rsid w:val="00E078D7"/>
    <w:rsid w:val="00E07913"/>
    <w:rsid w:val="00E07C76"/>
    <w:rsid w:val="00E07CC2"/>
    <w:rsid w:val="00E07D50"/>
    <w:rsid w:val="00E07FFB"/>
    <w:rsid w:val="00E10520"/>
    <w:rsid w:val="00E1053E"/>
    <w:rsid w:val="00E10625"/>
    <w:rsid w:val="00E107C9"/>
    <w:rsid w:val="00E10873"/>
    <w:rsid w:val="00E1097A"/>
    <w:rsid w:val="00E109AB"/>
    <w:rsid w:val="00E109DE"/>
    <w:rsid w:val="00E10B92"/>
    <w:rsid w:val="00E10E36"/>
    <w:rsid w:val="00E10FB9"/>
    <w:rsid w:val="00E1127C"/>
    <w:rsid w:val="00E11413"/>
    <w:rsid w:val="00E11458"/>
    <w:rsid w:val="00E11592"/>
    <w:rsid w:val="00E115EF"/>
    <w:rsid w:val="00E11861"/>
    <w:rsid w:val="00E11C22"/>
    <w:rsid w:val="00E12209"/>
    <w:rsid w:val="00E1225C"/>
    <w:rsid w:val="00E1229B"/>
    <w:rsid w:val="00E12710"/>
    <w:rsid w:val="00E1286C"/>
    <w:rsid w:val="00E12884"/>
    <w:rsid w:val="00E12895"/>
    <w:rsid w:val="00E1299A"/>
    <w:rsid w:val="00E12A3B"/>
    <w:rsid w:val="00E12A67"/>
    <w:rsid w:val="00E12B04"/>
    <w:rsid w:val="00E12CA9"/>
    <w:rsid w:val="00E12CB7"/>
    <w:rsid w:val="00E12D63"/>
    <w:rsid w:val="00E12E97"/>
    <w:rsid w:val="00E12FD1"/>
    <w:rsid w:val="00E13172"/>
    <w:rsid w:val="00E1337E"/>
    <w:rsid w:val="00E13471"/>
    <w:rsid w:val="00E138B5"/>
    <w:rsid w:val="00E13986"/>
    <w:rsid w:val="00E13BAF"/>
    <w:rsid w:val="00E13BD0"/>
    <w:rsid w:val="00E13BDC"/>
    <w:rsid w:val="00E13C3C"/>
    <w:rsid w:val="00E14421"/>
    <w:rsid w:val="00E1449F"/>
    <w:rsid w:val="00E144C8"/>
    <w:rsid w:val="00E14692"/>
    <w:rsid w:val="00E147E4"/>
    <w:rsid w:val="00E1482F"/>
    <w:rsid w:val="00E14921"/>
    <w:rsid w:val="00E149B6"/>
    <w:rsid w:val="00E14A15"/>
    <w:rsid w:val="00E14C16"/>
    <w:rsid w:val="00E15118"/>
    <w:rsid w:val="00E15263"/>
    <w:rsid w:val="00E15465"/>
    <w:rsid w:val="00E1564F"/>
    <w:rsid w:val="00E15AFF"/>
    <w:rsid w:val="00E15B9B"/>
    <w:rsid w:val="00E15ECE"/>
    <w:rsid w:val="00E16283"/>
    <w:rsid w:val="00E163DA"/>
    <w:rsid w:val="00E16603"/>
    <w:rsid w:val="00E16647"/>
    <w:rsid w:val="00E167F0"/>
    <w:rsid w:val="00E171E2"/>
    <w:rsid w:val="00E173A2"/>
    <w:rsid w:val="00E173BC"/>
    <w:rsid w:val="00E176AC"/>
    <w:rsid w:val="00E17705"/>
    <w:rsid w:val="00E17710"/>
    <w:rsid w:val="00E177D8"/>
    <w:rsid w:val="00E17917"/>
    <w:rsid w:val="00E179F1"/>
    <w:rsid w:val="00E17A4B"/>
    <w:rsid w:val="00E17BD3"/>
    <w:rsid w:val="00E17DE8"/>
    <w:rsid w:val="00E17F31"/>
    <w:rsid w:val="00E17F85"/>
    <w:rsid w:val="00E17FB5"/>
    <w:rsid w:val="00E17FC8"/>
    <w:rsid w:val="00E2019A"/>
    <w:rsid w:val="00E2031F"/>
    <w:rsid w:val="00E205E7"/>
    <w:rsid w:val="00E206E1"/>
    <w:rsid w:val="00E206E4"/>
    <w:rsid w:val="00E20732"/>
    <w:rsid w:val="00E20A43"/>
    <w:rsid w:val="00E20EEB"/>
    <w:rsid w:val="00E215F7"/>
    <w:rsid w:val="00E2167D"/>
    <w:rsid w:val="00E216B4"/>
    <w:rsid w:val="00E2190D"/>
    <w:rsid w:val="00E21C6E"/>
    <w:rsid w:val="00E21FFB"/>
    <w:rsid w:val="00E222A7"/>
    <w:rsid w:val="00E224B7"/>
    <w:rsid w:val="00E22513"/>
    <w:rsid w:val="00E2279E"/>
    <w:rsid w:val="00E22809"/>
    <w:rsid w:val="00E22877"/>
    <w:rsid w:val="00E2291B"/>
    <w:rsid w:val="00E22963"/>
    <w:rsid w:val="00E22A5D"/>
    <w:rsid w:val="00E22CF1"/>
    <w:rsid w:val="00E22DAD"/>
    <w:rsid w:val="00E22E4C"/>
    <w:rsid w:val="00E22E65"/>
    <w:rsid w:val="00E23165"/>
    <w:rsid w:val="00E23276"/>
    <w:rsid w:val="00E232AF"/>
    <w:rsid w:val="00E23424"/>
    <w:rsid w:val="00E235B3"/>
    <w:rsid w:val="00E2381A"/>
    <w:rsid w:val="00E238F1"/>
    <w:rsid w:val="00E23BA5"/>
    <w:rsid w:val="00E23E7D"/>
    <w:rsid w:val="00E23EBF"/>
    <w:rsid w:val="00E24020"/>
    <w:rsid w:val="00E2425F"/>
    <w:rsid w:val="00E247AB"/>
    <w:rsid w:val="00E249B3"/>
    <w:rsid w:val="00E24A78"/>
    <w:rsid w:val="00E24DCE"/>
    <w:rsid w:val="00E24E4E"/>
    <w:rsid w:val="00E24FAB"/>
    <w:rsid w:val="00E2500C"/>
    <w:rsid w:val="00E25483"/>
    <w:rsid w:val="00E2563A"/>
    <w:rsid w:val="00E25651"/>
    <w:rsid w:val="00E25B2E"/>
    <w:rsid w:val="00E25B8D"/>
    <w:rsid w:val="00E25CAA"/>
    <w:rsid w:val="00E25D30"/>
    <w:rsid w:val="00E25EA8"/>
    <w:rsid w:val="00E262CF"/>
    <w:rsid w:val="00E2630E"/>
    <w:rsid w:val="00E2639A"/>
    <w:rsid w:val="00E265B1"/>
    <w:rsid w:val="00E26D89"/>
    <w:rsid w:val="00E270E9"/>
    <w:rsid w:val="00E2718C"/>
    <w:rsid w:val="00E271A4"/>
    <w:rsid w:val="00E272EF"/>
    <w:rsid w:val="00E27307"/>
    <w:rsid w:val="00E2745A"/>
    <w:rsid w:val="00E27639"/>
    <w:rsid w:val="00E276E9"/>
    <w:rsid w:val="00E27796"/>
    <w:rsid w:val="00E277D1"/>
    <w:rsid w:val="00E277FE"/>
    <w:rsid w:val="00E27841"/>
    <w:rsid w:val="00E278A9"/>
    <w:rsid w:val="00E279A6"/>
    <w:rsid w:val="00E279B0"/>
    <w:rsid w:val="00E27A5B"/>
    <w:rsid w:val="00E27A60"/>
    <w:rsid w:val="00E27BE7"/>
    <w:rsid w:val="00E27C62"/>
    <w:rsid w:val="00E27CEE"/>
    <w:rsid w:val="00E27E28"/>
    <w:rsid w:val="00E27F06"/>
    <w:rsid w:val="00E27F65"/>
    <w:rsid w:val="00E3006A"/>
    <w:rsid w:val="00E3022F"/>
    <w:rsid w:val="00E3026B"/>
    <w:rsid w:val="00E3031F"/>
    <w:rsid w:val="00E304E4"/>
    <w:rsid w:val="00E30665"/>
    <w:rsid w:val="00E306A9"/>
    <w:rsid w:val="00E30A30"/>
    <w:rsid w:val="00E30A71"/>
    <w:rsid w:val="00E30BBA"/>
    <w:rsid w:val="00E30C48"/>
    <w:rsid w:val="00E30CC9"/>
    <w:rsid w:val="00E30D1A"/>
    <w:rsid w:val="00E30DCC"/>
    <w:rsid w:val="00E30FA0"/>
    <w:rsid w:val="00E30FDE"/>
    <w:rsid w:val="00E3110F"/>
    <w:rsid w:val="00E3120C"/>
    <w:rsid w:val="00E31474"/>
    <w:rsid w:val="00E314BF"/>
    <w:rsid w:val="00E314CD"/>
    <w:rsid w:val="00E3177E"/>
    <w:rsid w:val="00E318AD"/>
    <w:rsid w:val="00E31952"/>
    <w:rsid w:val="00E31A4D"/>
    <w:rsid w:val="00E31B40"/>
    <w:rsid w:val="00E31C55"/>
    <w:rsid w:val="00E31C77"/>
    <w:rsid w:val="00E3201D"/>
    <w:rsid w:val="00E321E1"/>
    <w:rsid w:val="00E322E2"/>
    <w:rsid w:val="00E32322"/>
    <w:rsid w:val="00E323B4"/>
    <w:rsid w:val="00E323EA"/>
    <w:rsid w:val="00E32419"/>
    <w:rsid w:val="00E325C9"/>
    <w:rsid w:val="00E32638"/>
    <w:rsid w:val="00E32652"/>
    <w:rsid w:val="00E326CF"/>
    <w:rsid w:val="00E326ED"/>
    <w:rsid w:val="00E32886"/>
    <w:rsid w:val="00E328D5"/>
    <w:rsid w:val="00E329CD"/>
    <w:rsid w:val="00E32C5A"/>
    <w:rsid w:val="00E32C63"/>
    <w:rsid w:val="00E32D83"/>
    <w:rsid w:val="00E32E4F"/>
    <w:rsid w:val="00E32EAA"/>
    <w:rsid w:val="00E3314E"/>
    <w:rsid w:val="00E33244"/>
    <w:rsid w:val="00E332A8"/>
    <w:rsid w:val="00E332D6"/>
    <w:rsid w:val="00E3331B"/>
    <w:rsid w:val="00E333E8"/>
    <w:rsid w:val="00E335E9"/>
    <w:rsid w:val="00E33661"/>
    <w:rsid w:val="00E3367D"/>
    <w:rsid w:val="00E337E4"/>
    <w:rsid w:val="00E33879"/>
    <w:rsid w:val="00E33989"/>
    <w:rsid w:val="00E33A55"/>
    <w:rsid w:val="00E33BCE"/>
    <w:rsid w:val="00E33CD1"/>
    <w:rsid w:val="00E33EEA"/>
    <w:rsid w:val="00E34068"/>
    <w:rsid w:val="00E3430B"/>
    <w:rsid w:val="00E3470C"/>
    <w:rsid w:val="00E34712"/>
    <w:rsid w:val="00E34AAA"/>
    <w:rsid w:val="00E35130"/>
    <w:rsid w:val="00E351BE"/>
    <w:rsid w:val="00E35248"/>
    <w:rsid w:val="00E352AF"/>
    <w:rsid w:val="00E3537F"/>
    <w:rsid w:val="00E3549D"/>
    <w:rsid w:val="00E355BC"/>
    <w:rsid w:val="00E3560F"/>
    <w:rsid w:val="00E35845"/>
    <w:rsid w:val="00E35AD5"/>
    <w:rsid w:val="00E35C12"/>
    <w:rsid w:val="00E35CAF"/>
    <w:rsid w:val="00E35E67"/>
    <w:rsid w:val="00E36166"/>
    <w:rsid w:val="00E3625E"/>
    <w:rsid w:val="00E365EA"/>
    <w:rsid w:val="00E36633"/>
    <w:rsid w:val="00E36653"/>
    <w:rsid w:val="00E36767"/>
    <w:rsid w:val="00E36847"/>
    <w:rsid w:val="00E36B6E"/>
    <w:rsid w:val="00E36BAE"/>
    <w:rsid w:val="00E36BE9"/>
    <w:rsid w:val="00E36BFD"/>
    <w:rsid w:val="00E36D01"/>
    <w:rsid w:val="00E36DAB"/>
    <w:rsid w:val="00E36EE2"/>
    <w:rsid w:val="00E36F27"/>
    <w:rsid w:val="00E36F67"/>
    <w:rsid w:val="00E370F2"/>
    <w:rsid w:val="00E37119"/>
    <w:rsid w:val="00E373A9"/>
    <w:rsid w:val="00E375D0"/>
    <w:rsid w:val="00E3763D"/>
    <w:rsid w:val="00E3764F"/>
    <w:rsid w:val="00E376C5"/>
    <w:rsid w:val="00E37D17"/>
    <w:rsid w:val="00E37E5B"/>
    <w:rsid w:val="00E37F10"/>
    <w:rsid w:val="00E400AA"/>
    <w:rsid w:val="00E405BE"/>
    <w:rsid w:val="00E408DB"/>
    <w:rsid w:val="00E4093B"/>
    <w:rsid w:val="00E409BF"/>
    <w:rsid w:val="00E40A0D"/>
    <w:rsid w:val="00E40AEE"/>
    <w:rsid w:val="00E40B64"/>
    <w:rsid w:val="00E40BF3"/>
    <w:rsid w:val="00E40C03"/>
    <w:rsid w:val="00E40C6E"/>
    <w:rsid w:val="00E40DCF"/>
    <w:rsid w:val="00E411A2"/>
    <w:rsid w:val="00E411B3"/>
    <w:rsid w:val="00E414D3"/>
    <w:rsid w:val="00E417CB"/>
    <w:rsid w:val="00E41C71"/>
    <w:rsid w:val="00E41FF4"/>
    <w:rsid w:val="00E421D0"/>
    <w:rsid w:val="00E422BE"/>
    <w:rsid w:val="00E422F4"/>
    <w:rsid w:val="00E42757"/>
    <w:rsid w:val="00E42838"/>
    <w:rsid w:val="00E42842"/>
    <w:rsid w:val="00E42C25"/>
    <w:rsid w:val="00E42CCF"/>
    <w:rsid w:val="00E42CFD"/>
    <w:rsid w:val="00E42E03"/>
    <w:rsid w:val="00E43239"/>
    <w:rsid w:val="00E4336B"/>
    <w:rsid w:val="00E433AB"/>
    <w:rsid w:val="00E434E0"/>
    <w:rsid w:val="00E435C4"/>
    <w:rsid w:val="00E4360B"/>
    <w:rsid w:val="00E43711"/>
    <w:rsid w:val="00E4374D"/>
    <w:rsid w:val="00E438F4"/>
    <w:rsid w:val="00E43A80"/>
    <w:rsid w:val="00E43B1B"/>
    <w:rsid w:val="00E43B7C"/>
    <w:rsid w:val="00E43D95"/>
    <w:rsid w:val="00E44017"/>
    <w:rsid w:val="00E44505"/>
    <w:rsid w:val="00E4460E"/>
    <w:rsid w:val="00E4468D"/>
    <w:rsid w:val="00E44827"/>
    <w:rsid w:val="00E44A23"/>
    <w:rsid w:val="00E44A38"/>
    <w:rsid w:val="00E44D92"/>
    <w:rsid w:val="00E44E1F"/>
    <w:rsid w:val="00E44FB8"/>
    <w:rsid w:val="00E4509B"/>
    <w:rsid w:val="00E4521E"/>
    <w:rsid w:val="00E453C5"/>
    <w:rsid w:val="00E45435"/>
    <w:rsid w:val="00E455EB"/>
    <w:rsid w:val="00E4590C"/>
    <w:rsid w:val="00E45980"/>
    <w:rsid w:val="00E45E85"/>
    <w:rsid w:val="00E46359"/>
    <w:rsid w:val="00E464FD"/>
    <w:rsid w:val="00E46534"/>
    <w:rsid w:val="00E4676D"/>
    <w:rsid w:val="00E46862"/>
    <w:rsid w:val="00E46966"/>
    <w:rsid w:val="00E46A1C"/>
    <w:rsid w:val="00E46D43"/>
    <w:rsid w:val="00E46DE4"/>
    <w:rsid w:val="00E46E58"/>
    <w:rsid w:val="00E46E86"/>
    <w:rsid w:val="00E46EDE"/>
    <w:rsid w:val="00E46FCE"/>
    <w:rsid w:val="00E47044"/>
    <w:rsid w:val="00E4707F"/>
    <w:rsid w:val="00E47551"/>
    <w:rsid w:val="00E476E6"/>
    <w:rsid w:val="00E47734"/>
    <w:rsid w:val="00E477CE"/>
    <w:rsid w:val="00E47814"/>
    <w:rsid w:val="00E478CE"/>
    <w:rsid w:val="00E47A0E"/>
    <w:rsid w:val="00E47AFD"/>
    <w:rsid w:val="00E47B77"/>
    <w:rsid w:val="00E47C93"/>
    <w:rsid w:val="00E47C9E"/>
    <w:rsid w:val="00E47CCA"/>
    <w:rsid w:val="00E47D00"/>
    <w:rsid w:val="00E47D58"/>
    <w:rsid w:val="00E47E4A"/>
    <w:rsid w:val="00E47F6B"/>
    <w:rsid w:val="00E50418"/>
    <w:rsid w:val="00E50513"/>
    <w:rsid w:val="00E5064F"/>
    <w:rsid w:val="00E508ED"/>
    <w:rsid w:val="00E50A61"/>
    <w:rsid w:val="00E513A6"/>
    <w:rsid w:val="00E513D4"/>
    <w:rsid w:val="00E51400"/>
    <w:rsid w:val="00E51450"/>
    <w:rsid w:val="00E51455"/>
    <w:rsid w:val="00E514E6"/>
    <w:rsid w:val="00E5154F"/>
    <w:rsid w:val="00E5163F"/>
    <w:rsid w:val="00E51B58"/>
    <w:rsid w:val="00E51C71"/>
    <w:rsid w:val="00E51D8D"/>
    <w:rsid w:val="00E51F83"/>
    <w:rsid w:val="00E51FD2"/>
    <w:rsid w:val="00E5234E"/>
    <w:rsid w:val="00E52444"/>
    <w:rsid w:val="00E525D8"/>
    <w:rsid w:val="00E5261F"/>
    <w:rsid w:val="00E526EE"/>
    <w:rsid w:val="00E52882"/>
    <w:rsid w:val="00E5299E"/>
    <w:rsid w:val="00E529B4"/>
    <w:rsid w:val="00E52C55"/>
    <w:rsid w:val="00E52DD0"/>
    <w:rsid w:val="00E52E23"/>
    <w:rsid w:val="00E52EBD"/>
    <w:rsid w:val="00E52F26"/>
    <w:rsid w:val="00E52F3F"/>
    <w:rsid w:val="00E5315A"/>
    <w:rsid w:val="00E5320B"/>
    <w:rsid w:val="00E53711"/>
    <w:rsid w:val="00E538D0"/>
    <w:rsid w:val="00E539A1"/>
    <w:rsid w:val="00E541F6"/>
    <w:rsid w:val="00E545E9"/>
    <w:rsid w:val="00E54AB6"/>
    <w:rsid w:val="00E54BA1"/>
    <w:rsid w:val="00E54BF7"/>
    <w:rsid w:val="00E54CC1"/>
    <w:rsid w:val="00E54EDA"/>
    <w:rsid w:val="00E55109"/>
    <w:rsid w:val="00E5536F"/>
    <w:rsid w:val="00E554BA"/>
    <w:rsid w:val="00E554EC"/>
    <w:rsid w:val="00E556E0"/>
    <w:rsid w:val="00E5571F"/>
    <w:rsid w:val="00E5582E"/>
    <w:rsid w:val="00E558A5"/>
    <w:rsid w:val="00E55915"/>
    <w:rsid w:val="00E559C0"/>
    <w:rsid w:val="00E55A6E"/>
    <w:rsid w:val="00E55B9D"/>
    <w:rsid w:val="00E55C69"/>
    <w:rsid w:val="00E55D3C"/>
    <w:rsid w:val="00E55E63"/>
    <w:rsid w:val="00E55EB9"/>
    <w:rsid w:val="00E55FFC"/>
    <w:rsid w:val="00E560A6"/>
    <w:rsid w:val="00E56244"/>
    <w:rsid w:val="00E566F8"/>
    <w:rsid w:val="00E56715"/>
    <w:rsid w:val="00E56743"/>
    <w:rsid w:val="00E56788"/>
    <w:rsid w:val="00E56853"/>
    <w:rsid w:val="00E56C88"/>
    <w:rsid w:val="00E56DDB"/>
    <w:rsid w:val="00E56E23"/>
    <w:rsid w:val="00E57196"/>
    <w:rsid w:val="00E5734B"/>
    <w:rsid w:val="00E5738A"/>
    <w:rsid w:val="00E573B1"/>
    <w:rsid w:val="00E5747C"/>
    <w:rsid w:val="00E57CB2"/>
    <w:rsid w:val="00E57DC7"/>
    <w:rsid w:val="00E60633"/>
    <w:rsid w:val="00E60655"/>
    <w:rsid w:val="00E6071A"/>
    <w:rsid w:val="00E607EE"/>
    <w:rsid w:val="00E60ACB"/>
    <w:rsid w:val="00E60F6E"/>
    <w:rsid w:val="00E610DA"/>
    <w:rsid w:val="00E611A1"/>
    <w:rsid w:val="00E611EC"/>
    <w:rsid w:val="00E61305"/>
    <w:rsid w:val="00E6193F"/>
    <w:rsid w:val="00E61ACF"/>
    <w:rsid w:val="00E61AEA"/>
    <w:rsid w:val="00E61ED2"/>
    <w:rsid w:val="00E61F18"/>
    <w:rsid w:val="00E62050"/>
    <w:rsid w:val="00E621D8"/>
    <w:rsid w:val="00E6223A"/>
    <w:rsid w:val="00E62293"/>
    <w:rsid w:val="00E6249F"/>
    <w:rsid w:val="00E62575"/>
    <w:rsid w:val="00E62592"/>
    <w:rsid w:val="00E62A5A"/>
    <w:rsid w:val="00E62B98"/>
    <w:rsid w:val="00E62DBF"/>
    <w:rsid w:val="00E62E90"/>
    <w:rsid w:val="00E62EF5"/>
    <w:rsid w:val="00E62F40"/>
    <w:rsid w:val="00E6307C"/>
    <w:rsid w:val="00E630C6"/>
    <w:rsid w:val="00E6318A"/>
    <w:rsid w:val="00E6318C"/>
    <w:rsid w:val="00E633AF"/>
    <w:rsid w:val="00E633F4"/>
    <w:rsid w:val="00E634BB"/>
    <w:rsid w:val="00E634F2"/>
    <w:rsid w:val="00E63612"/>
    <w:rsid w:val="00E6370A"/>
    <w:rsid w:val="00E63ACD"/>
    <w:rsid w:val="00E63FD8"/>
    <w:rsid w:val="00E64174"/>
    <w:rsid w:val="00E6436A"/>
    <w:rsid w:val="00E6482D"/>
    <w:rsid w:val="00E649FF"/>
    <w:rsid w:val="00E64B1D"/>
    <w:rsid w:val="00E64B69"/>
    <w:rsid w:val="00E64BB7"/>
    <w:rsid w:val="00E64D24"/>
    <w:rsid w:val="00E64D96"/>
    <w:rsid w:val="00E64E57"/>
    <w:rsid w:val="00E64F72"/>
    <w:rsid w:val="00E650BA"/>
    <w:rsid w:val="00E6515F"/>
    <w:rsid w:val="00E651E7"/>
    <w:rsid w:val="00E656D2"/>
    <w:rsid w:val="00E657A4"/>
    <w:rsid w:val="00E65A62"/>
    <w:rsid w:val="00E65C8F"/>
    <w:rsid w:val="00E65DAB"/>
    <w:rsid w:val="00E66233"/>
    <w:rsid w:val="00E6661D"/>
    <w:rsid w:val="00E66D23"/>
    <w:rsid w:val="00E66F0C"/>
    <w:rsid w:val="00E67600"/>
    <w:rsid w:val="00E67666"/>
    <w:rsid w:val="00E67852"/>
    <w:rsid w:val="00E67CF5"/>
    <w:rsid w:val="00E67E0A"/>
    <w:rsid w:val="00E67F6D"/>
    <w:rsid w:val="00E700D9"/>
    <w:rsid w:val="00E702AB"/>
    <w:rsid w:val="00E702F6"/>
    <w:rsid w:val="00E70626"/>
    <w:rsid w:val="00E7073F"/>
    <w:rsid w:val="00E70958"/>
    <w:rsid w:val="00E709B4"/>
    <w:rsid w:val="00E70AD7"/>
    <w:rsid w:val="00E70DEE"/>
    <w:rsid w:val="00E70E2C"/>
    <w:rsid w:val="00E71242"/>
    <w:rsid w:val="00E7138B"/>
    <w:rsid w:val="00E71694"/>
    <w:rsid w:val="00E716EA"/>
    <w:rsid w:val="00E7188F"/>
    <w:rsid w:val="00E7195D"/>
    <w:rsid w:val="00E71AFA"/>
    <w:rsid w:val="00E71E6B"/>
    <w:rsid w:val="00E72596"/>
    <w:rsid w:val="00E728BA"/>
    <w:rsid w:val="00E7295F"/>
    <w:rsid w:val="00E72B7E"/>
    <w:rsid w:val="00E72BE0"/>
    <w:rsid w:val="00E72CAB"/>
    <w:rsid w:val="00E72CCB"/>
    <w:rsid w:val="00E72E77"/>
    <w:rsid w:val="00E73143"/>
    <w:rsid w:val="00E731DE"/>
    <w:rsid w:val="00E731EC"/>
    <w:rsid w:val="00E7334F"/>
    <w:rsid w:val="00E733D1"/>
    <w:rsid w:val="00E73452"/>
    <w:rsid w:val="00E73475"/>
    <w:rsid w:val="00E734FB"/>
    <w:rsid w:val="00E7373A"/>
    <w:rsid w:val="00E73B10"/>
    <w:rsid w:val="00E73C31"/>
    <w:rsid w:val="00E74266"/>
    <w:rsid w:val="00E7435D"/>
    <w:rsid w:val="00E748BC"/>
    <w:rsid w:val="00E74F50"/>
    <w:rsid w:val="00E74FAD"/>
    <w:rsid w:val="00E74FB8"/>
    <w:rsid w:val="00E7512F"/>
    <w:rsid w:val="00E7530E"/>
    <w:rsid w:val="00E75681"/>
    <w:rsid w:val="00E75908"/>
    <w:rsid w:val="00E75C3D"/>
    <w:rsid w:val="00E75DAA"/>
    <w:rsid w:val="00E75DEB"/>
    <w:rsid w:val="00E76009"/>
    <w:rsid w:val="00E760E9"/>
    <w:rsid w:val="00E76155"/>
    <w:rsid w:val="00E76830"/>
    <w:rsid w:val="00E76F7F"/>
    <w:rsid w:val="00E76FBF"/>
    <w:rsid w:val="00E7704B"/>
    <w:rsid w:val="00E770AF"/>
    <w:rsid w:val="00E7714B"/>
    <w:rsid w:val="00E7736E"/>
    <w:rsid w:val="00E7764B"/>
    <w:rsid w:val="00E776E3"/>
    <w:rsid w:val="00E777A7"/>
    <w:rsid w:val="00E777C8"/>
    <w:rsid w:val="00E77874"/>
    <w:rsid w:val="00E77CB7"/>
    <w:rsid w:val="00E77E8E"/>
    <w:rsid w:val="00E77FE7"/>
    <w:rsid w:val="00E8013D"/>
    <w:rsid w:val="00E80605"/>
    <w:rsid w:val="00E806DA"/>
    <w:rsid w:val="00E807BF"/>
    <w:rsid w:val="00E809F6"/>
    <w:rsid w:val="00E80BA2"/>
    <w:rsid w:val="00E80D29"/>
    <w:rsid w:val="00E810BC"/>
    <w:rsid w:val="00E81212"/>
    <w:rsid w:val="00E81512"/>
    <w:rsid w:val="00E81709"/>
    <w:rsid w:val="00E81D84"/>
    <w:rsid w:val="00E81ECD"/>
    <w:rsid w:val="00E81F8F"/>
    <w:rsid w:val="00E8285F"/>
    <w:rsid w:val="00E82DF3"/>
    <w:rsid w:val="00E82EF6"/>
    <w:rsid w:val="00E82FC9"/>
    <w:rsid w:val="00E82FF2"/>
    <w:rsid w:val="00E83159"/>
    <w:rsid w:val="00E83282"/>
    <w:rsid w:val="00E8383D"/>
    <w:rsid w:val="00E839C6"/>
    <w:rsid w:val="00E83F6D"/>
    <w:rsid w:val="00E8406B"/>
    <w:rsid w:val="00E8433D"/>
    <w:rsid w:val="00E84370"/>
    <w:rsid w:val="00E8439A"/>
    <w:rsid w:val="00E847D0"/>
    <w:rsid w:val="00E8481B"/>
    <w:rsid w:val="00E84865"/>
    <w:rsid w:val="00E848A7"/>
    <w:rsid w:val="00E84A68"/>
    <w:rsid w:val="00E84B84"/>
    <w:rsid w:val="00E84BCB"/>
    <w:rsid w:val="00E84C58"/>
    <w:rsid w:val="00E84CD4"/>
    <w:rsid w:val="00E84E04"/>
    <w:rsid w:val="00E84E06"/>
    <w:rsid w:val="00E84FE6"/>
    <w:rsid w:val="00E852A3"/>
    <w:rsid w:val="00E8560C"/>
    <w:rsid w:val="00E85729"/>
    <w:rsid w:val="00E859A7"/>
    <w:rsid w:val="00E85A14"/>
    <w:rsid w:val="00E85EA0"/>
    <w:rsid w:val="00E85EA8"/>
    <w:rsid w:val="00E85FF4"/>
    <w:rsid w:val="00E860BC"/>
    <w:rsid w:val="00E860FB"/>
    <w:rsid w:val="00E8619E"/>
    <w:rsid w:val="00E86686"/>
    <w:rsid w:val="00E86739"/>
    <w:rsid w:val="00E86CF9"/>
    <w:rsid w:val="00E86E12"/>
    <w:rsid w:val="00E86E90"/>
    <w:rsid w:val="00E86F34"/>
    <w:rsid w:val="00E86F3C"/>
    <w:rsid w:val="00E87124"/>
    <w:rsid w:val="00E87235"/>
    <w:rsid w:val="00E87302"/>
    <w:rsid w:val="00E8756C"/>
    <w:rsid w:val="00E876B7"/>
    <w:rsid w:val="00E8798F"/>
    <w:rsid w:val="00E87A17"/>
    <w:rsid w:val="00E87DCD"/>
    <w:rsid w:val="00E87DFB"/>
    <w:rsid w:val="00E901AA"/>
    <w:rsid w:val="00E9037A"/>
    <w:rsid w:val="00E9047E"/>
    <w:rsid w:val="00E90802"/>
    <w:rsid w:val="00E90854"/>
    <w:rsid w:val="00E908B1"/>
    <w:rsid w:val="00E909BE"/>
    <w:rsid w:val="00E912E9"/>
    <w:rsid w:val="00E912FE"/>
    <w:rsid w:val="00E91335"/>
    <w:rsid w:val="00E913F2"/>
    <w:rsid w:val="00E917C0"/>
    <w:rsid w:val="00E91937"/>
    <w:rsid w:val="00E91A65"/>
    <w:rsid w:val="00E91A91"/>
    <w:rsid w:val="00E91BEA"/>
    <w:rsid w:val="00E91C18"/>
    <w:rsid w:val="00E91C68"/>
    <w:rsid w:val="00E91C9A"/>
    <w:rsid w:val="00E91E98"/>
    <w:rsid w:val="00E91FA5"/>
    <w:rsid w:val="00E92159"/>
    <w:rsid w:val="00E921BE"/>
    <w:rsid w:val="00E92230"/>
    <w:rsid w:val="00E922CF"/>
    <w:rsid w:val="00E92464"/>
    <w:rsid w:val="00E92525"/>
    <w:rsid w:val="00E92571"/>
    <w:rsid w:val="00E925C3"/>
    <w:rsid w:val="00E928BE"/>
    <w:rsid w:val="00E92A91"/>
    <w:rsid w:val="00E92B88"/>
    <w:rsid w:val="00E92C59"/>
    <w:rsid w:val="00E92E42"/>
    <w:rsid w:val="00E92F24"/>
    <w:rsid w:val="00E92F3B"/>
    <w:rsid w:val="00E930C4"/>
    <w:rsid w:val="00E930CB"/>
    <w:rsid w:val="00E9399A"/>
    <w:rsid w:val="00E93E8F"/>
    <w:rsid w:val="00E93F16"/>
    <w:rsid w:val="00E9409F"/>
    <w:rsid w:val="00E94194"/>
    <w:rsid w:val="00E94324"/>
    <w:rsid w:val="00E943AB"/>
    <w:rsid w:val="00E945D5"/>
    <w:rsid w:val="00E94BED"/>
    <w:rsid w:val="00E94E00"/>
    <w:rsid w:val="00E952BE"/>
    <w:rsid w:val="00E95560"/>
    <w:rsid w:val="00E955BC"/>
    <w:rsid w:val="00E955FC"/>
    <w:rsid w:val="00E956D5"/>
    <w:rsid w:val="00E956EA"/>
    <w:rsid w:val="00E9580B"/>
    <w:rsid w:val="00E95A65"/>
    <w:rsid w:val="00E95B5E"/>
    <w:rsid w:val="00E95D97"/>
    <w:rsid w:val="00E95F57"/>
    <w:rsid w:val="00E95F85"/>
    <w:rsid w:val="00E95FBE"/>
    <w:rsid w:val="00E96255"/>
    <w:rsid w:val="00E96617"/>
    <w:rsid w:val="00E96683"/>
    <w:rsid w:val="00E9692C"/>
    <w:rsid w:val="00E96A62"/>
    <w:rsid w:val="00E96ABF"/>
    <w:rsid w:val="00E96D05"/>
    <w:rsid w:val="00E96DE9"/>
    <w:rsid w:val="00E97343"/>
    <w:rsid w:val="00E973A4"/>
    <w:rsid w:val="00E9794E"/>
    <w:rsid w:val="00E979EE"/>
    <w:rsid w:val="00E97B2E"/>
    <w:rsid w:val="00E97B8E"/>
    <w:rsid w:val="00E97C64"/>
    <w:rsid w:val="00E97D24"/>
    <w:rsid w:val="00E97E79"/>
    <w:rsid w:val="00E97FB1"/>
    <w:rsid w:val="00EA0270"/>
    <w:rsid w:val="00EA0596"/>
    <w:rsid w:val="00EA070C"/>
    <w:rsid w:val="00EA0710"/>
    <w:rsid w:val="00EA08C8"/>
    <w:rsid w:val="00EA10B2"/>
    <w:rsid w:val="00EA16F5"/>
    <w:rsid w:val="00EA189F"/>
    <w:rsid w:val="00EA1920"/>
    <w:rsid w:val="00EA1B94"/>
    <w:rsid w:val="00EA1F8C"/>
    <w:rsid w:val="00EA21C6"/>
    <w:rsid w:val="00EA22B0"/>
    <w:rsid w:val="00EA2310"/>
    <w:rsid w:val="00EA23AB"/>
    <w:rsid w:val="00EA25A3"/>
    <w:rsid w:val="00EA25D8"/>
    <w:rsid w:val="00EA2FB6"/>
    <w:rsid w:val="00EA30A3"/>
    <w:rsid w:val="00EA30C2"/>
    <w:rsid w:val="00EA38E5"/>
    <w:rsid w:val="00EA3D1F"/>
    <w:rsid w:val="00EA3EF4"/>
    <w:rsid w:val="00EA3EFC"/>
    <w:rsid w:val="00EA41D1"/>
    <w:rsid w:val="00EA43AF"/>
    <w:rsid w:val="00EA4559"/>
    <w:rsid w:val="00EA4720"/>
    <w:rsid w:val="00EA4926"/>
    <w:rsid w:val="00EA4A33"/>
    <w:rsid w:val="00EA4A86"/>
    <w:rsid w:val="00EA4A8A"/>
    <w:rsid w:val="00EA4AD7"/>
    <w:rsid w:val="00EA4B54"/>
    <w:rsid w:val="00EA4FCC"/>
    <w:rsid w:val="00EA50CB"/>
    <w:rsid w:val="00EA5419"/>
    <w:rsid w:val="00EA575D"/>
    <w:rsid w:val="00EA57CA"/>
    <w:rsid w:val="00EA5A3B"/>
    <w:rsid w:val="00EA5DBE"/>
    <w:rsid w:val="00EA5EE0"/>
    <w:rsid w:val="00EA6172"/>
    <w:rsid w:val="00EA6589"/>
    <w:rsid w:val="00EA68F5"/>
    <w:rsid w:val="00EA69DE"/>
    <w:rsid w:val="00EA70AF"/>
    <w:rsid w:val="00EA70D2"/>
    <w:rsid w:val="00EA7193"/>
    <w:rsid w:val="00EA749F"/>
    <w:rsid w:val="00EA78AB"/>
    <w:rsid w:val="00EA7976"/>
    <w:rsid w:val="00EA7AE7"/>
    <w:rsid w:val="00EA7FEF"/>
    <w:rsid w:val="00EB0156"/>
    <w:rsid w:val="00EB072D"/>
    <w:rsid w:val="00EB07E0"/>
    <w:rsid w:val="00EB0C3F"/>
    <w:rsid w:val="00EB0C64"/>
    <w:rsid w:val="00EB10E6"/>
    <w:rsid w:val="00EB1631"/>
    <w:rsid w:val="00EB17BE"/>
    <w:rsid w:val="00EB18FE"/>
    <w:rsid w:val="00EB1C03"/>
    <w:rsid w:val="00EB1C90"/>
    <w:rsid w:val="00EB1DCC"/>
    <w:rsid w:val="00EB1E27"/>
    <w:rsid w:val="00EB1E77"/>
    <w:rsid w:val="00EB1F2D"/>
    <w:rsid w:val="00EB2594"/>
    <w:rsid w:val="00EB2613"/>
    <w:rsid w:val="00EB2AC6"/>
    <w:rsid w:val="00EB2BB5"/>
    <w:rsid w:val="00EB3126"/>
    <w:rsid w:val="00EB31DF"/>
    <w:rsid w:val="00EB3253"/>
    <w:rsid w:val="00EB32A4"/>
    <w:rsid w:val="00EB363B"/>
    <w:rsid w:val="00EB3888"/>
    <w:rsid w:val="00EB398E"/>
    <w:rsid w:val="00EB3F06"/>
    <w:rsid w:val="00EB4106"/>
    <w:rsid w:val="00EB410D"/>
    <w:rsid w:val="00EB4537"/>
    <w:rsid w:val="00EB469D"/>
    <w:rsid w:val="00EB46F8"/>
    <w:rsid w:val="00EB4766"/>
    <w:rsid w:val="00EB47D3"/>
    <w:rsid w:val="00EB4821"/>
    <w:rsid w:val="00EB49EC"/>
    <w:rsid w:val="00EB4F21"/>
    <w:rsid w:val="00EB5046"/>
    <w:rsid w:val="00EB5071"/>
    <w:rsid w:val="00EB53A0"/>
    <w:rsid w:val="00EB5532"/>
    <w:rsid w:val="00EB5606"/>
    <w:rsid w:val="00EB57EE"/>
    <w:rsid w:val="00EB5819"/>
    <w:rsid w:val="00EB5AE1"/>
    <w:rsid w:val="00EB5AE4"/>
    <w:rsid w:val="00EB5C17"/>
    <w:rsid w:val="00EB5C29"/>
    <w:rsid w:val="00EB5C9B"/>
    <w:rsid w:val="00EB5D11"/>
    <w:rsid w:val="00EB5D65"/>
    <w:rsid w:val="00EB62D1"/>
    <w:rsid w:val="00EB636F"/>
    <w:rsid w:val="00EB6522"/>
    <w:rsid w:val="00EB680C"/>
    <w:rsid w:val="00EB685D"/>
    <w:rsid w:val="00EB69B0"/>
    <w:rsid w:val="00EB6D0C"/>
    <w:rsid w:val="00EB71D4"/>
    <w:rsid w:val="00EB761D"/>
    <w:rsid w:val="00EB762D"/>
    <w:rsid w:val="00EB774D"/>
    <w:rsid w:val="00EB7797"/>
    <w:rsid w:val="00EB78D5"/>
    <w:rsid w:val="00EB7B1D"/>
    <w:rsid w:val="00EB7D47"/>
    <w:rsid w:val="00EB7FF6"/>
    <w:rsid w:val="00EC004E"/>
    <w:rsid w:val="00EC03DF"/>
    <w:rsid w:val="00EC08E0"/>
    <w:rsid w:val="00EC0926"/>
    <w:rsid w:val="00EC0AB1"/>
    <w:rsid w:val="00EC0D39"/>
    <w:rsid w:val="00EC0D9C"/>
    <w:rsid w:val="00EC11FB"/>
    <w:rsid w:val="00EC12BD"/>
    <w:rsid w:val="00EC133F"/>
    <w:rsid w:val="00EC1564"/>
    <w:rsid w:val="00EC1796"/>
    <w:rsid w:val="00EC189A"/>
    <w:rsid w:val="00EC1922"/>
    <w:rsid w:val="00EC1B48"/>
    <w:rsid w:val="00EC1BB3"/>
    <w:rsid w:val="00EC1F51"/>
    <w:rsid w:val="00EC21B4"/>
    <w:rsid w:val="00EC21D9"/>
    <w:rsid w:val="00EC225D"/>
    <w:rsid w:val="00EC23D5"/>
    <w:rsid w:val="00EC2706"/>
    <w:rsid w:val="00EC2949"/>
    <w:rsid w:val="00EC297B"/>
    <w:rsid w:val="00EC298C"/>
    <w:rsid w:val="00EC2B50"/>
    <w:rsid w:val="00EC2ED8"/>
    <w:rsid w:val="00EC30DF"/>
    <w:rsid w:val="00EC317E"/>
    <w:rsid w:val="00EC3235"/>
    <w:rsid w:val="00EC33C0"/>
    <w:rsid w:val="00EC35D0"/>
    <w:rsid w:val="00EC3607"/>
    <w:rsid w:val="00EC36B2"/>
    <w:rsid w:val="00EC375C"/>
    <w:rsid w:val="00EC38C5"/>
    <w:rsid w:val="00EC3AC7"/>
    <w:rsid w:val="00EC3C61"/>
    <w:rsid w:val="00EC3FFF"/>
    <w:rsid w:val="00EC40B0"/>
    <w:rsid w:val="00EC4103"/>
    <w:rsid w:val="00EC42ED"/>
    <w:rsid w:val="00EC4404"/>
    <w:rsid w:val="00EC4A77"/>
    <w:rsid w:val="00EC4B18"/>
    <w:rsid w:val="00EC4BB6"/>
    <w:rsid w:val="00EC4BE6"/>
    <w:rsid w:val="00EC4C89"/>
    <w:rsid w:val="00EC4CDE"/>
    <w:rsid w:val="00EC4F7C"/>
    <w:rsid w:val="00EC50D8"/>
    <w:rsid w:val="00EC5305"/>
    <w:rsid w:val="00EC5394"/>
    <w:rsid w:val="00EC5686"/>
    <w:rsid w:val="00EC571B"/>
    <w:rsid w:val="00EC575F"/>
    <w:rsid w:val="00EC595A"/>
    <w:rsid w:val="00EC5AF7"/>
    <w:rsid w:val="00EC5C9E"/>
    <w:rsid w:val="00EC5E53"/>
    <w:rsid w:val="00EC5E84"/>
    <w:rsid w:val="00EC5F38"/>
    <w:rsid w:val="00EC6118"/>
    <w:rsid w:val="00EC6180"/>
    <w:rsid w:val="00EC646E"/>
    <w:rsid w:val="00EC652E"/>
    <w:rsid w:val="00EC6697"/>
    <w:rsid w:val="00EC679D"/>
    <w:rsid w:val="00EC6A0D"/>
    <w:rsid w:val="00EC6A6E"/>
    <w:rsid w:val="00EC6C40"/>
    <w:rsid w:val="00EC6D12"/>
    <w:rsid w:val="00EC6D26"/>
    <w:rsid w:val="00EC71D7"/>
    <w:rsid w:val="00EC72E3"/>
    <w:rsid w:val="00EC75D7"/>
    <w:rsid w:val="00EC7950"/>
    <w:rsid w:val="00EC7A49"/>
    <w:rsid w:val="00EC7B53"/>
    <w:rsid w:val="00EC7C09"/>
    <w:rsid w:val="00EC7C28"/>
    <w:rsid w:val="00EC7C2A"/>
    <w:rsid w:val="00EC7CE4"/>
    <w:rsid w:val="00EC7D08"/>
    <w:rsid w:val="00EC7DB5"/>
    <w:rsid w:val="00EC7FC9"/>
    <w:rsid w:val="00ED0044"/>
    <w:rsid w:val="00ED0053"/>
    <w:rsid w:val="00ED07DE"/>
    <w:rsid w:val="00ED0AD6"/>
    <w:rsid w:val="00ED0D1C"/>
    <w:rsid w:val="00ED0F63"/>
    <w:rsid w:val="00ED12C8"/>
    <w:rsid w:val="00ED14E4"/>
    <w:rsid w:val="00ED1832"/>
    <w:rsid w:val="00ED1853"/>
    <w:rsid w:val="00ED1AAF"/>
    <w:rsid w:val="00ED1B2F"/>
    <w:rsid w:val="00ED1B92"/>
    <w:rsid w:val="00ED1E5D"/>
    <w:rsid w:val="00ED1F7F"/>
    <w:rsid w:val="00ED1F97"/>
    <w:rsid w:val="00ED203A"/>
    <w:rsid w:val="00ED21F9"/>
    <w:rsid w:val="00ED23A1"/>
    <w:rsid w:val="00ED23C6"/>
    <w:rsid w:val="00ED24C1"/>
    <w:rsid w:val="00ED24D1"/>
    <w:rsid w:val="00ED28D6"/>
    <w:rsid w:val="00ED28D8"/>
    <w:rsid w:val="00ED2961"/>
    <w:rsid w:val="00ED2ACF"/>
    <w:rsid w:val="00ED2B7F"/>
    <w:rsid w:val="00ED2D9E"/>
    <w:rsid w:val="00ED2DAF"/>
    <w:rsid w:val="00ED2F1D"/>
    <w:rsid w:val="00ED313A"/>
    <w:rsid w:val="00ED327A"/>
    <w:rsid w:val="00ED3687"/>
    <w:rsid w:val="00ED378F"/>
    <w:rsid w:val="00ED3A24"/>
    <w:rsid w:val="00ED3A42"/>
    <w:rsid w:val="00ED3B44"/>
    <w:rsid w:val="00ED3CD2"/>
    <w:rsid w:val="00ED3E2C"/>
    <w:rsid w:val="00ED4280"/>
    <w:rsid w:val="00ED440E"/>
    <w:rsid w:val="00ED4999"/>
    <w:rsid w:val="00ED4A95"/>
    <w:rsid w:val="00ED4B9A"/>
    <w:rsid w:val="00ED4DAA"/>
    <w:rsid w:val="00ED4EA5"/>
    <w:rsid w:val="00ED4F33"/>
    <w:rsid w:val="00ED5005"/>
    <w:rsid w:val="00ED51D7"/>
    <w:rsid w:val="00ED5373"/>
    <w:rsid w:val="00ED5428"/>
    <w:rsid w:val="00ED5597"/>
    <w:rsid w:val="00ED55E9"/>
    <w:rsid w:val="00ED5A6E"/>
    <w:rsid w:val="00ED5C31"/>
    <w:rsid w:val="00ED5C46"/>
    <w:rsid w:val="00ED5DF0"/>
    <w:rsid w:val="00ED5EE7"/>
    <w:rsid w:val="00ED5F7E"/>
    <w:rsid w:val="00ED616C"/>
    <w:rsid w:val="00ED636B"/>
    <w:rsid w:val="00ED641A"/>
    <w:rsid w:val="00ED6427"/>
    <w:rsid w:val="00ED657B"/>
    <w:rsid w:val="00ED661F"/>
    <w:rsid w:val="00ED66F4"/>
    <w:rsid w:val="00ED6706"/>
    <w:rsid w:val="00ED691C"/>
    <w:rsid w:val="00ED69B1"/>
    <w:rsid w:val="00ED6BEE"/>
    <w:rsid w:val="00ED6DB8"/>
    <w:rsid w:val="00ED6DF5"/>
    <w:rsid w:val="00ED6DFF"/>
    <w:rsid w:val="00ED6F39"/>
    <w:rsid w:val="00ED7081"/>
    <w:rsid w:val="00ED7111"/>
    <w:rsid w:val="00ED7542"/>
    <w:rsid w:val="00ED7670"/>
    <w:rsid w:val="00ED76AA"/>
    <w:rsid w:val="00ED7894"/>
    <w:rsid w:val="00ED7A1D"/>
    <w:rsid w:val="00ED7C53"/>
    <w:rsid w:val="00ED7DB1"/>
    <w:rsid w:val="00ED7E09"/>
    <w:rsid w:val="00EE0071"/>
    <w:rsid w:val="00EE0185"/>
    <w:rsid w:val="00EE04DE"/>
    <w:rsid w:val="00EE0522"/>
    <w:rsid w:val="00EE0839"/>
    <w:rsid w:val="00EE08FF"/>
    <w:rsid w:val="00EE0AAB"/>
    <w:rsid w:val="00EE0C4A"/>
    <w:rsid w:val="00EE0D92"/>
    <w:rsid w:val="00EE0F2B"/>
    <w:rsid w:val="00EE1014"/>
    <w:rsid w:val="00EE1034"/>
    <w:rsid w:val="00EE1129"/>
    <w:rsid w:val="00EE11C4"/>
    <w:rsid w:val="00EE132C"/>
    <w:rsid w:val="00EE1361"/>
    <w:rsid w:val="00EE16E7"/>
    <w:rsid w:val="00EE173E"/>
    <w:rsid w:val="00EE17E4"/>
    <w:rsid w:val="00EE193B"/>
    <w:rsid w:val="00EE1BD1"/>
    <w:rsid w:val="00EE1BEB"/>
    <w:rsid w:val="00EE1CCC"/>
    <w:rsid w:val="00EE1F38"/>
    <w:rsid w:val="00EE2220"/>
    <w:rsid w:val="00EE2338"/>
    <w:rsid w:val="00EE23DA"/>
    <w:rsid w:val="00EE24FA"/>
    <w:rsid w:val="00EE26A6"/>
    <w:rsid w:val="00EE26E8"/>
    <w:rsid w:val="00EE2837"/>
    <w:rsid w:val="00EE287D"/>
    <w:rsid w:val="00EE29A6"/>
    <w:rsid w:val="00EE2B42"/>
    <w:rsid w:val="00EE2BE9"/>
    <w:rsid w:val="00EE2F80"/>
    <w:rsid w:val="00EE32F7"/>
    <w:rsid w:val="00EE3384"/>
    <w:rsid w:val="00EE346A"/>
    <w:rsid w:val="00EE3589"/>
    <w:rsid w:val="00EE3592"/>
    <w:rsid w:val="00EE36FC"/>
    <w:rsid w:val="00EE3713"/>
    <w:rsid w:val="00EE386F"/>
    <w:rsid w:val="00EE3E16"/>
    <w:rsid w:val="00EE40C0"/>
    <w:rsid w:val="00EE4298"/>
    <w:rsid w:val="00EE42F6"/>
    <w:rsid w:val="00EE4318"/>
    <w:rsid w:val="00EE4338"/>
    <w:rsid w:val="00EE439E"/>
    <w:rsid w:val="00EE45C9"/>
    <w:rsid w:val="00EE4663"/>
    <w:rsid w:val="00EE46CF"/>
    <w:rsid w:val="00EE46DF"/>
    <w:rsid w:val="00EE4811"/>
    <w:rsid w:val="00EE4CAE"/>
    <w:rsid w:val="00EE4ED9"/>
    <w:rsid w:val="00EE51FC"/>
    <w:rsid w:val="00EE54C9"/>
    <w:rsid w:val="00EE555D"/>
    <w:rsid w:val="00EE5560"/>
    <w:rsid w:val="00EE5838"/>
    <w:rsid w:val="00EE584E"/>
    <w:rsid w:val="00EE5863"/>
    <w:rsid w:val="00EE5908"/>
    <w:rsid w:val="00EE5AF2"/>
    <w:rsid w:val="00EE5BF5"/>
    <w:rsid w:val="00EE5ECA"/>
    <w:rsid w:val="00EE6123"/>
    <w:rsid w:val="00EE61CF"/>
    <w:rsid w:val="00EE63AB"/>
    <w:rsid w:val="00EE6563"/>
    <w:rsid w:val="00EE6660"/>
    <w:rsid w:val="00EE68D1"/>
    <w:rsid w:val="00EE6BA6"/>
    <w:rsid w:val="00EE6C08"/>
    <w:rsid w:val="00EE6C43"/>
    <w:rsid w:val="00EE6E5E"/>
    <w:rsid w:val="00EE6EF5"/>
    <w:rsid w:val="00EE6F76"/>
    <w:rsid w:val="00EE7257"/>
    <w:rsid w:val="00EE7265"/>
    <w:rsid w:val="00EE727A"/>
    <w:rsid w:val="00EE7332"/>
    <w:rsid w:val="00EE738D"/>
    <w:rsid w:val="00EE7415"/>
    <w:rsid w:val="00EE77F6"/>
    <w:rsid w:val="00EE793B"/>
    <w:rsid w:val="00EE7AC1"/>
    <w:rsid w:val="00EE7BB1"/>
    <w:rsid w:val="00EE7C86"/>
    <w:rsid w:val="00EE7CC9"/>
    <w:rsid w:val="00EE7D36"/>
    <w:rsid w:val="00EE7EC3"/>
    <w:rsid w:val="00EE7FB9"/>
    <w:rsid w:val="00EF0046"/>
    <w:rsid w:val="00EF04BF"/>
    <w:rsid w:val="00EF051E"/>
    <w:rsid w:val="00EF0694"/>
    <w:rsid w:val="00EF06BA"/>
    <w:rsid w:val="00EF0ADA"/>
    <w:rsid w:val="00EF0B3E"/>
    <w:rsid w:val="00EF0CB9"/>
    <w:rsid w:val="00EF10F4"/>
    <w:rsid w:val="00EF10F8"/>
    <w:rsid w:val="00EF11B8"/>
    <w:rsid w:val="00EF128F"/>
    <w:rsid w:val="00EF14E1"/>
    <w:rsid w:val="00EF154A"/>
    <w:rsid w:val="00EF1655"/>
    <w:rsid w:val="00EF178F"/>
    <w:rsid w:val="00EF1826"/>
    <w:rsid w:val="00EF188F"/>
    <w:rsid w:val="00EF1968"/>
    <w:rsid w:val="00EF19BC"/>
    <w:rsid w:val="00EF1CFF"/>
    <w:rsid w:val="00EF1EB3"/>
    <w:rsid w:val="00EF1F5D"/>
    <w:rsid w:val="00EF1F64"/>
    <w:rsid w:val="00EF20CA"/>
    <w:rsid w:val="00EF217C"/>
    <w:rsid w:val="00EF21BE"/>
    <w:rsid w:val="00EF2419"/>
    <w:rsid w:val="00EF2548"/>
    <w:rsid w:val="00EF26DA"/>
    <w:rsid w:val="00EF28A9"/>
    <w:rsid w:val="00EF2999"/>
    <w:rsid w:val="00EF2E40"/>
    <w:rsid w:val="00EF2EC4"/>
    <w:rsid w:val="00EF2EC8"/>
    <w:rsid w:val="00EF3366"/>
    <w:rsid w:val="00EF3477"/>
    <w:rsid w:val="00EF3502"/>
    <w:rsid w:val="00EF3529"/>
    <w:rsid w:val="00EF353C"/>
    <w:rsid w:val="00EF3806"/>
    <w:rsid w:val="00EF394D"/>
    <w:rsid w:val="00EF3A8E"/>
    <w:rsid w:val="00EF3C3C"/>
    <w:rsid w:val="00EF3D66"/>
    <w:rsid w:val="00EF409E"/>
    <w:rsid w:val="00EF42FC"/>
    <w:rsid w:val="00EF452A"/>
    <w:rsid w:val="00EF45E2"/>
    <w:rsid w:val="00EF460E"/>
    <w:rsid w:val="00EF46CB"/>
    <w:rsid w:val="00EF47E3"/>
    <w:rsid w:val="00EF49B1"/>
    <w:rsid w:val="00EF4C52"/>
    <w:rsid w:val="00EF4EC1"/>
    <w:rsid w:val="00EF5072"/>
    <w:rsid w:val="00EF5099"/>
    <w:rsid w:val="00EF53B1"/>
    <w:rsid w:val="00EF53F2"/>
    <w:rsid w:val="00EF5B02"/>
    <w:rsid w:val="00EF5E35"/>
    <w:rsid w:val="00EF6005"/>
    <w:rsid w:val="00EF6133"/>
    <w:rsid w:val="00EF62D5"/>
    <w:rsid w:val="00EF62DC"/>
    <w:rsid w:val="00EF6343"/>
    <w:rsid w:val="00EF6455"/>
    <w:rsid w:val="00EF692D"/>
    <w:rsid w:val="00EF6976"/>
    <w:rsid w:val="00EF6A1B"/>
    <w:rsid w:val="00EF6DE2"/>
    <w:rsid w:val="00EF6E0A"/>
    <w:rsid w:val="00EF6F72"/>
    <w:rsid w:val="00EF7077"/>
    <w:rsid w:val="00EF722A"/>
    <w:rsid w:val="00EF733B"/>
    <w:rsid w:val="00EF7727"/>
    <w:rsid w:val="00EF7B7C"/>
    <w:rsid w:val="00EF7BD8"/>
    <w:rsid w:val="00EF7C20"/>
    <w:rsid w:val="00EF7CDC"/>
    <w:rsid w:val="00F0002B"/>
    <w:rsid w:val="00F00327"/>
    <w:rsid w:val="00F006D0"/>
    <w:rsid w:val="00F00702"/>
    <w:rsid w:val="00F007B5"/>
    <w:rsid w:val="00F008AC"/>
    <w:rsid w:val="00F008FC"/>
    <w:rsid w:val="00F00A92"/>
    <w:rsid w:val="00F00B96"/>
    <w:rsid w:val="00F00E5C"/>
    <w:rsid w:val="00F00E7B"/>
    <w:rsid w:val="00F01178"/>
    <w:rsid w:val="00F012D1"/>
    <w:rsid w:val="00F01469"/>
    <w:rsid w:val="00F01753"/>
    <w:rsid w:val="00F017CE"/>
    <w:rsid w:val="00F01952"/>
    <w:rsid w:val="00F02020"/>
    <w:rsid w:val="00F020B1"/>
    <w:rsid w:val="00F023FE"/>
    <w:rsid w:val="00F0264D"/>
    <w:rsid w:val="00F026A5"/>
    <w:rsid w:val="00F027B8"/>
    <w:rsid w:val="00F027EF"/>
    <w:rsid w:val="00F0287B"/>
    <w:rsid w:val="00F02C34"/>
    <w:rsid w:val="00F02CF9"/>
    <w:rsid w:val="00F02E97"/>
    <w:rsid w:val="00F02EBC"/>
    <w:rsid w:val="00F02F01"/>
    <w:rsid w:val="00F03116"/>
    <w:rsid w:val="00F031F6"/>
    <w:rsid w:val="00F03E4C"/>
    <w:rsid w:val="00F0414F"/>
    <w:rsid w:val="00F04182"/>
    <w:rsid w:val="00F04207"/>
    <w:rsid w:val="00F04335"/>
    <w:rsid w:val="00F0433B"/>
    <w:rsid w:val="00F0441D"/>
    <w:rsid w:val="00F044C6"/>
    <w:rsid w:val="00F045B9"/>
    <w:rsid w:val="00F04635"/>
    <w:rsid w:val="00F046A3"/>
    <w:rsid w:val="00F046D5"/>
    <w:rsid w:val="00F04848"/>
    <w:rsid w:val="00F04898"/>
    <w:rsid w:val="00F04E01"/>
    <w:rsid w:val="00F04FCE"/>
    <w:rsid w:val="00F0510B"/>
    <w:rsid w:val="00F0512B"/>
    <w:rsid w:val="00F0526A"/>
    <w:rsid w:val="00F052C6"/>
    <w:rsid w:val="00F052F8"/>
    <w:rsid w:val="00F05417"/>
    <w:rsid w:val="00F05496"/>
    <w:rsid w:val="00F0558F"/>
    <w:rsid w:val="00F055E0"/>
    <w:rsid w:val="00F056E5"/>
    <w:rsid w:val="00F057B0"/>
    <w:rsid w:val="00F057B2"/>
    <w:rsid w:val="00F05A8A"/>
    <w:rsid w:val="00F05C37"/>
    <w:rsid w:val="00F05DDF"/>
    <w:rsid w:val="00F05E4B"/>
    <w:rsid w:val="00F06A8C"/>
    <w:rsid w:val="00F06C26"/>
    <w:rsid w:val="00F06D2D"/>
    <w:rsid w:val="00F06D42"/>
    <w:rsid w:val="00F06E67"/>
    <w:rsid w:val="00F071DC"/>
    <w:rsid w:val="00F07BB6"/>
    <w:rsid w:val="00F07CA4"/>
    <w:rsid w:val="00F104DA"/>
    <w:rsid w:val="00F104F3"/>
    <w:rsid w:val="00F10643"/>
    <w:rsid w:val="00F10661"/>
    <w:rsid w:val="00F10834"/>
    <w:rsid w:val="00F10C6F"/>
    <w:rsid w:val="00F10CB4"/>
    <w:rsid w:val="00F10F33"/>
    <w:rsid w:val="00F1115C"/>
    <w:rsid w:val="00F11190"/>
    <w:rsid w:val="00F111C8"/>
    <w:rsid w:val="00F112E5"/>
    <w:rsid w:val="00F119FA"/>
    <w:rsid w:val="00F11C09"/>
    <w:rsid w:val="00F11E4A"/>
    <w:rsid w:val="00F11F47"/>
    <w:rsid w:val="00F120EC"/>
    <w:rsid w:val="00F1235D"/>
    <w:rsid w:val="00F123DC"/>
    <w:rsid w:val="00F124BB"/>
    <w:rsid w:val="00F124D8"/>
    <w:rsid w:val="00F12563"/>
    <w:rsid w:val="00F12881"/>
    <w:rsid w:val="00F128AC"/>
    <w:rsid w:val="00F12CD2"/>
    <w:rsid w:val="00F12D07"/>
    <w:rsid w:val="00F12E50"/>
    <w:rsid w:val="00F12E93"/>
    <w:rsid w:val="00F12EC2"/>
    <w:rsid w:val="00F12FEA"/>
    <w:rsid w:val="00F1327B"/>
    <w:rsid w:val="00F133AA"/>
    <w:rsid w:val="00F135AA"/>
    <w:rsid w:val="00F13699"/>
    <w:rsid w:val="00F13766"/>
    <w:rsid w:val="00F13A09"/>
    <w:rsid w:val="00F13A39"/>
    <w:rsid w:val="00F13A66"/>
    <w:rsid w:val="00F13AA5"/>
    <w:rsid w:val="00F13B29"/>
    <w:rsid w:val="00F13D3A"/>
    <w:rsid w:val="00F13E02"/>
    <w:rsid w:val="00F13E0B"/>
    <w:rsid w:val="00F13F00"/>
    <w:rsid w:val="00F142A7"/>
    <w:rsid w:val="00F14362"/>
    <w:rsid w:val="00F14435"/>
    <w:rsid w:val="00F1443F"/>
    <w:rsid w:val="00F1468E"/>
    <w:rsid w:val="00F146DC"/>
    <w:rsid w:val="00F14722"/>
    <w:rsid w:val="00F147DA"/>
    <w:rsid w:val="00F1481B"/>
    <w:rsid w:val="00F148A4"/>
    <w:rsid w:val="00F148AA"/>
    <w:rsid w:val="00F14907"/>
    <w:rsid w:val="00F1496E"/>
    <w:rsid w:val="00F14E74"/>
    <w:rsid w:val="00F14F46"/>
    <w:rsid w:val="00F15015"/>
    <w:rsid w:val="00F153EF"/>
    <w:rsid w:val="00F1543F"/>
    <w:rsid w:val="00F15482"/>
    <w:rsid w:val="00F1551C"/>
    <w:rsid w:val="00F1554F"/>
    <w:rsid w:val="00F15661"/>
    <w:rsid w:val="00F156D8"/>
    <w:rsid w:val="00F156FD"/>
    <w:rsid w:val="00F1570D"/>
    <w:rsid w:val="00F15738"/>
    <w:rsid w:val="00F1579C"/>
    <w:rsid w:val="00F15807"/>
    <w:rsid w:val="00F159A9"/>
    <w:rsid w:val="00F15C67"/>
    <w:rsid w:val="00F16004"/>
    <w:rsid w:val="00F16097"/>
    <w:rsid w:val="00F1609A"/>
    <w:rsid w:val="00F1639D"/>
    <w:rsid w:val="00F163A3"/>
    <w:rsid w:val="00F163ED"/>
    <w:rsid w:val="00F16499"/>
    <w:rsid w:val="00F168E8"/>
    <w:rsid w:val="00F16A87"/>
    <w:rsid w:val="00F16D93"/>
    <w:rsid w:val="00F16DAC"/>
    <w:rsid w:val="00F16F91"/>
    <w:rsid w:val="00F17388"/>
    <w:rsid w:val="00F173AB"/>
    <w:rsid w:val="00F174C3"/>
    <w:rsid w:val="00F1754E"/>
    <w:rsid w:val="00F1778A"/>
    <w:rsid w:val="00F17879"/>
    <w:rsid w:val="00F17AA9"/>
    <w:rsid w:val="00F17BA1"/>
    <w:rsid w:val="00F2000C"/>
    <w:rsid w:val="00F20065"/>
    <w:rsid w:val="00F200BE"/>
    <w:rsid w:val="00F201CF"/>
    <w:rsid w:val="00F20312"/>
    <w:rsid w:val="00F20741"/>
    <w:rsid w:val="00F20765"/>
    <w:rsid w:val="00F20816"/>
    <w:rsid w:val="00F20A94"/>
    <w:rsid w:val="00F20B7B"/>
    <w:rsid w:val="00F20BD0"/>
    <w:rsid w:val="00F20E9A"/>
    <w:rsid w:val="00F20EDA"/>
    <w:rsid w:val="00F20EF0"/>
    <w:rsid w:val="00F212A5"/>
    <w:rsid w:val="00F212D8"/>
    <w:rsid w:val="00F21325"/>
    <w:rsid w:val="00F213FC"/>
    <w:rsid w:val="00F21676"/>
    <w:rsid w:val="00F216F5"/>
    <w:rsid w:val="00F2198B"/>
    <w:rsid w:val="00F21A3A"/>
    <w:rsid w:val="00F21C06"/>
    <w:rsid w:val="00F21EFD"/>
    <w:rsid w:val="00F22012"/>
    <w:rsid w:val="00F22291"/>
    <w:rsid w:val="00F223B2"/>
    <w:rsid w:val="00F223EC"/>
    <w:rsid w:val="00F224BC"/>
    <w:rsid w:val="00F22A7C"/>
    <w:rsid w:val="00F22AB1"/>
    <w:rsid w:val="00F22B3B"/>
    <w:rsid w:val="00F22CC2"/>
    <w:rsid w:val="00F22E64"/>
    <w:rsid w:val="00F23050"/>
    <w:rsid w:val="00F23378"/>
    <w:rsid w:val="00F23609"/>
    <w:rsid w:val="00F23991"/>
    <w:rsid w:val="00F23A4C"/>
    <w:rsid w:val="00F23AA3"/>
    <w:rsid w:val="00F24106"/>
    <w:rsid w:val="00F2415C"/>
    <w:rsid w:val="00F24312"/>
    <w:rsid w:val="00F24457"/>
    <w:rsid w:val="00F24497"/>
    <w:rsid w:val="00F246EB"/>
    <w:rsid w:val="00F24782"/>
    <w:rsid w:val="00F24990"/>
    <w:rsid w:val="00F251EA"/>
    <w:rsid w:val="00F25246"/>
    <w:rsid w:val="00F25317"/>
    <w:rsid w:val="00F25792"/>
    <w:rsid w:val="00F257F5"/>
    <w:rsid w:val="00F258BB"/>
    <w:rsid w:val="00F25F7B"/>
    <w:rsid w:val="00F26023"/>
    <w:rsid w:val="00F2613F"/>
    <w:rsid w:val="00F26364"/>
    <w:rsid w:val="00F264B9"/>
    <w:rsid w:val="00F26801"/>
    <w:rsid w:val="00F26932"/>
    <w:rsid w:val="00F26940"/>
    <w:rsid w:val="00F26A20"/>
    <w:rsid w:val="00F26A96"/>
    <w:rsid w:val="00F26D98"/>
    <w:rsid w:val="00F26DF0"/>
    <w:rsid w:val="00F26F4A"/>
    <w:rsid w:val="00F270C7"/>
    <w:rsid w:val="00F27250"/>
    <w:rsid w:val="00F2739C"/>
    <w:rsid w:val="00F2789C"/>
    <w:rsid w:val="00F27A00"/>
    <w:rsid w:val="00F27D8A"/>
    <w:rsid w:val="00F27DD7"/>
    <w:rsid w:val="00F302CD"/>
    <w:rsid w:val="00F304DC"/>
    <w:rsid w:val="00F307A3"/>
    <w:rsid w:val="00F30850"/>
    <w:rsid w:val="00F30851"/>
    <w:rsid w:val="00F308C0"/>
    <w:rsid w:val="00F308E5"/>
    <w:rsid w:val="00F30A87"/>
    <w:rsid w:val="00F30CA7"/>
    <w:rsid w:val="00F31141"/>
    <w:rsid w:val="00F31298"/>
    <w:rsid w:val="00F314B4"/>
    <w:rsid w:val="00F314E8"/>
    <w:rsid w:val="00F31506"/>
    <w:rsid w:val="00F3155A"/>
    <w:rsid w:val="00F31D47"/>
    <w:rsid w:val="00F31FB3"/>
    <w:rsid w:val="00F3200C"/>
    <w:rsid w:val="00F321CD"/>
    <w:rsid w:val="00F32974"/>
    <w:rsid w:val="00F32A30"/>
    <w:rsid w:val="00F32A67"/>
    <w:rsid w:val="00F32AD4"/>
    <w:rsid w:val="00F32B1E"/>
    <w:rsid w:val="00F32C3D"/>
    <w:rsid w:val="00F33017"/>
    <w:rsid w:val="00F3315C"/>
    <w:rsid w:val="00F3326A"/>
    <w:rsid w:val="00F3346F"/>
    <w:rsid w:val="00F33498"/>
    <w:rsid w:val="00F33703"/>
    <w:rsid w:val="00F3373D"/>
    <w:rsid w:val="00F33CBE"/>
    <w:rsid w:val="00F33F80"/>
    <w:rsid w:val="00F34697"/>
    <w:rsid w:val="00F346C6"/>
    <w:rsid w:val="00F34764"/>
    <w:rsid w:val="00F3479F"/>
    <w:rsid w:val="00F3481D"/>
    <w:rsid w:val="00F348DD"/>
    <w:rsid w:val="00F34A41"/>
    <w:rsid w:val="00F34A61"/>
    <w:rsid w:val="00F34C58"/>
    <w:rsid w:val="00F34C8A"/>
    <w:rsid w:val="00F34CD8"/>
    <w:rsid w:val="00F34CDE"/>
    <w:rsid w:val="00F34E18"/>
    <w:rsid w:val="00F34EAF"/>
    <w:rsid w:val="00F35001"/>
    <w:rsid w:val="00F35284"/>
    <w:rsid w:val="00F356FB"/>
    <w:rsid w:val="00F358A6"/>
    <w:rsid w:val="00F35A66"/>
    <w:rsid w:val="00F35AAB"/>
    <w:rsid w:val="00F35BCA"/>
    <w:rsid w:val="00F36027"/>
    <w:rsid w:val="00F361A4"/>
    <w:rsid w:val="00F36315"/>
    <w:rsid w:val="00F363BD"/>
    <w:rsid w:val="00F36424"/>
    <w:rsid w:val="00F36480"/>
    <w:rsid w:val="00F364E4"/>
    <w:rsid w:val="00F36929"/>
    <w:rsid w:val="00F36982"/>
    <w:rsid w:val="00F369F1"/>
    <w:rsid w:val="00F36C24"/>
    <w:rsid w:val="00F36CF6"/>
    <w:rsid w:val="00F36E30"/>
    <w:rsid w:val="00F36F04"/>
    <w:rsid w:val="00F36F35"/>
    <w:rsid w:val="00F36F6A"/>
    <w:rsid w:val="00F36F78"/>
    <w:rsid w:val="00F3733F"/>
    <w:rsid w:val="00F3738B"/>
    <w:rsid w:val="00F374D0"/>
    <w:rsid w:val="00F37589"/>
    <w:rsid w:val="00F3784A"/>
    <w:rsid w:val="00F37872"/>
    <w:rsid w:val="00F378C0"/>
    <w:rsid w:val="00F378C1"/>
    <w:rsid w:val="00F37A5E"/>
    <w:rsid w:val="00F37A86"/>
    <w:rsid w:val="00F37C9C"/>
    <w:rsid w:val="00F37E0E"/>
    <w:rsid w:val="00F37F1E"/>
    <w:rsid w:val="00F4002B"/>
    <w:rsid w:val="00F400DB"/>
    <w:rsid w:val="00F40138"/>
    <w:rsid w:val="00F40245"/>
    <w:rsid w:val="00F4032C"/>
    <w:rsid w:val="00F4058C"/>
    <w:rsid w:val="00F4085D"/>
    <w:rsid w:val="00F40C93"/>
    <w:rsid w:val="00F41236"/>
    <w:rsid w:val="00F41887"/>
    <w:rsid w:val="00F418FE"/>
    <w:rsid w:val="00F41CD7"/>
    <w:rsid w:val="00F41D11"/>
    <w:rsid w:val="00F41E59"/>
    <w:rsid w:val="00F42067"/>
    <w:rsid w:val="00F42177"/>
    <w:rsid w:val="00F4223F"/>
    <w:rsid w:val="00F42415"/>
    <w:rsid w:val="00F42E12"/>
    <w:rsid w:val="00F43083"/>
    <w:rsid w:val="00F4319B"/>
    <w:rsid w:val="00F43519"/>
    <w:rsid w:val="00F4366F"/>
    <w:rsid w:val="00F43AD5"/>
    <w:rsid w:val="00F43B49"/>
    <w:rsid w:val="00F43D96"/>
    <w:rsid w:val="00F43DE4"/>
    <w:rsid w:val="00F44054"/>
    <w:rsid w:val="00F4449C"/>
    <w:rsid w:val="00F445C9"/>
    <w:rsid w:val="00F44603"/>
    <w:rsid w:val="00F446B2"/>
    <w:rsid w:val="00F449CA"/>
    <w:rsid w:val="00F44AD1"/>
    <w:rsid w:val="00F44C2C"/>
    <w:rsid w:val="00F44C54"/>
    <w:rsid w:val="00F44CE7"/>
    <w:rsid w:val="00F44F1F"/>
    <w:rsid w:val="00F450A8"/>
    <w:rsid w:val="00F451D2"/>
    <w:rsid w:val="00F45363"/>
    <w:rsid w:val="00F45461"/>
    <w:rsid w:val="00F456FB"/>
    <w:rsid w:val="00F45719"/>
    <w:rsid w:val="00F459DE"/>
    <w:rsid w:val="00F45A1A"/>
    <w:rsid w:val="00F45A33"/>
    <w:rsid w:val="00F45D2F"/>
    <w:rsid w:val="00F45D31"/>
    <w:rsid w:val="00F4637B"/>
    <w:rsid w:val="00F4640E"/>
    <w:rsid w:val="00F464CB"/>
    <w:rsid w:val="00F465B9"/>
    <w:rsid w:val="00F4682F"/>
    <w:rsid w:val="00F4690E"/>
    <w:rsid w:val="00F46B84"/>
    <w:rsid w:val="00F46CB3"/>
    <w:rsid w:val="00F46DA5"/>
    <w:rsid w:val="00F46E90"/>
    <w:rsid w:val="00F470D8"/>
    <w:rsid w:val="00F4758C"/>
    <w:rsid w:val="00F475CB"/>
    <w:rsid w:val="00F4766E"/>
    <w:rsid w:val="00F47676"/>
    <w:rsid w:val="00F47799"/>
    <w:rsid w:val="00F477BD"/>
    <w:rsid w:val="00F47853"/>
    <w:rsid w:val="00F47B03"/>
    <w:rsid w:val="00F47BF4"/>
    <w:rsid w:val="00F47CA0"/>
    <w:rsid w:val="00F47D72"/>
    <w:rsid w:val="00F47D80"/>
    <w:rsid w:val="00F47FCC"/>
    <w:rsid w:val="00F47FCF"/>
    <w:rsid w:val="00F50235"/>
    <w:rsid w:val="00F502C4"/>
    <w:rsid w:val="00F509ED"/>
    <w:rsid w:val="00F50C74"/>
    <w:rsid w:val="00F50CE9"/>
    <w:rsid w:val="00F50D2B"/>
    <w:rsid w:val="00F50D3D"/>
    <w:rsid w:val="00F50D41"/>
    <w:rsid w:val="00F50E22"/>
    <w:rsid w:val="00F5120D"/>
    <w:rsid w:val="00F5125F"/>
    <w:rsid w:val="00F512A6"/>
    <w:rsid w:val="00F513DB"/>
    <w:rsid w:val="00F51587"/>
    <w:rsid w:val="00F515E7"/>
    <w:rsid w:val="00F515F4"/>
    <w:rsid w:val="00F515F6"/>
    <w:rsid w:val="00F51654"/>
    <w:rsid w:val="00F518CD"/>
    <w:rsid w:val="00F51BD6"/>
    <w:rsid w:val="00F51C5F"/>
    <w:rsid w:val="00F5203C"/>
    <w:rsid w:val="00F52247"/>
    <w:rsid w:val="00F524B9"/>
    <w:rsid w:val="00F524BC"/>
    <w:rsid w:val="00F524D3"/>
    <w:rsid w:val="00F524F4"/>
    <w:rsid w:val="00F52751"/>
    <w:rsid w:val="00F52853"/>
    <w:rsid w:val="00F52AAB"/>
    <w:rsid w:val="00F52AF5"/>
    <w:rsid w:val="00F52B66"/>
    <w:rsid w:val="00F52C18"/>
    <w:rsid w:val="00F52FBB"/>
    <w:rsid w:val="00F5300D"/>
    <w:rsid w:val="00F5301C"/>
    <w:rsid w:val="00F53032"/>
    <w:rsid w:val="00F5314A"/>
    <w:rsid w:val="00F531D2"/>
    <w:rsid w:val="00F531D8"/>
    <w:rsid w:val="00F53513"/>
    <w:rsid w:val="00F5367F"/>
    <w:rsid w:val="00F539DC"/>
    <w:rsid w:val="00F53B8F"/>
    <w:rsid w:val="00F53DA6"/>
    <w:rsid w:val="00F54118"/>
    <w:rsid w:val="00F54265"/>
    <w:rsid w:val="00F546FA"/>
    <w:rsid w:val="00F54D61"/>
    <w:rsid w:val="00F54DCC"/>
    <w:rsid w:val="00F54EE9"/>
    <w:rsid w:val="00F553E4"/>
    <w:rsid w:val="00F55914"/>
    <w:rsid w:val="00F55AE9"/>
    <w:rsid w:val="00F55C84"/>
    <w:rsid w:val="00F55E73"/>
    <w:rsid w:val="00F56032"/>
    <w:rsid w:val="00F5612D"/>
    <w:rsid w:val="00F561C4"/>
    <w:rsid w:val="00F56469"/>
    <w:rsid w:val="00F5654E"/>
    <w:rsid w:val="00F566BE"/>
    <w:rsid w:val="00F56718"/>
    <w:rsid w:val="00F56A4D"/>
    <w:rsid w:val="00F56A52"/>
    <w:rsid w:val="00F56B6F"/>
    <w:rsid w:val="00F56C59"/>
    <w:rsid w:val="00F56C64"/>
    <w:rsid w:val="00F56CD8"/>
    <w:rsid w:val="00F56EE6"/>
    <w:rsid w:val="00F56F4A"/>
    <w:rsid w:val="00F57269"/>
    <w:rsid w:val="00F573E7"/>
    <w:rsid w:val="00F575B3"/>
    <w:rsid w:val="00F57729"/>
    <w:rsid w:val="00F57856"/>
    <w:rsid w:val="00F578BD"/>
    <w:rsid w:val="00F57B5D"/>
    <w:rsid w:val="00F57E90"/>
    <w:rsid w:val="00F57EFA"/>
    <w:rsid w:val="00F57FC5"/>
    <w:rsid w:val="00F600C9"/>
    <w:rsid w:val="00F602E3"/>
    <w:rsid w:val="00F60540"/>
    <w:rsid w:val="00F605AE"/>
    <w:rsid w:val="00F606EC"/>
    <w:rsid w:val="00F6082F"/>
    <w:rsid w:val="00F6096A"/>
    <w:rsid w:val="00F60F08"/>
    <w:rsid w:val="00F61182"/>
    <w:rsid w:val="00F61349"/>
    <w:rsid w:val="00F61438"/>
    <w:rsid w:val="00F614C8"/>
    <w:rsid w:val="00F6173B"/>
    <w:rsid w:val="00F618EE"/>
    <w:rsid w:val="00F6199D"/>
    <w:rsid w:val="00F61BDD"/>
    <w:rsid w:val="00F61F5E"/>
    <w:rsid w:val="00F61F75"/>
    <w:rsid w:val="00F62025"/>
    <w:rsid w:val="00F62067"/>
    <w:rsid w:val="00F621B6"/>
    <w:rsid w:val="00F624AF"/>
    <w:rsid w:val="00F62814"/>
    <w:rsid w:val="00F62831"/>
    <w:rsid w:val="00F628C9"/>
    <w:rsid w:val="00F62C0B"/>
    <w:rsid w:val="00F62FD1"/>
    <w:rsid w:val="00F63017"/>
    <w:rsid w:val="00F63270"/>
    <w:rsid w:val="00F63543"/>
    <w:rsid w:val="00F63548"/>
    <w:rsid w:val="00F635DE"/>
    <w:rsid w:val="00F635F6"/>
    <w:rsid w:val="00F63616"/>
    <w:rsid w:val="00F636DB"/>
    <w:rsid w:val="00F6387A"/>
    <w:rsid w:val="00F638B4"/>
    <w:rsid w:val="00F63905"/>
    <w:rsid w:val="00F63BEB"/>
    <w:rsid w:val="00F64148"/>
    <w:rsid w:val="00F6462D"/>
    <w:rsid w:val="00F64643"/>
    <w:rsid w:val="00F6465F"/>
    <w:rsid w:val="00F647A1"/>
    <w:rsid w:val="00F648A7"/>
    <w:rsid w:val="00F64DB2"/>
    <w:rsid w:val="00F64E40"/>
    <w:rsid w:val="00F65086"/>
    <w:rsid w:val="00F65229"/>
    <w:rsid w:val="00F6523C"/>
    <w:rsid w:val="00F652DE"/>
    <w:rsid w:val="00F654EF"/>
    <w:rsid w:val="00F65CE1"/>
    <w:rsid w:val="00F66024"/>
    <w:rsid w:val="00F66058"/>
    <w:rsid w:val="00F66533"/>
    <w:rsid w:val="00F66763"/>
    <w:rsid w:val="00F667FF"/>
    <w:rsid w:val="00F66872"/>
    <w:rsid w:val="00F66A09"/>
    <w:rsid w:val="00F66A45"/>
    <w:rsid w:val="00F66E3C"/>
    <w:rsid w:val="00F673C7"/>
    <w:rsid w:val="00F6740A"/>
    <w:rsid w:val="00F67489"/>
    <w:rsid w:val="00F674F0"/>
    <w:rsid w:val="00F67543"/>
    <w:rsid w:val="00F67590"/>
    <w:rsid w:val="00F67612"/>
    <w:rsid w:val="00F67662"/>
    <w:rsid w:val="00F676B1"/>
    <w:rsid w:val="00F67A88"/>
    <w:rsid w:val="00F67BC8"/>
    <w:rsid w:val="00F7001B"/>
    <w:rsid w:val="00F701B1"/>
    <w:rsid w:val="00F703B4"/>
    <w:rsid w:val="00F704CB"/>
    <w:rsid w:val="00F70A3A"/>
    <w:rsid w:val="00F71519"/>
    <w:rsid w:val="00F7162F"/>
    <w:rsid w:val="00F7163F"/>
    <w:rsid w:val="00F717CF"/>
    <w:rsid w:val="00F71896"/>
    <w:rsid w:val="00F71971"/>
    <w:rsid w:val="00F71999"/>
    <w:rsid w:val="00F71C0B"/>
    <w:rsid w:val="00F71D15"/>
    <w:rsid w:val="00F71DDC"/>
    <w:rsid w:val="00F71E06"/>
    <w:rsid w:val="00F720D6"/>
    <w:rsid w:val="00F72111"/>
    <w:rsid w:val="00F723D5"/>
    <w:rsid w:val="00F72538"/>
    <w:rsid w:val="00F72610"/>
    <w:rsid w:val="00F72B07"/>
    <w:rsid w:val="00F72B25"/>
    <w:rsid w:val="00F72B53"/>
    <w:rsid w:val="00F72DB7"/>
    <w:rsid w:val="00F72DFE"/>
    <w:rsid w:val="00F72F51"/>
    <w:rsid w:val="00F73322"/>
    <w:rsid w:val="00F73720"/>
    <w:rsid w:val="00F738CB"/>
    <w:rsid w:val="00F73994"/>
    <w:rsid w:val="00F739C2"/>
    <w:rsid w:val="00F739F4"/>
    <w:rsid w:val="00F73E22"/>
    <w:rsid w:val="00F73E26"/>
    <w:rsid w:val="00F73E2D"/>
    <w:rsid w:val="00F73E94"/>
    <w:rsid w:val="00F73F45"/>
    <w:rsid w:val="00F7406B"/>
    <w:rsid w:val="00F741D5"/>
    <w:rsid w:val="00F74341"/>
    <w:rsid w:val="00F74616"/>
    <w:rsid w:val="00F7462B"/>
    <w:rsid w:val="00F74647"/>
    <w:rsid w:val="00F74703"/>
    <w:rsid w:val="00F7477F"/>
    <w:rsid w:val="00F747A4"/>
    <w:rsid w:val="00F7493C"/>
    <w:rsid w:val="00F74F14"/>
    <w:rsid w:val="00F75088"/>
    <w:rsid w:val="00F750AF"/>
    <w:rsid w:val="00F7536D"/>
    <w:rsid w:val="00F75567"/>
    <w:rsid w:val="00F7595C"/>
    <w:rsid w:val="00F759FE"/>
    <w:rsid w:val="00F75AF1"/>
    <w:rsid w:val="00F75CE4"/>
    <w:rsid w:val="00F75E0B"/>
    <w:rsid w:val="00F7607F"/>
    <w:rsid w:val="00F760E3"/>
    <w:rsid w:val="00F76127"/>
    <w:rsid w:val="00F761DB"/>
    <w:rsid w:val="00F764FC"/>
    <w:rsid w:val="00F76842"/>
    <w:rsid w:val="00F76BF1"/>
    <w:rsid w:val="00F76C2D"/>
    <w:rsid w:val="00F76D06"/>
    <w:rsid w:val="00F76F9E"/>
    <w:rsid w:val="00F76FE9"/>
    <w:rsid w:val="00F77177"/>
    <w:rsid w:val="00F7722B"/>
    <w:rsid w:val="00F772D9"/>
    <w:rsid w:val="00F7750E"/>
    <w:rsid w:val="00F77600"/>
    <w:rsid w:val="00F77810"/>
    <w:rsid w:val="00F778A9"/>
    <w:rsid w:val="00F7791E"/>
    <w:rsid w:val="00F77A65"/>
    <w:rsid w:val="00F77B19"/>
    <w:rsid w:val="00F77E0C"/>
    <w:rsid w:val="00F77E22"/>
    <w:rsid w:val="00F8009F"/>
    <w:rsid w:val="00F802F7"/>
    <w:rsid w:val="00F804AB"/>
    <w:rsid w:val="00F80651"/>
    <w:rsid w:val="00F8092C"/>
    <w:rsid w:val="00F80933"/>
    <w:rsid w:val="00F80C45"/>
    <w:rsid w:val="00F80CA7"/>
    <w:rsid w:val="00F80CBE"/>
    <w:rsid w:val="00F80D1A"/>
    <w:rsid w:val="00F80D72"/>
    <w:rsid w:val="00F81030"/>
    <w:rsid w:val="00F81173"/>
    <w:rsid w:val="00F8117F"/>
    <w:rsid w:val="00F81219"/>
    <w:rsid w:val="00F81333"/>
    <w:rsid w:val="00F81596"/>
    <w:rsid w:val="00F81711"/>
    <w:rsid w:val="00F81C9E"/>
    <w:rsid w:val="00F81CD2"/>
    <w:rsid w:val="00F81E1A"/>
    <w:rsid w:val="00F81EDC"/>
    <w:rsid w:val="00F81F55"/>
    <w:rsid w:val="00F8205A"/>
    <w:rsid w:val="00F8208D"/>
    <w:rsid w:val="00F8240D"/>
    <w:rsid w:val="00F82906"/>
    <w:rsid w:val="00F82D7C"/>
    <w:rsid w:val="00F82DB1"/>
    <w:rsid w:val="00F82E61"/>
    <w:rsid w:val="00F82FB4"/>
    <w:rsid w:val="00F830FC"/>
    <w:rsid w:val="00F83273"/>
    <w:rsid w:val="00F8345E"/>
    <w:rsid w:val="00F835CD"/>
    <w:rsid w:val="00F83600"/>
    <w:rsid w:val="00F838E9"/>
    <w:rsid w:val="00F839EA"/>
    <w:rsid w:val="00F839F6"/>
    <w:rsid w:val="00F83BF4"/>
    <w:rsid w:val="00F83DAB"/>
    <w:rsid w:val="00F83F09"/>
    <w:rsid w:val="00F83F48"/>
    <w:rsid w:val="00F8430C"/>
    <w:rsid w:val="00F84355"/>
    <w:rsid w:val="00F8439F"/>
    <w:rsid w:val="00F845A4"/>
    <w:rsid w:val="00F84901"/>
    <w:rsid w:val="00F84A61"/>
    <w:rsid w:val="00F84E2F"/>
    <w:rsid w:val="00F8512A"/>
    <w:rsid w:val="00F85152"/>
    <w:rsid w:val="00F854B4"/>
    <w:rsid w:val="00F85568"/>
    <w:rsid w:val="00F85D6D"/>
    <w:rsid w:val="00F85F69"/>
    <w:rsid w:val="00F862BD"/>
    <w:rsid w:val="00F863AC"/>
    <w:rsid w:val="00F866F4"/>
    <w:rsid w:val="00F8682A"/>
    <w:rsid w:val="00F8684F"/>
    <w:rsid w:val="00F869CB"/>
    <w:rsid w:val="00F86A20"/>
    <w:rsid w:val="00F86BEC"/>
    <w:rsid w:val="00F86CB6"/>
    <w:rsid w:val="00F86DEA"/>
    <w:rsid w:val="00F870E8"/>
    <w:rsid w:val="00F87121"/>
    <w:rsid w:val="00F8719D"/>
    <w:rsid w:val="00F873B1"/>
    <w:rsid w:val="00F87789"/>
    <w:rsid w:val="00F87A05"/>
    <w:rsid w:val="00F87A7D"/>
    <w:rsid w:val="00F90111"/>
    <w:rsid w:val="00F901CA"/>
    <w:rsid w:val="00F9043D"/>
    <w:rsid w:val="00F90684"/>
    <w:rsid w:val="00F909AD"/>
    <w:rsid w:val="00F90A4C"/>
    <w:rsid w:val="00F90A5C"/>
    <w:rsid w:val="00F90B52"/>
    <w:rsid w:val="00F90D43"/>
    <w:rsid w:val="00F90FE6"/>
    <w:rsid w:val="00F9115E"/>
    <w:rsid w:val="00F91389"/>
    <w:rsid w:val="00F913FF"/>
    <w:rsid w:val="00F9146F"/>
    <w:rsid w:val="00F91534"/>
    <w:rsid w:val="00F91915"/>
    <w:rsid w:val="00F91942"/>
    <w:rsid w:val="00F91B6B"/>
    <w:rsid w:val="00F91BC4"/>
    <w:rsid w:val="00F91CEB"/>
    <w:rsid w:val="00F91EFE"/>
    <w:rsid w:val="00F91F95"/>
    <w:rsid w:val="00F92454"/>
    <w:rsid w:val="00F9284F"/>
    <w:rsid w:val="00F92A19"/>
    <w:rsid w:val="00F92AC9"/>
    <w:rsid w:val="00F92B1B"/>
    <w:rsid w:val="00F92BB4"/>
    <w:rsid w:val="00F92FEF"/>
    <w:rsid w:val="00F93315"/>
    <w:rsid w:val="00F935C3"/>
    <w:rsid w:val="00F936F7"/>
    <w:rsid w:val="00F938AB"/>
    <w:rsid w:val="00F938B4"/>
    <w:rsid w:val="00F939F0"/>
    <w:rsid w:val="00F93A2D"/>
    <w:rsid w:val="00F93C25"/>
    <w:rsid w:val="00F93CCC"/>
    <w:rsid w:val="00F93ECC"/>
    <w:rsid w:val="00F93F1B"/>
    <w:rsid w:val="00F93F6F"/>
    <w:rsid w:val="00F942A6"/>
    <w:rsid w:val="00F9459C"/>
    <w:rsid w:val="00F946C9"/>
    <w:rsid w:val="00F946F1"/>
    <w:rsid w:val="00F94C6B"/>
    <w:rsid w:val="00F94E32"/>
    <w:rsid w:val="00F94F35"/>
    <w:rsid w:val="00F953D9"/>
    <w:rsid w:val="00F954B2"/>
    <w:rsid w:val="00F954FD"/>
    <w:rsid w:val="00F95541"/>
    <w:rsid w:val="00F958C7"/>
    <w:rsid w:val="00F95D64"/>
    <w:rsid w:val="00F95DF2"/>
    <w:rsid w:val="00F960DD"/>
    <w:rsid w:val="00F9617D"/>
    <w:rsid w:val="00F963BE"/>
    <w:rsid w:val="00F96439"/>
    <w:rsid w:val="00F965C9"/>
    <w:rsid w:val="00F96675"/>
    <w:rsid w:val="00F9694D"/>
    <w:rsid w:val="00F969D2"/>
    <w:rsid w:val="00F96A8C"/>
    <w:rsid w:val="00F96AF2"/>
    <w:rsid w:val="00F96B54"/>
    <w:rsid w:val="00F96B82"/>
    <w:rsid w:val="00F96F02"/>
    <w:rsid w:val="00F9733B"/>
    <w:rsid w:val="00F97495"/>
    <w:rsid w:val="00F9761B"/>
    <w:rsid w:val="00F97796"/>
    <w:rsid w:val="00F9782D"/>
    <w:rsid w:val="00F97988"/>
    <w:rsid w:val="00F97A72"/>
    <w:rsid w:val="00FA024C"/>
    <w:rsid w:val="00FA0314"/>
    <w:rsid w:val="00FA0399"/>
    <w:rsid w:val="00FA0577"/>
    <w:rsid w:val="00FA0600"/>
    <w:rsid w:val="00FA06F2"/>
    <w:rsid w:val="00FA0773"/>
    <w:rsid w:val="00FA079D"/>
    <w:rsid w:val="00FA082F"/>
    <w:rsid w:val="00FA0BB7"/>
    <w:rsid w:val="00FA0CA9"/>
    <w:rsid w:val="00FA0E70"/>
    <w:rsid w:val="00FA11DB"/>
    <w:rsid w:val="00FA1356"/>
    <w:rsid w:val="00FA13A4"/>
    <w:rsid w:val="00FA187F"/>
    <w:rsid w:val="00FA1C04"/>
    <w:rsid w:val="00FA21A1"/>
    <w:rsid w:val="00FA22E5"/>
    <w:rsid w:val="00FA2702"/>
    <w:rsid w:val="00FA2B3B"/>
    <w:rsid w:val="00FA2C8A"/>
    <w:rsid w:val="00FA2E1A"/>
    <w:rsid w:val="00FA3506"/>
    <w:rsid w:val="00FA3626"/>
    <w:rsid w:val="00FA37E2"/>
    <w:rsid w:val="00FA38A9"/>
    <w:rsid w:val="00FA3D56"/>
    <w:rsid w:val="00FA3D92"/>
    <w:rsid w:val="00FA3E35"/>
    <w:rsid w:val="00FA4310"/>
    <w:rsid w:val="00FA43DE"/>
    <w:rsid w:val="00FA451D"/>
    <w:rsid w:val="00FA45F9"/>
    <w:rsid w:val="00FA488F"/>
    <w:rsid w:val="00FA4935"/>
    <w:rsid w:val="00FA4B84"/>
    <w:rsid w:val="00FA4D43"/>
    <w:rsid w:val="00FA4D75"/>
    <w:rsid w:val="00FA4F97"/>
    <w:rsid w:val="00FA51E1"/>
    <w:rsid w:val="00FA5235"/>
    <w:rsid w:val="00FA5249"/>
    <w:rsid w:val="00FA5292"/>
    <w:rsid w:val="00FA56DC"/>
    <w:rsid w:val="00FA5867"/>
    <w:rsid w:val="00FA5DE9"/>
    <w:rsid w:val="00FA61BB"/>
    <w:rsid w:val="00FA6235"/>
    <w:rsid w:val="00FA62AC"/>
    <w:rsid w:val="00FA63F4"/>
    <w:rsid w:val="00FA63FD"/>
    <w:rsid w:val="00FA6471"/>
    <w:rsid w:val="00FA65DA"/>
    <w:rsid w:val="00FA67CB"/>
    <w:rsid w:val="00FA68ED"/>
    <w:rsid w:val="00FA6B58"/>
    <w:rsid w:val="00FA6C49"/>
    <w:rsid w:val="00FA6D7B"/>
    <w:rsid w:val="00FA6DEF"/>
    <w:rsid w:val="00FA6F41"/>
    <w:rsid w:val="00FA71F3"/>
    <w:rsid w:val="00FA72DE"/>
    <w:rsid w:val="00FA7862"/>
    <w:rsid w:val="00FA790C"/>
    <w:rsid w:val="00FA7A00"/>
    <w:rsid w:val="00FA7A0C"/>
    <w:rsid w:val="00FA7A17"/>
    <w:rsid w:val="00FA7B48"/>
    <w:rsid w:val="00FA7B91"/>
    <w:rsid w:val="00FA7E2E"/>
    <w:rsid w:val="00FA7EDC"/>
    <w:rsid w:val="00FA7EF9"/>
    <w:rsid w:val="00FA7FDB"/>
    <w:rsid w:val="00FB0025"/>
    <w:rsid w:val="00FB0151"/>
    <w:rsid w:val="00FB02B3"/>
    <w:rsid w:val="00FB0502"/>
    <w:rsid w:val="00FB0528"/>
    <w:rsid w:val="00FB0659"/>
    <w:rsid w:val="00FB077B"/>
    <w:rsid w:val="00FB0825"/>
    <w:rsid w:val="00FB0A21"/>
    <w:rsid w:val="00FB0B15"/>
    <w:rsid w:val="00FB0D13"/>
    <w:rsid w:val="00FB0D73"/>
    <w:rsid w:val="00FB0F4E"/>
    <w:rsid w:val="00FB0FA8"/>
    <w:rsid w:val="00FB1166"/>
    <w:rsid w:val="00FB120E"/>
    <w:rsid w:val="00FB12FD"/>
    <w:rsid w:val="00FB132E"/>
    <w:rsid w:val="00FB1490"/>
    <w:rsid w:val="00FB1565"/>
    <w:rsid w:val="00FB1595"/>
    <w:rsid w:val="00FB17B6"/>
    <w:rsid w:val="00FB19AA"/>
    <w:rsid w:val="00FB1B41"/>
    <w:rsid w:val="00FB20C4"/>
    <w:rsid w:val="00FB2369"/>
    <w:rsid w:val="00FB2712"/>
    <w:rsid w:val="00FB2747"/>
    <w:rsid w:val="00FB28F6"/>
    <w:rsid w:val="00FB2FA5"/>
    <w:rsid w:val="00FB303A"/>
    <w:rsid w:val="00FB325B"/>
    <w:rsid w:val="00FB33AE"/>
    <w:rsid w:val="00FB3B75"/>
    <w:rsid w:val="00FB3B79"/>
    <w:rsid w:val="00FB3EA7"/>
    <w:rsid w:val="00FB3F03"/>
    <w:rsid w:val="00FB41CD"/>
    <w:rsid w:val="00FB441F"/>
    <w:rsid w:val="00FB44D0"/>
    <w:rsid w:val="00FB4593"/>
    <w:rsid w:val="00FB45AA"/>
    <w:rsid w:val="00FB45C1"/>
    <w:rsid w:val="00FB45F6"/>
    <w:rsid w:val="00FB4877"/>
    <w:rsid w:val="00FB4944"/>
    <w:rsid w:val="00FB4999"/>
    <w:rsid w:val="00FB4DFE"/>
    <w:rsid w:val="00FB4FFF"/>
    <w:rsid w:val="00FB516E"/>
    <w:rsid w:val="00FB562C"/>
    <w:rsid w:val="00FB5708"/>
    <w:rsid w:val="00FB5725"/>
    <w:rsid w:val="00FB5C05"/>
    <w:rsid w:val="00FB5E84"/>
    <w:rsid w:val="00FB5F4A"/>
    <w:rsid w:val="00FB5F56"/>
    <w:rsid w:val="00FB5FB3"/>
    <w:rsid w:val="00FB5FBA"/>
    <w:rsid w:val="00FB625D"/>
    <w:rsid w:val="00FB64B6"/>
    <w:rsid w:val="00FB64FD"/>
    <w:rsid w:val="00FB68A7"/>
    <w:rsid w:val="00FB6C18"/>
    <w:rsid w:val="00FB6EBF"/>
    <w:rsid w:val="00FB6F19"/>
    <w:rsid w:val="00FB70AB"/>
    <w:rsid w:val="00FB7590"/>
    <w:rsid w:val="00FB7790"/>
    <w:rsid w:val="00FB7826"/>
    <w:rsid w:val="00FB79BE"/>
    <w:rsid w:val="00FB7BF1"/>
    <w:rsid w:val="00FB7D0C"/>
    <w:rsid w:val="00FC0019"/>
    <w:rsid w:val="00FC00BD"/>
    <w:rsid w:val="00FC0138"/>
    <w:rsid w:val="00FC0259"/>
    <w:rsid w:val="00FC0725"/>
    <w:rsid w:val="00FC0B36"/>
    <w:rsid w:val="00FC0E75"/>
    <w:rsid w:val="00FC0EB4"/>
    <w:rsid w:val="00FC1037"/>
    <w:rsid w:val="00FC1078"/>
    <w:rsid w:val="00FC13D6"/>
    <w:rsid w:val="00FC14F5"/>
    <w:rsid w:val="00FC17E9"/>
    <w:rsid w:val="00FC1878"/>
    <w:rsid w:val="00FC189A"/>
    <w:rsid w:val="00FC1B4F"/>
    <w:rsid w:val="00FC1C05"/>
    <w:rsid w:val="00FC1D76"/>
    <w:rsid w:val="00FC1FDE"/>
    <w:rsid w:val="00FC22B2"/>
    <w:rsid w:val="00FC22B4"/>
    <w:rsid w:val="00FC2793"/>
    <w:rsid w:val="00FC2829"/>
    <w:rsid w:val="00FC28AC"/>
    <w:rsid w:val="00FC2983"/>
    <w:rsid w:val="00FC301B"/>
    <w:rsid w:val="00FC341B"/>
    <w:rsid w:val="00FC342B"/>
    <w:rsid w:val="00FC3437"/>
    <w:rsid w:val="00FC3526"/>
    <w:rsid w:val="00FC3547"/>
    <w:rsid w:val="00FC3A99"/>
    <w:rsid w:val="00FC3B88"/>
    <w:rsid w:val="00FC3D8B"/>
    <w:rsid w:val="00FC3E26"/>
    <w:rsid w:val="00FC400D"/>
    <w:rsid w:val="00FC4017"/>
    <w:rsid w:val="00FC407C"/>
    <w:rsid w:val="00FC43F3"/>
    <w:rsid w:val="00FC4462"/>
    <w:rsid w:val="00FC47AB"/>
    <w:rsid w:val="00FC48B4"/>
    <w:rsid w:val="00FC4D5A"/>
    <w:rsid w:val="00FC5128"/>
    <w:rsid w:val="00FC5470"/>
    <w:rsid w:val="00FC54D8"/>
    <w:rsid w:val="00FC55EA"/>
    <w:rsid w:val="00FC6625"/>
    <w:rsid w:val="00FC6738"/>
    <w:rsid w:val="00FC6784"/>
    <w:rsid w:val="00FC67FC"/>
    <w:rsid w:val="00FC6921"/>
    <w:rsid w:val="00FC6987"/>
    <w:rsid w:val="00FC6D64"/>
    <w:rsid w:val="00FC72A0"/>
    <w:rsid w:val="00FC72FD"/>
    <w:rsid w:val="00FC7328"/>
    <w:rsid w:val="00FC7503"/>
    <w:rsid w:val="00FC754B"/>
    <w:rsid w:val="00FC782B"/>
    <w:rsid w:val="00FC79E2"/>
    <w:rsid w:val="00FC7D0B"/>
    <w:rsid w:val="00FC7D0D"/>
    <w:rsid w:val="00FC7D31"/>
    <w:rsid w:val="00FC7DC9"/>
    <w:rsid w:val="00FC7E4B"/>
    <w:rsid w:val="00FD005C"/>
    <w:rsid w:val="00FD0791"/>
    <w:rsid w:val="00FD0BA0"/>
    <w:rsid w:val="00FD0DE8"/>
    <w:rsid w:val="00FD0E71"/>
    <w:rsid w:val="00FD0EB0"/>
    <w:rsid w:val="00FD0FFB"/>
    <w:rsid w:val="00FD105A"/>
    <w:rsid w:val="00FD117F"/>
    <w:rsid w:val="00FD14C2"/>
    <w:rsid w:val="00FD15A2"/>
    <w:rsid w:val="00FD188F"/>
    <w:rsid w:val="00FD1E3D"/>
    <w:rsid w:val="00FD1EE1"/>
    <w:rsid w:val="00FD2987"/>
    <w:rsid w:val="00FD29C2"/>
    <w:rsid w:val="00FD2B32"/>
    <w:rsid w:val="00FD2E4E"/>
    <w:rsid w:val="00FD2F1A"/>
    <w:rsid w:val="00FD2FE0"/>
    <w:rsid w:val="00FD3167"/>
    <w:rsid w:val="00FD3439"/>
    <w:rsid w:val="00FD3658"/>
    <w:rsid w:val="00FD36A2"/>
    <w:rsid w:val="00FD3895"/>
    <w:rsid w:val="00FD38C5"/>
    <w:rsid w:val="00FD3968"/>
    <w:rsid w:val="00FD3A09"/>
    <w:rsid w:val="00FD3A18"/>
    <w:rsid w:val="00FD3CFC"/>
    <w:rsid w:val="00FD3DF6"/>
    <w:rsid w:val="00FD3E8F"/>
    <w:rsid w:val="00FD3FE5"/>
    <w:rsid w:val="00FD43BC"/>
    <w:rsid w:val="00FD45D3"/>
    <w:rsid w:val="00FD45E5"/>
    <w:rsid w:val="00FD4634"/>
    <w:rsid w:val="00FD472F"/>
    <w:rsid w:val="00FD4940"/>
    <w:rsid w:val="00FD4A99"/>
    <w:rsid w:val="00FD4C7B"/>
    <w:rsid w:val="00FD4D4A"/>
    <w:rsid w:val="00FD4DA1"/>
    <w:rsid w:val="00FD4DDB"/>
    <w:rsid w:val="00FD50D4"/>
    <w:rsid w:val="00FD526D"/>
    <w:rsid w:val="00FD534A"/>
    <w:rsid w:val="00FD541B"/>
    <w:rsid w:val="00FD5A0F"/>
    <w:rsid w:val="00FD5AC0"/>
    <w:rsid w:val="00FD5F20"/>
    <w:rsid w:val="00FD5FC2"/>
    <w:rsid w:val="00FD6112"/>
    <w:rsid w:val="00FD61A7"/>
    <w:rsid w:val="00FD61B0"/>
    <w:rsid w:val="00FD630F"/>
    <w:rsid w:val="00FD6395"/>
    <w:rsid w:val="00FD6476"/>
    <w:rsid w:val="00FD6672"/>
    <w:rsid w:val="00FD6A60"/>
    <w:rsid w:val="00FD6A73"/>
    <w:rsid w:val="00FD6C1B"/>
    <w:rsid w:val="00FD6CF1"/>
    <w:rsid w:val="00FD6E28"/>
    <w:rsid w:val="00FD6E79"/>
    <w:rsid w:val="00FD708B"/>
    <w:rsid w:val="00FD712E"/>
    <w:rsid w:val="00FD7192"/>
    <w:rsid w:val="00FD73B2"/>
    <w:rsid w:val="00FD74C4"/>
    <w:rsid w:val="00FD750D"/>
    <w:rsid w:val="00FD7863"/>
    <w:rsid w:val="00FD786B"/>
    <w:rsid w:val="00FD7AE5"/>
    <w:rsid w:val="00FD7B10"/>
    <w:rsid w:val="00FD7BE7"/>
    <w:rsid w:val="00FD7EC8"/>
    <w:rsid w:val="00FD7ECC"/>
    <w:rsid w:val="00FE0156"/>
    <w:rsid w:val="00FE063D"/>
    <w:rsid w:val="00FE09CD"/>
    <w:rsid w:val="00FE0BDA"/>
    <w:rsid w:val="00FE0D56"/>
    <w:rsid w:val="00FE0D5B"/>
    <w:rsid w:val="00FE0DF0"/>
    <w:rsid w:val="00FE110D"/>
    <w:rsid w:val="00FE1176"/>
    <w:rsid w:val="00FE11DE"/>
    <w:rsid w:val="00FE1308"/>
    <w:rsid w:val="00FE1419"/>
    <w:rsid w:val="00FE152D"/>
    <w:rsid w:val="00FE1A67"/>
    <w:rsid w:val="00FE1F3A"/>
    <w:rsid w:val="00FE1F7D"/>
    <w:rsid w:val="00FE1F84"/>
    <w:rsid w:val="00FE2130"/>
    <w:rsid w:val="00FE2167"/>
    <w:rsid w:val="00FE223F"/>
    <w:rsid w:val="00FE22A2"/>
    <w:rsid w:val="00FE232D"/>
    <w:rsid w:val="00FE2598"/>
    <w:rsid w:val="00FE295E"/>
    <w:rsid w:val="00FE2AE7"/>
    <w:rsid w:val="00FE2C6C"/>
    <w:rsid w:val="00FE2D0C"/>
    <w:rsid w:val="00FE2E32"/>
    <w:rsid w:val="00FE2FC7"/>
    <w:rsid w:val="00FE312C"/>
    <w:rsid w:val="00FE3314"/>
    <w:rsid w:val="00FE3402"/>
    <w:rsid w:val="00FE3558"/>
    <w:rsid w:val="00FE37A9"/>
    <w:rsid w:val="00FE3DE8"/>
    <w:rsid w:val="00FE3FD2"/>
    <w:rsid w:val="00FE42DF"/>
    <w:rsid w:val="00FE439A"/>
    <w:rsid w:val="00FE44C3"/>
    <w:rsid w:val="00FE44F1"/>
    <w:rsid w:val="00FE4514"/>
    <w:rsid w:val="00FE45EA"/>
    <w:rsid w:val="00FE4635"/>
    <w:rsid w:val="00FE474E"/>
    <w:rsid w:val="00FE4879"/>
    <w:rsid w:val="00FE492A"/>
    <w:rsid w:val="00FE5191"/>
    <w:rsid w:val="00FE5494"/>
    <w:rsid w:val="00FE58B5"/>
    <w:rsid w:val="00FE5967"/>
    <w:rsid w:val="00FE5993"/>
    <w:rsid w:val="00FE5A1E"/>
    <w:rsid w:val="00FE5CE6"/>
    <w:rsid w:val="00FE5D4B"/>
    <w:rsid w:val="00FE5DD4"/>
    <w:rsid w:val="00FE608F"/>
    <w:rsid w:val="00FE61DD"/>
    <w:rsid w:val="00FE6458"/>
    <w:rsid w:val="00FE657B"/>
    <w:rsid w:val="00FE665B"/>
    <w:rsid w:val="00FE668A"/>
    <w:rsid w:val="00FE676A"/>
    <w:rsid w:val="00FE6811"/>
    <w:rsid w:val="00FE6937"/>
    <w:rsid w:val="00FE6D0C"/>
    <w:rsid w:val="00FE6D89"/>
    <w:rsid w:val="00FE72F3"/>
    <w:rsid w:val="00FE7315"/>
    <w:rsid w:val="00FE73D2"/>
    <w:rsid w:val="00FE7592"/>
    <w:rsid w:val="00FE75D6"/>
    <w:rsid w:val="00FE7676"/>
    <w:rsid w:val="00FE779F"/>
    <w:rsid w:val="00FE7936"/>
    <w:rsid w:val="00FE79D9"/>
    <w:rsid w:val="00FE7B38"/>
    <w:rsid w:val="00FE7BCD"/>
    <w:rsid w:val="00FE7BD0"/>
    <w:rsid w:val="00FE7BE7"/>
    <w:rsid w:val="00FE7D41"/>
    <w:rsid w:val="00FE7E89"/>
    <w:rsid w:val="00FF0082"/>
    <w:rsid w:val="00FF04A7"/>
    <w:rsid w:val="00FF0B11"/>
    <w:rsid w:val="00FF0B66"/>
    <w:rsid w:val="00FF0D34"/>
    <w:rsid w:val="00FF0EDD"/>
    <w:rsid w:val="00FF10EB"/>
    <w:rsid w:val="00FF12CF"/>
    <w:rsid w:val="00FF1508"/>
    <w:rsid w:val="00FF166E"/>
    <w:rsid w:val="00FF1AF2"/>
    <w:rsid w:val="00FF1C07"/>
    <w:rsid w:val="00FF1D3D"/>
    <w:rsid w:val="00FF1E27"/>
    <w:rsid w:val="00FF20C1"/>
    <w:rsid w:val="00FF20ED"/>
    <w:rsid w:val="00FF25C0"/>
    <w:rsid w:val="00FF2679"/>
    <w:rsid w:val="00FF269F"/>
    <w:rsid w:val="00FF2767"/>
    <w:rsid w:val="00FF27E3"/>
    <w:rsid w:val="00FF28B0"/>
    <w:rsid w:val="00FF291B"/>
    <w:rsid w:val="00FF2929"/>
    <w:rsid w:val="00FF2B06"/>
    <w:rsid w:val="00FF2C61"/>
    <w:rsid w:val="00FF2DCE"/>
    <w:rsid w:val="00FF2DF1"/>
    <w:rsid w:val="00FF3039"/>
    <w:rsid w:val="00FF34DE"/>
    <w:rsid w:val="00FF3561"/>
    <w:rsid w:val="00FF361D"/>
    <w:rsid w:val="00FF3661"/>
    <w:rsid w:val="00FF36BA"/>
    <w:rsid w:val="00FF37E0"/>
    <w:rsid w:val="00FF39DE"/>
    <w:rsid w:val="00FF39E7"/>
    <w:rsid w:val="00FF3A01"/>
    <w:rsid w:val="00FF3A26"/>
    <w:rsid w:val="00FF3ACF"/>
    <w:rsid w:val="00FF3B99"/>
    <w:rsid w:val="00FF3BED"/>
    <w:rsid w:val="00FF3C32"/>
    <w:rsid w:val="00FF3E61"/>
    <w:rsid w:val="00FF4210"/>
    <w:rsid w:val="00FF4438"/>
    <w:rsid w:val="00FF467B"/>
    <w:rsid w:val="00FF49D4"/>
    <w:rsid w:val="00FF49DD"/>
    <w:rsid w:val="00FF49F3"/>
    <w:rsid w:val="00FF4ABB"/>
    <w:rsid w:val="00FF4C61"/>
    <w:rsid w:val="00FF4C74"/>
    <w:rsid w:val="00FF4C80"/>
    <w:rsid w:val="00FF4D1B"/>
    <w:rsid w:val="00FF4E74"/>
    <w:rsid w:val="00FF4E9E"/>
    <w:rsid w:val="00FF5187"/>
    <w:rsid w:val="00FF5381"/>
    <w:rsid w:val="00FF55EB"/>
    <w:rsid w:val="00FF5639"/>
    <w:rsid w:val="00FF5644"/>
    <w:rsid w:val="00FF5708"/>
    <w:rsid w:val="00FF572C"/>
    <w:rsid w:val="00FF5732"/>
    <w:rsid w:val="00FF5804"/>
    <w:rsid w:val="00FF5D18"/>
    <w:rsid w:val="00FF5E75"/>
    <w:rsid w:val="00FF5F3A"/>
    <w:rsid w:val="00FF617E"/>
    <w:rsid w:val="00FF63F3"/>
    <w:rsid w:val="00FF640A"/>
    <w:rsid w:val="00FF6491"/>
    <w:rsid w:val="00FF6617"/>
    <w:rsid w:val="00FF67CC"/>
    <w:rsid w:val="00FF6A3B"/>
    <w:rsid w:val="00FF6B91"/>
    <w:rsid w:val="00FF6C1F"/>
    <w:rsid w:val="00FF6ECC"/>
    <w:rsid w:val="00FF6F65"/>
    <w:rsid w:val="00FF712E"/>
    <w:rsid w:val="00FF7231"/>
    <w:rsid w:val="00FF741E"/>
    <w:rsid w:val="00FF782E"/>
    <w:rsid w:val="00FF78A1"/>
    <w:rsid w:val="00FF7BD7"/>
    <w:rsid w:val="00FF7FAB"/>
    <w:rsid w:val="2663A052"/>
    <w:rsid w:val="37968C8D"/>
    <w:rsid w:val="42D6E7B7"/>
    <w:rsid w:val="5C5154E2"/>
    <w:rsid w:val="777B07A8"/>
    <w:rsid w:val="784A9FF4"/>
    <w:rsid w:val="7BF7389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A790FE9"/>
  <w15:docId w15:val="{7F89BB54-324E-4F00-A999-F5C4C7F80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F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pPr>
  </w:style>
  <w:style w:type="paragraph" w:styleId="ListBullet2">
    <w:name w:val="List Bullet 2"/>
    <w:basedOn w:val="Normal"/>
    <w:uiPriority w:val="99"/>
    <w:pPr>
      <w:numPr>
        <w:numId w:val="4"/>
      </w:numPr>
      <w:tabs>
        <w:tab w:val="clear" w:pos="643"/>
        <w:tab w:val="left" w:pos="567"/>
      </w:tabs>
    </w:pPr>
  </w:style>
  <w:style w:type="paragraph" w:styleId="ListBullet3">
    <w:name w:val="List Bullet 3"/>
    <w:basedOn w:val="Normal"/>
    <w:uiPriority w:val="99"/>
    <w:pPr>
      <w:numPr>
        <w:numId w:val="1"/>
      </w:numPr>
      <w:tabs>
        <w:tab w:val="clear" w:pos="926"/>
        <w:tab w:val="left" w:pos="851"/>
      </w:tabs>
    </w:pPr>
  </w:style>
  <w:style w:type="paragraph" w:styleId="ListBullet4">
    <w:name w:val="List Bullet 4"/>
    <w:basedOn w:val="Normal"/>
    <w:uiPriority w:val="99"/>
    <w:pPr>
      <w:numPr>
        <w:numId w:val="2"/>
      </w:numPr>
      <w:tabs>
        <w:tab w:val="clear" w:pos="1209"/>
        <w:tab w:val="left" w:pos="1134"/>
      </w:tabs>
    </w:pPr>
  </w:style>
  <w:style w:type="paragraph" w:styleId="ListNumber">
    <w:name w:val="List Number"/>
    <w:basedOn w:val="Normal"/>
    <w:uiPriority w:val="99"/>
    <w:pPr>
      <w:numPr>
        <w:numId w:val="5"/>
      </w:numPr>
      <w:tabs>
        <w:tab w:val="clear" w:pos="360"/>
        <w:tab w:val="left" w:pos="284"/>
      </w:tabs>
    </w:pPr>
  </w:style>
  <w:style w:type="paragraph" w:styleId="ListNumber2">
    <w:name w:val="List Number 2"/>
    <w:basedOn w:val="Normal"/>
    <w:uiPriority w:val="99"/>
    <w:pPr>
      <w:numPr>
        <w:numId w:val="6"/>
      </w:numPr>
      <w:tabs>
        <w:tab w:val="clear" w:pos="643"/>
        <w:tab w:val="left" w:pos="567"/>
      </w:tabs>
    </w:pPr>
  </w:style>
  <w:style w:type="paragraph" w:styleId="ListNumber3">
    <w:name w:val="List Number 3"/>
    <w:basedOn w:val="Normal"/>
    <w:uiPriority w:val="99"/>
    <w:pPr>
      <w:numPr>
        <w:numId w:val="7"/>
      </w:numPr>
      <w:tabs>
        <w:tab w:val="clear" w:pos="926"/>
        <w:tab w:val="left" w:pos="851"/>
      </w:tabs>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left" w:pos="1418"/>
      </w:tabs>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ascii="Arial" w:hAnsi="Arial" w:cs="BrowalliaUPC"/>
      <w:sz w:val="14"/>
      <w:szCs w:val="14"/>
      <w:lang w:val="en-US"/>
    </w:rPr>
  </w:style>
  <w:style w:type="paragraph" w:customStyle="1" w:styleId="11">
    <w:name w:val="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9">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hAnsi="Arial"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link w:val="ListParagraphChar"/>
    <w:uiPriority w:val="34"/>
    <w:qFormat/>
    <w:pPr>
      <w:ind w:left="720"/>
      <w:contextualSpacing/>
    </w:pPr>
    <w:rPr>
      <w:rFonts w:ascii="Arial" w:hAnsi="Arial"/>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1">
    <w:name w:val="อักขระ อักขระ2 อักขระ อักขระ Char Char อักขระ อักขระ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w:hAnsi="Arial"/>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uiPriority w:val="99"/>
    <w:rsid w:val="00311423"/>
    <w:rPr>
      <w:rFonts w:ascii="Tahoma" w:hAnsi="Tahoma" w:cs="Tahoma"/>
    </w:rPr>
  </w:style>
  <w:style w:type="paragraph" w:customStyle="1" w:styleId="aa">
    <w:name w:val="à¹×éÍàÃ×èÍ§"/>
    <w:basedOn w:val="Normal"/>
    <w:uiPriority w:val="99"/>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uiPriority w:val="99"/>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uiPriority w:val="99"/>
    <w:rsid w:val="005B046A"/>
    <w:rPr>
      <w:b/>
      <w:bCs/>
      <w:sz w:val="30"/>
      <w:szCs w:val="30"/>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iPriority w:val="99"/>
    <w:unhideWhenUsed/>
    <w:rsid w:val="00366E2E"/>
    <w:pPr>
      <w:spacing w:line="240" w:lineRule="auto"/>
    </w:pPr>
    <w:rPr>
      <w:sz w:val="20"/>
      <w:szCs w:val="25"/>
    </w:rPr>
  </w:style>
  <w:style w:type="character" w:customStyle="1" w:styleId="CommentTextChar">
    <w:name w:val="Comment Text Char"/>
    <w:basedOn w:val="DefaultParagraphFont"/>
    <w:link w:val="CommentText"/>
    <w:uiPriority w:val="99"/>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 w:type="paragraph" w:customStyle="1" w:styleId="TradingName">
    <w:name w:val="Trading Name"/>
    <w:semiHidden/>
    <w:rsid w:val="005801C1"/>
    <w:pPr>
      <w:spacing w:line="180" w:lineRule="atLeast"/>
    </w:pPr>
    <w:rPr>
      <w:rFonts w:asciiTheme="minorHAnsi" w:eastAsia="SimHei" w:hAnsiTheme="minorHAnsi" w:cs="Arial"/>
      <w:b/>
      <w:sz w:val="16"/>
      <w:lang w:val="en-GB" w:bidi="ar-SA"/>
    </w:rPr>
  </w:style>
  <w:style w:type="paragraph" w:customStyle="1" w:styleId="PartnerAddress">
    <w:name w:val="Partner Address"/>
    <w:semiHidden/>
    <w:rsid w:val="005801C1"/>
    <w:rPr>
      <w:rFonts w:asciiTheme="minorHAnsi" w:eastAsia="SimHei" w:hAnsiTheme="minorHAnsi" w:cs="Arial"/>
      <w:sz w:val="16"/>
      <w:lang w:val="en-GB" w:bidi="ar-SA"/>
    </w:rPr>
  </w:style>
  <w:style w:type="paragraph" w:customStyle="1" w:styleId="HalfLineBreak">
    <w:name w:val="Half Line Break"/>
    <w:semiHidden/>
    <w:rsid w:val="005801C1"/>
    <w:pPr>
      <w:framePr w:wrap="around" w:vAnchor="page" w:hAnchor="page" w:x="9016" w:y="3970"/>
      <w:suppressOverlap/>
    </w:pPr>
    <w:rPr>
      <w:rFonts w:asciiTheme="minorHAnsi" w:eastAsia="SimHei" w:hAnsiTheme="minorHAnsi" w:cs="Arial"/>
      <w:b/>
      <w:sz w:val="7"/>
      <w:lang w:val="en-GB" w:bidi="ar-SA"/>
    </w:rPr>
  </w:style>
  <w:style w:type="paragraph" w:customStyle="1" w:styleId="ydp56c4eda3msonormal">
    <w:name w:val="ydp56c4eda3msonormal"/>
    <w:basedOn w:val="Normal"/>
    <w:rsid w:val="00BC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ydp7442c4ccpreformatted">
    <w:name w:val="ydp7442c4ccpreformatted"/>
    <w:basedOn w:val="Normal"/>
    <w:rsid w:val="006F5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paragraph">
    <w:name w:val="paragraph"/>
    <w:basedOn w:val="Normal"/>
    <w:rsid w:val="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normaltextrun">
    <w:name w:val="normaltextrun"/>
    <w:basedOn w:val="DefaultParagraphFont"/>
    <w:rsid w:val="001F1121"/>
  </w:style>
  <w:style w:type="character" w:customStyle="1" w:styleId="eop">
    <w:name w:val="eop"/>
    <w:basedOn w:val="DefaultParagraphFont"/>
    <w:rsid w:val="001F1121"/>
  </w:style>
  <w:style w:type="character" w:customStyle="1" w:styleId="contextualspellingandgrammarerror">
    <w:name w:val="contextualspellingandgrammarerror"/>
    <w:basedOn w:val="DefaultParagraphFont"/>
    <w:rsid w:val="001F1121"/>
  </w:style>
  <w:style w:type="character" w:customStyle="1" w:styleId="ListParagraphChar">
    <w:name w:val="List Paragraph Char"/>
    <w:link w:val="ListParagraph"/>
    <w:uiPriority w:val="34"/>
    <w:locked/>
    <w:rsid w:val="008707E9"/>
    <w:rPr>
      <w:rFonts w:ascii="Arial" w:hAnsi="Arial"/>
      <w:sz w:val="18"/>
      <w:szCs w:val="22"/>
    </w:rPr>
  </w:style>
  <w:style w:type="paragraph" w:customStyle="1" w:styleId="acctstatementsub-headingitalic">
    <w:name w:val="acct statement sub-heading italic"/>
    <w:aliases w:val="asi"/>
    <w:basedOn w:val="Normal"/>
    <w:rsid w:val="00A8429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cs="Times New Roman"/>
      <w:bCs/>
      <w:i/>
      <w:sz w:val="22"/>
      <w:szCs w:val="20"/>
      <w:lang w:val="en-GB" w:bidi="ar-SA"/>
    </w:rPr>
  </w:style>
  <w:style w:type="character" w:customStyle="1" w:styleId="bcx8">
    <w:name w:val="bcx8"/>
    <w:basedOn w:val="DefaultParagraphFont"/>
    <w:rsid w:val="00172FD7"/>
  </w:style>
  <w:style w:type="paragraph" w:customStyle="1" w:styleId="ydpc82f978epreformatted">
    <w:name w:val="ydpc82f978epreformatted"/>
    <w:basedOn w:val="Normal"/>
    <w:rsid w:val="007A6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character" w:customStyle="1" w:styleId="ui-provider">
    <w:name w:val="ui-provider"/>
    <w:basedOn w:val="DefaultParagraphFont"/>
    <w:rsid w:val="00F839EA"/>
  </w:style>
  <w:style w:type="table" w:customStyle="1" w:styleId="TableGrid1">
    <w:name w:val="Table Grid1"/>
    <w:basedOn w:val="TableNormal"/>
    <w:uiPriority w:val="39"/>
    <w:rsid w:val="00911CEE"/>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6C4B"/>
    <w:rPr>
      <w:sz w:val="30"/>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3100">
      <w:bodyDiv w:val="1"/>
      <w:marLeft w:val="0"/>
      <w:marRight w:val="0"/>
      <w:marTop w:val="0"/>
      <w:marBottom w:val="0"/>
      <w:divBdr>
        <w:top w:val="none" w:sz="0" w:space="0" w:color="auto"/>
        <w:left w:val="none" w:sz="0" w:space="0" w:color="auto"/>
        <w:bottom w:val="none" w:sz="0" w:space="0" w:color="auto"/>
        <w:right w:val="none" w:sz="0" w:space="0" w:color="auto"/>
      </w:divBdr>
    </w:div>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12347888">
      <w:bodyDiv w:val="1"/>
      <w:marLeft w:val="0"/>
      <w:marRight w:val="0"/>
      <w:marTop w:val="0"/>
      <w:marBottom w:val="0"/>
      <w:divBdr>
        <w:top w:val="none" w:sz="0" w:space="0" w:color="auto"/>
        <w:left w:val="none" w:sz="0" w:space="0" w:color="auto"/>
        <w:bottom w:val="none" w:sz="0" w:space="0" w:color="auto"/>
        <w:right w:val="none" w:sz="0" w:space="0" w:color="auto"/>
      </w:divBdr>
      <w:divsChild>
        <w:div w:id="149954409">
          <w:marLeft w:val="0"/>
          <w:marRight w:val="0"/>
          <w:marTop w:val="0"/>
          <w:marBottom w:val="0"/>
          <w:divBdr>
            <w:top w:val="none" w:sz="0" w:space="0" w:color="auto"/>
            <w:left w:val="none" w:sz="0" w:space="0" w:color="auto"/>
            <w:bottom w:val="none" w:sz="0" w:space="0" w:color="auto"/>
            <w:right w:val="none" w:sz="0" w:space="0" w:color="auto"/>
          </w:divBdr>
        </w:div>
      </w:divsChild>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52000303">
      <w:bodyDiv w:val="1"/>
      <w:marLeft w:val="0"/>
      <w:marRight w:val="0"/>
      <w:marTop w:val="0"/>
      <w:marBottom w:val="0"/>
      <w:divBdr>
        <w:top w:val="none" w:sz="0" w:space="0" w:color="auto"/>
        <w:left w:val="none" w:sz="0" w:space="0" w:color="auto"/>
        <w:bottom w:val="none" w:sz="0" w:space="0" w:color="auto"/>
        <w:right w:val="none" w:sz="0" w:space="0" w:color="auto"/>
      </w:divBdr>
    </w:div>
    <w:div w:id="53429139">
      <w:bodyDiv w:val="1"/>
      <w:marLeft w:val="0"/>
      <w:marRight w:val="0"/>
      <w:marTop w:val="0"/>
      <w:marBottom w:val="0"/>
      <w:divBdr>
        <w:top w:val="none" w:sz="0" w:space="0" w:color="auto"/>
        <w:left w:val="none" w:sz="0" w:space="0" w:color="auto"/>
        <w:bottom w:val="none" w:sz="0" w:space="0" w:color="auto"/>
        <w:right w:val="none" w:sz="0" w:space="0" w:color="auto"/>
      </w:divBdr>
    </w:div>
    <w:div w:id="72045771">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1730868">
      <w:bodyDiv w:val="1"/>
      <w:marLeft w:val="0"/>
      <w:marRight w:val="0"/>
      <w:marTop w:val="0"/>
      <w:marBottom w:val="0"/>
      <w:divBdr>
        <w:top w:val="none" w:sz="0" w:space="0" w:color="auto"/>
        <w:left w:val="none" w:sz="0" w:space="0" w:color="auto"/>
        <w:bottom w:val="none" w:sz="0" w:space="0" w:color="auto"/>
        <w:right w:val="none" w:sz="0" w:space="0" w:color="auto"/>
      </w:divBdr>
    </w:div>
    <w:div w:id="103154340">
      <w:bodyDiv w:val="1"/>
      <w:marLeft w:val="0"/>
      <w:marRight w:val="0"/>
      <w:marTop w:val="0"/>
      <w:marBottom w:val="0"/>
      <w:divBdr>
        <w:top w:val="none" w:sz="0" w:space="0" w:color="auto"/>
        <w:left w:val="none" w:sz="0" w:space="0" w:color="auto"/>
        <w:bottom w:val="none" w:sz="0" w:space="0" w:color="auto"/>
        <w:right w:val="none" w:sz="0" w:space="0" w:color="auto"/>
      </w:divBdr>
    </w:div>
    <w:div w:id="107437390">
      <w:bodyDiv w:val="1"/>
      <w:marLeft w:val="0"/>
      <w:marRight w:val="0"/>
      <w:marTop w:val="0"/>
      <w:marBottom w:val="0"/>
      <w:divBdr>
        <w:top w:val="none" w:sz="0" w:space="0" w:color="auto"/>
        <w:left w:val="none" w:sz="0" w:space="0" w:color="auto"/>
        <w:bottom w:val="none" w:sz="0" w:space="0" w:color="auto"/>
        <w:right w:val="none" w:sz="0" w:space="0" w:color="auto"/>
      </w:divBdr>
      <w:divsChild>
        <w:div w:id="422996866">
          <w:marLeft w:val="0"/>
          <w:marRight w:val="0"/>
          <w:marTop w:val="0"/>
          <w:marBottom w:val="0"/>
          <w:divBdr>
            <w:top w:val="none" w:sz="0" w:space="0" w:color="auto"/>
            <w:left w:val="none" w:sz="0" w:space="0" w:color="auto"/>
            <w:bottom w:val="none" w:sz="0" w:space="0" w:color="auto"/>
            <w:right w:val="none" w:sz="0" w:space="0" w:color="auto"/>
          </w:divBdr>
        </w:div>
      </w:divsChild>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2527478">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155852145">
      <w:bodyDiv w:val="1"/>
      <w:marLeft w:val="0"/>
      <w:marRight w:val="0"/>
      <w:marTop w:val="0"/>
      <w:marBottom w:val="0"/>
      <w:divBdr>
        <w:top w:val="none" w:sz="0" w:space="0" w:color="auto"/>
        <w:left w:val="none" w:sz="0" w:space="0" w:color="auto"/>
        <w:bottom w:val="none" w:sz="0" w:space="0" w:color="auto"/>
        <w:right w:val="none" w:sz="0" w:space="0" w:color="auto"/>
      </w:divBdr>
    </w:div>
    <w:div w:id="157695575">
      <w:bodyDiv w:val="1"/>
      <w:marLeft w:val="0"/>
      <w:marRight w:val="0"/>
      <w:marTop w:val="0"/>
      <w:marBottom w:val="0"/>
      <w:divBdr>
        <w:top w:val="none" w:sz="0" w:space="0" w:color="auto"/>
        <w:left w:val="none" w:sz="0" w:space="0" w:color="auto"/>
        <w:bottom w:val="none" w:sz="0" w:space="0" w:color="auto"/>
        <w:right w:val="none" w:sz="0" w:space="0" w:color="auto"/>
      </w:divBdr>
    </w:div>
    <w:div w:id="170921698">
      <w:bodyDiv w:val="1"/>
      <w:marLeft w:val="0"/>
      <w:marRight w:val="0"/>
      <w:marTop w:val="0"/>
      <w:marBottom w:val="0"/>
      <w:divBdr>
        <w:top w:val="none" w:sz="0" w:space="0" w:color="auto"/>
        <w:left w:val="none" w:sz="0" w:space="0" w:color="auto"/>
        <w:bottom w:val="none" w:sz="0" w:space="0" w:color="auto"/>
        <w:right w:val="none" w:sz="0" w:space="0" w:color="auto"/>
      </w:divBdr>
    </w:div>
    <w:div w:id="179784341">
      <w:bodyDiv w:val="1"/>
      <w:marLeft w:val="0"/>
      <w:marRight w:val="0"/>
      <w:marTop w:val="0"/>
      <w:marBottom w:val="0"/>
      <w:divBdr>
        <w:top w:val="none" w:sz="0" w:space="0" w:color="auto"/>
        <w:left w:val="none" w:sz="0" w:space="0" w:color="auto"/>
        <w:bottom w:val="none" w:sz="0" w:space="0" w:color="auto"/>
        <w:right w:val="none" w:sz="0" w:space="0" w:color="auto"/>
      </w:divBdr>
      <w:divsChild>
        <w:div w:id="1755282411">
          <w:marLeft w:val="0"/>
          <w:marRight w:val="0"/>
          <w:marTop w:val="0"/>
          <w:marBottom w:val="0"/>
          <w:divBdr>
            <w:top w:val="none" w:sz="0" w:space="0" w:color="auto"/>
            <w:left w:val="none" w:sz="0" w:space="0" w:color="auto"/>
            <w:bottom w:val="none" w:sz="0" w:space="0" w:color="auto"/>
            <w:right w:val="none" w:sz="0" w:space="0" w:color="auto"/>
          </w:divBdr>
        </w:div>
      </w:divsChild>
    </w:div>
    <w:div w:id="217937445">
      <w:bodyDiv w:val="1"/>
      <w:marLeft w:val="0"/>
      <w:marRight w:val="0"/>
      <w:marTop w:val="0"/>
      <w:marBottom w:val="0"/>
      <w:divBdr>
        <w:top w:val="none" w:sz="0" w:space="0" w:color="auto"/>
        <w:left w:val="none" w:sz="0" w:space="0" w:color="auto"/>
        <w:bottom w:val="none" w:sz="0" w:space="0" w:color="auto"/>
        <w:right w:val="none" w:sz="0" w:space="0" w:color="auto"/>
      </w:divBdr>
    </w:div>
    <w:div w:id="226188467">
      <w:bodyDiv w:val="1"/>
      <w:marLeft w:val="0"/>
      <w:marRight w:val="0"/>
      <w:marTop w:val="0"/>
      <w:marBottom w:val="0"/>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44073607">
      <w:bodyDiv w:val="1"/>
      <w:marLeft w:val="0"/>
      <w:marRight w:val="0"/>
      <w:marTop w:val="0"/>
      <w:marBottom w:val="0"/>
      <w:divBdr>
        <w:top w:val="none" w:sz="0" w:space="0" w:color="auto"/>
        <w:left w:val="none" w:sz="0" w:space="0" w:color="auto"/>
        <w:bottom w:val="none" w:sz="0" w:space="0" w:color="auto"/>
        <w:right w:val="none" w:sz="0" w:space="0" w:color="auto"/>
      </w:divBdr>
    </w:div>
    <w:div w:id="250890817">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320473798">
      <w:bodyDiv w:val="1"/>
      <w:marLeft w:val="0"/>
      <w:marRight w:val="0"/>
      <w:marTop w:val="0"/>
      <w:marBottom w:val="0"/>
      <w:divBdr>
        <w:top w:val="none" w:sz="0" w:space="0" w:color="auto"/>
        <w:left w:val="none" w:sz="0" w:space="0" w:color="auto"/>
        <w:bottom w:val="none" w:sz="0" w:space="0" w:color="auto"/>
        <w:right w:val="none" w:sz="0" w:space="0" w:color="auto"/>
      </w:divBdr>
    </w:div>
    <w:div w:id="338166078">
      <w:bodyDiv w:val="1"/>
      <w:marLeft w:val="0"/>
      <w:marRight w:val="0"/>
      <w:marTop w:val="0"/>
      <w:marBottom w:val="0"/>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52387602">
      <w:bodyDiv w:val="1"/>
      <w:marLeft w:val="0"/>
      <w:marRight w:val="0"/>
      <w:marTop w:val="0"/>
      <w:marBottom w:val="0"/>
      <w:divBdr>
        <w:top w:val="none" w:sz="0" w:space="0" w:color="auto"/>
        <w:left w:val="none" w:sz="0" w:space="0" w:color="auto"/>
        <w:bottom w:val="none" w:sz="0" w:space="0" w:color="auto"/>
        <w:right w:val="none" w:sz="0" w:space="0" w:color="auto"/>
      </w:divBdr>
      <w:divsChild>
        <w:div w:id="885219555">
          <w:marLeft w:val="0"/>
          <w:marRight w:val="0"/>
          <w:marTop w:val="0"/>
          <w:marBottom w:val="0"/>
          <w:divBdr>
            <w:top w:val="none" w:sz="0" w:space="0" w:color="auto"/>
            <w:left w:val="none" w:sz="0" w:space="0" w:color="auto"/>
            <w:bottom w:val="none" w:sz="0" w:space="0" w:color="auto"/>
            <w:right w:val="none" w:sz="0" w:space="0" w:color="auto"/>
          </w:divBdr>
        </w:div>
      </w:divsChild>
    </w:div>
    <w:div w:id="363753202">
      <w:bodyDiv w:val="1"/>
      <w:marLeft w:val="0"/>
      <w:marRight w:val="0"/>
      <w:marTop w:val="0"/>
      <w:marBottom w:val="0"/>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386800895">
      <w:bodyDiv w:val="1"/>
      <w:marLeft w:val="0"/>
      <w:marRight w:val="0"/>
      <w:marTop w:val="0"/>
      <w:marBottom w:val="0"/>
      <w:divBdr>
        <w:top w:val="none" w:sz="0" w:space="0" w:color="auto"/>
        <w:left w:val="none" w:sz="0" w:space="0" w:color="auto"/>
        <w:bottom w:val="none" w:sz="0" w:space="0" w:color="auto"/>
        <w:right w:val="none" w:sz="0" w:space="0" w:color="auto"/>
      </w:divBdr>
    </w:div>
    <w:div w:id="393744355">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40802235">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44350984">
      <w:bodyDiv w:val="1"/>
      <w:marLeft w:val="0"/>
      <w:marRight w:val="0"/>
      <w:marTop w:val="0"/>
      <w:marBottom w:val="0"/>
      <w:divBdr>
        <w:top w:val="none" w:sz="0" w:space="0" w:color="auto"/>
        <w:left w:val="none" w:sz="0" w:space="0" w:color="auto"/>
        <w:bottom w:val="none" w:sz="0" w:space="0" w:color="auto"/>
        <w:right w:val="none" w:sz="0" w:space="0" w:color="auto"/>
      </w:divBdr>
      <w:divsChild>
        <w:div w:id="433940858">
          <w:marLeft w:val="0"/>
          <w:marRight w:val="0"/>
          <w:marTop w:val="0"/>
          <w:marBottom w:val="0"/>
          <w:divBdr>
            <w:top w:val="none" w:sz="0" w:space="0" w:color="auto"/>
            <w:left w:val="none" w:sz="0" w:space="0" w:color="auto"/>
            <w:bottom w:val="none" w:sz="0" w:space="0" w:color="auto"/>
            <w:right w:val="none" w:sz="0" w:space="0" w:color="auto"/>
          </w:divBdr>
        </w:div>
      </w:divsChild>
    </w:div>
    <w:div w:id="457261126">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478111126">
      <w:bodyDiv w:val="1"/>
      <w:marLeft w:val="0"/>
      <w:marRight w:val="0"/>
      <w:marTop w:val="0"/>
      <w:marBottom w:val="0"/>
      <w:divBdr>
        <w:top w:val="none" w:sz="0" w:space="0" w:color="auto"/>
        <w:left w:val="none" w:sz="0" w:space="0" w:color="auto"/>
        <w:bottom w:val="none" w:sz="0" w:space="0" w:color="auto"/>
        <w:right w:val="none" w:sz="0" w:space="0" w:color="auto"/>
      </w:divBdr>
    </w:div>
    <w:div w:id="485054906">
      <w:bodyDiv w:val="1"/>
      <w:marLeft w:val="0"/>
      <w:marRight w:val="0"/>
      <w:marTop w:val="0"/>
      <w:marBottom w:val="0"/>
      <w:divBdr>
        <w:top w:val="none" w:sz="0" w:space="0" w:color="auto"/>
        <w:left w:val="none" w:sz="0" w:space="0" w:color="auto"/>
        <w:bottom w:val="none" w:sz="0" w:space="0" w:color="auto"/>
        <w:right w:val="none" w:sz="0" w:space="0" w:color="auto"/>
      </w:divBdr>
    </w:div>
    <w:div w:id="496071524">
      <w:bodyDiv w:val="1"/>
      <w:marLeft w:val="0"/>
      <w:marRight w:val="0"/>
      <w:marTop w:val="0"/>
      <w:marBottom w:val="0"/>
      <w:divBdr>
        <w:top w:val="none" w:sz="0" w:space="0" w:color="auto"/>
        <w:left w:val="none" w:sz="0" w:space="0" w:color="auto"/>
        <w:bottom w:val="none" w:sz="0" w:space="0" w:color="auto"/>
        <w:right w:val="none" w:sz="0" w:space="0" w:color="auto"/>
      </w:divBdr>
    </w:div>
    <w:div w:id="503473158">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59630066">
      <w:bodyDiv w:val="1"/>
      <w:marLeft w:val="0"/>
      <w:marRight w:val="0"/>
      <w:marTop w:val="0"/>
      <w:marBottom w:val="0"/>
      <w:divBdr>
        <w:top w:val="none" w:sz="0" w:space="0" w:color="auto"/>
        <w:left w:val="none" w:sz="0" w:space="0" w:color="auto"/>
        <w:bottom w:val="none" w:sz="0" w:space="0" w:color="auto"/>
        <w:right w:val="none" w:sz="0" w:space="0" w:color="auto"/>
      </w:divBdr>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2007487">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61540589">
      <w:bodyDiv w:val="1"/>
      <w:marLeft w:val="0"/>
      <w:marRight w:val="0"/>
      <w:marTop w:val="0"/>
      <w:marBottom w:val="0"/>
      <w:divBdr>
        <w:top w:val="none" w:sz="0" w:space="0" w:color="auto"/>
        <w:left w:val="none" w:sz="0" w:space="0" w:color="auto"/>
        <w:bottom w:val="none" w:sz="0" w:space="0" w:color="auto"/>
        <w:right w:val="none" w:sz="0" w:space="0" w:color="auto"/>
      </w:divBdr>
    </w:div>
    <w:div w:id="666370287">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69480211">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6101121">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692610449">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57754284">
      <w:bodyDiv w:val="1"/>
      <w:marLeft w:val="0"/>
      <w:marRight w:val="0"/>
      <w:marTop w:val="0"/>
      <w:marBottom w:val="0"/>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1807038">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96224277">
      <w:bodyDiv w:val="1"/>
      <w:marLeft w:val="0"/>
      <w:marRight w:val="0"/>
      <w:marTop w:val="0"/>
      <w:marBottom w:val="0"/>
      <w:divBdr>
        <w:top w:val="none" w:sz="0" w:space="0" w:color="auto"/>
        <w:left w:val="none" w:sz="0" w:space="0" w:color="auto"/>
        <w:bottom w:val="none" w:sz="0" w:space="0" w:color="auto"/>
        <w:right w:val="none" w:sz="0" w:space="0" w:color="auto"/>
      </w:divBdr>
      <w:divsChild>
        <w:div w:id="196355396">
          <w:marLeft w:val="0"/>
          <w:marRight w:val="0"/>
          <w:marTop w:val="0"/>
          <w:marBottom w:val="0"/>
          <w:divBdr>
            <w:top w:val="none" w:sz="0" w:space="0" w:color="auto"/>
            <w:left w:val="none" w:sz="0" w:space="0" w:color="auto"/>
            <w:bottom w:val="none" w:sz="0" w:space="0" w:color="auto"/>
            <w:right w:val="none" w:sz="0" w:space="0" w:color="auto"/>
          </w:divBdr>
          <w:divsChild>
            <w:div w:id="208995325">
              <w:marLeft w:val="0"/>
              <w:marRight w:val="0"/>
              <w:marTop w:val="0"/>
              <w:marBottom w:val="0"/>
              <w:divBdr>
                <w:top w:val="none" w:sz="0" w:space="0" w:color="auto"/>
                <w:left w:val="none" w:sz="0" w:space="0" w:color="auto"/>
                <w:bottom w:val="none" w:sz="0" w:space="0" w:color="auto"/>
                <w:right w:val="none" w:sz="0" w:space="0" w:color="auto"/>
              </w:divBdr>
              <w:divsChild>
                <w:div w:id="1852059551">
                  <w:marLeft w:val="0"/>
                  <w:marRight w:val="0"/>
                  <w:marTop w:val="0"/>
                  <w:marBottom w:val="0"/>
                  <w:divBdr>
                    <w:top w:val="none" w:sz="0" w:space="0" w:color="auto"/>
                    <w:left w:val="none" w:sz="0" w:space="0" w:color="auto"/>
                    <w:bottom w:val="none" w:sz="0" w:space="0" w:color="auto"/>
                    <w:right w:val="none" w:sz="0" w:space="0" w:color="auto"/>
                  </w:divBdr>
                  <w:divsChild>
                    <w:div w:id="1632174119">
                      <w:marLeft w:val="0"/>
                      <w:marRight w:val="0"/>
                      <w:marTop w:val="0"/>
                      <w:marBottom w:val="0"/>
                      <w:divBdr>
                        <w:top w:val="none" w:sz="0" w:space="0" w:color="auto"/>
                        <w:left w:val="none" w:sz="0" w:space="0" w:color="auto"/>
                        <w:bottom w:val="none" w:sz="0" w:space="0" w:color="auto"/>
                        <w:right w:val="none" w:sz="0" w:space="0" w:color="auto"/>
                      </w:divBdr>
                      <w:divsChild>
                        <w:div w:id="84987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8112055">
      <w:bodyDiv w:val="1"/>
      <w:marLeft w:val="0"/>
      <w:marRight w:val="0"/>
      <w:marTop w:val="0"/>
      <w:marBottom w:val="0"/>
      <w:divBdr>
        <w:top w:val="none" w:sz="0" w:space="0" w:color="auto"/>
        <w:left w:val="none" w:sz="0" w:space="0" w:color="auto"/>
        <w:bottom w:val="none" w:sz="0" w:space="0" w:color="auto"/>
        <w:right w:val="none" w:sz="0" w:space="0" w:color="auto"/>
      </w:divBdr>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3236777">
      <w:bodyDiv w:val="1"/>
      <w:marLeft w:val="0"/>
      <w:marRight w:val="0"/>
      <w:marTop w:val="0"/>
      <w:marBottom w:val="0"/>
      <w:divBdr>
        <w:top w:val="none" w:sz="0" w:space="0" w:color="auto"/>
        <w:left w:val="none" w:sz="0" w:space="0" w:color="auto"/>
        <w:bottom w:val="none" w:sz="0" w:space="0" w:color="auto"/>
        <w:right w:val="none" w:sz="0" w:space="0" w:color="auto"/>
      </w:divBdr>
      <w:divsChild>
        <w:div w:id="950940847">
          <w:marLeft w:val="0"/>
          <w:marRight w:val="0"/>
          <w:marTop w:val="0"/>
          <w:marBottom w:val="0"/>
          <w:divBdr>
            <w:top w:val="none" w:sz="0" w:space="0" w:color="auto"/>
            <w:left w:val="none" w:sz="0" w:space="0" w:color="auto"/>
            <w:bottom w:val="none" w:sz="0" w:space="0" w:color="auto"/>
            <w:right w:val="none" w:sz="0" w:space="0" w:color="auto"/>
          </w:divBdr>
        </w:div>
      </w:divsChild>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25970789">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36844093">
      <w:bodyDiv w:val="1"/>
      <w:marLeft w:val="0"/>
      <w:marRight w:val="0"/>
      <w:marTop w:val="0"/>
      <w:marBottom w:val="0"/>
      <w:divBdr>
        <w:top w:val="none" w:sz="0" w:space="0" w:color="auto"/>
        <w:left w:val="none" w:sz="0" w:space="0" w:color="auto"/>
        <w:bottom w:val="none" w:sz="0" w:space="0" w:color="auto"/>
        <w:right w:val="none" w:sz="0" w:space="0" w:color="auto"/>
      </w:divBdr>
    </w:div>
    <w:div w:id="838692736">
      <w:bodyDiv w:val="1"/>
      <w:marLeft w:val="0"/>
      <w:marRight w:val="0"/>
      <w:marTop w:val="0"/>
      <w:marBottom w:val="0"/>
      <w:divBdr>
        <w:top w:val="none" w:sz="0" w:space="0" w:color="auto"/>
        <w:left w:val="none" w:sz="0" w:space="0" w:color="auto"/>
        <w:bottom w:val="none" w:sz="0" w:space="0" w:color="auto"/>
        <w:right w:val="none" w:sz="0" w:space="0" w:color="auto"/>
      </w:divBdr>
      <w:divsChild>
        <w:div w:id="2099867360">
          <w:marLeft w:val="0"/>
          <w:marRight w:val="0"/>
          <w:marTop w:val="0"/>
          <w:marBottom w:val="0"/>
          <w:divBdr>
            <w:top w:val="none" w:sz="0" w:space="0" w:color="auto"/>
            <w:left w:val="none" w:sz="0" w:space="0" w:color="auto"/>
            <w:bottom w:val="none" w:sz="0" w:space="0" w:color="auto"/>
            <w:right w:val="none" w:sz="0" w:space="0" w:color="auto"/>
          </w:divBdr>
        </w:div>
      </w:divsChild>
    </w:div>
    <w:div w:id="838740133">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64713691">
      <w:bodyDiv w:val="1"/>
      <w:marLeft w:val="0"/>
      <w:marRight w:val="0"/>
      <w:marTop w:val="0"/>
      <w:marBottom w:val="0"/>
      <w:divBdr>
        <w:top w:val="none" w:sz="0" w:space="0" w:color="auto"/>
        <w:left w:val="none" w:sz="0" w:space="0" w:color="auto"/>
        <w:bottom w:val="none" w:sz="0" w:space="0" w:color="auto"/>
        <w:right w:val="none" w:sz="0" w:space="0" w:color="auto"/>
      </w:divBdr>
    </w:div>
    <w:div w:id="879780292">
      <w:bodyDiv w:val="1"/>
      <w:marLeft w:val="0"/>
      <w:marRight w:val="0"/>
      <w:marTop w:val="0"/>
      <w:marBottom w:val="0"/>
      <w:divBdr>
        <w:top w:val="none" w:sz="0" w:space="0" w:color="auto"/>
        <w:left w:val="none" w:sz="0" w:space="0" w:color="auto"/>
        <w:bottom w:val="none" w:sz="0" w:space="0" w:color="auto"/>
        <w:right w:val="none" w:sz="0" w:space="0" w:color="auto"/>
      </w:divBdr>
      <w:divsChild>
        <w:div w:id="1398628510">
          <w:marLeft w:val="0"/>
          <w:marRight w:val="0"/>
          <w:marTop w:val="0"/>
          <w:marBottom w:val="0"/>
          <w:divBdr>
            <w:top w:val="none" w:sz="0" w:space="0" w:color="auto"/>
            <w:left w:val="none" w:sz="0" w:space="0" w:color="auto"/>
            <w:bottom w:val="none" w:sz="0" w:space="0" w:color="auto"/>
            <w:right w:val="none" w:sz="0" w:space="0" w:color="auto"/>
          </w:divBdr>
        </w:div>
      </w:divsChild>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914124905">
      <w:bodyDiv w:val="1"/>
      <w:marLeft w:val="0"/>
      <w:marRight w:val="0"/>
      <w:marTop w:val="0"/>
      <w:marBottom w:val="0"/>
      <w:divBdr>
        <w:top w:val="none" w:sz="0" w:space="0" w:color="auto"/>
        <w:left w:val="none" w:sz="0" w:space="0" w:color="auto"/>
        <w:bottom w:val="none" w:sz="0" w:space="0" w:color="auto"/>
        <w:right w:val="none" w:sz="0" w:space="0" w:color="auto"/>
      </w:divBdr>
      <w:divsChild>
        <w:div w:id="1721783230">
          <w:marLeft w:val="0"/>
          <w:marRight w:val="0"/>
          <w:marTop w:val="0"/>
          <w:marBottom w:val="0"/>
          <w:divBdr>
            <w:top w:val="none" w:sz="0" w:space="0" w:color="auto"/>
            <w:left w:val="none" w:sz="0" w:space="0" w:color="auto"/>
            <w:bottom w:val="none" w:sz="0" w:space="0" w:color="auto"/>
            <w:right w:val="none" w:sz="0" w:space="0" w:color="auto"/>
          </w:divBdr>
        </w:div>
      </w:divsChild>
    </w:div>
    <w:div w:id="920678418">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995379738">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63019883">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5084407">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089353455">
      <w:bodyDiv w:val="1"/>
      <w:marLeft w:val="0"/>
      <w:marRight w:val="0"/>
      <w:marTop w:val="0"/>
      <w:marBottom w:val="0"/>
      <w:divBdr>
        <w:top w:val="none" w:sz="0" w:space="0" w:color="auto"/>
        <w:left w:val="none" w:sz="0" w:space="0" w:color="auto"/>
        <w:bottom w:val="none" w:sz="0" w:space="0" w:color="auto"/>
        <w:right w:val="none" w:sz="0" w:space="0" w:color="auto"/>
      </w:divBdr>
    </w:div>
    <w:div w:id="1094517796">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21454543">
      <w:bodyDiv w:val="1"/>
      <w:marLeft w:val="0"/>
      <w:marRight w:val="0"/>
      <w:marTop w:val="0"/>
      <w:marBottom w:val="0"/>
      <w:divBdr>
        <w:top w:val="none" w:sz="0" w:space="0" w:color="auto"/>
        <w:left w:val="none" w:sz="0" w:space="0" w:color="auto"/>
        <w:bottom w:val="none" w:sz="0" w:space="0" w:color="auto"/>
        <w:right w:val="none" w:sz="0" w:space="0" w:color="auto"/>
      </w:divBdr>
    </w:div>
    <w:div w:id="1131678147">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35608794">
      <w:bodyDiv w:val="1"/>
      <w:marLeft w:val="0"/>
      <w:marRight w:val="0"/>
      <w:marTop w:val="0"/>
      <w:marBottom w:val="0"/>
      <w:divBdr>
        <w:top w:val="none" w:sz="0" w:space="0" w:color="auto"/>
        <w:left w:val="none" w:sz="0" w:space="0" w:color="auto"/>
        <w:bottom w:val="none" w:sz="0" w:space="0" w:color="auto"/>
        <w:right w:val="none" w:sz="0" w:space="0" w:color="auto"/>
      </w:divBdr>
    </w:div>
    <w:div w:id="1144466812">
      <w:bodyDiv w:val="1"/>
      <w:marLeft w:val="0"/>
      <w:marRight w:val="0"/>
      <w:marTop w:val="0"/>
      <w:marBottom w:val="0"/>
      <w:divBdr>
        <w:top w:val="none" w:sz="0" w:space="0" w:color="auto"/>
        <w:left w:val="none" w:sz="0" w:space="0" w:color="auto"/>
        <w:bottom w:val="none" w:sz="0" w:space="0" w:color="auto"/>
        <w:right w:val="none" w:sz="0" w:space="0" w:color="auto"/>
      </w:divBdr>
    </w:div>
    <w:div w:id="1146554241">
      <w:bodyDiv w:val="1"/>
      <w:marLeft w:val="0"/>
      <w:marRight w:val="0"/>
      <w:marTop w:val="0"/>
      <w:marBottom w:val="0"/>
      <w:divBdr>
        <w:top w:val="none" w:sz="0" w:space="0" w:color="auto"/>
        <w:left w:val="none" w:sz="0" w:space="0" w:color="auto"/>
        <w:bottom w:val="none" w:sz="0" w:space="0" w:color="auto"/>
        <w:right w:val="none" w:sz="0" w:space="0" w:color="auto"/>
      </w:divBdr>
    </w:div>
    <w:div w:id="1150370307">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2185729">
      <w:bodyDiv w:val="1"/>
      <w:marLeft w:val="0"/>
      <w:marRight w:val="0"/>
      <w:marTop w:val="0"/>
      <w:marBottom w:val="0"/>
      <w:divBdr>
        <w:top w:val="none" w:sz="0" w:space="0" w:color="auto"/>
        <w:left w:val="none" w:sz="0" w:space="0" w:color="auto"/>
        <w:bottom w:val="none" w:sz="0" w:space="0" w:color="auto"/>
        <w:right w:val="none" w:sz="0" w:space="0" w:color="auto"/>
      </w:divBdr>
      <w:divsChild>
        <w:div w:id="1513646736">
          <w:marLeft w:val="0"/>
          <w:marRight w:val="0"/>
          <w:marTop w:val="0"/>
          <w:marBottom w:val="0"/>
          <w:divBdr>
            <w:top w:val="none" w:sz="0" w:space="0" w:color="auto"/>
            <w:left w:val="none" w:sz="0" w:space="0" w:color="auto"/>
            <w:bottom w:val="none" w:sz="0" w:space="0" w:color="auto"/>
            <w:right w:val="none" w:sz="0" w:space="0" w:color="auto"/>
          </w:divBdr>
        </w:div>
      </w:divsChild>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33853495">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61841174">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276475478">
      <w:bodyDiv w:val="1"/>
      <w:marLeft w:val="0"/>
      <w:marRight w:val="0"/>
      <w:marTop w:val="0"/>
      <w:marBottom w:val="0"/>
      <w:divBdr>
        <w:top w:val="none" w:sz="0" w:space="0" w:color="auto"/>
        <w:left w:val="none" w:sz="0" w:space="0" w:color="auto"/>
        <w:bottom w:val="none" w:sz="0" w:space="0" w:color="auto"/>
        <w:right w:val="none" w:sz="0" w:space="0" w:color="auto"/>
      </w:divBdr>
    </w:div>
    <w:div w:id="1290476147">
      <w:bodyDiv w:val="1"/>
      <w:marLeft w:val="0"/>
      <w:marRight w:val="0"/>
      <w:marTop w:val="0"/>
      <w:marBottom w:val="0"/>
      <w:divBdr>
        <w:top w:val="none" w:sz="0" w:space="0" w:color="auto"/>
        <w:left w:val="none" w:sz="0" w:space="0" w:color="auto"/>
        <w:bottom w:val="none" w:sz="0" w:space="0" w:color="auto"/>
        <w:right w:val="none" w:sz="0" w:space="0" w:color="auto"/>
      </w:divBdr>
      <w:divsChild>
        <w:div w:id="2097438895">
          <w:marLeft w:val="0"/>
          <w:marRight w:val="0"/>
          <w:marTop w:val="0"/>
          <w:marBottom w:val="0"/>
          <w:divBdr>
            <w:top w:val="none" w:sz="0" w:space="0" w:color="auto"/>
            <w:left w:val="none" w:sz="0" w:space="0" w:color="auto"/>
            <w:bottom w:val="none" w:sz="0" w:space="0" w:color="auto"/>
            <w:right w:val="none" w:sz="0" w:space="0" w:color="auto"/>
          </w:divBdr>
        </w:div>
      </w:divsChild>
    </w:div>
    <w:div w:id="1301494853">
      <w:bodyDiv w:val="1"/>
      <w:marLeft w:val="0"/>
      <w:marRight w:val="0"/>
      <w:marTop w:val="0"/>
      <w:marBottom w:val="0"/>
      <w:divBdr>
        <w:top w:val="none" w:sz="0" w:space="0" w:color="auto"/>
        <w:left w:val="none" w:sz="0" w:space="0" w:color="auto"/>
        <w:bottom w:val="none" w:sz="0" w:space="0" w:color="auto"/>
        <w:right w:val="none" w:sz="0" w:space="0" w:color="auto"/>
      </w:divBdr>
    </w:div>
    <w:div w:id="1305234395">
      <w:bodyDiv w:val="1"/>
      <w:marLeft w:val="0"/>
      <w:marRight w:val="0"/>
      <w:marTop w:val="0"/>
      <w:marBottom w:val="0"/>
      <w:divBdr>
        <w:top w:val="none" w:sz="0" w:space="0" w:color="auto"/>
        <w:left w:val="none" w:sz="0" w:space="0" w:color="auto"/>
        <w:bottom w:val="none" w:sz="0" w:space="0" w:color="auto"/>
        <w:right w:val="none" w:sz="0" w:space="0" w:color="auto"/>
      </w:divBdr>
    </w:div>
    <w:div w:id="1308313854">
      <w:bodyDiv w:val="1"/>
      <w:marLeft w:val="0"/>
      <w:marRight w:val="0"/>
      <w:marTop w:val="0"/>
      <w:marBottom w:val="0"/>
      <w:divBdr>
        <w:top w:val="none" w:sz="0" w:space="0" w:color="auto"/>
        <w:left w:val="none" w:sz="0" w:space="0" w:color="auto"/>
        <w:bottom w:val="none" w:sz="0" w:space="0" w:color="auto"/>
        <w:right w:val="none" w:sz="0" w:space="0" w:color="auto"/>
      </w:divBdr>
    </w:div>
    <w:div w:id="1317027882">
      <w:bodyDiv w:val="1"/>
      <w:marLeft w:val="0"/>
      <w:marRight w:val="0"/>
      <w:marTop w:val="0"/>
      <w:marBottom w:val="0"/>
      <w:divBdr>
        <w:top w:val="none" w:sz="0" w:space="0" w:color="auto"/>
        <w:left w:val="none" w:sz="0" w:space="0" w:color="auto"/>
        <w:bottom w:val="none" w:sz="0" w:space="0" w:color="auto"/>
        <w:right w:val="none" w:sz="0" w:space="0" w:color="auto"/>
      </w:divBdr>
    </w:div>
    <w:div w:id="1348018002">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57124664">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4846036">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377778087">
      <w:bodyDiv w:val="1"/>
      <w:marLeft w:val="0"/>
      <w:marRight w:val="0"/>
      <w:marTop w:val="0"/>
      <w:marBottom w:val="0"/>
      <w:divBdr>
        <w:top w:val="none" w:sz="0" w:space="0" w:color="auto"/>
        <w:left w:val="none" w:sz="0" w:space="0" w:color="auto"/>
        <w:bottom w:val="none" w:sz="0" w:space="0" w:color="auto"/>
        <w:right w:val="none" w:sz="0" w:space="0" w:color="auto"/>
      </w:divBdr>
    </w:div>
    <w:div w:id="1384597482">
      <w:bodyDiv w:val="1"/>
      <w:marLeft w:val="0"/>
      <w:marRight w:val="0"/>
      <w:marTop w:val="0"/>
      <w:marBottom w:val="0"/>
      <w:divBdr>
        <w:top w:val="none" w:sz="0" w:space="0" w:color="auto"/>
        <w:left w:val="none" w:sz="0" w:space="0" w:color="auto"/>
        <w:bottom w:val="none" w:sz="0" w:space="0" w:color="auto"/>
        <w:right w:val="none" w:sz="0" w:space="0" w:color="auto"/>
      </w:divBdr>
    </w:div>
    <w:div w:id="1385061600">
      <w:bodyDiv w:val="1"/>
      <w:marLeft w:val="0"/>
      <w:marRight w:val="0"/>
      <w:marTop w:val="0"/>
      <w:marBottom w:val="0"/>
      <w:divBdr>
        <w:top w:val="none" w:sz="0" w:space="0" w:color="auto"/>
        <w:left w:val="none" w:sz="0" w:space="0" w:color="auto"/>
        <w:bottom w:val="none" w:sz="0" w:space="0" w:color="auto"/>
        <w:right w:val="none" w:sz="0" w:space="0" w:color="auto"/>
      </w:divBdr>
    </w:div>
    <w:div w:id="1390156603">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22793888">
      <w:bodyDiv w:val="1"/>
      <w:marLeft w:val="0"/>
      <w:marRight w:val="0"/>
      <w:marTop w:val="0"/>
      <w:marBottom w:val="0"/>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48701490">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483618110">
      <w:bodyDiv w:val="1"/>
      <w:marLeft w:val="0"/>
      <w:marRight w:val="0"/>
      <w:marTop w:val="0"/>
      <w:marBottom w:val="0"/>
      <w:divBdr>
        <w:top w:val="none" w:sz="0" w:space="0" w:color="auto"/>
        <w:left w:val="none" w:sz="0" w:space="0" w:color="auto"/>
        <w:bottom w:val="none" w:sz="0" w:space="0" w:color="auto"/>
        <w:right w:val="none" w:sz="0" w:space="0" w:color="auto"/>
      </w:divBdr>
    </w:div>
    <w:div w:id="1495413146">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30096466">
      <w:bodyDiv w:val="1"/>
      <w:marLeft w:val="0"/>
      <w:marRight w:val="0"/>
      <w:marTop w:val="0"/>
      <w:marBottom w:val="0"/>
      <w:divBdr>
        <w:top w:val="none" w:sz="0" w:space="0" w:color="auto"/>
        <w:left w:val="none" w:sz="0" w:space="0" w:color="auto"/>
        <w:bottom w:val="none" w:sz="0" w:space="0" w:color="auto"/>
        <w:right w:val="none" w:sz="0" w:space="0" w:color="auto"/>
      </w:divBdr>
    </w:div>
    <w:div w:id="1535968837">
      <w:bodyDiv w:val="1"/>
      <w:marLeft w:val="0"/>
      <w:marRight w:val="0"/>
      <w:marTop w:val="0"/>
      <w:marBottom w:val="0"/>
      <w:divBdr>
        <w:top w:val="none" w:sz="0" w:space="0" w:color="auto"/>
        <w:left w:val="none" w:sz="0" w:space="0" w:color="auto"/>
        <w:bottom w:val="none" w:sz="0" w:space="0" w:color="auto"/>
        <w:right w:val="none" w:sz="0" w:space="0" w:color="auto"/>
      </w:divBdr>
      <w:divsChild>
        <w:div w:id="1449590946">
          <w:marLeft w:val="0"/>
          <w:marRight w:val="0"/>
          <w:marTop w:val="0"/>
          <w:marBottom w:val="0"/>
          <w:divBdr>
            <w:top w:val="none" w:sz="0" w:space="0" w:color="auto"/>
            <w:left w:val="none" w:sz="0" w:space="0" w:color="auto"/>
            <w:bottom w:val="none" w:sz="0" w:space="0" w:color="auto"/>
            <w:right w:val="none" w:sz="0" w:space="0" w:color="auto"/>
          </w:divBdr>
        </w:div>
      </w:divsChild>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0320376">
      <w:bodyDiv w:val="1"/>
      <w:marLeft w:val="0"/>
      <w:marRight w:val="0"/>
      <w:marTop w:val="0"/>
      <w:marBottom w:val="0"/>
      <w:divBdr>
        <w:top w:val="none" w:sz="0" w:space="0" w:color="auto"/>
        <w:left w:val="none" w:sz="0" w:space="0" w:color="auto"/>
        <w:bottom w:val="none" w:sz="0" w:space="0" w:color="auto"/>
        <w:right w:val="none" w:sz="0" w:space="0" w:color="auto"/>
      </w:divBdr>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7861295">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564681525">
      <w:bodyDiv w:val="1"/>
      <w:marLeft w:val="0"/>
      <w:marRight w:val="0"/>
      <w:marTop w:val="0"/>
      <w:marBottom w:val="0"/>
      <w:divBdr>
        <w:top w:val="none" w:sz="0" w:space="0" w:color="auto"/>
        <w:left w:val="none" w:sz="0" w:space="0" w:color="auto"/>
        <w:bottom w:val="none" w:sz="0" w:space="0" w:color="auto"/>
        <w:right w:val="none" w:sz="0" w:space="0" w:color="auto"/>
      </w:divBdr>
      <w:divsChild>
        <w:div w:id="108473092">
          <w:marLeft w:val="0"/>
          <w:marRight w:val="0"/>
          <w:marTop w:val="0"/>
          <w:marBottom w:val="0"/>
          <w:divBdr>
            <w:top w:val="none" w:sz="0" w:space="0" w:color="auto"/>
            <w:left w:val="none" w:sz="0" w:space="0" w:color="auto"/>
            <w:bottom w:val="none" w:sz="0" w:space="0" w:color="auto"/>
            <w:right w:val="none" w:sz="0" w:space="0" w:color="auto"/>
          </w:divBdr>
        </w:div>
      </w:divsChild>
    </w:div>
    <w:div w:id="1569924771">
      <w:bodyDiv w:val="1"/>
      <w:marLeft w:val="0"/>
      <w:marRight w:val="0"/>
      <w:marTop w:val="0"/>
      <w:marBottom w:val="0"/>
      <w:divBdr>
        <w:top w:val="none" w:sz="0" w:space="0" w:color="auto"/>
        <w:left w:val="none" w:sz="0" w:space="0" w:color="auto"/>
        <w:bottom w:val="none" w:sz="0" w:space="0" w:color="auto"/>
        <w:right w:val="none" w:sz="0" w:space="0" w:color="auto"/>
      </w:divBdr>
    </w:div>
    <w:div w:id="1590502495">
      <w:bodyDiv w:val="1"/>
      <w:marLeft w:val="0"/>
      <w:marRight w:val="0"/>
      <w:marTop w:val="0"/>
      <w:marBottom w:val="0"/>
      <w:divBdr>
        <w:top w:val="none" w:sz="0" w:space="0" w:color="auto"/>
        <w:left w:val="none" w:sz="0" w:space="0" w:color="auto"/>
        <w:bottom w:val="none" w:sz="0" w:space="0" w:color="auto"/>
        <w:right w:val="none" w:sz="0" w:space="0" w:color="auto"/>
      </w:divBdr>
      <w:divsChild>
        <w:div w:id="752092200">
          <w:marLeft w:val="0"/>
          <w:marRight w:val="0"/>
          <w:marTop w:val="0"/>
          <w:marBottom w:val="0"/>
          <w:divBdr>
            <w:top w:val="none" w:sz="0" w:space="0" w:color="auto"/>
            <w:left w:val="none" w:sz="0" w:space="0" w:color="auto"/>
            <w:bottom w:val="none" w:sz="0" w:space="0" w:color="auto"/>
            <w:right w:val="none" w:sz="0" w:space="0" w:color="auto"/>
          </w:divBdr>
          <w:divsChild>
            <w:div w:id="678389093">
              <w:marLeft w:val="0"/>
              <w:marRight w:val="0"/>
              <w:marTop w:val="0"/>
              <w:marBottom w:val="0"/>
              <w:divBdr>
                <w:top w:val="none" w:sz="0" w:space="0" w:color="auto"/>
                <w:left w:val="none" w:sz="0" w:space="0" w:color="auto"/>
                <w:bottom w:val="none" w:sz="0" w:space="0" w:color="auto"/>
                <w:right w:val="none" w:sz="0" w:space="0" w:color="auto"/>
              </w:divBdr>
            </w:div>
            <w:div w:id="1388871316">
              <w:marLeft w:val="0"/>
              <w:marRight w:val="0"/>
              <w:marTop w:val="0"/>
              <w:marBottom w:val="0"/>
              <w:divBdr>
                <w:top w:val="none" w:sz="0" w:space="0" w:color="auto"/>
                <w:left w:val="none" w:sz="0" w:space="0" w:color="auto"/>
                <w:bottom w:val="none" w:sz="0" w:space="0" w:color="auto"/>
                <w:right w:val="none" w:sz="0" w:space="0" w:color="auto"/>
              </w:divBdr>
            </w:div>
            <w:div w:id="1663851245">
              <w:marLeft w:val="0"/>
              <w:marRight w:val="0"/>
              <w:marTop w:val="0"/>
              <w:marBottom w:val="0"/>
              <w:divBdr>
                <w:top w:val="none" w:sz="0" w:space="0" w:color="auto"/>
                <w:left w:val="none" w:sz="0" w:space="0" w:color="auto"/>
                <w:bottom w:val="none" w:sz="0" w:space="0" w:color="auto"/>
                <w:right w:val="none" w:sz="0" w:space="0" w:color="auto"/>
              </w:divBdr>
            </w:div>
            <w:div w:id="1758359004">
              <w:marLeft w:val="0"/>
              <w:marRight w:val="0"/>
              <w:marTop w:val="0"/>
              <w:marBottom w:val="0"/>
              <w:divBdr>
                <w:top w:val="none" w:sz="0" w:space="0" w:color="auto"/>
                <w:left w:val="none" w:sz="0" w:space="0" w:color="auto"/>
                <w:bottom w:val="none" w:sz="0" w:space="0" w:color="auto"/>
                <w:right w:val="none" w:sz="0" w:space="0" w:color="auto"/>
              </w:divBdr>
            </w:div>
          </w:divsChild>
        </w:div>
        <w:div w:id="1680696894">
          <w:marLeft w:val="0"/>
          <w:marRight w:val="0"/>
          <w:marTop w:val="0"/>
          <w:marBottom w:val="0"/>
          <w:divBdr>
            <w:top w:val="none" w:sz="0" w:space="0" w:color="auto"/>
            <w:left w:val="none" w:sz="0" w:space="0" w:color="auto"/>
            <w:bottom w:val="none" w:sz="0" w:space="0" w:color="auto"/>
            <w:right w:val="none" w:sz="0" w:space="0" w:color="auto"/>
          </w:divBdr>
          <w:divsChild>
            <w:div w:id="2113089231">
              <w:marLeft w:val="-75"/>
              <w:marRight w:val="0"/>
              <w:marTop w:val="30"/>
              <w:marBottom w:val="30"/>
              <w:divBdr>
                <w:top w:val="none" w:sz="0" w:space="0" w:color="auto"/>
                <w:left w:val="none" w:sz="0" w:space="0" w:color="auto"/>
                <w:bottom w:val="none" w:sz="0" w:space="0" w:color="auto"/>
                <w:right w:val="none" w:sz="0" w:space="0" w:color="auto"/>
              </w:divBdr>
              <w:divsChild>
                <w:div w:id="143203097">
                  <w:marLeft w:val="0"/>
                  <w:marRight w:val="0"/>
                  <w:marTop w:val="0"/>
                  <w:marBottom w:val="0"/>
                  <w:divBdr>
                    <w:top w:val="none" w:sz="0" w:space="0" w:color="auto"/>
                    <w:left w:val="none" w:sz="0" w:space="0" w:color="auto"/>
                    <w:bottom w:val="none" w:sz="0" w:space="0" w:color="auto"/>
                    <w:right w:val="none" w:sz="0" w:space="0" w:color="auto"/>
                  </w:divBdr>
                  <w:divsChild>
                    <w:div w:id="1280646423">
                      <w:marLeft w:val="0"/>
                      <w:marRight w:val="0"/>
                      <w:marTop w:val="0"/>
                      <w:marBottom w:val="0"/>
                      <w:divBdr>
                        <w:top w:val="none" w:sz="0" w:space="0" w:color="auto"/>
                        <w:left w:val="none" w:sz="0" w:space="0" w:color="auto"/>
                        <w:bottom w:val="none" w:sz="0" w:space="0" w:color="auto"/>
                        <w:right w:val="none" w:sz="0" w:space="0" w:color="auto"/>
                      </w:divBdr>
                    </w:div>
                  </w:divsChild>
                </w:div>
                <w:div w:id="216669583">
                  <w:marLeft w:val="0"/>
                  <w:marRight w:val="0"/>
                  <w:marTop w:val="0"/>
                  <w:marBottom w:val="0"/>
                  <w:divBdr>
                    <w:top w:val="none" w:sz="0" w:space="0" w:color="auto"/>
                    <w:left w:val="none" w:sz="0" w:space="0" w:color="auto"/>
                    <w:bottom w:val="none" w:sz="0" w:space="0" w:color="auto"/>
                    <w:right w:val="none" w:sz="0" w:space="0" w:color="auto"/>
                  </w:divBdr>
                  <w:divsChild>
                    <w:div w:id="288242686">
                      <w:marLeft w:val="0"/>
                      <w:marRight w:val="0"/>
                      <w:marTop w:val="0"/>
                      <w:marBottom w:val="0"/>
                      <w:divBdr>
                        <w:top w:val="none" w:sz="0" w:space="0" w:color="auto"/>
                        <w:left w:val="none" w:sz="0" w:space="0" w:color="auto"/>
                        <w:bottom w:val="none" w:sz="0" w:space="0" w:color="auto"/>
                        <w:right w:val="none" w:sz="0" w:space="0" w:color="auto"/>
                      </w:divBdr>
                    </w:div>
                  </w:divsChild>
                </w:div>
                <w:div w:id="291592676">
                  <w:marLeft w:val="0"/>
                  <w:marRight w:val="0"/>
                  <w:marTop w:val="0"/>
                  <w:marBottom w:val="0"/>
                  <w:divBdr>
                    <w:top w:val="none" w:sz="0" w:space="0" w:color="auto"/>
                    <w:left w:val="none" w:sz="0" w:space="0" w:color="auto"/>
                    <w:bottom w:val="none" w:sz="0" w:space="0" w:color="auto"/>
                    <w:right w:val="none" w:sz="0" w:space="0" w:color="auto"/>
                  </w:divBdr>
                  <w:divsChild>
                    <w:div w:id="1168785890">
                      <w:marLeft w:val="0"/>
                      <w:marRight w:val="0"/>
                      <w:marTop w:val="0"/>
                      <w:marBottom w:val="0"/>
                      <w:divBdr>
                        <w:top w:val="none" w:sz="0" w:space="0" w:color="auto"/>
                        <w:left w:val="none" w:sz="0" w:space="0" w:color="auto"/>
                        <w:bottom w:val="none" w:sz="0" w:space="0" w:color="auto"/>
                        <w:right w:val="none" w:sz="0" w:space="0" w:color="auto"/>
                      </w:divBdr>
                    </w:div>
                  </w:divsChild>
                </w:div>
                <w:div w:id="390466738">
                  <w:marLeft w:val="0"/>
                  <w:marRight w:val="0"/>
                  <w:marTop w:val="0"/>
                  <w:marBottom w:val="0"/>
                  <w:divBdr>
                    <w:top w:val="none" w:sz="0" w:space="0" w:color="auto"/>
                    <w:left w:val="none" w:sz="0" w:space="0" w:color="auto"/>
                    <w:bottom w:val="none" w:sz="0" w:space="0" w:color="auto"/>
                    <w:right w:val="none" w:sz="0" w:space="0" w:color="auto"/>
                  </w:divBdr>
                  <w:divsChild>
                    <w:div w:id="377901883">
                      <w:marLeft w:val="0"/>
                      <w:marRight w:val="0"/>
                      <w:marTop w:val="0"/>
                      <w:marBottom w:val="0"/>
                      <w:divBdr>
                        <w:top w:val="none" w:sz="0" w:space="0" w:color="auto"/>
                        <w:left w:val="none" w:sz="0" w:space="0" w:color="auto"/>
                        <w:bottom w:val="none" w:sz="0" w:space="0" w:color="auto"/>
                        <w:right w:val="none" w:sz="0" w:space="0" w:color="auto"/>
                      </w:divBdr>
                    </w:div>
                  </w:divsChild>
                </w:div>
                <w:div w:id="409085767">
                  <w:marLeft w:val="0"/>
                  <w:marRight w:val="0"/>
                  <w:marTop w:val="0"/>
                  <w:marBottom w:val="0"/>
                  <w:divBdr>
                    <w:top w:val="none" w:sz="0" w:space="0" w:color="auto"/>
                    <w:left w:val="none" w:sz="0" w:space="0" w:color="auto"/>
                    <w:bottom w:val="none" w:sz="0" w:space="0" w:color="auto"/>
                    <w:right w:val="none" w:sz="0" w:space="0" w:color="auto"/>
                  </w:divBdr>
                  <w:divsChild>
                    <w:div w:id="355273663">
                      <w:marLeft w:val="0"/>
                      <w:marRight w:val="0"/>
                      <w:marTop w:val="0"/>
                      <w:marBottom w:val="0"/>
                      <w:divBdr>
                        <w:top w:val="none" w:sz="0" w:space="0" w:color="auto"/>
                        <w:left w:val="none" w:sz="0" w:space="0" w:color="auto"/>
                        <w:bottom w:val="none" w:sz="0" w:space="0" w:color="auto"/>
                        <w:right w:val="none" w:sz="0" w:space="0" w:color="auto"/>
                      </w:divBdr>
                    </w:div>
                  </w:divsChild>
                </w:div>
                <w:div w:id="410196883">
                  <w:marLeft w:val="0"/>
                  <w:marRight w:val="0"/>
                  <w:marTop w:val="0"/>
                  <w:marBottom w:val="0"/>
                  <w:divBdr>
                    <w:top w:val="none" w:sz="0" w:space="0" w:color="auto"/>
                    <w:left w:val="none" w:sz="0" w:space="0" w:color="auto"/>
                    <w:bottom w:val="none" w:sz="0" w:space="0" w:color="auto"/>
                    <w:right w:val="none" w:sz="0" w:space="0" w:color="auto"/>
                  </w:divBdr>
                  <w:divsChild>
                    <w:div w:id="1212035680">
                      <w:marLeft w:val="0"/>
                      <w:marRight w:val="0"/>
                      <w:marTop w:val="0"/>
                      <w:marBottom w:val="0"/>
                      <w:divBdr>
                        <w:top w:val="none" w:sz="0" w:space="0" w:color="auto"/>
                        <w:left w:val="none" w:sz="0" w:space="0" w:color="auto"/>
                        <w:bottom w:val="none" w:sz="0" w:space="0" w:color="auto"/>
                        <w:right w:val="none" w:sz="0" w:space="0" w:color="auto"/>
                      </w:divBdr>
                    </w:div>
                  </w:divsChild>
                </w:div>
                <w:div w:id="412509226">
                  <w:marLeft w:val="0"/>
                  <w:marRight w:val="0"/>
                  <w:marTop w:val="0"/>
                  <w:marBottom w:val="0"/>
                  <w:divBdr>
                    <w:top w:val="none" w:sz="0" w:space="0" w:color="auto"/>
                    <w:left w:val="none" w:sz="0" w:space="0" w:color="auto"/>
                    <w:bottom w:val="none" w:sz="0" w:space="0" w:color="auto"/>
                    <w:right w:val="none" w:sz="0" w:space="0" w:color="auto"/>
                  </w:divBdr>
                  <w:divsChild>
                    <w:div w:id="989869921">
                      <w:marLeft w:val="0"/>
                      <w:marRight w:val="0"/>
                      <w:marTop w:val="0"/>
                      <w:marBottom w:val="0"/>
                      <w:divBdr>
                        <w:top w:val="none" w:sz="0" w:space="0" w:color="auto"/>
                        <w:left w:val="none" w:sz="0" w:space="0" w:color="auto"/>
                        <w:bottom w:val="none" w:sz="0" w:space="0" w:color="auto"/>
                        <w:right w:val="none" w:sz="0" w:space="0" w:color="auto"/>
                      </w:divBdr>
                    </w:div>
                  </w:divsChild>
                </w:div>
                <w:div w:id="501240734">
                  <w:marLeft w:val="0"/>
                  <w:marRight w:val="0"/>
                  <w:marTop w:val="0"/>
                  <w:marBottom w:val="0"/>
                  <w:divBdr>
                    <w:top w:val="none" w:sz="0" w:space="0" w:color="auto"/>
                    <w:left w:val="none" w:sz="0" w:space="0" w:color="auto"/>
                    <w:bottom w:val="none" w:sz="0" w:space="0" w:color="auto"/>
                    <w:right w:val="none" w:sz="0" w:space="0" w:color="auto"/>
                  </w:divBdr>
                  <w:divsChild>
                    <w:div w:id="881748897">
                      <w:marLeft w:val="0"/>
                      <w:marRight w:val="0"/>
                      <w:marTop w:val="0"/>
                      <w:marBottom w:val="0"/>
                      <w:divBdr>
                        <w:top w:val="none" w:sz="0" w:space="0" w:color="auto"/>
                        <w:left w:val="none" w:sz="0" w:space="0" w:color="auto"/>
                        <w:bottom w:val="none" w:sz="0" w:space="0" w:color="auto"/>
                        <w:right w:val="none" w:sz="0" w:space="0" w:color="auto"/>
                      </w:divBdr>
                    </w:div>
                  </w:divsChild>
                </w:div>
                <w:div w:id="502089226">
                  <w:marLeft w:val="0"/>
                  <w:marRight w:val="0"/>
                  <w:marTop w:val="0"/>
                  <w:marBottom w:val="0"/>
                  <w:divBdr>
                    <w:top w:val="none" w:sz="0" w:space="0" w:color="auto"/>
                    <w:left w:val="none" w:sz="0" w:space="0" w:color="auto"/>
                    <w:bottom w:val="none" w:sz="0" w:space="0" w:color="auto"/>
                    <w:right w:val="none" w:sz="0" w:space="0" w:color="auto"/>
                  </w:divBdr>
                  <w:divsChild>
                    <w:div w:id="1441604341">
                      <w:marLeft w:val="0"/>
                      <w:marRight w:val="0"/>
                      <w:marTop w:val="0"/>
                      <w:marBottom w:val="0"/>
                      <w:divBdr>
                        <w:top w:val="none" w:sz="0" w:space="0" w:color="auto"/>
                        <w:left w:val="none" w:sz="0" w:space="0" w:color="auto"/>
                        <w:bottom w:val="none" w:sz="0" w:space="0" w:color="auto"/>
                        <w:right w:val="none" w:sz="0" w:space="0" w:color="auto"/>
                      </w:divBdr>
                    </w:div>
                  </w:divsChild>
                </w:div>
                <w:div w:id="571963289">
                  <w:marLeft w:val="0"/>
                  <w:marRight w:val="0"/>
                  <w:marTop w:val="0"/>
                  <w:marBottom w:val="0"/>
                  <w:divBdr>
                    <w:top w:val="none" w:sz="0" w:space="0" w:color="auto"/>
                    <w:left w:val="none" w:sz="0" w:space="0" w:color="auto"/>
                    <w:bottom w:val="none" w:sz="0" w:space="0" w:color="auto"/>
                    <w:right w:val="none" w:sz="0" w:space="0" w:color="auto"/>
                  </w:divBdr>
                  <w:divsChild>
                    <w:div w:id="1233276204">
                      <w:marLeft w:val="0"/>
                      <w:marRight w:val="0"/>
                      <w:marTop w:val="0"/>
                      <w:marBottom w:val="0"/>
                      <w:divBdr>
                        <w:top w:val="none" w:sz="0" w:space="0" w:color="auto"/>
                        <w:left w:val="none" w:sz="0" w:space="0" w:color="auto"/>
                        <w:bottom w:val="none" w:sz="0" w:space="0" w:color="auto"/>
                        <w:right w:val="none" w:sz="0" w:space="0" w:color="auto"/>
                      </w:divBdr>
                    </w:div>
                  </w:divsChild>
                </w:div>
                <w:div w:id="574974139">
                  <w:marLeft w:val="0"/>
                  <w:marRight w:val="0"/>
                  <w:marTop w:val="0"/>
                  <w:marBottom w:val="0"/>
                  <w:divBdr>
                    <w:top w:val="none" w:sz="0" w:space="0" w:color="auto"/>
                    <w:left w:val="none" w:sz="0" w:space="0" w:color="auto"/>
                    <w:bottom w:val="none" w:sz="0" w:space="0" w:color="auto"/>
                    <w:right w:val="none" w:sz="0" w:space="0" w:color="auto"/>
                  </w:divBdr>
                  <w:divsChild>
                    <w:div w:id="719869008">
                      <w:marLeft w:val="0"/>
                      <w:marRight w:val="0"/>
                      <w:marTop w:val="0"/>
                      <w:marBottom w:val="0"/>
                      <w:divBdr>
                        <w:top w:val="none" w:sz="0" w:space="0" w:color="auto"/>
                        <w:left w:val="none" w:sz="0" w:space="0" w:color="auto"/>
                        <w:bottom w:val="none" w:sz="0" w:space="0" w:color="auto"/>
                        <w:right w:val="none" w:sz="0" w:space="0" w:color="auto"/>
                      </w:divBdr>
                    </w:div>
                  </w:divsChild>
                </w:div>
                <w:div w:id="657273823">
                  <w:marLeft w:val="0"/>
                  <w:marRight w:val="0"/>
                  <w:marTop w:val="0"/>
                  <w:marBottom w:val="0"/>
                  <w:divBdr>
                    <w:top w:val="none" w:sz="0" w:space="0" w:color="auto"/>
                    <w:left w:val="none" w:sz="0" w:space="0" w:color="auto"/>
                    <w:bottom w:val="none" w:sz="0" w:space="0" w:color="auto"/>
                    <w:right w:val="none" w:sz="0" w:space="0" w:color="auto"/>
                  </w:divBdr>
                  <w:divsChild>
                    <w:div w:id="1797718741">
                      <w:marLeft w:val="0"/>
                      <w:marRight w:val="0"/>
                      <w:marTop w:val="0"/>
                      <w:marBottom w:val="0"/>
                      <w:divBdr>
                        <w:top w:val="none" w:sz="0" w:space="0" w:color="auto"/>
                        <w:left w:val="none" w:sz="0" w:space="0" w:color="auto"/>
                        <w:bottom w:val="none" w:sz="0" w:space="0" w:color="auto"/>
                        <w:right w:val="none" w:sz="0" w:space="0" w:color="auto"/>
                      </w:divBdr>
                    </w:div>
                  </w:divsChild>
                </w:div>
                <w:div w:id="659775245">
                  <w:marLeft w:val="0"/>
                  <w:marRight w:val="0"/>
                  <w:marTop w:val="0"/>
                  <w:marBottom w:val="0"/>
                  <w:divBdr>
                    <w:top w:val="none" w:sz="0" w:space="0" w:color="auto"/>
                    <w:left w:val="none" w:sz="0" w:space="0" w:color="auto"/>
                    <w:bottom w:val="none" w:sz="0" w:space="0" w:color="auto"/>
                    <w:right w:val="none" w:sz="0" w:space="0" w:color="auto"/>
                  </w:divBdr>
                  <w:divsChild>
                    <w:div w:id="2144494870">
                      <w:marLeft w:val="0"/>
                      <w:marRight w:val="0"/>
                      <w:marTop w:val="0"/>
                      <w:marBottom w:val="0"/>
                      <w:divBdr>
                        <w:top w:val="none" w:sz="0" w:space="0" w:color="auto"/>
                        <w:left w:val="none" w:sz="0" w:space="0" w:color="auto"/>
                        <w:bottom w:val="none" w:sz="0" w:space="0" w:color="auto"/>
                        <w:right w:val="none" w:sz="0" w:space="0" w:color="auto"/>
                      </w:divBdr>
                    </w:div>
                  </w:divsChild>
                </w:div>
                <w:div w:id="662053408">
                  <w:marLeft w:val="0"/>
                  <w:marRight w:val="0"/>
                  <w:marTop w:val="0"/>
                  <w:marBottom w:val="0"/>
                  <w:divBdr>
                    <w:top w:val="none" w:sz="0" w:space="0" w:color="auto"/>
                    <w:left w:val="none" w:sz="0" w:space="0" w:color="auto"/>
                    <w:bottom w:val="none" w:sz="0" w:space="0" w:color="auto"/>
                    <w:right w:val="none" w:sz="0" w:space="0" w:color="auto"/>
                  </w:divBdr>
                  <w:divsChild>
                    <w:div w:id="1578788352">
                      <w:marLeft w:val="0"/>
                      <w:marRight w:val="0"/>
                      <w:marTop w:val="0"/>
                      <w:marBottom w:val="0"/>
                      <w:divBdr>
                        <w:top w:val="none" w:sz="0" w:space="0" w:color="auto"/>
                        <w:left w:val="none" w:sz="0" w:space="0" w:color="auto"/>
                        <w:bottom w:val="none" w:sz="0" w:space="0" w:color="auto"/>
                        <w:right w:val="none" w:sz="0" w:space="0" w:color="auto"/>
                      </w:divBdr>
                    </w:div>
                  </w:divsChild>
                </w:div>
                <w:div w:id="699746654">
                  <w:marLeft w:val="0"/>
                  <w:marRight w:val="0"/>
                  <w:marTop w:val="0"/>
                  <w:marBottom w:val="0"/>
                  <w:divBdr>
                    <w:top w:val="none" w:sz="0" w:space="0" w:color="auto"/>
                    <w:left w:val="none" w:sz="0" w:space="0" w:color="auto"/>
                    <w:bottom w:val="none" w:sz="0" w:space="0" w:color="auto"/>
                    <w:right w:val="none" w:sz="0" w:space="0" w:color="auto"/>
                  </w:divBdr>
                  <w:divsChild>
                    <w:div w:id="276180983">
                      <w:marLeft w:val="0"/>
                      <w:marRight w:val="0"/>
                      <w:marTop w:val="0"/>
                      <w:marBottom w:val="0"/>
                      <w:divBdr>
                        <w:top w:val="none" w:sz="0" w:space="0" w:color="auto"/>
                        <w:left w:val="none" w:sz="0" w:space="0" w:color="auto"/>
                        <w:bottom w:val="none" w:sz="0" w:space="0" w:color="auto"/>
                        <w:right w:val="none" w:sz="0" w:space="0" w:color="auto"/>
                      </w:divBdr>
                    </w:div>
                  </w:divsChild>
                </w:div>
                <w:div w:id="717515081">
                  <w:marLeft w:val="0"/>
                  <w:marRight w:val="0"/>
                  <w:marTop w:val="0"/>
                  <w:marBottom w:val="0"/>
                  <w:divBdr>
                    <w:top w:val="none" w:sz="0" w:space="0" w:color="auto"/>
                    <w:left w:val="none" w:sz="0" w:space="0" w:color="auto"/>
                    <w:bottom w:val="none" w:sz="0" w:space="0" w:color="auto"/>
                    <w:right w:val="none" w:sz="0" w:space="0" w:color="auto"/>
                  </w:divBdr>
                  <w:divsChild>
                    <w:div w:id="1139883380">
                      <w:marLeft w:val="0"/>
                      <w:marRight w:val="0"/>
                      <w:marTop w:val="0"/>
                      <w:marBottom w:val="0"/>
                      <w:divBdr>
                        <w:top w:val="none" w:sz="0" w:space="0" w:color="auto"/>
                        <w:left w:val="none" w:sz="0" w:space="0" w:color="auto"/>
                        <w:bottom w:val="none" w:sz="0" w:space="0" w:color="auto"/>
                        <w:right w:val="none" w:sz="0" w:space="0" w:color="auto"/>
                      </w:divBdr>
                    </w:div>
                  </w:divsChild>
                </w:div>
                <w:div w:id="856305964">
                  <w:marLeft w:val="0"/>
                  <w:marRight w:val="0"/>
                  <w:marTop w:val="0"/>
                  <w:marBottom w:val="0"/>
                  <w:divBdr>
                    <w:top w:val="none" w:sz="0" w:space="0" w:color="auto"/>
                    <w:left w:val="none" w:sz="0" w:space="0" w:color="auto"/>
                    <w:bottom w:val="none" w:sz="0" w:space="0" w:color="auto"/>
                    <w:right w:val="none" w:sz="0" w:space="0" w:color="auto"/>
                  </w:divBdr>
                  <w:divsChild>
                    <w:div w:id="1925218134">
                      <w:marLeft w:val="0"/>
                      <w:marRight w:val="0"/>
                      <w:marTop w:val="0"/>
                      <w:marBottom w:val="0"/>
                      <w:divBdr>
                        <w:top w:val="none" w:sz="0" w:space="0" w:color="auto"/>
                        <w:left w:val="none" w:sz="0" w:space="0" w:color="auto"/>
                        <w:bottom w:val="none" w:sz="0" w:space="0" w:color="auto"/>
                        <w:right w:val="none" w:sz="0" w:space="0" w:color="auto"/>
                      </w:divBdr>
                    </w:div>
                  </w:divsChild>
                </w:div>
                <w:div w:id="866680049">
                  <w:marLeft w:val="0"/>
                  <w:marRight w:val="0"/>
                  <w:marTop w:val="0"/>
                  <w:marBottom w:val="0"/>
                  <w:divBdr>
                    <w:top w:val="none" w:sz="0" w:space="0" w:color="auto"/>
                    <w:left w:val="none" w:sz="0" w:space="0" w:color="auto"/>
                    <w:bottom w:val="none" w:sz="0" w:space="0" w:color="auto"/>
                    <w:right w:val="none" w:sz="0" w:space="0" w:color="auto"/>
                  </w:divBdr>
                  <w:divsChild>
                    <w:div w:id="1398476839">
                      <w:marLeft w:val="0"/>
                      <w:marRight w:val="0"/>
                      <w:marTop w:val="0"/>
                      <w:marBottom w:val="0"/>
                      <w:divBdr>
                        <w:top w:val="none" w:sz="0" w:space="0" w:color="auto"/>
                        <w:left w:val="none" w:sz="0" w:space="0" w:color="auto"/>
                        <w:bottom w:val="none" w:sz="0" w:space="0" w:color="auto"/>
                        <w:right w:val="none" w:sz="0" w:space="0" w:color="auto"/>
                      </w:divBdr>
                    </w:div>
                  </w:divsChild>
                </w:div>
                <w:div w:id="894586764">
                  <w:marLeft w:val="0"/>
                  <w:marRight w:val="0"/>
                  <w:marTop w:val="0"/>
                  <w:marBottom w:val="0"/>
                  <w:divBdr>
                    <w:top w:val="none" w:sz="0" w:space="0" w:color="auto"/>
                    <w:left w:val="none" w:sz="0" w:space="0" w:color="auto"/>
                    <w:bottom w:val="none" w:sz="0" w:space="0" w:color="auto"/>
                    <w:right w:val="none" w:sz="0" w:space="0" w:color="auto"/>
                  </w:divBdr>
                  <w:divsChild>
                    <w:div w:id="977995181">
                      <w:marLeft w:val="0"/>
                      <w:marRight w:val="0"/>
                      <w:marTop w:val="0"/>
                      <w:marBottom w:val="0"/>
                      <w:divBdr>
                        <w:top w:val="none" w:sz="0" w:space="0" w:color="auto"/>
                        <w:left w:val="none" w:sz="0" w:space="0" w:color="auto"/>
                        <w:bottom w:val="none" w:sz="0" w:space="0" w:color="auto"/>
                        <w:right w:val="none" w:sz="0" w:space="0" w:color="auto"/>
                      </w:divBdr>
                    </w:div>
                  </w:divsChild>
                </w:div>
                <w:div w:id="933632531">
                  <w:marLeft w:val="0"/>
                  <w:marRight w:val="0"/>
                  <w:marTop w:val="0"/>
                  <w:marBottom w:val="0"/>
                  <w:divBdr>
                    <w:top w:val="none" w:sz="0" w:space="0" w:color="auto"/>
                    <w:left w:val="none" w:sz="0" w:space="0" w:color="auto"/>
                    <w:bottom w:val="none" w:sz="0" w:space="0" w:color="auto"/>
                    <w:right w:val="none" w:sz="0" w:space="0" w:color="auto"/>
                  </w:divBdr>
                  <w:divsChild>
                    <w:div w:id="1453749398">
                      <w:marLeft w:val="0"/>
                      <w:marRight w:val="0"/>
                      <w:marTop w:val="0"/>
                      <w:marBottom w:val="0"/>
                      <w:divBdr>
                        <w:top w:val="none" w:sz="0" w:space="0" w:color="auto"/>
                        <w:left w:val="none" w:sz="0" w:space="0" w:color="auto"/>
                        <w:bottom w:val="none" w:sz="0" w:space="0" w:color="auto"/>
                        <w:right w:val="none" w:sz="0" w:space="0" w:color="auto"/>
                      </w:divBdr>
                    </w:div>
                  </w:divsChild>
                </w:div>
                <w:div w:id="935481329">
                  <w:marLeft w:val="0"/>
                  <w:marRight w:val="0"/>
                  <w:marTop w:val="0"/>
                  <w:marBottom w:val="0"/>
                  <w:divBdr>
                    <w:top w:val="none" w:sz="0" w:space="0" w:color="auto"/>
                    <w:left w:val="none" w:sz="0" w:space="0" w:color="auto"/>
                    <w:bottom w:val="none" w:sz="0" w:space="0" w:color="auto"/>
                    <w:right w:val="none" w:sz="0" w:space="0" w:color="auto"/>
                  </w:divBdr>
                  <w:divsChild>
                    <w:div w:id="296688773">
                      <w:marLeft w:val="0"/>
                      <w:marRight w:val="0"/>
                      <w:marTop w:val="0"/>
                      <w:marBottom w:val="0"/>
                      <w:divBdr>
                        <w:top w:val="none" w:sz="0" w:space="0" w:color="auto"/>
                        <w:left w:val="none" w:sz="0" w:space="0" w:color="auto"/>
                        <w:bottom w:val="none" w:sz="0" w:space="0" w:color="auto"/>
                        <w:right w:val="none" w:sz="0" w:space="0" w:color="auto"/>
                      </w:divBdr>
                    </w:div>
                  </w:divsChild>
                </w:div>
                <w:div w:id="955871075">
                  <w:marLeft w:val="0"/>
                  <w:marRight w:val="0"/>
                  <w:marTop w:val="0"/>
                  <w:marBottom w:val="0"/>
                  <w:divBdr>
                    <w:top w:val="none" w:sz="0" w:space="0" w:color="auto"/>
                    <w:left w:val="none" w:sz="0" w:space="0" w:color="auto"/>
                    <w:bottom w:val="none" w:sz="0" w:space="0" w:color="auto"/>
                    <w:right w:val="none" w:sz="0" w:space="0" w:color="auto"/>
                  </w:divBdr>
                  <w:divsChild>
                    <w:div w:id="2114324979">
                      <w:marLeft w:val="0"/>
                      <w:marRight w:val="0"/>
                      <w:marTop w:val="0"/>
                      <w:marBottom w:val="0"/>
                      <w:divBdr>
                        <w:top w:val="none" w:sz="0" w:space="0" w:color="auto"/>
                        <w:left w:val="none" w:sz="0" w:space="0" w:color="auto"/>
                        <w:bottom w:val="none" w:sz="0" w:space="0" w:color="auto"/>
                        <w:right w:val="none" w:sz="0" w:space="0" w:color="auto"/>
                      </w:divBdr>
                    </w:div>
                  </w:divsChild>
                </w:div>
                <w:div w:id="1001348248">
                  <w:marLeft w:val="0"/>
                  <w:marRight w:val="0"/>
                  <w:marTop w:val="0"/>
                  <w:marBottom w:val="0"/>
                  <w:divBdr>
                    <w:top w:val="none" w:sz="0" w:space="0" w:color="auto"/>
                    <w:left w:val="none" w:sz="0" w:space="0" w:color="auto"/>
                    <w:bottom w:val="none" w:sz="0" w:space="0" w:color="auto"/>
                    <w:right w:val="none" w:sz="0" w:space="0" w:color="auto"/>
                  </w:divBdr>
                  <w:divsChild>
                    <w:div w:id="1751541115">
                      <w:marLeft w:val="0"/>
                      <w:marRight w:val="0"/>
                      <w:marTop w:val="0"/>
                      <w:marBottom w:val="0"/>
                      <w:divBdr>
                        <w:top w:val="none" w:sz="0" w:space="0" w:color="auto"/>
                        <w:left w:val="none" w:sz="0" w:space="0" w:color="auto"/>
                        <w:bottom w:val="none" w:sz="0" w:space="0" w:color="auto"/>
                        <w:right w:val="none" w:sz="0" w:space="0" w:color="auto"/>
                      </w:divBdr>
                    </w:div>
                  </w:divsChild>
                </w:div>
                <w:div w:id="1120342086">
                  <w:marLeft w:val="0"/>
                  <w:marRight w:val="0"/>
                  <w:marTop w:val="0"/>
                  <w:marBottom w:val="0"/>
                  <w:divBdr>
                    <w:top w:val="none" w:sz="0" w:space="0" w:color="auto"/>
                    <w:left w:val="none" w:sz="0" w:space="0" w:color="auto"/>
                    <w:bottom w:val="none" w:sz="0" w:space="0" w:color="auto"/>
                    <w:right w:val="none" w:sz="0" w:space="0" w:color="auto"/>
                  </w:divBdr>
                  <w:divsChild>
                    <w:div w:id="1472333866">
                      <w:marLeft w:val="0"/>
                      <w:marRight w:val="0"/>
                      <w:marTop w:val="0"/>
                      <w:marBottom w:val="0"/>
                      <w:divBdr>
                        <w:top w:val="none" w:sz="0" w:space="0" w:color="auto"/>
                        <w:left w:val="none" w:sz="0" w:space="0" w:color="auto"/>
                        <w:bottom w:val="none" w:sz="0" w:space="0" w:color="auto"/>
                        <w:right w:val="none" w:sz="0" w:space="0" w:color="auto"/>
                      </w:divBdr>
                    </w:div>
                  </w:divsChild>
                </w:div>
                <w:div w:id="1137381162">
                  <w:marLeft w:val="0"/>
                  <w:marRight w:val="0"/>
                  <w:marTop w:val="0"/>
                  <w:marBottom w:val="0"/>
                  <w:divBdr>
                    <w:top w:val="none" w:sz="0" w:space="0" w:color="auto"/>
                    <w:left w:val="none" w:sz="0" w:space="0" w:color="auto"/>
                    <w:bottom w:val="none" w:sz="0" w:space="0" w:color="auto"/>
                    <w:right w:val="none" w:sz="0" w:space="0" w:color="auto"/>
                  </w:divBdr>
                  <w:divsChild>
                    <w:div w:id="903488453">
                      <w:marLeft w:val="0"/>
                      <w:marRight w:val="0"/>
                      <w:marTop w:val="0"/>
                      <w:marBottom w:val="0"/>
                      <w:divBdr>
                        <w:top w:val="none" w:sz="0" w:space="0" w:color="auto"/>
                        <w:left w:val="none" w:sz="0" w:space="0" w:color="auto"/>
                        <w:bottom w:val="none" w:sz="0" w:space="0" w:color="auto"/>
                        <w:right w:val="none" w:sz="0" w:space="0" w:color="auto"/>
                      </w:divBdr>
                    </w:div>
                  </w:divsChild>
                </w:div>
                <w:div w:id="1312127874">
                  <w:marLeft w:val="0"/>
                  <w:marRight w:val="0"/>
                  <w:marTop w:val="0"/>
                  <w:marBottom w:val="0"/>
                  <w:divBdr>
                    <w:top w:val="none" w:sz="0" w:space="0" w:color="auto"/>
                    <w:left w:val="none" w:sz="0" w:space="0" w:color="auto"/>
                    <w:bottom w:val="none" w:sz="0" w:space="0" w:color="auto"/>
                    <w:right w:val="none" w:sz="0" w:space="0" w:color="auto"/>
                  </w:divBdr>
                  <w:divsChild>
                    <w:div w:id="337927150">
                      <w:marLeft w:val="0"/>
                      <w:marRight w:val="0"/>
                      <w:marTop w:val="0"/>
                      <w:marBottom w:val="0"/>
                      <w:divBdr>
                        <w:top w:val="none" w:sz="0" w:space="0" w:color="auto"/>
                        <w:left w:val="none" w:sz="0" w:space="0" w:color="auto"/>
                        <w:bottom w:val="none" w:sz="0" w:space="0" w:color="auto"/>
                        <w:right w:val="none" w:sz="0" w:space="0" w:color="auto"/>
                      </w:divBdr>
                    </w:div>
                  </w:divsChild>
                </w:div>
                <w:div w:id="1378776998">
                  <w:marLeft w:val="0"/>
                  <w:marRight w:val="0"/>
                  <w:marTop w:val="0"/>
                  <w:marBottom w:val="0"/>
                  <w:divBdr>
                    <w:top w:val="none" w:sz="0" w:space="0" w:color="auto"/>
                    <w:left w:val="none" w:sz="0" w:space="0" w:color="auto"/>
                    <w:bottom w:val="none" w:sz="0" w:space="0" w:color="auto"/>
                    <w:right w:val="none" w:sz="0" w:space="0" w:color="auto"/>
                  </w:divBdr>
                  <w:divsChild>
                    <w:div w:id="1967613741">
                      <w:marLeft w:val="0"/>
                      <w:marRight w:val="0"/>
                      <w:marTop w:val="0"/>
                      <w:marBottom w:val="0"/>
                      <w:divBdr>
                        <w:top w:val="none" w:sz="0" w:space="0" w:color="auto"/>
                        <w:left w:val="none" w:sz="0" w:space="0" w:color="auto"/>
                        <w:bottom w:val="none" w:sz="0" w:space="0" w:color="auto"/>
                        <w:right w:val="none" w:sz="0" w:space="0" w:color="auto"/>
                      </w:divBdr>
                    </w:div>
                  </w:divsChild>
                </w:div>
                <w:div w:id="1390031978">
                  <w:marLeft w:val="0"/>
                  <w:marRight w:val="0"/>
                  <w:marTop w:val="0"/>
                  <w:marBottom w:val="0"/>
                  <w:divBdr>
                    <w:top w:val="none" w:sz="0" w:space="0" w:color="auto"/>
                    <w:left w:val="none" w:sz="0" w:space="0" w:color="auto"/>
                    <w:bottom w:val="none" w:sz="0" w:space="0" w:color="auto"/>
                    <w:right w:val="none" w:sz="0" w:space="0" w:color="auto"/>
                  </w:divBdr>
                  <w:divsChild>
                    <w:div w:id="345786539">
                      <w:marLeft w:val="0"/>
                      <w:marRight w:val="0"/>
                      <w:marTop w:val="0"/>
                      <w:marBottom w:val="0"/>
                      <w:divBdr>
                        <w:top w:val="none" w:sz="0" w:space="0" w:color="auto"/>
                        <w:left w:val="none" w:sz="0" w:space="0" w:color="auto"/>
                        <w:bottom w:val="none" w:sz="0" w:space="0" w:color="auto"/>
                        <w:right w:val="none" w:sz="0" w:space="0" w:color="auto"/>
                      </w:divBdr>
                    </w:div>
                  </w:divsChild>
                </w:div>
                <w:div w:id="1441606540">
                  <w:marLeft w:val="0"/>
                  <w:marRight w:val="0"/>
                  <w:marTop w:val="0"/>
                  <w:marBottom w:val="0"/>
                  <w:divBdr>
                    <w:top w:val="none" w:sz="0" w:space="0" w:color="auto"/>
                    <w:left w:val="none" w:sz="0" w:space="0" w:color="auto"/>
                    <w:bottom w:val="none" w:sz="0" w:space="0" w:color="auto"/>
                    <w:right w:val="none" w:sz="0" w:space="0" w:color="auto"/>
                  </w:divBdr>
                  <w:divsChild>
                    <w:div w:id="1610430417">
                      <w:marLeft w:val="0"/>
                      <w:marRight w:val="0"/>
                      <w:marTop w:val="0"/>
                      <w:marBottom w:val="0"/>
                      <w:divBdr>
                        <w:top w:val="none" w:sz="0" w:space="0" w:color="auto"/>
                        <w:left w:val="none" w:sz="0" w:space="0" w:color="auto"/>
                        <w:bottom w:val="none" w:sz="0" w:space="0" w:color="auto"/>
                        <w:right w:val="none" w:sz="0" w:space="0" w:color="auto"/>
                      </w:divBdr>
                    </w:div>
                  </w:divsChild>
                </w:div>
                <w:div w:id="1569922382">
                  <w:marLeft w:val="0"/>
                  <w:marRight w:val="0"/>
                  <w:marTop w:val="0"/>
                  <w:marBottom w:val="0"/>
                  <w:divBdr>
                    <w:top w:val="none" w:sz="0" w:space="0" w:color="auto"/>
                    <w:left w:val="none" w:sz="0" w:space="0" w:color="auto"/>
                    <w:bottom w:val="none" w:sz="0" w:space="0" w:color="auto"/>
                    <w:right w:val="none" w:sz="0" w:space="0" w:color="auto"/>
                  </w:divBdr>
                  <w:divsChild>
                    <w:div w:id="36590637">
                      <w:marLeft w:val="0"/>
                      <w:marRight w:val="0"/>
                      <w:marTop w:val="0"/>
                      <w:marBottom w:val="0"/>
                      <w:divBdr>
                        <w:top w:val="none" w:sz="0" w:space="0" w:color="auto"/>
                        <w:left w:val="none" w:sz="0" w:space="0" w:color="auto"/>
                        <w:bottom w:val="none" w:sz="0" w:space="0" w:color="auto"/>
                        <w:right w:val="none" w:sz="0" w:space="0" w:color="auto"/>
                      </w:divBdr>
                    </w:div>
                  </w:divsChild>
                </w:div>
                <w:div w:id="1586188353">
                  <w:marLeft w:val="0"/>
                  <w:marRight w:val="0"/>
                  <w:marTop w:val="0"/>
                  <w:marBottom w:val="0"/>
                  <w:divBdr>
                    <w:top w:val="none" w:sz="0" w:space="0" w:color="auto"/>
                    <w:left w:val="none" w:sz="0" w:space="0" w:color="auto"/>
                    <w:bottom w:val="none" w:sz="0" w:space="0" w:color="auto"/>
                    <w:right w:val="none" w:sz="0" w:space="0" w:color="auto"/>
                  </w:divBdr>
                  <w:divsChild>
                    <w:div w:id="52655782">
                      <w:marLeft w:val="0"/>
                      <w:marRight w:val="0"/>
                      <w:marTop w:val="0"/>
                      <w:marBottom w:val="0"/>
                      <w:divBdr>
                        <w:top w:val="none" w:sz="0" w:space="0" w:color="auto"/>
                        <w:left w:val="none" w:sz="0" w:space="0" w:color="auto"/>
                        <w:bottom w:val="none" w:sz="0" w:space="0" w:color="auto"/>
                        <w:right w:val="none" w:sz="0" w:space="0" w:color="auto"/>
                      </w:divBdr>
                    </w:div>
                  </w:divsChild>
                </w:div>
                <w:div w:id="1618099435">
                  <w:marLeft w:val="0"/>
                  <w:marRight w:val="0"/>
                  <w:marTop w:val="0"/>
                  <w:marBottom w:val="0"/>
                  <w:divBdr>
                    <w:top w:val="none" w:sz="0" w:space="0" w:color="auto"/>
                    <w:left w:val="none" w:sz="0" w:space="0" w:color="auto"/>
                    <w:bottom w:val="none" w:sz="0" w:space="0" w:color="auto"/>
                    <w:right w:val="none" w:sz="0" w:space="0" w:color="auto"/>
                  </w:divBdr>
                  <w:divsChild>
                    <w:div w:id="898056509">
                      <w:marLeft w:val="0"/>
                      <w:marRight w:val="0"/>
                      <w:marTop w:val="0"/>
                      <w:marBottom w:val="0"/>
                      <w:divBdr>
                        <w:top w:val="none" w:sz="0" w:space="0" w:color="auto"/>
                        <w:left w:val="none" w:sz="0" w:space="0" w:color="auto"/>
                        <w:bottom w:val="none" w:sz="0" w:space="0" w:color="auto"/>
                        <w:right w:val="none" w:sz="0" w:space="0" w:color="auto"/>
                      </w:divBdr>
                    </w:div>
                  </w:divsChild>
                </w:div>
                <w:div w:id="1647511937">
                  <w:marLeft w:val="0"/>
                  <w:marRight w:val="0"/>
                  <w:marTop w:val="0"/>
                  <w:marBottom w:val="0"/>
                  <w:divBdr>
                    <w:top w:val="none" w:sz="0" w:space="0" w:color="auto"/>
                    <w:left w:val="none" w:sz="0" w:space="0" w:color="auto"/>
                    <w:bottom w:val="none" w:sz="0" w:space="0" w:color="auto"/>
                    <w:right w:val="none" w:sz="0" w:space="0" w:color="auto"/>
                  </w:divBdr>
                  <w:divsChild>
                    <w:div w:id="1387872783">
                      <w:marLeft w:val="0"/>
                      <w:marRight w:val="0"/>
                      <w:marTop w:val="0"/>
                      <w:marBottom w:val="0"/>
                      <w:divBdr>
                        <w:top w:val="none" w:sz="0" w:space="0" w:color="auto"/>
                        <w:left w:val="none" w:sz="0" w:space="0" w:color="auto"/>
                        <w:bottom w:val="none" w:sz="0" w:space="0" w:color="auto"/>
                        <w:right w:val="none" w:sz="0" w:space="0" w:color="auto"/>
                      </w:divBdr>
                    </w:div>
                  </w:divsChild>
                </w:div>
                <w:div w:id="1661234493">
                  <w:marLeft w:val="0"/>
                  <w:marRight w:val="0"/>
                  <w:marTop w:val="0"/>
                  <w:marBottom w:val="0"/>
                  <w:divBdr>
                    <w:top w:val="none" w:sz="0" w:space="0" w:color="auto"/>
                    <w:left w:val="none" w:sz="0" w:space="0" w:color="auto"/>
                    <w:bottom w:val="none" w:sz="0" w:space="0" w:color="auto"/>
                    <w:right w:val="none" w:sz="0" w:space="0" w:color="auto"/>
                  </w:divBdr>
                  <w:divsChild>
                    <w:div w:id="1632709130">
                      <w:marLeft w:val="0"/>
                      <w:marRight w:val="0"/>
                      <w:marTop w:val="0"/>
                      <w:marBottom w:val="0"/>
                      <w:divBdr>
                        <w:top w:val="none" w:sz="0" w:space="0" w:color="auto"/>
                        <w:left w:val="none" w:sz="0" w:space="0" w:color="auto"/>
                        <w:bottom w:val="none" w:sz="0" w:space="0" w:color="auto"/>
                        <w:right w:val="none" w:sz="0" w:space="0" w:color="auto"/>
                      </w:divBdr>
                    </w:div>
                  </w:divsChild>
                </w:div>
                <w:div w:id="1677921912">
                  <w:marLeft w:val="0"/>
                  <w:marRight w:val="0"/>
                  <w:marTop w:val="0"/>
                  <w:marBottom w:val="0"/>
                  <w:divBdr>
                    <w:top w:val="none" w:sz="0" w:space="0" w:color="auto"/>
                    <w:left w:val="none" w:sz="0" w:space="0" w:color="auto"/>
                    <w:bottom w:val="none" w:sz="0" w:space="0" w:color="auto"/>
                    <w:right w:val="none" w:sz="0" w:space="0" w:color="auto"/>
                  </w:divBdr>
                  <w:divsChild>
                    <w:div w:id="601454646">
                      <w:marLeft w:val="0"/>
                      <w:marRight w:val="0"/>
                      <w:marTop w:val="0"/>
                      <w:marBottom w:val="0"/>
                      <w:divBdr>
                        <w:top w:val="none" w:sz="0" w:space="0" w:color="auto"/>
                        <w:left w:val="none" w:sz="0" w:space="0" w:color="auto"/>
                        <w:bottom w:val="none" w:sz="0" w:space="0" w:color="auto"/>
                        <w:right w:val="none" w:sz="0" w:space="0" w:color="auto"/>
                      </w:divBdr>
                    </w:div>
                  </w:divsChild>
                </w:div>
                <w:div w:id="1732847184">
                  <w:marLeft w:val="0"/>
                  <w:marRight w:val="0"/>
                  <w:marTop w:val="0"/>
                  <w:marBottom w:val="0"/>
                  <w:divBdr>
                    <w:top w:val="none" w:sz="0" w:space="0" w:color="auto"/>
                    <w:left w:val="none" w:sz="0" w:space="0" w:color="auto"/>
                    <w:bottom w:val="none" w:sz="0" w:space="0" w:color="auto"/>
                    <w:right w:val="none" w:sz="0" w:space="0" w:color="auto"/>
                  </w:divBdr>
                  <w:divsChild>
                    <w:div w:id="1220827368">
                      <w:marLeft w:val="0"/>
                      <w:marRight w:val="0"/>
                      <w:marTop w:val="0"/>
                      <w:marBottom w:val="0"/>
                      <w:divBdr>
                        <w:top w:val="none" w:sz="0" w:space="0" w:color="auto"/>
                        <w:left w:val="none" w:sz="0" w:space="0" w:color="auto"/>
                        <w:bottom w:val="none" w:sz="0" w:space="0" w:color="auto"/>
                        <w:right w:val="none" w:sz="0" w:space="0" w:color="auto"/>
                      </w:divBdr>
                    </w:div>
                  </w:divsChild>
                </w:div>
                <w:div w:id="1739935915">
                  <w:marLeft w:val="0"/>
                  <w:marRight w:val="0"/>
                  <w:marTop w:val="0"/>
                  <w:marBottom w:val="0"/>
                  <w:divBdr>
                    <w:top w:val="none" w:sz="0" w:space="0" w:color="auto"/>
                    <w:left w:val="none" w:sz="0" w:space="0" w:color="auto"/>
                    <w:bottom w:val="none" w:sz="0" w:space="0" w:color="auto"/>
                    <w:right w:val="none" w:sz="0" w:space="0" w:color="auto"/>
                  </w:divBdr>
                  <w:divsChild>
                    <w:div w:id="556085180">
                      <w:marLeft w:val="0"/>
                      <w:marRight w:val="0"/>
                      <w:marTop w:val="0"/>
                      <w:marBottom w:val="0"/>
                      <w:divBdr>
                        <w:top w:val="none" w:sz="0" w:space="0" w:color="auto"/>
                        <w:left w:val="none" w:sz="0" w:space="0" w:color="auto"/>
                        <w:bottom w:val="none" w:sz="0" w:space="0" w:color="auto"/>
                        <w:right w:val="none" w:sz="0" w:space="0" w:color="auto"/>
                      </w:divBdr>
                    </w:div>
                  </w:divsChild>
                </w:div>
                <w:div w:id="1794445353">
                  <w:marLeft w:val="0"/>
                  <w:marRight w:val="0"/>
                  <w:marTop w:val="0"/>
                  <w:marBottom w:val="0"/>
                  <w:divBdr>
                    <w:top w:val="none" w:sz="0" w:space="0" w:color="auto"/>
                    <w:left w:val="none" w:sz="0" w:space="0" w:color="auto"/>
                    <w:bottom w:val="none" w:sz="0" w:space="0" w:color="auto"/>
                    <w:right w:val="none" w:sz="0" w:space="0" w:color="auto"/>
                  </w:divBdr>
                  <w:divsChild>
                    <w:div w:id="1494833004">
                      <w:marLeft w:val="0"/>
                      <w:marRight w:val="0"/>
                      <w:marTop w:val="0"/>
                      <w:marBottom w:val="0"/>
                      <w:divBdr>
                        <w:top w:val="none" w:sz="0" w:space="0" w:color="auto"/>
                        <w:left w:val="none" w:sz="0" w:space="0" w:color="auto"/>
                        <w:bottom w:val="none" w:sz="0" w:space="0" w:color="auto"/>
                        <w:right w:val="none" w:sz="0" w:space="0" w:color="auto"/>
                      </w:divBdr>
                    </w:div>
                  </w:divsChild>
                </w:div>
                <w:div w:id="1803692377">
                  <w:marLeft w:val="0"/>
                  <w:marRight w:val="0"/>
                  <w:marTop w:val="0"/>
                  <w:marBottom w:val="0"/>
                  <w:divBdr>
                    <w:top w:val="none" w:sz="0" w:space="0" w:color="auto"/>
                    <w:left w:val="none" w:sz="0" w:space="0" w:color="auto"/>
                    <w:bottom w:val="none" w:sz="0" w:space="0" w:color="auto"/>
                    <w:right w:val="none" w:sz="0" w:space="0" w:color="auto"/>
                  </w:divBdr>
                  <w:divsChild>
                    <w:div w:id="1905220384">
                      <w:marLeft w:val="0"/>
                      <w:marRight w:val="0"/>
                      <w:marTop w:val="0"/>
                      <w:marBottom w:val="0"/>
                      <w:divBdr>
                        <w:top w:val="none" w:sz="0" w:space="0" w:color="auto"/>
                        <w:left w:val="none" w:sz="0" w:space="0" w:color="auto"/>
                        <w:bottom w:val="none" w:sz="0" w:space="0" w:color="auto"/>
                        <w:right w:val="none" w:sz="0" w:space="0" w:color="auto"/>
                      </w:divBdr>
                    </w:div>
                  </w:divsChild>
                </w:div>
                <w:div w:id="1852837902">
                  <w:marLeft w:val="0"/>
                  <w:marRight w:val="0"/>
                  <w:marTop w:val="0"/>
                  <w:marBottom w:val="0"/>
                  <w:divBdr>
                    <w:top w:val="none" w:sz="0" w:space="0" w:color="auto"/>
                    <w:left w:val="none" w:sz="0" w:space="0" w:color="auto"/>
                    <w:bottom w:val="none" w:sz="0" w:space="0" w:color="auto"/>
                    <w:right w:val="none" w:sz="0" w:space="0" w:color="auto"/>
                  </w:divBdr>
                  <w:divsChild>
                    <w:div w:id="1440294324">
                      <w:marLeft w:val="0"/>
                      <w:marRight w:val="0"/>
                      <w:marTop w:val="0"/>
                      <w:marBottom w:val="0"/>
                      <w:divBdr>
                        <w:top w:val="none" w:sz="0" w:space="0" w:color="auto"/>
                        <w:left w:val="none" w:sz="0" w:space="0" w:color="auto"/>
                        <w:bottom w:val="none" w:sz="0" w:space="0" w:color="auto"/>
                        <w:right w:val="none" w:sz="0" w:space="0" w:color="auto"/>
                      </w:divBdr>
                    </w:div>
                  </w:divsChild>
                </w:div>
                <w:div w:id="1854684909">
                  <w:marLeft w:val="0"/>
                  <w:marRight w:val="0"/>
                  <w:marTop w:val="0"/>
                  <w:marBottom w:val="0"/>
                  <w:divBdr>
                    <w:top w:val="none" w:sz="0" w:space="0" w:color="auto"/>
                    <w:left w:val="none" w:sz="0" w:space="0" w:color="auto"/>
                    <w:bottom w:val="none" w:sz="0" w:space="0" w:color="auto"/>
                    <w:right w:val="none" w:sz="0" w:space="0" w:color="auto"/>
                  </w:divBdr>
                  <w:divsChild>
                    <w:div w:id="864172439">
                      <w:marLeft w:val="0"/>
                      <w:marRight w:val="0"/>
                      <w:marTop w:val="0"/>
                      <w:marBottom w:val="0"/>
                      <w:divBdr>
                        <w:top w:val="none" w:sz="0" w:space="0" w:color="auto"/>
                        <w:left w:val="none" w:sz="0" w:space="0" w:color="auto"/>
                        <w:bottom w:val="none" w:sz="0" w:space="0" w:color="auto"/>
                        <w:right w:val="none" w:sz="0" w:space="0" w:color="auto"/>
                      </w:divBdr>
                    </w:div>
                  </w:divsChild>
                </w:div>
                <w:div w:id="1967350299">
                  <w:marLeft w:val="0"/>
                  <w:marRight w:val="0"/>
                  <w:marTop w:val="0"/>
                  <w:marBottom w:val="0"/>
                  <w:divBdr>
                    <w:top w:val="none" w:sz="0" w:space="0" w:color="auto"/>
                    <w:left w:val="none" w:sz="0" w:space="0" w:color="auto"/>
                    <w:bottom w:val="none" w:sz="0" w:space="0" w:color="auto"/>
                    <w:right w:val="none" w:sz="0" w:space="0" w:color="auto"/>
                  </w:divBdr>
                  <w:divsChild>
                    <w:div w:id="1689520028">
                      <w:marLeft w:val="0"/>
                      <w:marRight w:val="0"/>
                      <w:marTop w:val="0"/>
                      <w:marBottom w:val="0"/>
                      <w:divBdr>
                        <w:top w:val="none" w:sz="0" w:space="0" w:color="auto"/>
                        <w:left w:val="none" w:sz="0" w:space="0" w:color="auto"/>
                        <w:bottom w:val="none" w:sz="0" w:space="0" w:color="auto"/>
                        <w:right w:val="none" w:sz="0" w:space="0" w:color="auto"/>
                      </w:divBdr>
                    </w:div>
                  </w:divsChild>
                </w:div>
                <w:div w:id="2044555172">
                  <w:marLeft w:val="0"/>
                  <w:marRight w:val="0"/>
                  <w:marTop w:val="0"/>
                  <w:marBottom w:val="0"/>
                  <w:divBdr>
                    <w:top w:val="none" w:sz="0" w:space="0" w:color="auto"/>
                    <w:left w:val="none" w:sz="0" w:space="0" w:color="auto"/>
                    <w:bottom w:val="none" w:sz="0" w:space="0" w:color="auto"/>
                    <w:right w:val="none" w:sz="0" w:space="0" w:color="auto"/>
                  </w:divBdr>
                  <w:divsChild>
                    <w:div w:id="269972474">
                      <w:marLeft w:val="0"/>
                      <w:marRight w:val="0"/>
                      <w:marTop w:val="0"/>
                      <w:marBottom w:val="0"/>
                      <w:divBdr>
                        <w:top w:val="none" w:sz="0" w:space="0" w:color="auto"/>
                        <w:left w:val="none" w:sz="0" w:space="0" w:color="auto"/>
                        <w:bottom w:val="none" w:sz="0" w:space="0" w:color="auto"/>
                        <w:right w:val="none" w:sz="0" w:space="0" w:color="auto"/>
                      </w:divBdr>
                    </w:div>
                  </w:divsChild>
                </w:div>
                <w:div w:id="2048605845">
                  <w:marLeft w:val="0"/>
                  <w:marRight w:val="0"/>
                  <w:marTop w:val="0"/>
                  <w:marBottom w:val="0"/>
                  <w:divBdr>
                    <w:top w:val="none" w:sz="0" w:space="0" w:color="auto"/>
                    <w:left w:val="none" w:sz="0" w:space="0" w:color="auto"/>
                    <w:bottom w:val="none" w:sz="0" w:space="0" w:color="auto"/>
                    <w:right w:val="none" w:sz="0" w:space="0" w:color="auto"/>
                  </w:divBdr>
                  <w:divsChild>
                    <w:div w:id="1278953053">
                      <w:marLeft w:val="0"/>
                      <w:marRight w:val="0"/>
                      <w:marTop w:val="0"/>
                      <w:marBottom w:val="0"/>
                      <w:divBdr>
                        <w:top w:val="none" w:sz="0" w:space="0" w:color="auto"/>
                        <w:left w:val="none" w:sz="0" w:space="0" w:color="auto"/>
                        <w:bottom w:val="none" w:sz="0" w:space="0" w:color="auto"/>
                        <w:right w:val="none" w:sz="0" w:space="0" w:color="auto"/>
                      </w:divBdr>
                    </w:div>
                  </w:divsChild>
                </w:div>
                <w:div w:id="2118868489">
                  <w:marLeft w:val="0"/>
                  <w:marRight w:val="0"/>
                  <w:marTop w:val="0"/>
                  <w:marBottom w:val="0"/>
                  <w:divBdr>
                    <w:top w:val="none" w:sz="0" w:space="0" w:color="auto"/>
                    <w:left w:val="none" w:sz="0" w:space="0" w:color="auto"/>
                    <w:bottom w:val="none" w:sz="0" w:space="0" w:color="auto"/>
                    <w:right w:val="none" w:sz="0" w:space="0" w:color="auto"/>
                  </w:divBdr>
                  <w:divsChild>
                    <w:div w:id="1182545210">
                      <w:marLeft w:val="0"/>
                      <w:marRight w:val="0"/>
                      <w:marTop w:val="0"/>
                      <w:marBottom w:val="0"/>
                      <w:divBdr>
                        <w:top w:val="none" w:sz="0" w:space="0" w:color="auto"/>
                        <w:left w:val="none" w:sz="0" w:space="0" w:color="auto"/>
                        <w:bottom w:val="none" w:sz="0" w:space="0" w:color="auto"/>
                        <w:right w:val="none" w:sz="0" w:space="0" w:color="auto"/>
                      </w:divBdr>
                    </w:div>
                  </w:divsChild>
                </w:div>
                <w:div w:id="2122992314">
                  <w:marLeft w:val="0"/>
                  <w:marRight w:val="0"/>
                  <w:marTop w:val="0"/>
                  <w:marBottom w:val="0"/>
                  <w:divBdr>
                    <w:top w:val="none" w:sz="0" w:space="0" w:color="auto"/>
                    <w:left w:val="none" w:sz="0" w:space="0" w:color="auto"/>
                    <w:bottom w:val="none" w:sz="0" w:space="0" w:color="auto"/>
                    <w:right w:val="none" w:sz="0" w:space="0" w:color="auto"/>
                  </w:divBdr>
                  <w:divsChild>
                    <w:div w:id="202100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731254">
          <w:marLeft w:val="0"/>
          <w:marRight w:val="0"/>
          <w:marTop w:val="0"/>
          <w:marBottom w:val="0"/>
          <w:divBdr>
            <w:top w:val="none" w:sz="0" w:space="0" w:color="auto"/>
            <w:left w:val="none" w:sz="0" w:space="0" w:color="auto"/>
            <w:bottom w:val="none" w:sz="0" w:space="0" w:color="auto"/>
            <w:right w:val="none" w:sz="0" w:space="0" w:color="auto"/>
          </w:divBdr>
        </w:div>
        <w:div w:id="1863089620">
          <w:marLeft w:val="0"/>
          <w:marRight w:val="0"/>
          <w:marTop w:val="0"/>
          <w:marBottom w:val="0"/>
          <w:divBdr>
            <w:top w:val="none" w:sz="0" w:space="0" w:color="auto"/>
            <w:left w:val="none" w:sz="0" w:space="0" w:color="auto"/>
            <w:bottom w:val="none" w:sz="0" w:space="0" w:color="auto"/>
            <w:right w:val="none" w:sz="0" w:space="0" w:color="auto"/>
          </w:divBdr>
        </w:div>
        <w:div w:id="2016105005">
          <w:marLeft w:val="0"/>
          <w:marRight w:val="0"/>
          <w:marTop w:val="0"/>
          <w:marBottom w:val="0"/>
          <w:divBdr>
            <w:top w:val="none" w:sz="0" w:space="0" w:color="auto"/>
            <w:left w:val="none" w:sz="0" w:space="0" w:color="auto"/>
            <w:bottom w:val="none" w:sz="0" w:space="0" w:color="auto"/>
            <w:right w:val="none" w:sz="0" w:space="0" w:color="auto"/>
          </w:divBdr>
        </w:div>
      </w:divsChild>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45353538">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67398400">
      <w:bodyDiv w:val="1"/>
      <w:marLeft w:val="0"/>
      <w:marRight w:val="0"/>
      <w:marTop w:val="0"/>
      <w:marBottom w:val="0"/>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75449501">
      <w:bodyDiv w:val="1"/>
      <w:marLeft w:val="0"/>
      <w:marRight w:val="0"/>
      <w:marTop w:val="0"/>
      <w:marBottom w:val="0"/>
      <w:divBdr>
        <w:top w:val="none" w:sz="0" w:space="0" w:color="auto"/>
        <w:left w:val="none" w:sz="0" w:space="0" w:color="auto"/>
        <w:bottom w:val="none" w:sz="0" w:space="0" w:color="auto"/>
        <w:right w:val="none" w:sz="0" w:space="0" w:color="auto"/>
      </w:divBdr>
    </w:div>
    <w:div w:id="1681663429">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19738039">
      <w:bodyDiv w:val="1"/>
      <w:marLeft w:val="0"/>
      <w:marRight w:val="0"/>
      <w:marTop w:val="0"/>
      <w:marBottom w:val="0"/>
      <w:divBdr>
        <w:top w:val="none" w:sz="0" w:space="0" w:color="auto"/>
        <w:left w:val="none" w:sz="0" w:space="0" w:color="auto"/>
        <w:bottom w:val="none" w:sz="0" w:space="0" w:color="auto"/>
        <w:right w:val="none" w:sz="0" w:space="0" w:color="auto"/>
      </w:divBdr>
    </w:div>
    <w:div w:id="1736705011">
      <w:bodyDiv w:val="1"/>
      <w:marLeft w:val="0"/>
      <w:marRight w:val="0"/>
      <w:marTop w:val="0"/>
      <w:marBottom w:val="0"/>
      <w:divBdr>
        <w:top w:val="none" w:sz="0" w:space="0" w:color="auto"/>
        <w:left w:val="none" w:sz="0" w:space="0" w:color="auto"/>
        <w:bottom w:val="none" w:sz="0" w:space="0" w:color="auto"/>
        <w:right w:val="none" w:sz="0" w:space="0" w:color="auto"/>
      </w:divBdr>
      <w:divsChild>
        <w:div w:id="1041319783">
          <w:marLeft w:val="0"/>
          <w:marRight w:val="0"/>
          <w:marTop w:val="0"/>
          <w:marBottom w:val="0"/>
          <w:divBdr>
            <w:top w:val="none" w:sz="0" w:space="0" w:color="auto"/>
            <w:left w:val="none" w:sz="0" w:space="0" w:color="auto"/>
            <w:bottom w:val="none" w:sz="0" w:space="0" w:color="auto"/>
            <w:right w:val="none" w:sz="0" w:space="0" w:color="auto"/>
          </w:divBdr>
          <w:divsChild>
            <w:div w:id="278070517">
              <w:marLeft w:val="0"/>
              <w:marRight w:val="0"/>
              <w:marTop w:val="0"/>
              <w:marBottom w:val="0"/>
              <w:divBdr>
                <w:top w:val="none" w:sz="0" w:space="0" w:color="auto"/>
                <w:left w:val="none" w:sz="0" w:space="0" w:color="auto"/>
                <w:bottom w:val="none" w:sz="0" w:space="0" w:color="auto"/>
                <w:right w:val="none" w:sz="0" w:space="0" w:color="auto"/>
              </w:divBdr>
              <w:divsChild>
                <w:div w:id="1286423914">
                  <w:marLeft w:val="0"/>
                  <w:marRight w:val="0"/>
                  <w:marTop w:val="0"/>
                  <w:marBottom w:val="0"/>
                  <w:divBdr>
                    <w:top w:val="none" w:sz="0" w:space="0" w:color="auto"/>
                    <w:left w:val="none" w:sz="0" w:space="0" w:color="auto"/>
                    <w:bottom w:val="none" w:sz="0" w:space="0" w:color="auto"/>
                    <w:right w:val="none" w:sz="0" w:space="0" w:color="auto"/>
                  </w:divBdr>
                  <w:divsChild>
                    <w:div w:id="1011446153">
                      <w:marLeft w:val="0"/>
                      <w:marRight w:val="0"/>
                      <w:marTop w:val="0"/>
                      <w:marBottom w:val="0"/>
                      <w:divBdr>
                        <w:top w:val="none" w:sz="0" w:space="0" w:color="auto"/>
                        <w:left w:val="none" w:sz="0" w:space="0" w:color="auto"/>
                        <w:bottom w:val="none" w:sz="0" w:space="0" w:color="auto"/>
                        <w:right w:val="none" w:sz="0" w:space="0" w:color="auto"/>
                      </w:divBdr>
                      <w:divsChild>
                        <w:div w:id="1020668339">
                          <w:marLeft w:val="0"/>
                          <w:marRight w:val="0"/>
                          <w:marTop w:val="0"/>
                          <w:marBottom w:val="0"/>
                          <w:divBdr>
                            <w:top w:val="none" w:sz="0" w:space="0" w:color="auto"/>
                            <w:left w:val="none" w:sz="0" w:space="0" w:color="auto"/>
                            <w:bottom w:val="none" w:sz="0" w:space="0" w:color="auto"/>
                            <w:right w:val="none" w:sz="0" w:space="0" w:color="auto"/>
                          </w:divBdr>
                          <w:divsChild>
                            <w:div w:id="1256553916">
                              <w:marLeft w:val="0"/>
                              <w:marRight w:val="0"/>
                              <w:marTop w:val="0"/>
                              <w:marBottom w:val="0"/>
                              <w:divBdr>
                                <w:top w:val="none" w:sz="0" w:space="0" w:color="auto"/>
                                <w:left w:val="none" w:sz="0" w:space="0" w:color="auto"/>
                                <w:bottom w:val="none" w:sz="0" w:space="0" w:color="auto"/>
                                <w:right w:val="none" w:sz="0" w:space="0" w:color="auto"/>
                              </w:divBdr>
                              <w:divsChild>
                                <w:div w:id="32382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7168010">
      <w:bodyDiv w:val="1"/>
      <w:marLeft w:val="0"/>
      <w:marRight w:val="0"/>
      <w:marTop w:val="0"/>
      <w:marBottom w:val="0"/>
      <w:divBdr>
        <w:top w:val="none" w:sz="0" w:space="0" w:color="auto"/>
        <w:left w:val="none" w:sz="0" w:space="0" w:color="auto"/>
        <w:bottom w:val="none" w:sz="0" w:space="0" w:color="auto"/>
        <w:right w:val="none" w:sz="0" w:space="0" w:color="auto"/>
      </w:divBdr>
    </w:div>
    <w:div w:id="1746106156">
      <w:bodyDiv w:val="1"/>
      <w:marLeft w:val="0"/>
      <w:marRight w:val="0"/>
      <w:marTop w:val="0"/>
      <w:marBottom w:val="0"/>
      <w:divBdr>
        <w:top w:val="none" w:sz="0" w:space="0" w:color="auto"/>
        <w:left w:val="none" w:sz="0" w:space="0" w:color="auto"/>
        <w:bottom w:val="none" w:sz="0" w:space="0" w:color="auto"/>
        <w:right w:val="none" w:sz="0" w:space="0" w:color="auto"/>
      </w:divBdr>
    </w:div>
    <w:div w:id="1755129026">
      <w:bodyDiv w:val="1"/>
      <w:marLeft w:val="0"/>
      <w:marRight w:val="0"/>
      <w:marTop w:val="0"/>
      <w:marBottom w:val="0"/>
      <w:divBdr>
        <w:top w:val="none" w:sz="0" w:space="0" w:color="auto"/>
        <w:left w:val="none" w:sz="0" w:space="0" w:color="auto"/>
        <w:bottom w:val="none" w:sz="0" w:space="0" w:color="auto"/>
        <w:right w:val="none" w:sz="0" w:space="0" w:color="auto"/>
      </w:divBdr>
    </w:div>
    <w:div w:id="1759402910">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77020949">
      <w:bodyDiv w:val="1"/>
      <w:marLeft w:val="0"/>
      <w:marRight w:val="0"/>
      <w:marTop w:val="0"/>
      <w:marBottom w:val="0"/>
      <w:divBdr>
        <w:top w:val="none" w:sz="0" w:space="0" w:color="auto"/>
        <w:left w:val="none" w:sz="0" w:space="0" w:color="auto"/>
        <w:bottom w:val="none" w:sz="0" w:space="0" w:color="auto"/>
        <w:right w:val="none" w:sz="0" w:space="0" w:color="auto"/>
      </w:divBdr>
      <w:divsChild>
        <w:div w:id="814949828">
          <w:marLeft w:val="0"/>
          <w:marRight w:val="0"/>
          <w:marTop w:val="0"/>
          <w:marBottom w:val="0"/>
          <w:divBdr>
            <w:top w:val="none" w:sz="0" w:space="0" w:color="auto"/>
            <w:left w:val="none" w:sz="0" w:space="0" w:color="auto"/>
            <w:bottom w:val="none" w:sz="0" w:space="0" w:color="auto"/>
            <w:right w:val="none" w:sz="0" w:space="0" w:color="auto"/>
          </w:divBdr>
        </w:div>
      </w:divsChild>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3645668">
      <w:bodyDiv w:val="1"/>
      <w:marLeft w:val="0"/>
      <w:marRight w:val="0"/>
      <w:marTop w:val="0"/>
      <w:marBottom w:val="0"/>
      <w:divBdr>
        <w:top w:val="none" w:sz="0" w:space="0" w:color="auto"/>
        <w:left w:val="none" w:sz="0" w:space="0" w:color="auto"/>
        <w:bottom w:val="none" w:sz="0" w:space="0" w:color="auto"/>
        <w:right w:val="none" w:sz="0" w:space="0" w:color="auto"/>
      </w:divBdr>
      <w:divsChild>
        <w:div w:id="933174253">
          <w:marLeft w:val="0"/>
          <w:marRight w:val="0"/>
          <w:marTop w:val="0"/>
          <w:marBottom w:val="0"/>
          <w:divBdr>
            <w:top w:val="none" w:sz="0" w:space="0" w:color="auto"/>
            <w:left w:val="none" w:sz="0" w:space="0" w:color="auto"/>
            <w:bottom w:val="none" w:sz="0" w:space="0" w:color="auto"/>
            <w:right w:val="none" w:sz="0" w:space="0" w:color="auto"/>
          </w:divBdr>
        </w:div>
      </w:divsChild>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15099168">
      <w:bodyDiv w:val="1"/>
      <w:marLeft w:val="0"/>
      <w:marRight w:val="0"/>
      <w:marTop w:val="0"/>
      <w:marBottom w:val="0"/>
      <w:divBdr>
        <w:top w:val="none" w:sz="0" w:space="0" w:color="auto"/>
        <w:left w:val="none" w:sz="0" w:space="0" w:color="auto"/>
        <w:bottom w:val="none" w:sz="0" w:space="0" w:color="auto"/>
        <w:right w:val="none" w:sz="0" w:space="0" w:color="auto"/>
      </w:divBdr>
    </w:div>
    <w:div w:id="1824154247">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27013999">
      <w:bodyDiv w:val="1"/>
      <w:marLeft w:val="0"/>
      <w:marRight w:val="0"/>
      <w:marTop w:val="0"/>
      <w:marBottom w:val="0"/>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64898318">
      <w:bodyDiv w:val="1"/>
      <w:marLeft w:val="0"/>
      <w:marRight w:val="0"/>
      <w:marTop w:val="0"/>
      <w:marBottom w:val="0"/>
      <w:divBdr>
        <w:top w:val="none" w:sz="0" w:space="0" w:color="auto"/>
        <w:left w:val="none" w:sz="0" w:space="0" w:color="auto"/>
        <w:bottom w:val="none" w:sz="0" w:space="0" w:color="auto"/>
        <w:right w:val="none" w:sz="0" w:space="0" w:color="auto"/>
      </w:divBdr>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02984088">
      <w:bodyDiv w:val="1"/>
      <w:marLeft w:val="0"/>
      <w:marRight w:val="0"/>
      <w:marTop w:val="0"/>
      <w:marBottom w:val="0"/>
      <w:divBdr>
        <w:top w:val="none" w:sz="0" w:space="0" w:color="auto"/>
        <w:left w:val="none" w:sz="0" w:space="0" w:color="auto"/>
        <w:bottom w:val="none" w:sz="0" w:space="0" w:color="auto"/>
        <w:right w:val="none" w:sz="0" w:space="0" w:color="auto"/>
      </w:divBdr>
      <w:divsChild>
        <w:div w:id="272634186">
          <w:marLeft w:val="0"/>
          <w:marRight w:val="0"/>
          <w:marTop w:val="0"/>
          <w:marBottom w:val="0"/>
          <w:divBdr>
            <w:top w:val="none" w:sz="0" w:space="0" w:color="auto"/>
            <w:left w:val="none" w:sz="0" w:space="0" w:color="auto"/>
            <w:bottom w:val="none" w:sz="0" w:space="0" w:color="auto"/>
            <w:right w:val="none" w:sz="0" w:space="0" w:color="auto"/>
          </w:divBdr>
        </w:div>
        <w:div w:id="423459617">
          <w:marLeft w:val="0"/>
          <w:marRight w:val="0"/>
          <w:marTop w:val="0"/>
          <w:marBottom w:val="0"/>
          <w:divBdr>
            <w:top w:val="none" w:sz="0" w:space="0" w:color="auto"/>
            <w:left w:val="none" w:sz="0" w:space="0" w:color="auto"/>
            <w:bottom w:val="none" w:sz="0" w:space="0" w:color="auto"/>
            <w:right w:val="none" w:sz="0" w:space="0" w:color="auto"/>
          </w:divBdr>
        </w:div>
        <w:div w:id="583952909">
          <w:marLeft w:val="0"/>
          <w:marRight w:val="0"/>
          <w:marTop w:val="0"/>
          <w:marBottom w:val="0"/>
          <w:divBdr>
            <w:top w:val="none" w:sz="0" w:space="0" w:color="auto"/>
            <w:left w:val="none" w:sz="0" w:space="0" w:color="auto"/>
            <w:bottom w:val="none" w:sz="0" w:space="0" w:color="auto"/>
            <w:right w:val="none" w:sz="0" w:space="0" w:color="auto"/>
          </w:divBdr>
        </w:div>
        <w:div w:id="584385141">
          <w:marLeft w:val="0"/>
          <w:marRight w:val="0"/>
          <w:marTop w:val="0"/>
          <w:marBottom w:val="0"/>
          <w:divBdr>
            <w:top w:val="none" w:sz="0" w:space="0" w:color="auto"/>
            <w:left w:val="none" w:sz="0" w:space="0" w:color="auto"/>
            <w:bottom w:val="none" w:sz="0" w:space="0" w:color="auto"/>
            <w:right w:val="none" w:sz="0" w:space="0" w:color="auto"/>
          </w:divBdr>
        </w:div>
        <w:div w:id="1023483473">
          <w:marLeft w:val="0"/>
          <w:marRight w:val="0"/>
          <w:marTop w:val="0"/>
          <w:marBottom w:val="0"/>
          <w:divBdr>
            <w:top w:val="none" w:sz="0" w:space="0" w:color="auto"/>
            <w:left w:val="none" w:sz="0" w:space="0" w:color="auto"/>
            <w:bottom w:val="none" w:sz="0" w:space="0" w:color="auto"/>
            <w:right w:val="none" w:sz="0" w:space="0" w:color="auto"/>
          </w:divBdr>
        </w:div>
        <w:div w:id="1469858747">
          <w:marLeft w:val="0"/>
          <w:marRight w:val="0"/>
          <w:marTop w:val="0"/>
          <w:marBottom w:val="0"/>
          <w:divBdr>
            <w:top w:val="none" w:sz="0" w:space="0" w:color="auto"/>
            <w:left w:val="none" w:sz="0" w:space="0" w:color="auto"/>
            <w:bottom w:val="none" w:sz="0" w:space="0" w:color="auto"/>
            <w:right w:val="none" w:sz="0" w:space="0" w:color="auto"/>
          </w:divBdr>
        </w:div>
        <w:div w:id="1473670448">
          <w:marLeft w:val="0"/>
          <w:marRight w:val="0"/>
          <w:marTop w:val="0"/>
          <w:marBottom w:val="0"/>
          <w:divBdr>
            <w:top w:val="none" w:sz="0" w:space="0" w:color="auto"/>
            <w:left w:val="none" w:sz="0" w:space="0" w:color="auto"/>
            <w:bottom w:val="none" w:sz="0" w:space="0" w:color="auto"/>
            <w:right w:val="none" w:sz="0" w:space="0" w:color="auto"/>
          </w:divBdr>
        </w:div>
        <w:div w:id="2129008185">
          <w:marLeft w:val="0"/>
          <w:marRight w:val="0"/>
          <w:marTop w:val="0"/>
          <w:marBottom w:val="0"/>
          <w:divBdr>
            <w:top w:val="none" w:sz="0" w:space="0" w:color="auto"/>
            <w:left w:val="none" w:sz="0" w:space="0" w:color="auto"/>
            <w:bottom w:val="none" w:sz="0" w:space="0" w:color="auto"/>
            <w:right w:val="none" w:sz="0" w:space="0" w:color="auto"/>
          </w:divBdr>
        </w:div>
      </w:divsChild>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13394772">
      <w:bodyDiv w:val="1"/>
      <w:marLeft w:val="0"/>
      <w:marRight w:val="0"/>
      <w:marTop w:val="0"/>
      <w:marBottom w:val="0"/>
      <w:divBdr>
        <w:top w:val="none" w:sz="0" w:space="0" w:color="auto"/>
        <w:left w:val="none" w:sz="0" w:space="0" w:color="auto"/>
        <w:bottom w:val="none" w:sz="0" w:space="0" w:color="auto"/>
        <w:right w:val="none" w:sz="0" w:space="0" w:color="auto"/>
      </w:divBdr>
    </w:div>
    <w:div w:id="1915892441">
      <w:bodyDiv w:val="1"/>
      <w:marLeft w:val="0"/>
      <w:marRight w:val="0"/>
      <w:marTop w:val="0"/>
      <w:marBottom w:val="0"/>
      <w:divBdr>
        <w:top w:val="none" w:sz="0" w:space="0" w:color="auto"/>
        <w:left w:val="none" w:sz="0" w:space="0" w:color="auto"/>
        <w:bottom w:val="none" w:sz="0" w:space="0" w:color="auto"/>
        <w:right w:val="none" w:sz="0" w:space="0" w:color="auto"/>
      </w:divBdr>
    </w:div>
    <w:div w:id="1927372932">
      <w:bodyDiv w:val="1"/>
      <w:marLeft w:val="0"/>
      <w:marRight w:val="0"/>
      <w:marTop w:val="0"/>
      <w:marBottom w:val="0"/>
      <w:divBdr>
        <w:top w:val="none" w:sz="0" w:space="0" w:color="auto"/>
        <w:left w:val="none" w:sz="0" w:space="0" w:color="auto"/>
        <w:bottom w:val="none" w:sz="0" w:space="0" w:color="auto"/>
        <w:right w:val="none" w:sz="0" w:space="0" w:color="auto"/>
      </w:divBdr>
    </w:div>
    <w:div w:id="1934435103">
      <w:bodyDiv w:val="1"/>
      <w:marLeft w:val="0"/>
      <w:marRight w:val="0"/>
      <w:marTop w:val="0"/>
      <w:marBottom w:val="0"/>
      <w:divBdr>
        <w:top w:val="none" w:sz="0" w:space="0" w:color="auto"/>
        <w:left w:val="none" w:sz="0" w:space="0" w:color="auto"/>
        <w:bottom w:val="none" w:sz="0" w:space="0" w:color="auto"/>
        <w:right w:val="none" w:sz="0" w:space="0" w:color="auto"/>
      </w:divBdr>
    </w:div>
    <w:div w:id="1944992720">
      <w:bodyDiv w:val="1"/>
      <w:marLeft w:val="0"/>
      <w:marRight w:val="0"/>
      <w:marTop w:val="0"/>
      <w:marBottom w:val="0"/>
      <w:divBdr>
        <w:top w:val="none" w:sz="0" w:space="0" w:color="auto"/>
        <w:left w:val="none" w:sz="0" w:space="0" w:color="auto"/>
        <w:bottom w:val="none" w:sz="0" w:space="0" w:color="auto"/>
        <w:right w:val="none" w:sz="0" w:space="0" w:color="auto"/>
      </w:divBdr>
      <w:divsChild>
        <w:div w:id="1701391496">
          <w:marLeft w:val="0"/>
          <w:marRight w:val="0"/>
          <w:marTop w:val="0"/>
          <w:marBottom w:val="0"/>
          <w:divBdr>
            <w:top w:val="none" w:sz="0" w:space="0" w:color="auto"/>
            <w:left w:val="none" w:sz="0" w:space="0" w:color="auto"/>
            <w:bottom w:val="none" w:sz="0" w:space="0" w:color="auto"/>
            <w:right w:val="none" w:sz="0" w:space="0" w:color="auto"/>
          </w:divBdr>
        </w:div>
      </w:divsChild>
    </w:div>
    <w:div w:id="1964000904">
      <w:bodyDiv w:val="1"/>
      <w:marLeft w:val="0"/>
      <w:marRight w:val="0"/>
      <w:marTop w:val="0"/>
      <w:marBottom w:val="0"/>
      <w:divBdr>
        <w:top w:val="none" w:sz="0" w:space="0" w:color="auto"/>
        <w:left w:val="none" w:sz="0" w:space="0" w:color="auto"/>
        <w:bottom w:val="none" w:sz="0" w:space="0" w:color="auto"/>
        <w:right w:val="none" w:sz="0" w:space="0" w:color="auto"/>
      </w:divBdr>
    </w:div>
    <w:div w:id="1964145775">
      <w:bodyDiv w:val="1"/>
      <w:marLeft w:val="0"/>
      <w:marRight w:val="0"/>
      <w:marTop w:val="0"/>
      <w:marBottom w:val="0"/>
      <w:divBdr>
        <w:top w:val="none" w:sz="0" w:space="0" w:color="auto"/>
        <w:left w:val="none" w:sz="0" w:space="0" w:color="auto"/>
        <w:bottom w:val="none" w:sz="0" w:space="0" w:color="auto"/>
        <w:right w:val="none" w:sz="0" w:space="0" w:color="auto"/>
      </w:divBdr>
    </w:div>
    <w:div w:id="1967814997">
      <w:bodyDiv w:val="1"/>
      <w:marLeft w:val="0"/>
      <w:marRight w:val="0"/>
      <w:marTop w:val="0"/>
      <w:marBottom w:val="0"/>
      <w:divBdr>
        <w:top w:val="none" w:sz="0" w:space="0" w:color="auto"/>
        <w:left w:val="none" w:sz="0" w:space="0" w:color="auto"/>
        <w:bottom w:val="none" w:sz="0" w:space="0" w:color="auto"/>
        <w:right w:val="none" w:sz="0" w:space="0" w:color="auto"/>
      </w:divBdr>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1991210171">
      <w:bodyDiv w:val="1"/>
      <w:marLeft w:val="0"/>
      <w:marRight w:val="0"/>
      <w:marTop w:val="0"/>
      <w:marBottom w:val="0"/>
      <w:divBdr>
        <w:top w:val="none" w:sz="0" w:space="0" w:color="auto"/>
        <w:left w:val="none" w:sz="0" w:space="0" w:color="auto"/>
        <w:bottom w:val="none" w:sz="0" w:space="0" w:color="auto"/>
        <w:right w:val="none" w:sz="0" w:space="0" w:color="auto"/>
      </w:divBdr>
    </w:div>
    <w:div w:id="1992365291">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11634707">
      <w:bodyDiv w:val="1"/>
      <w:marLeft w:val="0"/>
      <w:marRight w:val="0"/>
      <w:marTop w:val="0"/>
      <w:marBottom w:val="0"/>
      <w:divBdr>
        <w:top w:val="none" w:sz="0" w:space="0" w:color="auto"/>
        <w:left w:val="none" w:sz="0" w:space="0" w:color="auto"/>
        <w:bottom w:val="none" w:sz="0" w:space="0" w:color="auto"/>
        <w:right w:val="none" w:sz="0" w:space="0" w:color="auto"/>
      </w:divBdr>
    </w:div>
    <w:div w:id="2019235127">
      <w:bodyDiv w:val="1"/>
      <w:marLeft w:val="0"/>
      <w:marRight w:val="0"/>
      <w:marTop w:val="0"/>
      <w:marBottom w:val="0"/>
      <w:divBdr>
        <w:top w:val="none" w:sz="0" w:space="0" w:color="auto"/>
        <w:left w:val="none" w:sz="0" w:space="0" w:color="auto"/>
        <w:bottom w:val="none" w:sz="0" w:space="0" w:color="auto"/>
        <w:right w:val="none" w:sz="0" w:space="0" w:color="auto"/>
      </w:divBdr>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5962149">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56007994">
      <w:bodyDiv w:val="1"/>
      <w:marLeft w:val="0"/>
      <w:marRight w:val="0"/>
      <w:marTop w:val="0"/>
      <w:marBottom w:val="0"/>
      <w:divBdr>
        <w:top w:val="none" w:sz="0" w:space="0" w:color="auto"/>
        <w:left w:val="none" w:sz="0" w:space="0" w:color="auto"/>
        <w:bottom w:val="none" w:sz="0" w:space="0" w:color="auto"/>
        <w:right w:val="none" w:sz="0" w:space="0" w:color="auto"/>
      </w:divBdr>
    </w:div>
    <w:div w:id="2060812011">
      <w:bodyDiv w:val="1"/>
      <w:marLeft w:val="0"/>
      <w:marRight w:val="0"/>
      <w:marTop w:val="0"/>
      <w:marBottom w:val="0"/>
      <w:divBdr>
        <w:top w:val="none" w:sz="0" w:space="0" w:color="auto"/>
        <w:left w:val="none" w:sz="0" w:space="0" w:color="auto"/>
        <w:bottom w:val="none" w:sz="0" w:space="0" w:color="auto"/>
        <w:right w:val="none" w:sz="0" w:space="0" w:color="auto"/>
      </w:divBdr>
      <w:divsChild>
        <w:div w:id="681082632">
          <w:marLeft w:val="0"/>
          <w:marRight w:val="0"/>
          <w:marTop w:val="0"/>
          <w:marBottom w:val="0"/>
          <w:divBdr>
            <w:top w:val="none" w:sz="0" w:space="0" w:color="auto"/>
            <w:left w:val="none" w:sz="0" w:space="0" w:color="auto"/>
            <w:bottom w:val="none" w:sz="0" w:space="0" w:color="auto"/>
            <w:right w:val="none" w:sz="0" w:space="0" w:color="auto"/>
          </w:divBdr>
        </w:div>
      </w:divsChild>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73655232">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87073179">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0251467">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4110429">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07653125">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28544096">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 w:id="2137333571">
      <w:bodyDiv w:val="1"/>
      <w:marLeft w:val="0"/>
      <w:marRight w:val="0"/>
      <w:marTop w:val="0"/>
      <w:marBottom w:val="0"/>
      <w:divBdr>
        <w:top w:val="none" w:sz="0" w:space="0" w:color="auto"/>
        <w:left w:val="none" w:sz="0" w:space="0" w:color="auto"/>
        <w:bottom w:val="none" w:sz="0" w:space="0" w:color="auto"/>
        <w:right w:val="none" w:sz="0" w:space="0" w:color="auto"/>
      </w:divBdr>
    </w:div>
    <w:div w:id="21381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ed38e77-dc4d-4e77-8159-460feb1a40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16" ma:contentTypeDescription="Create a new document." ma:contentTypeScope="" ma:versionID="8953837837f008b1ebd319feb3aa9cfe">
  <xsd:schema xmlns:xsd="http://www.w3.org/2001/XMLSchema" xmlns:xs="http://www.w3.org/2001/XMLSchema" xmlns:p="http://schemas.microsoft.com/office/2006/metadata/properties" xmlns:ns2="7ed38e77-dc4d-4e77-8159-460feb1a403a" xmlns:ns3="6d4000a0-b162-4fca-ac2c-ce72dff4cd87" xmlns:ns4="9c46a28d-acc8-4027-86ce-a8901ee39950" targetNamespace="http://schemas.microsoft.com/office/2006/metadata/properties" ma:root="true" ma:fieldsID="15be7af4c04bdef2f8fd2385798c457d" ns2:_="" ns3:_="" ns4:_="">
    <xsd:import namespace="7ed38e77-dc4d-4e77-8159-460feb1a403a"/>
    <xsd:import namespace="6d4000a0-b162-4fca-ac2c-ce72dff4cd87"/>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2.xml><?xml version="1.0" encoding="utf-8"?>
<ds:datastoreItem xmlns:ds="http://schemas.openxmlformats.org/officeDocument/2006/customXml" ds:itemID="{000CA899-70E4-4113-B493-0603B0D33B9D}">
  <ds:schemaRefs>
    <ds:schemaRef ds:uri="http://schemas.microsoft.com/office/2006/metadata/properties"/>
    <ds:schemaRef ds:uri="http://schemas.microsoft.com/office/infopath/2007/PartnerControls"/>
    <ds:schemaRef ds:uri="9c46a28d-acc8-4027-86ce-a8901ee39950"/>
    <ds:schemaRef ds:uri="7ed38e77-dc4d-4e77-8159-460feb1a403a"/>
  </ds:schemaRefs>
</ds:datastoreItem>
</file>

<file path=customXml/itemProps3.xml><?xml version="1.0" encoding="utf-8"?>
<ds:datastoreItem xmlns:ds="http://schemas.openxmlformats.org/officeDocument/2006/customXml" ds:itemID="{0727C764-E036-41EC-9850-2D942AF520CD}">
  <ds:schemaRefs>
    <ds:schemaRef ds:uri="http://schemas.openxmlformats.org/officeDocument/2006/bibliography"/>
  </ds:schemaRefs>
</ds:datastoreItem>
</file>

<file path=customXml/itemProps4.xml><?xml version="1.0" encoding="utf-8"?>
<ds:datastoreItem xmlns:ds="http://schemas.openxmlformats.org/officeDocument/2006/customXml" ds:itemID="{B099F6D5-7E9B-4703-B2AD-95FABE4C3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Thai Report.dot</Template>
  <TotalTime>2152</TotalTime>
  <Pages>18</Pages>
  <Words>3900</Words>
  <Characters>22230</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26078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Pornarin Jarudech</cp:lastModifiedBy>
  <cp:revision>1350</cp:revision>
  <cp:lastPrinted>2024-08-10T05:19:00Z</cp:lastPrinted>
  <dcterms:created xsi:type="dcterms:W3CDTF">2023-11-03T07:44:00Z</dcterms:created>
  <dcterms:modified xsi:type="dcterms:W3CDTF">2024-08-14T12:21:00Z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0x010100A1770BF34A2CD545987F5807F0E7501A</vt:lpwstr>
  </property>
  <property fmtid="{D5CDD505-2E9C-101B-9397-08002B2CF9AE}" pid="3" name="MediaServiceImageTags">
    <vt:lpwstr/>
  </property>
</Properties>
</file>