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BC1FC3B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63C868FE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5A07F3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5A07F3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2602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6022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260227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260227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260227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60227" w:rsidRPr="00B80F8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A3D6A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AD41B1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การเปลี่ยนแปลงส่วนของผู้ถือหุ้น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รวมถึงงบกระแสเงินสดรวมและเฉพาะของบริษัทสำหรับงวด</w:t>
      </w:r>
      <w:r w:rsidR="00260227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F098B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ของ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29EE420A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3C30419C" w:rsidR="007C0DED" w:rsidRPr="00B80F82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A32276" w14:textId="77777777" w:rsidR="00163B1F" w:rsidRPr="00B80F8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34BFD5" w14:textId="44F7FFA0" w:rsidR="002C532F" w:rsidRPr="00B80F8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B80F8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B80F8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5E4137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E4137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1227B57D" w:rsidR="00CD4D4E" w:rsidRPr="00B80F82" w:rsidRDefault="00EC6D75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C6D75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260227" w:rsidRPr="00EC6D7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60227" w:rsidRPr="00EC6D7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สิงหาคม</w:t>
      </w:r>
      <w:r w:rsidR="00E17F28" w:rsidRPr="00EC6D7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17F28" w:rsidRPr="00EC6D75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FFE5F" w14:textId="77777777" w:rsidR="00904BAE" w:rsidRDefault="00904BAE">
      <w:r>
        <w:separator/>
      </w:r>
    </w:p>
  </w:endnote>
  <w:endnote w:type="continuationSeparator" w:id="0">
    <w:p w14:paraId="5198241F" w14:textId="77777777" w:rsidR="00904BAE" w:rsidRDefault="00904BAE">
      <w:r>
        <w:continuationSeparator/>
      </w:r>
    </w:p>
  </w:endnote>
  <w:endnote w:type="continuationNotice" w:id="1">
    <w:p w14:paraId="4B3F3C3C" w14:textId="77777777" w:rsidR="00904BAE" w:rsidRDefault="00904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4811B" w14:textId="77777777" w:rsidR="00904BAE" w:rsidRDefault="00904BAE">
      <w:bookmarkStart w:id="0" w:name="_Hlk482348182"/>
      <w:bookmarkEnd w:id="0"/>
      <w:r>
        <w:separator/>
      </w:r>
    </w:p>
  </w:footnote>
  <w:footnote w:type="continuationSeparator" w:id="0">
    <w:p w14:paraId="748D5DA3" w14:textId="77777777" w:rsidR="00904BAE" w:rsidRDefault="00904BAE">
      <w:r>
        <w:continuationSeparator/>
      </w:r>
    </w:p>
  </w:footnote>
  <w:footnote w:type="continuationNotice" w:id="1">
    <w:p w14:paraId="45296B0E" w14:textId="77777777" w:rsidR="00904BAE" w:rsidRDefault="00904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7D9C7FAF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7079E084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214A6B12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57CEE"/>
    <w:rsid w:val="000635FA"/>
    <w:rsid w:val="00063F41"/>
    <w:rsid w:val="00066CDE"/>
    <w:rsid w:val="00067A2B"/>
    <w:rsid w:val="000723F7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FAB"/>
    <w:rsid w:val="000A4716"/>
    <w:rsid w:val="000A51A8"/>
    <w:rsid w:val="000B1B4E"/>
    <w:rsid w:val="000B65E3"/>
    <w:rsid w:val="000B7090"/>
    <w:rsid w:val="000C279D"/>
    <w:rsid w:val="000C795D"/>
    <w:rsid w:val="000D0A2F"/>
    <w:rsid w:val="000D2DBF"/>
    <w:rsid w:val="000D73B4"/>
    <w:rsid w:val="000D7424"/>
    <w:rsid w:val="000E52CE"/>
    <w:rsid w:val="000F3AAB"/>
    <w:rsid w:val="000F4387"/>
    <w:rsid w:val="000F50A4"/>
    <w:rsid w:val="000F6E25"/>
    <w:rsid w:val="001008A1"/>
    <w:rsid w:val="00100B50"/>
    <w:rsid w:val="001011DF"/>
    <w:rsid w:val="001100B9"/>
    <w:rsid w:val="00112B69"/>
    <w:rsid w:val="00114ADD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A76F7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0488"/>
    <w:rsid w:val="00214B4B"/>
    <w:rsid w:val="00224E8A"/>
    <w:rsid w:val="0022518C"/>
    <w:rsid w:val="00227501"/>
    <w:rsid w:val="00237A7E"/>
    <w:rsid w:val="00241F16"/>
    <w:rsid w:val="00247352"/>
    <w:rsid w:val="00247969"/>
    <w:rsid w:val="00253CE4"/>
    <w:rsid w:val="00260227"/>
    <w:rsid w:val="0026182A"/>
    <w:rsid w:val="00261FA4"/>
    <w:rsid w:val="0026566B"/>
    <w:rsid w:val="00277EBE"/>
    <w:rsid w:val="00281C48"/>
    <w:rsid w:val="002838FB"/>
    <w:rsid w:val="00285249"/>
    <w:rsid w:val="00285E54"/>
    <w:rsid w:val="00286D58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0AD8"/>
    <w:rsid w:val="003D20F3"/>
    <w:rsid w:val="003D2605"/>
    <w:rsid w:val="003D4087"/>
    <w:rsid w:val="003D64D6"/>
    <w:rsid w:val="003E034A"/>
    <w:rsid w:val="003E1AE5"/>
    <w:rsid w:val="003E24E4"/>
    <w:rsid w:val="003E3E21"/>
    <w:rsid w:val="003F1162"/>
    <w:rsid w:val="00411510"/>
    <w:rsid w:val="00416281"/>
    <w:rsid w:val="00421123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3CE1"/>
    <w:rsid w:val="00481FE7"/>
    <w:rsid w:val="0048532C"/>
    <w:rsid w:val="0048661E"/>
    <w:rsid w:val="00487E39"/>
    <w:rsid w:val="00487E84"/>
    <w:rsid w:val="0049103F"/>
    <w:rsid w:val="00493E9E"/>
    <w:rsid w:val="0049681A"/>
    <w:rsid w:val="004A0DFE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F1A16"/>
    <w:rsid w:val="004F207F"/>
    <w:rsid w:val="004F30A5"/>
    <w:rsid w:val="004F56BD"/>
    <w:rsid w:val="004F5D91"/>
    <w:rsid w:val="005070FA"/>
    <w:rsid w:val="00507655"/>
    <w:rsid w:val="005134EB"/>
    <w:rsid w:val="0052186A"/>
    <w:rsid w:val="0052292D"/>
    <w:rsid w:val="00523D2D"/>
    <w:rsid w:val="005321DA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137"/>
    <w:rsid w:val="005E4B76"/>
    <w:rsid w:val="005E5578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C3D37"/>
    <w:rsid w:val="006C6376"/>
    <w:rsid w:val="006D6FF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2D60"/>
    <w:rsid w:val="007D3B75"/>
    <w:rsid w:val="007D41A1"/>
    <w:rsid w:val="007D52DD"/>
    <w:rsid w:val="007E5F16"/>
    <w:rsid w:val="00801819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4BAE"/>
    <w:rsid w:val="00907FD4"/>
    <w:rsid w:val="00912F98"/>
    <w:rsid w:val="0091327B"/>
    <w:rsid w:val="009146B8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B8F"/>
    <w:rsid w:val="009E278C"/>
    <w:rsid w:val="009E411A"/>
    <w:rsid w:val="009E442A"/>
    <w:rsid w:val="009E6DEC"/>
    <w:rsid w:val="009F098B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1B1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3AA9"/>
    <w:rsid w:val="00B55A93"/>
    <w:rsid w:val="00B55EE8"/>
    <w:rsid w:val="00B56E6C"/>
    <w:rsid w:val="00B63D0E"/>
    <w:rsid w:val="00B67CDA"/>
    <w:rsid w:val="00B70285"/>
    <w:rsid w:val="00B80F82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C612C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4F0E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1E93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2326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5AF"/>
    <w:rsid w:val="00CE4D96"/>
    <w:rsid w:val="00CE520E"/>
    <w:rsid w:val="00CF1EA0"/>
    <w:rsid w:val="00CF68D3"/>
    <w:rsid w:val="00D078C4"/>
    <w:rsid w:val="00D13848"/>
    <w:rsid w:val="00D15EA5"/>
    <w:rsid w:val="00D17847"/>
    <w:rsid w:val="00D2100B"/>
    <w:rsid w:val="00D24220"/>
    <w:rsid w:val="00D3089E"/>
    <w:rsid w:val="00D31D7A"/>
    <w:rsid w:val="00D33E60"/>
    <w:rsid w:val="00D4260C"/>
    <w:rsid w:val="00D460E7"/>
    <w:rsid w:val="00D5002A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A3D6A"/>
    <w:rsid w:val="00EA6D40"/>
    <w:rsid w:val="00EB08FF"/>
    <w:rsid w:val="00EB2C2C"/>
    <w:rsid w:val="00EB3478"/>
    <w:rsid w:val="00EB4B39"/>
    <w:rsid w:val="00EB6FE3"/>
    <w:rsid w:val="00EC6D75"/>
    <w:rsid w:val="00ED531D"/>
    <w:rsid w:val="00EE0F65"/>
    <w:rsid w:val="00EE2C7D"/>
    <w:rsid w:val="00EE321E"/>
    <w:rsid w:val="00EE44DA"/>
    <w:rsid w:val="00EE59BD"/>
    <w:rsid w:val="00EF190C"/>
    <w:rsid w:val="00EF47AE"/>
    <w:rsid w:val="00EF4B0C"/>
    <w:rsid w:val="00F00329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0059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E14438B-3058-4FFA-94CD-DBB5697D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4471dd04bf6bc33a510df8bf8a283354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3be35c651c05f46e516cc0106a68fec3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2cde421d-8dd3-4443-8604-e0f973ea2b48"/>
    <ds:schemaRef ds:uri="http://schemas.microsoft.com/office/2006/metadata/properties"/>
    <ds:schemaRef ds:uri="9c46a28d-acc8-4027-86ce-a8901ee39950"/>
    <ds:schemaRef ds:uri="http://purl.org/dc/terms/"/>
    <ds:schemaRef ds:uri="c2d9b97a-c637-426a-b193-bfdf938e1ab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ED89C-2872-4D04-9A84-4947D5AE2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366</TotalTime>
  <Pages>2</Pages>
  <Words>362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265</cp:revision>
  <cp:lastPrinted>2022-05-11T08:53:00Z</cp:lastPrinted>
  <dcterms:created xsi:type="dcterms:W3CDTF">2019-03-12T06:58:00Z</dcterms:created>
  <dcterms:modified xsi:type="dcterms:W3CDTF">2024-08-14T08:52:00Z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