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F37745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F37745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F37745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13E4F123" w:rsidR="000B5D47" w:rsidRDefault="00CD12DD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2900A8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B908D5"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26293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262935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0D23E6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006BF">
        <w:rPr>
          <w:rFonts w:ascii="Browallia New" w:hAnsi="Browallia New" w:cs="Browallia New"/>
          <w:sz w:val="28"/>
          <w:szCs w:val="28"/>
          <w:lang w:bidi="th-TH"/>
        </w:rPr>
        <w:br/>
      </w:r>
      <w:r w:rsidR="00B245B3">
        <w:rPr>
          <w:rFonts w:ascii="Browallia New" w:hAnsi="Browallia New" w:cs="Browallia New"/>
          <w:sz w:val="28"/>
          <w:szCs w:val="28"/>
          <w:lang w:bidi="th-TH"/>
        </w:rPr>
        <w:t>3</w:t>
      </w:r>
      <w:r w:rsidR="00AA65E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AA65E7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245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245B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B908D5"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</w:t>
      </w:r>
      <w:r w:rsidR="002576E9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ทุนเบ็ดเสร็จรวมและเฉพาะบริษัท</w:t>
      </w:r>
      <w:r w:rsidR="00AA65E7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940DCB" w:rsidRPr="00117C7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A65E7" w:rsidRPr="00117C76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AA65E7" w:rsidRPr="00117C7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AA65E7" w:rsidRPr="00117C76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2576E9" w:rsidRPr="00117C7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117C76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าของรวมแล</w:t>
      </w:r>
      <w:r w:rsidR="00A359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AA65E7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2576E9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AA65E7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F37745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4F1E0AAA" w:rsidR="007143DE" w:rsidRDefault="004A38A0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21ECE3" w14:textId="77777777" w:rsidR="002250B1" w:rsidRDefault="002250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AA19C5" w14:textId="77777777" w:rsidR="002250B1" w:rsidRDefault="002250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A8B3FE" w14:textId="77777777" w:rsidR="002250B1" w:rsidRDefault="002250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ECBDA7" w14:textId="77777777" w:rsidR="00E32427" w:rsidRPr="009E35E6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35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198DE35E" w:rsidR="003E470D" w:rsidRPr="00A522B7" w:rsidRDefault="0083404F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="004D5A17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83404F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40"/>
          <w:szCs w:val="40"/>
        </w:rPr>
      </w:pPr>
    </w:p>
    <w:p w14:paraId="2DF7377E" w14:textId="77777777" w:rsidR="008C0D64" w:rsidRPr="00A522B7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F18EA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18E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722E551B" w:rsidR="003C35EF" w:rsidRPr="00A522B7" w:rsidRDefault="00EE2CE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1070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AA65E7" w:rsidRPr="00AC10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83404F" w:rsidRPr="00AC10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3404F" w:rsidRPr="00AC1070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3A03ADA2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6BB71" w14:textId="77777777" w:rsidR="004D3B73" w:rsidRDefault="004D3B73">
      <w:r>
        <w:separator/>
      </w:r>
    </w:p>
  </w:endnote>
  <w:endnote w:type="continuationSeparator" w:id="0">
    <w:p w14:paraId="18187340" w14:textId="77777777" w:rsidR="004D3B73" w:rsidRDefault="004D3B73">
      <w:r>
        <w:continuationSeparator/>
      </w:r>
    </w:p>
  </w:endnote>
  <w:endnote w:type="continuationNotice" w:id="1">
    <w:p w14:paraId="09E33561" w14:textId="77777777" w:rsidR="004D3B73" w:rsidRDefault="004D3B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71F6D" w14:textId="77777777" w:rsidR="004D3B73" w:rsidRDefault="004D3B73">
      <w:bookmarkStart w:id="0" w:name="_Hlk482348182"/>
      <w:bookmarkEnd w:id="0"/>
      <w:r>
        <w:separator/>
      </w:r>
    </w:p>
  </w:footnote>
  <w:footnote w:type="continuationSeparator" w:id="0">
    <w:p w14:paraId="7B6F248B" w14:textId="77777777" w:rsidR="004D3B73" w:rsidRDefault="004D3B73">
      <w:r>
        <w:continuationSeparator/>
      </w:r>
    </w:p>
  </w:footnote>
  <w:footnote w:type="continuationNotice" w:id="1">
    <w:p w14:paraId="4D3D09BE" w14:textId="77777777" w:rsidR="004D3B73" w:rsidRDefault="004D3B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46BF5D41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27F2F4F" w14:textId="3388ABAE" w:rsidR="00B66AA4" w:rsidRDefault="00CD4D4E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CCF24D2" w14:textId="5D1CBCAD" w:rsidR="00D15EA5" w:rsidRPr="006932D7" w:rsidRDefault="00CC0490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6A0A38B2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248C4"/>
    <w:rsid w:val="0003023B"/>
    <w:rsid w:val="00031D17"/>
    <w:rsid w:val="0003778B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D23E6"/>
    <w:rsid w:val="000E320D"/>
    <w:rsid w:val="000E52CE"/>
    <w:rsid w:val="000F3AAB"/>
    <w:rsid w:val="000F6E25"/>
    <w:rsid w:val="001011DF"/>
    <w:rsid w:val="001066DF"/>
    <w:rsid w:val="00112B69"/>
    <w:rsid w:val="00117C76"/>
    <w:rsid w:val="001316D3"/>
    <w:rsid w:val="00132474"/>
    <w:rsid w:val="001479BE"/>
    <w:rsid w:val="001554CD"/>
    <w:rsid w:val="00155A91"/>
    <w:rsid w:val="001613E2"/>
    <w:rsid w:val="0016459D"/>
    <w:rsid w:val="00164EB8"/>
    <w:rsid w:val="00167017"/>
    <w:rsid w:val="00190C04"/>
    <w:rsid w:val="00191C9B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0B1"/>
    <w:rsid w:val="0022518C"/>
    <w:rsid w:val="00237A7E"/>
    <w:rsid w:val="00237DAB"/>
    <w:rsid w:val="002407CC"/>
    <w:rsid w:val="00241F16"/>
    <w:rsid w:val="00247969"/>
    <w:rsid w:val="002576E9"/>
    <w:rsid w:val="00260B25"/>
    <w:rsid w:val="0026182A"/>
    <w:rsid w:val="00262935"/>
    <w:rsid w:val="00270226"/>
    <w:rsid w:val="00277EBE"/>
    <w:rsid w:val="002838FB"/>
    <w:rsid w:val="00285249"/>
    <w:rsid w:val="0028696D"/>
    <w:rsid w:val="002869D4"/>
    <w:rsid w:val="002900A8"/>
    <w:rsid w:val="0029608E"/>
    <w:rsid w:val="00296D79"/>
    <w:rsid w:val="002A252E"/>
    <w:rsid w:val="002B0384"/>
    <w:rsid w:val="002B5A4A"/>
    <w:rsid w:val="002C0138"/>
    <w:rsid w:val="002C623D"/>
    <w:rsid w:val="002D514F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726"/>
    <w:rsid w:val="00335E5B"/>
    <w:rsid w:val="00352138"/>
    <w:rsid w:val="00354F5D"/>
    <w:rsid w:val="003570E8"/>
    <w:rsid w:val="0036061B"/>
    <w:rsid w:val="00365ECE"/>
    <w:rsid w:val="00374047"/>
    <w:rsid w:val="003744DA"/>
    <w:rsid w:val="003817E0"/>
    <w:rsid w:val="00384904"/>
    <w:rsid w:val="00386916"/>
    <w:rsid w:val="003A279F"/>
    <w:rsid w:val="003B1BA7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C59DD"/>
    <w:rsid w:val="003D2605"/>
    <w:rsid w:val="003D3DA9"/>
    <w:rsid w:val="003D64D6"/>
    <w:rsid w:val="003E034A"/>
    <w:rsid w:val="003E22BA"/>
    <w:rsid w:val="003E3E21"/>
    <w:rsid w:val="003E470D"/>
    <w:rsid w:val="003E5574"/>
    <w:rsid w:val="003F1445"/>
    <w:rsid w:val="004006BF"/>
    <w:rsid w:val="00400E24"/>
    <w:rsid w:val="00416281"/>
    <w:rsid w:val="00422353"/>
    <w:rsid w:val="00426915"/>
    <w:rsid w:val="00433F63"/>
    <w:rsid w:val="004346F7"/>
    <w:rsid w:val="00435788"/>
    <w:rsid w:val="004359E6"/>
    <w:rsid w:val="00443CE3"/>
    <w:rsid w:val="00452E7B"/>
    <w:rsid w:val="004546FA"/>
    <w:rsid w:val="00464060"/>
    <w:rsid w:val="004641B5"/>
    <w:rsid w:val="0046697E"/>
    <w:rsid w:val="0046707A"/>
    <w:rsid w:val="00481FE7"/>
    <w:rsid w:val="0048532C"/>
    <w:rsid w:val="0049103F"/>
    <w:rsid w:val="004A05AA"/>
    <w:rsid w:val="004A0DFE"/>
    <w:rsid w:val="004A38A0"/>
    <w:rsid w:val="004A3C62"/>
    <w:rsid w:val="004A4A58"/>
    <w:rsid w:val="004B2EA6"/>
    <w:rsid w:val="004C0971"/>
    <w:rsid w:val="004C0C25"/>
    <w:rsid w:val="004C2111"/>
    <w:rsid w:val="004C24C7"/>
    <w:rsid w:val="004C732E"/>
    <w:rsid w:val="004D20AE"/>
    <w:rsid w:val="004D2D5D"/>
    <w:rsid w:val="004D3578"/>
    <w:rsid w:val="004D3B73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E65D2"/>
    <w:rsid w:val="005F4D62"/>
    <w:rsid w:val="00610ED7"/>
    <w:rsid w:val="006153E3"/>
    <w:rsid w:val="00615AC4"/>
    <w:rsid w:val="00620CE3"/>
    <w:rsid w:val="00621086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B46CD"/>
    <w:rsid w:val="006C25FA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26907"/>
    <w:rsid w:val="00731894"/>
    <w:rsid w:val="0073310D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0895"/>
    <w:rsid w:val="0078170A"/>
    <w:rsid w:val="00784602"/>
    <w:rsid w:val="0078707A"/>
    <w:rsid w:val="00790956"/>
    <w:rsid w:val="0079502D"/>
    <w:rsid w:val="007A0755"/>
    <w:rsid w:val="007A31D9"/>
    <w:rsid w:val="007A4A2F"/>
    <w:rsid w:val="007A74F9"/>
    <w:rsid w:val="007B55E9"/>
    <w:rsid w:val="007C1D94"/>
    <w:rsid w:val="007D32CE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4F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A09F8"/>
    <w:rsid w:val="008B19D9"/>
    <w:rsid w:val="008B1FD3"/>
    <w:rsid w:val="008B204B"/>
    <w:rsid w:val="008C0D64"/>
    <w:rsid w:val="008C23FD"/>
    <w:rsid w:val="008C49AE"/>
    <w:rsid w:val="008C59F7"/>
    <w:rsid w:val="008D061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0DCB"/>
    <w:rsid w:val="0094156B"/>
    <w:rsid w:val="00942FE8"/>
    <w:rsid w:val="00955B30"/>
    <w:rsid w:val="00957E70"/>
    <w:rsid w:val="00961FFD"/>
    <w:rsid w:val="00970DAB"/>
    <w:rsid w:val="00972A45"/>
    <w:rsid w:val="0097321D"/>
    <w:rsid w:val="009742A5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B4D52"/>
    <w:rsid w:val="009C002A"/>
    <w:rsid w:val="009D1CB7"/>
    <w:rsid w:val="009E278C"/>
    <w:rsid w:val="009E35E6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5782"/>
    <w:rsid w:val="00A35984"/>
    <w:rsid w:val="00A36126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A65E7"/>
    <w:rsid w:val="00AB1A14"/>
    <w:rsid w:val="00AC1070"/>
    <w:rsid w:val="00AC31D4"/>
    <w:rsid w:val="00AC531C"/>
    <w:rsid w:val="00AC6098"/>
    <w:rsid w:val="00AD2E7C"/>
    <w:rsid w:val="00AE1D17"/>
    <w:rsid w:val="00AE2BF6"/>
    <w:rsid w:val="00AE3370"/>
    <w:rsid w:val="00AE415F"/>
    <w:rsid w:val="00AE64CA"/>
    <w:rsid w:val="00AE7B1E"/>
    <w:rsid w:val="00AF7092"/>
    <w:rsid w:val="00B00287"/>
    <w:rsid w:val="00B119F8"/>
    <w:rsid w:val="00B1324D"/>
    <w:rsid w:val="00B157E2"/>
    <w:rsid w:val="00B245B3"/>
    <w:rsid w:val="00B24A45"/>
    <w:rsid w:val="00B25B92"/>
    <w:rsid w:val="00B26948"/>
    <w:rsid w:val="00B26F8E"/>
    <w:rsid w:val="00B34D51"/>
    <w:rsid w:val="00B36493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66AA4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5DB"/>
    <w:rsid w:val="00BE4988"/>
    <w:rsid w:val="00BF1C24"/>
    <w:rsid w:val="00BF3A14"/>
    <w:rsid w:val="00BF5E73"/>
    <w:rsid w:val="00BF7304"/>
    <w:rsid w:val="00C03E52"/>
    <w:rsid w:val="00C06939"/>
    <w:rsid w:val="00C21E3B"/>
    <w:rsid w:val="00C30374"/>
    <w:rsid w:val="00C33415"/>
    <w:rsid w:val="00C35B1A"/>
    <w:rsid w:val="00C41C7D"/>
    <w:rsid w:val="00C45AA0"/>
    <w:rsid w:val="00C46828"/>
    <w:rsid w:val="00C47714"/>
    <w:rsid w:val="00C63023"/>
    <w:rsid w:val="00C63743"/>
    <w:rsid w:val="00C75E5F"/>
    <w:rsid w:val="00C76C6C"/>
    <w:rsid w:val="00C80EC5"/>
    <w:rsid w:val="00C86BB9"/>
    <w:rsid w:val="00C8772C"/>
    <w:rsid w:val="00C945BB"/>
    <w:rsid w:val="00CA43FD"/>
    <w:rsid w:val="00CA4878"/>
    <w:rsid w:val="00CB00B2"/>
    <w:rsid w:val="00CB12F2"/>
    <w:rsid w:val="00CB18EB"/>
    <w:rsid w:val="00CB441E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CF4BE8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5248"/>
    <w:rsid w:val="00D96128"/>
    <w:rsid w:val="00D96A0B"/>
    <w:rsid w:val="00DA36EE"/>
    <w:rsid w:val="00DA452E"/>
    <w:rsid w:val="00DA5128"/>
    <w:rsid w:val="00DA5E75"/>
    <w:rsid w:val="00DA70C5"/>
    <w:rsid w:val="00DB308D"/>
    <w:rsid w:val="00DB5C45"/>
    <w:rsid w:val="00DB5F40"/>
    <w:rsid w:val="00DB7533"/>
    <w:rsid w:val="00DD1E47"/>
    <w:rsid w:val="00DD61A9"/>
    <w:rsid w:val="00DD6EF1"/>
    <w:rsid w:val="00DE12C5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E2CEB"/>
    <w:rsid w:val="00EF5368"/>
    <w:rsid w:val="00F15B98"/>
    <w:rsid w:val="00F246A1"/>
    <w:rsid w:val="00F37745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A4D0A4C-28CE-4842-B3F0-DDBD688B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74ef188e6ec600deb305abbcae781e41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67b83469eb93cbbf8b04e9336904b3fd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terms/"/>
    <ds:schemaRef ds:uri="5ff93197-5cd4-4697-961c-11b2929d1c0c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9c46a28d-acc8-4027-86ce-a8901ee39950"/>
    <ds:schemaRef ds:uri="729065a1-720c-4df0-b67c-e69a28b38a78"/>
  </ds:schemaRefs>
</ds:datastoreItem>
</file>

<file path=customXml/itemProps3.xml><?xml version="1.0" encoding="utf-8"?>
<ds:datastoreItem xmlns:ds="http://schemas.openxmlformats.org/officeDocument/2006/customXml" ds:itemID="{EAE6F508-E48A-4953-980B-254DF84EF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203</TotalTime>
  <Pages>2</Pages>
  <Words>355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309</cp:revision>
  <cp:lastPrinted>2024-08-08T21:18:00Z</cp:lastPrinted>
  <dcterms:created xsi:type="dcterms:W3CDTF">2018-03-24T03:02:00Z</dcterms:created>
  <dcterms:modified xsi:type="dcterms:W3CDTF">2024-08-13T11:29:00Z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DocumentId">
    <vt:lpwstr>084b0e936da5c9d631210fd6e0cac4acf2cb43e04ba3ba063e444aebf7d397c4</vt:lpwstr>
  </property>
</Properties>
</file>