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270"/>
        <w:gridCol w:w="7880"/>
      </w:tblGrid>
      <w:tr w:rsidR="00135230" w:rsidRPr="009C526C" w14:paraId="21390D00" w14:textId="77777777" w:rsidTr="00EE51ED"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3E73FDC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spacing w:val="0"/>
              </w:rPr>
            </w:pPr>
            <w:r w:rsidRPr="009C526C">
              <w:rPr>
                <w:rFonts w:cs="Angsana New"/>
                <w:spacing w:val="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899957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spacing w:val="0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1ECC5DD9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spacing w:val="0"/>
              </w:rPr>
            </w:pPr>
            <w:r w:rsidRPr="009C526C">
              <w:rPr>
                <w:rFonts w:cs="Angsana New"/>
                <w:spacing w:val="0"/>
                <w:cs/>
              </w:rPr>
              <w:t>สารบัญ</w:t>
            </w:r>
          </w:p>
        </w:tc>
      </w:tr>
      <w:tr w:rsidR="00135230" w:rsidRPr="009C526C" w14:paraId="72C866C1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4B47133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39676DD8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4FEDD9C6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</w:tr>
      <w:tr w:rsidR="00135230" w:rsidRPr="009C526C" w14:paraId="4458324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0E91AD2" w14:textId="62A22D2E" w:rsidR="00135230" w:rsidRPr="009C526C" w:rsidRDefault="00903A1C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1</w:t>
            </w:r>
          </w:p>
        </w:tc>
        <w:tc>
          <w:tcPr>
            <w:tcW w:w="270" w:type="dxa"/>
          </w:tcPr>
          <w:p w14:paraId="49B6BCEF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27B0414" w14:textId="77777777" w:rsidR="00135230" w:rsidRPr="009C526C" w:rsidRDefault="00135230" w:rsidP="009839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  <w:cs/>
              </w:rPr>
              <w:t>เกณฑ์การจัดทำงบการเงินระหว่างกาล</w:t>
            </w:r>
          </w:p>
        </w:tc>
      </w:tr>
      <w:tr w:rsidR="0012201F" w:rsidRPr="009C526C" w14:paraId="25D4ED1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68DC4C9" w14:textId="69D3B9B3" w:rsidR="0012201F" w:rsidRPr="009C526C" w:rsidRDefault="00903A1C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2</w:t>
            </w:r>
          </w:p>
        </w:tc>
        <w:tc>
          <w:tcPr>
            <w:tcW w:w="270" w:type="dxa"/>
          </w:tcPr>
          <w:p w14:paraId="07C30839" w14:textId="77777777" w:rsidR="0012201F" w:rsidRPr="009C526C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01F24D5" w14:textId="77777777" w:rsidR="0012201F" w:rsidRPr="009C526C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  <w:cs/>
              </w:rPr>
              <w:t>บุคคลหรือกิจการที่เกี่ยวข้องกัน</w:t>
            </w:r>
          </w:p>
        </w:tc>
      </w:tr>
      <w:tr w:rsidR="00B36DE8" w:rsidRPr="009C526C" w14:paraId="485B5D5A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E7DF09F" w14:textId="7F64A81A" w:rsidR="00B36DE8" w:rsidRPr="009C526C" w:rsidRDefault="00903A1C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3</w:t>
            </w:r>
          </w:p>
        </w:tc>
        <w:tc>
          <w:tcPr>
            <w:tcW w:w="270" w:type="dxa"/>
          </w:tcPr>
          <w:p w14:paraId="5084E2B2" w14:textId="77777777" w:rsidR="00B36DE8" w:rsidRPr="009C526C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14F9A5D3" w14:textId="03D56DB2" w:rsidR="00B36DE8" w:rsidRPr="009C526C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  <w:cs/>
              </w:rPr>
              <w:t>ลูกหนี้การค้าและลูกหนี้หมุนเวียนอื่น</w:t>
            </w:r>
          </w:p>
        </w:tc>
      </w:tr>
      <w:tr w:rsidR="00F15634" w:rsidRPr="009C526C" w14:paraId="5CA707F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0A599BF" w14:textId="2981E71B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4</w:t>
            </w:r>
          </w:p>
        </w:tc>
        <w:tc>
          <w:tcPr>
            <w:tcW w:w="270" w:type="dxa"/>
          </w:tcPr>
          <w:p w14:paraId="4C082B4C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7071E690" w14:textId="6E999C59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  <w:cs/>
              </w:rPr>
              <w:t>อุปกรณ์โครงข่าย</w:t>
            </w:r>
          </w:p>
        </w:tc>
      </w:tr>
      <w:tr w:rsidR="00F15634" w:rsidRPr="009C526C" w14:paraId="775D94C2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10A7F07F" w14:textId="79CE2985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5</w:t>
            </w:r>
          </w:p>
        </w:tc>
        <w:tc>
          <w:tcPr>
            <w:tcW w:w="270" w:type="dxa"/>
          </w:tcPr>
          <w:p w14:paraId="15C1E03A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49C3CB5D" w14:textId="7B24E2CB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  <w:cs/>
              </w:rPr>
              <w:t>ที่ดิน อาคาร และอุปกรณ์</w:t>
            </w:r>
          </w:p>
        </w:tc>
      </w:tr>
      <w:tr w:rsidR="00F15634" w:rsidRPr="009C526C" w14:paraId="4B718340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C20DED8" w14:textId="63A5A178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6</w:t>
            </w:r>
          </w:p>
        </w:tc>
        <w:tc>
          <w:tcPr>
            <w:tcW w:w="270" w:type="dxa"/>
          </w:tcPr>
          <w:p w14:paraId="7411F4C9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FE8A792" w14:textId="7221CA32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  <w:cs/>
              </w:rPr>
              <w:t>สินทรัพย์สิทธิการใช้</w:t>
            </w:r>
          </w:p>
        </w:tc>
      </w:tr>
      <w:tr w:rsidR="00F15634" w:rsidRPr="009C526C" w14:paraId="461C1B3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CC507CA" w14:textId="6A030ADF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7</w:t>
            </w:r>
          </w:p>
        </w:tc>
        <w:tc>
          <w:tcPr>
            <w:tcW w:w="270" w:type="dxa"/>
          </w:tcPr>
          <w:p w14:paraId="0DC8AC8C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6903A5E" w14:textId="3E2A07A8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  <w:cs/>
              </w:rPr>
              <w:t>หนี้สินที่มีภาระดอกเบี้ย</w:t>
            </w:r>
          </w:p>
        </w:tc>
      </w:tr>
      <w:tr w:rsidR="00F15634" w:rsidRPr="009C526C" w14:paraId="00C5468B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2551DA" w14:textId="3CB2067F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8</w:t>
            </w:r>
          </w:p>
        </w:tc>
        <w:tc>
          <w:tcPr>
            <w:tcW w:w="270" w:type="dxa"/>
          </w:tcPr>
          <w:p w14:paraId="64C1FD46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11E418C" w14:textId="2A271F8B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  <w:cs/>
              </w:rPr>
              <w:t>ส่วนงานดำเนินงานและการจำแนกรายได้</w:t>
            </w:r>
          </w:p>
        </w:tc>
      </w:tr>
      <w:tr w:rsidR="00A378C6" w:rsidRPr="009C526C" w14:paraId="017A074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1223ED8" w14:textId="15C798AA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9</w:t>
            </w:r>
          </w:p>
        </w:tc>
        <w:tc>
          <w:tcPr>
            <w:tcW w:w="270" w:type="dxa"/>
          </w:tcPr>
          <w:p w14:paraId="39D1BAA3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3DF1D4B5" w14:textId="60571DC8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 w:hint="cs"/>
                <w:b w:val="0"/>
                <w:bCs w:val="0"/>
                <w:spacing w:val="0"/>
                <w:cs/>
              </w:rPr>
              <w:t>เงินปันผล</w:t>
            </w:r>
          </w:p>
        </w:tc>
      </w:tr>
      <w:tr w:rsidR="00A378C6" w:rsidRPr="009C526C" w14:paraId="1FC14BB9" w14:textId="77777777" w:rsidTr="002F7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7F3914C" w14:textId="7F656268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 w:hint="cs"/>
                <w:b w:val="0"/>
                <w:bCs w:val="0"/>
                <w:spacing w:val="0"/>
              </w:rPr>
              <w:t>1</w:t>
            </w:r>
            <w:r w:rsidRPr="009C526C">
              <w:rPr>
                <w:rFonts w:cs="Angsana New"/>
                <w:b w:val="0"/>
                <w:bCs w:val="0"/>
                <w:spacing w:val="0"/>
              </w:rPr>
              <w:t>0</w:t>
            </w:r>
          </w:p>
        </w:tc>
        <w:tc>
          <w:tcPr>
            <w:tcW w:w="270" w:type="dxa"/>
          </w:tcPr>
          <w:p w14:paraId="4619D791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686FB00A" w14:textId="0CD93A90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  <w:cs/>
              </w:rPr>
              <w:t>เครื่องมือทางการเงิน</w:t>
            </w:r>
          </w:p>
        </w:tc>
      </w:tr>
      <w:tr w:rsidR="00A378C6" w:rsidRPr="009C526C" w14:paraId="0E07CE1C" w14:textId="77777777" w:rsidTr="002F7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7C24F685" w14:textId="2E5962E2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11</w:t>
            </w:r>
          </w:p>
        </w:tc>
        <w:tc>
          <w:tcPr>
            <w:tcW w:w="270" w:type="dxa"/>
          </w:tcPr>
          <w:p w14:paraId="311249D3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25A6E0B9" w14:textId="49C2E978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378C6" w:rsidRPr="009C526C" w14:paraId="098BFF76" w14:textId="77777777" w:rsidTr="007E05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7BAD37" w14:textId="6643859B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12</w:t>
            </w:r>
          </w:p>
        </w:tc>
        <w:tc>
          <w:tcPr>
            <w:tcW w:w="270" w:type="dxa"/>
          </w:tcPr>
          <w:p w14:paraId="55B109B2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3CDCF07" w14:textId="5DF574DE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  <w:cs/>
              </w:rPr>
              <w:t>หนี้สินที่อาจเกิดขึ้น</w:t>
            </w:r>
          </w:p>
        </w:tc>
      </w:tr>
      <w:tr w:rsidR="00A378C6" w:rsidRPr="009C526C" w14:paraId="61C8600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D40305" w14:textId="52D2AE94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1284B6A7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85FE45C" w14:textId="1585E406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</w:p>
        </w:tc>
      </w:tr>
      <w:tr w:rsidR="00A378C6" w:rsidRPr="009C526C" w14:paraId="6814D502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F18FF1A" w14:textId="10C54483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5CFF6D5F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4E13C90D" w14:textId="15A5B2B3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</w:p>
        </w:tc>
      </w:tr>
      <w:tr w:rsidR="00A378C6" w:rsidRPr="009C526C" w14:paraId="43392267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E072222" w14:textId="74BDB98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52B55C99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12AE4927" w14:textId="1B5DB38C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A378C6" w:rsidRPr="009C526C" w14:paraId="79A4C1DB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1E99CF8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7A377782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3CF0B6E2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A378C6" w:rsidRPr="009C526C" w14:paraId="7CC64C7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0ADF2E2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6C4B998C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2B4E7AB5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A378C6" w:rsidRPr="009C526C" w14:paraId="71B91A00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E715656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3D0A160E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46FCF7BE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A378C6" w:rsidRPr="009C526C" w14:paraId="00E4D4E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5275401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30CE9AAF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0110E9C5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</w:tr>
      <w:tr w:rsidR="00A378C6" w:rsidRPr="009C526C" w14:paraId="3284D584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5C86D72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551B9759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1E8A1643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A378C6" w:rsidRPr="009C526C" w14:paraId="22634AF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D00063E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74FC3177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0A02A43C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A378C6" w:rsidRPr="009C526C" w14:paraId="77BEF6E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63FD646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6A0C0E86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B961560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</w:p>
        </w:tc>
      </w:tr>
    </w:tbl>
    <w:p w14:paraId="74125BC5" w14:textId="77777777" w:rsidR="00710575" w:rsidRPr="009C526C" w:rsidRDefault="00710575" w:rsidP="003D41E8">
      <w:pPr>
        <w:rPr>
          <w:b/>
          <w:bCs/>
        </w:rPr>
      </w:pPr>
    </w:p>
    <w:p w14:paraId="7F5797C3" w14:textId="77777777" w:rsidR="009E3C9A" w:rsidRPr="009C526C" w:rsidRDefault="00805CAE" w:rsidP="00805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spacing w:val="0"/>
        </w:rPr>
      </w:pPr>
      <w:r w:rsidRPr="009C526C">
        <w:br w:type="page"/>
      </w:r>
      <w:r w:rsidR="009E3C9A" w:rsidRPr="009C526C">
        <w:rPr>
          <w:spacing w:val="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E661623" w14:textId="77777777" w:rsidR="009E3C9A" w:rsidRPr="009C526C" w:rsidRDefault="009E3C9A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pacing w:val="0"/>
          <w:cs/>
        </w:rPr>
      </w:pPr>
    </w:p>
    <w:p w14:paraId="0D6C3820" w14:textId="2895C6DF" w:rsidR="0009267B" w:rsidRPr="009C526C" w:rsidRDefault="0009267B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spacing w:val="0"/>
        </w:rPr>
      </w:pPr>
      <w:r w:rsidRPr="009C526C">
        <w:rPr>
          <w:spacing w:val="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9C526C">
        <w:rPr>
          <w:spacing w:val="0"/>
          <w:cs/>
        </w:rPr>
        <w:t>เมื่อวันที</w:t>
      </w:r>
      <w:r w:rsidR="00CF220E" w:rsidRPr="009C526C">
        <w:rPr>
          <w:rFonts w:hint="cs"/>
          <w:spacing w:val="0"/>
          <w:cs/>
        </w:rPr>
        <w:t>่</w:t>
      </w:r>
      <w:r w:rsidR="00420A30" w:rsidRPr="009C526C">
        <w:rPr>
          <w:rFonts w:hint="cs"/>
          <w:spacing w:val="0"/>
          <w:cs/>
        </w:rPr>
        <w:t xml:space="preserve"> </w:t>
      </w:r>
      <w:r w:rsidR="00420A30" w:rsidRPr="009C526C">
        <w:rPr>
          <w:spacing w:val="0"/>
        </w:rPr>
        <w:t>9</w:t>
      </w:r>
      <w:r w:rsidR="00EB65F4" w:rsidRPr="009C526C">
        <w:rPr>
          <w:spacing w:val="0"/>
        </w:rPr>
        <w:t xml:space="preserve"> </w:t>
      </w:r>
      <w:r w:rsidR="00A378C6" w:rsidRPr="009C526C">
        <w:rPr>
          <w:rFonts w:hint="cs"/>
          <w:spacing w:val="0"/>
          <w:cs/>
        </w:rPr>
        <w:t>สิงหาคม</w:t>
      </w:r>
      <w:r w:rsidR="00EB65F4" w:rsidRPr="009C526C">
        <w:rPr>
          <w:spacing w:val="0"/>
        </w:rPr>
        <w:t xml:space="preserve"> </w:t>
      </w:r>
      <w:r w:rsidR="00903A1C" w:rsidRPr="009C526C">
        <w:rPr>
          <w:spacing w:val="0"/>
        </w:rPr>
        <w:t>256</w:t>
      </w:r>
      <w:r w:rsidR="002160CA" w:rsidRPr="009C526C">
        <w:rPr>
          <w:rFonts w:hint="cs"/>
          <w:spacing w:val="0"/>
          <w:cs/>
        </w:rPr>
        <w:t>7</w:t>
      </w:r>
    </w:p>
    <w:p w14:paraId="0554470E" w14:textId="67BA8B0A" w:rsidR="0035760D" w:rsidRPr="009C526C" w:rsidRDefault="0035760D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trike/>
        </w:rPr>
      </w:pPr>
    </w:p>
    <w:p w14:paraId="0D3699E3" w14:textId="4B39BD60" w:rsidR="0009267B" w:rsidRPr="009C526C" w:rsidRDefault="00903A1C" w:rsidP="004F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  <w:lang w:val="th-TH"/>
        </w:rPr>
      </w:pPr>
      <w:r w:rsidRPr="009C526C">
        <w:rPr>
          <w:b/>
          <w:bCs/>
          <w:spacing w:val="0"/>
        </w:rPr>
        <w:t>1</w:t>
      </w:r>
      <w:r w:rsidR="00805CAE" w:rsidRPr="009C526C">
        <w:rPr>
          <w:b/>
          <w:bCs/>
          <w:spacing w:val="0"/>
          <w:cs/>
          <w:lang w:val="th-TH"/>
        </w:rPr>
        <w:tab/>
      </w:r>
      <w:r w:rsidR="0009267B" w:rsidRPr="009C526C">
        <w:rPr>
          <w:b/>
          <w:bCs/>
          <w:spacing w:val="0"/>
          <w:cs/>
          <w:lang w:val="th-TH"/>
        </w:rPr>
        <w:t>เกณฑ์การจัดทำงบการเงินระหว่างกาล</w:t>
      </w:r>
    </w:p>
    <w:p w14:paraId="509467B3" w14:textId="3DF7E639" w:rsidR="0009267B" w:rsidRPr="009C526C" w:rsidRDefault="0009267B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spacing w:val="0"/>
        </w:rPr>
      </w:pPr>
    </w:p>
    <w:p w14:paraId="685B26B3" w14:textId="557A6BFA" w:rsidR="0009267B" w:rsidRPr="009C526C" w:rsidRDefault="00886BE1" w:rsidP="00BD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spacing w:val="0"/>
        </w:rPr>
      </w:pPr>
      <w:r w:rsidRPr="009C526C">
        <w:rPr>
          <w:spacing w:val="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B4915" w:rsidRPr="009C526C">
        <w:rPr>
          <w:spacing w:val="0"/>
        </w:rPr>
        <w:br/>
      </w:r>
      <w:r w:rsidRPr="009C526C">
        <w:rPr>
          <w:spacing w:val="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1B4915" w:rsidRPr="009C526C">
        <w:rPr>
          <w:spacing w:val="0"/>
        </w:rPr>
        <w:br/>
      </w:r>
      <w:r w:rsidRPr="009C526C">
        <w:rPr>
          <w:spacing w:val="0"/>
          <w:cs/>
        </w:rPr>
        <w:t xml:space="preserve">ฉบับที่ </w:t>
      </w:r>
      <w:r w:rsidR="00903A1C" w:rsidRPr="009C526C">
        <w:rPr>
          <w:spacing w:val="0"/>
        </w:rPr>
        <w:t>34</w:t>
      </w:r>
      <w:r w:rsidRPr="009C526C">
        <w:rPr>
          <w:spacing w:val="0"/>
          <w:cs/>
        </w:rPr>
        <w:t xml:space="preserve"> เรื่อง </w:t>
      </w:r>
      <w:r w:rsidRPr="009C526C">
        <w:rPr>
          <w:i/>
          <w:iCs/>
          <w:spacing w:val="0"/>
          <w:cs/>
        </w:rPr>
        <w:t>การรายงานทางการเงินระหว่างกาล</w:t>
      </w:r>
      <w:r w:rsidRPr="009C526C">
        <w:rPr>
          <w:spacing w:val="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22342" w:rsidRPr="009C526C">
        <w:rPr>
          <w:spacing w:val="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</w:t>
      </w:r>
      <w:r w:rsidR="000F2132" w:rsidRPr="009C526C">
        <w:rPr>
          <w:spacing w:val="0"/>
          <w:cs/>
        </w:rPr>
        <w:t xml:space="preserve">่ </w:t>
      </w:r>
      <w:r w:rsidR="00903A1C" w:rsidRPr="009C526C">
        <w:rPr>
          <w:spacing w:val="0"/>
        </w:rPr>
        <w:t>31</w:t>
      </w:r>
      <w:r w:rsidR="000F2132" w:rsidRPr="009C526C">
        <w:rPr>
          <w:spacing w:val="0"/>
        </w:rPr>
        <w:t xml:space="preserve"> </w:t>
      </w:r>
      <w:r w:rsidR="00822342" w:rsidRPr="009C526C">
        <w:rPr>
          <w:spacing w:val="0"/>
          <w:cs/>
        </w:rPr>
        <w:t>ธันวาคม</w:t>
      </w:r>
      <w:r w:rsidR="000F2132" w:rsidRPr="009C526C">
        <w:rPr>
          <w:spacing w:val="0"/>
        </w:rPr>
        <w:t xml:space="preserve"> </w:t>
      </w:r>
      <w:r w:rsidR="00903A1C" w:rsidRPr="009C526C">
        <w:rPr>
          <w:spacing w:val="0"/>
        </w:rPr>
        <w:t>256</w:t>
      </w:r>
      <w:r w:rsidR="002160CA" w:rsidRPr="009C526C">
        <w:rPr>
          <w:rFonts w:hint="cs"/>
          <w:spacing w:val="0"/>
          <w:cs/>
        </w:rPr>
        <w:t>6</w:t>
      </w:r>
    </w:p>
    <w:p w14:paraId="4EE1E1E9" w14:textId="77777777" w:rsidR="008E531E" w:rsidRPr="009C526C" w:rsidRDefault="008E531E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eastAsia="MS Mincho"/>
          <w:spacing w:val="0"/>
        </w:rPr>
      </w:pPr>
    </w:p>
    <w:p w14:paraId="4AA476B2" w14:textId="4647E521" w:rsidR="00886BE1" w:rsidRPr="009C526C" w:rsidRDefault="00886BE1" w:rsidP="009A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pacing w:val="0"/>
        </w:rPr>
      </w:pPr>
      <w:r w:rsidRPr="009C526C">
        <w:rPr>
          <w:spacing w:val="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903A1C" w:rsidRPr="009C526C">
        <w:rPr>
          <w:spacing w:val="0"/>
        </w:rPr>
        <w:t>31</w:t>
      </w:r>
      <w:r w:rsidRPr="009C526C">
        <w:rPr>
          <w:spacing w:val="0"/>
        </w:rPr>
        <w:t xml:space="preserve"> </w:t>
      </w:r>
      <w:r w:rsidRPr="009C526C">
        <w:rPr>
          <w:spacing w:val="0"/>
          <w:cs/>
        </w:rPr>
        <w:t xml:space="preserve">ธันวาคม </w:t>
      </w:r>
      <w:r w:rsidR="00903A1C" w:rsidRPr="009C526C">
        <w:rPr>
          <w:spacing w:val="0"/>
        </w:rPr>
        <w:t>256</w:t>
      </w:r>
      <w:r w:rsidR="002160CA" w:rsidRPr="009C526C">
        <w:rPr>
          <w:rFonts w:hint="cs"/>
          <w:spacing w:val="0"/>
          <w:cs/>
        </w:rPr>
        <w:t>6</w:t>
      </w:r>
    </w:p>
    <w:p w14:paraId="647F32FA" w14:textId="77777777" w:rsidR="00345FE7" w:rsidRPr="009C526C" w:rsidRDefault="00345FE7" w:rsidP="00F2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Cs/>
          <w:spacing w:val="0"/>
        </w:rPr>
      </w:pPr>
    </w:p>
    <w:p w14:paraId="7ED385D2" w14:textId="63F0E6BD" w:rsidR="00F212CE" w:rsidRPr="009C526C" w:rsidRDefault="00903A1C" w:rsidP="009A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  <w:cs/>
          <w:lang w:val="th-TH"/>
        </w:rPr>
      </w:pPr>
      <w:r w:rsidRPr="009C526C">
        <w:rPr>
          <w:b/>
          <w:bCs/>
          <w:spacing w:val="0"/>
        </w:rPr>
        <w:t>2</w:t>
      </w:r>
      <w:r w:rsidR="00805CAE" w:rsidRPr="009C526C">
        <w:rPr>
          <w:b/>
          <w:bCs/>
          <w:spacing w:val="0"/>
          <w:cs/>
          <w:lang w:val="th-TH"/>
        </w:rPr>
        <w:tab/>
      </w:r>
      <w:r w:rsidR="00F212CE" w:rsidRPr="009C526C">
        <w:rPr>
          <w:b/>
          <w:bCs/>
          <w:spacing w:val="0"/>
          <w:cs/>
          <w:lang w:val="th-TH"/>
        </w:rPr>
        <w:t>บุคคลหรือกิจการที่เกี่ยวข้องกัน</w:t>
      </w:r>
    </w:p>
    <w:p w14:paraId="13C1C3CD" w14:textId="77777777" w:rsidR="00F212CE" w:rsidRPr="009C526C" w:rsidRDefault="00F212CE" w:rsidP="009A0048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spacing w:val="0"/>
          <w:lang w:val="en-US"/>
        </w:rPr>
      </w:pPr>
    </w:p>
    <w:p w14:paraId="0B81425A" w14:textId="06AFECB6" w:rsidR="00D01187" w:rsidRPr="009C526C" w:rsidRDefault="00AF5278" w:rsidP="009A0048">
      <w:pPr>
        <w:tabs>
          <w:tab w:val="left" w:pos="540"/>
        </w:tabs>
        <w:ind w:left="540" w:right="65"/>
        <w:jc w:val="thaiDistribute"/>
        <w:rPr>
          <w:b/>
          <w:spacing w:val="0"/>
        </w:rPr>
      </w:pPr>
      <w:r w:rsidRPr="009C526C">
        <w:rPr>
          <w:rFonts w:hint="cs"/>
          <w:b/>
          <w:spacing w:val="0"/>
          <w:cs/>
        </w:rPr>
        <w:t>บุคคลหรือกิจการที่เกี่ยวข้องกันที่</w:t>
      </w:r>
      <w:r w:rsidR="00611E72" w:rsidRPr="009C526C">
        <w:rPr>
          <w:b/>
          <w:spacing w:val="0"/>
          <w:cs/>
        </w:rPr>
        <w:t>มีรายการระหว่างกันที่มีนัยสำคัญ</w:t>
      </w:r>
      <w:r w:rsidRPr="009C526C">
        <w:rPr>
          <w:rFonts w:hint="cs"/>
          <w:b/>
          <w:spacing w:val="0"/>
          <w:cs/>
        </w:rPr>
        <w:t>กับกลุ่มบริษัท</w:t>
      </w:r>
      <w:r w:rsidR="00611E72" w:rsidRPr="009C526C">
        <w:rPr>
          <w:b/>
          <w:spacing w:val="0"/>
          <w:cs/>
        </w:rPr>
        <w:t>ในระหว่างงวด</w:t>
      </w:r>
      <w:r w:rsidRPr="009C526C">
        <w:rPr>
          <w:rFonts w:hint="cs"/>
          <w:b/>
          <w:spacing w:val="0"/>
          <w:cs/>
        </w:rPr>
        <w:t xml:space="preserve"> มี</w:t>
      </w:r>
      <w:r w:rsidR="00611E72" w:rsidRPr="009C526C">
        <w:rPr>
          <w:b/>
          <w:spacing w:val="0"/>
          <w:cs/>
        </w:rPr>
        <w:t>ดังต่อไปนี้</w:t>
      </w:r>
    </w:p>
    <w:p w14:paraId="78DB36FB" w14:textId="77777777" w:rsidR="00E269F1" w:rsidRPr="009C526C" w:rsidRDefault="00E269F1" w:rsidP="00AF5278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spacing w:val="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20"/>
        <w:gridCol w:w="18"/>
        <w:gridCol w:w="3492"/>
      </w:tblGrid>
      <w:tr w:rsidR="00526911" w:rsidRPr="009C526C" w14:paraId="506FB69C" w14:textId="77777777" w:rsidTr="00A07F01">
        <w:trPr>
          <w:trHeight w:val="20"/>
          <w:tblHeader/>
        </w:trPr>
        <w:tc>
          <w:tcPr>
            <w:tcW w:w="4140" w:type="dxa"/>
          </w:tcPr>
          <w:p w14:paraId="0CD9358C" w14:textId="77777777" w:rsidR="00526911" w:rsidRPr="009C526C" w:rsidRDefault="00E269F1" w:rsidP="003D41E8">
            <w:pPr>
              <w:ind w:right="-108"/>
              <w:rPr>
                <w:b/>
                <w:bCs/>
                <w:spacing w:val="0"/>
              </w:rPr>
            </w:pPr>
            <w:r w:rsidRPr="009C526C">
              <w:rPr>
                <w:spacing w:val="0"/>
              </w:rPr>
              <w:br w:type="page"/>
            </w:r>
            <w:r w:rsidRPr="009C526C">
              <w:rPr>
                <w:bCs/>
                <w:spacing w:val="0"/>
              </w:rPr>
              <w:br w:type="page"/>
            </w:r>
            <w:r w:rsidR="00526911" w:rsidRPr="009C526C">
              <w:rPr>
                <w:b/>
                <w:bCs/>
                <w:spacing w:val="0"/>
                <w:cs/>
              </w:rPr>
              <w:t>ชื่อกิจการ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03E7E0CE" w14:textId="77777777" w:rsidR="00526911" w:rsidRPr="009C526C" w:rsidRDefault="00526911" w:rsidP="007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b/>
                <w:bCs/>
                <w:spacing w:val="0"/>
                <w:rtl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ประเทศที่จัดตั้ง</w:t>
            </w:r>
          </w:p>
        </w:tc>
        <w:tc>
          <w:tcPr>
            <w:tcW w:w="3492" w:type="dxa"/>
          </w:tcPr>
          <w:p w14:paraId="71A7E100" w14:textId="6BD9CAD7" w:rsidR="00526911" w:rsidRPr="009C526C" w:rsidRDefault="00526911" w:rsidP="00CC246F">
            <w:pPr>
              <w:spacing w:line="380" w:lineRule="exact"/>
              <w:ind w:left="14"/>
              <w:jc w:val="thaiDistribute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ลักษณะความสัมพันธ์</w:t>
            </w:r>
          </w:p>
        </w:tc>
      </w:tr>
      <w:tr w:rsidR="00526911" w:rsidRPr="009C526C" w14:paraId="1D2FF9E2" w14:textId="77777777" w:rsidTr="00A07F01">
        <w:trPr>
          <w:trHeight w:val="20"/>
        </w:trPr>
        <w:tc>
          <w:tcPr>
            <w:tcW w:w="4140" w:type="dxa"/>
          </w:tcPr>
          <w:p w14:paraId="68BD5104" w14:textId="77777777" w:rsidR="00CC246F" w:rsidRPr="009C526C" w:rsidRDefault="00271BF4" w:rsidP="003D41E8">
            <w:pPr>
              <w:ind w:right="-108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บริษัท ไดมอนด์ ไลน์ เซอร์วิสเซส จำกัด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41D9F832" w14:textId="77777777" w:rsidR="00526911" w:rsidRPr="009C526C" w:rsidRDefault="00CC246F" w:rsidP="003D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ไทย</w:t>
            </w:r>
          </w:p>
        </w:tc>
        <w:tc>
          <w:tcPr>
            <w:tcW w:w="3492" w:type="dxa"/>
          </w:tcPr>
          <w:p w14:paraId="621365A9" w14:textId="77777777" w:rsidR="00526911" w:rsidRPr="009C526C" w:rsidRDefault="00CC246F" w:rsidP="00CC246F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บริษัทย่อย</w:t>
            </w:r>
          </w:p>
        </w:tc>
      </w:tr>
      <w:tr w:rsidR="0098397D" w:rsidRPr="009C526C" w14:paraId="4A2950D7" w14:textId="77777777" w:rsidTr="00A07F01">
        <w:trPr>
          <w:trHeight w:val="20"/>
        </w:trPr>
        <w:tc>
          <w:tcPr>
            <w:tcW w:w="4140" w:type="dxa"/>
          </w:tcPr>
          <w:p w14:paraId="549225BF" w14:textId="77777777" w:rsidR="0098397D" w:rsidRPr="009C526C" w:rsidRDefault="0098397D" w:rsidP="0098397D">
            <w:pPr>
              <w:ind w:right="-108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บริษัท เอมส์ ดาต้า เซ็นเตอร์ (ประเทศไทย) จำกัด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05BEF7A4" w14:textId="77777777" w:rsidR="0098397D" w:rsidRPr="009C526C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ไทย</w:t>
            </w:r>
          </w:p>
        </w:tc>
        <w:tc>
          <w:tcPr>
            <w:tcW w:w="3492" w:type="dxa"/>
          </w:tcPr>
          <w:p w14:paraId="3437D34B" w14:textId="0CD4F78A" w:rsidR="007A77ED" w:rsidRPr="009C526C" w:rsidRDefault="00EB04AA" w:rsidP="00A07F01">
            <w:pPr>
              <w:spacing w:line="380" w:lineRule="exact"/>
              <w:ind w:left="14"/>
              <w:rPr>
                <w:spacing w:val="0"/>
              </w:rPr>
            </w:pPr>
            <w:r w:rsidRPr="009C526C">
              <w:rPr>
                <w:rFonts w:hint="cs"/>
                <w:spacing w:val="0"/>
                <w:cs/>
              </w:rPr>
              <w:t>บริษัทร่วม</w:t>
            </w:r>
            <w:r w:rsidR="00873360" w:rsidRPr="009C526C">
              <w:rPr>
                <w:spacing w:val="0"/>
              </w:rPr>
              <w:t xml:space="preserve"> </w:t>
            </w:r>
            <w:r w:rsidRPr="009C526C">
              <w:rPr>
                <w:rFonts w:hint="cs"/>
                <w:spacing w:val="0"/>
                <w:cs/>
              </w:rPr>
              <w:t xml:space="preserve">จนถึงเดือนเมษายน </w:t>
            </w:r>
            <w:r w:rsidR="00903A1C" w:rsidRPr="009C526C">
              <w:rPr>
                <w:spacing w:val="0"/>
              </w:rPr>
              <w:t>2566</w:t>
            </w:r>
            <w:r w:rsidR="00A07F01" w:rsidRPr="009C526C">
              <w:rPr>
                <w:spacing w:val="0"/>
              </w:rPr>
              <w:t xml:space="preserve"> </w:t>
            </w:r>
            <w:r w:rsidR="00A07F01" w:rsidRPr="009C526C">
              <w:rPr>
                <w:rFonts w:hint="cs"/>
                <w:spacing w:val="0"/>
                <w:cs/>
              </w:rPr>
              <w:t>และ</w:t>
            </w:r>
          </w:p>
          <w:p w14:paraId="0A2F0D99" w14:textId="2576064F" w:rsidR="0098397D" w:rsidRPr="009C526C" w:rsidRDefault="0048561F" w:rsidP="00A06764">
            <w:pPr>
              <w:tabs>
                <w:tab w:val="clear" w:pos="227"/>
                <w:tab w:val="clear" w:pos="454"/>
                <w:tab w:val="left" w:pos="230"/>
              </w:tabs>
              <w:spacing w:line="380" w:lineRule="exact"/>
              <w:ind w:left="230"/>
              <w:jc w:val="thaiDistribute"/>
              <w:rPr>
                <w:spacing w:val="0"/>
                <w:cs/>
              </w:rPr>
            </w:pPr>
            <w:r w:rsidRPr="009C526C">
              <w:rPr>
                <w:rFonts w:hint="cs"/>
                <w:spacing w:val="0"/>
                <w:cs/>
              </w:rPr>
              <w:t>มี</w:t>
            </w:r>
            <w:r w:rsidR="00A06764" w:rsidRPr="009C526C">
              <w:rPr>
                <w:spacing w:val="0"/>
                <w:cs/>
              </w:rPr>
              <w:t>บริษัทใหญ่ของผู้ถือหุ้นรายใหญ่</w:t>
            </w:r>
            <w:r w:rsidR="00917F70" w:rsidRPr="009C526C">
              <w:rPr>
                <w:rFonts w:hint="cs"/>
                <w:spacing w:val="0"/>
                <w:cs/>
              </w:rPr>
              <w:t>ร่วมกัน</w:t>
            </w:r>
          </w:p>
        </w:tc>
      </w:tr>
      <w:tr w:rsidR="0098397D" w:rsidRPr="009C526C" w14:paraId="1FD73367" w14:textId="77777777" w:rsidTr="00A07F01">
        <w:trPr>
          <w:trHeight w:val="20"/>
        </w:trPr>
        <w:tc>
          <w:tcPr>
            <w:tcW w:w="4140" w:type="dxa"/>
          </w:tcPr>
          <w:p w14:paraId="2E0F3308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</w:rPr>
              <w:t xml:space="preserve">TIME DOTCOM INTERNATIONAL </w:t>
            </w:r>
          </w:p>
          <w:p w14:paraId="1825751A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</w:rPr>
              <w:t xml:space="preserve">   SDN BHD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700A2CF3" w14:textId="77777777" w:rsidR="0098397D" w:rsidRPr="009C526C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มาเลเซีย</w:t>
            </w:r>
          </w:p>
        </w:tc>
        <w:tc>
          <w:tcPr>
            <w:tcW w:w="3492" w:type="dxa"/>
          </w:tcPr>
          <w:p w14:paraId="516B638F" w14:textId="5E46861F" w:rsidR="0098397D" w:rsidRPr="009C526C" w:rsidRDefault="0098397D" w:rsidP="0098397D">
            <w:pPr>
              <w:tabs>
                <w:tab w:val="clear" w:pos="2580"/>
                <w:tab w:val="clear" w:pos="2807"/>
              </w:tabs>
              <w:spacing w:line="380" w:lineRule="exact"/>
              <w:ind w:left="14"/>
              <w:rPr>
                <w:spacing w:val="0"/>
              </w:rPr>
            </w:pPr>
            <w:r w:rsidRPr="009C526C">
              <w:rPr>
                <w:spacing w:val="0"/>
                <w:cs/>
              </w:rPr>
              <w:t>ผู้ถือหุ้นรายใหญ่ ถือหุ้นในบริษัท</w:t>
            </w:r>
            <w:r w:rsidR="00611E72" w:rsidRPr="009C526C">
              <w:rPr>
                <w:spacing w:val="0"/>
                <w:cs/>
              </w:rPr>
              <w:t>ตั้งแต่</w:t>
            </w:r>
            <w:r w:rsidRPr="009C526C">
              <w:rPr>
                <w:spacing w:val="0"/>
                <w:cs/>
              </w:rPr>
              <w:br/>
              <w:t xml:space="preserve">   ร้อยละ </w:t>
            </w:r>
            <w:r w:rsidR="00903A1C" w:rsidRPr="009C526C">
              <w:rPr>
                <w:spacing w:val="0"/>
              </w:rPr>
              <w:t>10</w:t>
            </w:r>
            <w:r w:rsidRPr="009C526C">
              <w:rPr>
                <w:spacing w:val="0"/>
                <w:cs/>
              </w:rPr>
              <w:t xml:space="preserve"> ขึ้นไป และมี</w:t>
            </w:r>
            <w:r w:rsidR="00611E72" w:rsidRPr="009C526C">
              <w:rPr>
                <w:spacing w:val="0"/>
                <w:cs/>
              </w:rPr>
              <w:t>ผู้แทนเป็น</w:t>
            </w:r>
            <w:r w:rsidRPr="009C526C">
              <w:rPr>
                <w:spacing w:val="0"/>
              </w:rPr>
              <w:br/>
              <w:t xml:space="preserve">   </w:t>
            </w:r>
            <w:r w:rsidRPr="009C526C">
              <w:rPr>
                <w:spacing w:val="0"/>
                <w:cs/>
              </w:rPr>
              <w:t>กรรมการของบริษัท</w:t>
            </w:r>
          </w:p>
        </w:tc>
      </w:tr>
      <w:tr w:rsidR="00F15634" w:rsidRPr="009C526C" w14:paraId="51B00E94" w14:textId="77777777" w:rsidTr="006E0069">
        <w:trPr>
          <w:trHeight w:val="20"/>
        </w:trPr>
        <w:tc>
          <w:tcPr>
            <w:tcW w:w="4140" w:type="dxa"/>
          </w:tcPr>
          <w:p w14:paraId="5A6822C9" w14:textId="77777777" w:rsidR="00F15634" w:rsidRPr="009C526C" w:rsidRDefault="00F15634" w:rsidP="006E0069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9C526C">
              <w:rPr>
                <w:spacing w:val="0"/>
              </w:rPr>
              <w:t>TIME DOTCOM BERHAD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680B564E" w14:textId="77777777" w:rsidR="00F15634" w:rsidRPr="009C526C" w:rsidRDefault="00F15634" w:rsidP="006E0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  <w:cs/>
              </w:rPr>
              <w:t>มาเลเซีย</w:t>
            </w:r>
          </w:p>
        </w:tc>
        <w:tc>
          <w:tcPr>
            <w:tcW w:w="3492" w:type="dxa"/>
          </w:tcPr>
          <w:p w14:paraId="15FACDA6" w14:textId="77777777" w:rsidR="00F15634" w:rsidRPr="009C526C" w:rsidRDefault="00F15634" w:rsidP="006E0069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  <w:cs/>
              </w:rPr>
              <w:t>บริษัทใหญ่ของผู้ถือหุ้นรายใหญ่</w:t>
            </w:r>
          </w:p>
        </w:tc>
      </w:tr>
      <w:tr w:rsidR="0098397D" w:rsidRPr="009C526C" w14:paraId="410213FA" w14:textId="77777777" w:rsidTr="00A07F01">
        <w:trPr>
          <w:trHeight w:val="20"/>
        </w:trPr>
        <w:tc>
          <w:tcPr>
            <w:tcW w:w="4140" w:type="dxa"/>
          </w:tcPr>
          <w:p w14:paraId="6451B43B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9C526C">
              <w:rPr>
                <w:spacing w:val="0"/>
              </w:rPr>
              <w:lastRenderedPageBreak/>
              <w:t xml:space="preserve">TT </w:t>
            </w:r>
            <w:proofErr w:type="spellStart"/>
            <w:r w:rsidRPr="009C526C">
              <w:rPr>
                <w:spacing w:val="0"/>
              </w:rPr>
              <w:t>dotCom</w:t>
            </w:r>
            <w:proofErr w:type="spellEnd"/>
            <w:r w:rsidRPr="009C526C">
              <w:rPr>
                <w:spacing w:val="0"/>
              </w:rPr>
              <w:t xml:space="preserve"> </w:t>
            </w:r>
            <w:proofErr w:type="spellStart"/>
            <w:r w:rsidRPr="009C526C">
              <w:rPr>
                <w:spacing w:val="0"/>
              </w:rPr>
              <w:t>Sdn</w:t>
            </w:r>
            <w:proofErr w:type="spellEnd"/>
            <w:r w:rsidR="002F7B3E" w:rsidRPr="009C526C">
              <w:rPr>
                <w:spacing w:val="0"/>
              </w:rPr>
              <w:t>.</w:t>
            </w:r>
            <w:r w:rsidRPr="009C526C">
              <w:rPr>
                <w:spacing w:val="0"/>
              </w:rPr>
              <w:t xml:space="preserve"> Bhd</w:t>
            </w:r>
            <w:r w:rsidR="002F7B3E" w:rsidRPr="009C526C">
              <w:rPr>
                <w:spacing w:val="0"/>
              </w:rPr>
              <w:t>.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2D7C32A5" w14:textId="77777777" w:rsidR="0098397D" w:rsidRPr="009C526C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  <w:cs/>
              </w:rPr>
              <w:t>มาเลเซีย</w:t>
            </w:r>
          </w:p>
        </w:tc>
        <w:tc>
          <w:tcPr>
            <w:tcW w:w="3492" w:type="dxa"/>
          </w:tcPr>
          <w:p w14:paraId="10AFBD69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E152C3" w:rsidRPr="009C526C" w14:paraId="3190882C" w14:textId="77777777" w:rsidTr="00A07F01">
        <w:trPr>
          <w:trHeight w:val="20"/>
        </w:trPr>
        <w:tc>
          <w:tcPr>
            <w:tcW w:w="4140" w:type="dxa"/>
          </w:tcPr>
          <w:p w14:paraId="1FBEC473" w14:textId="63017845" w:rsidR="00E152C3" w:rsidRPr="009C526C" w:rsidRDefault="00E152C3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</w:rPr>
              <w:t xml:space="preserve">TIME </w:t>
            </w:r>
            <w:proofErr w:type="spellStart"/>
            <w:r w:rsidRPr="009C526C">
              <w:rPr>
                <w:spacing w:val="0"/>
              </w:rPr>
              <w:t>dotCom</w:t>
            </w:r>
            <w:proofErr w:type="spellEnd"/>
            <w:r w:rsidRPr="009C526C">
              <w:rPr>
                <w:spacing w:val="0"/>
              </w:rPr>
              <w:t xml:space="preserve"> (Cambodia) Co., Ltd.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748342A5" w14:textId="3D84EFD3" w:rsidR="00E152C3" w:rsidRPr="009C526C" w:rsidRDefault="00E152C3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rFonts w:hint="cs"/>
                <w:spacing w:val="0"/>
                <w:cs/>
              </w:rPr>
              <w:t>กัมพูชา</w:t>
            </w:r>
          </w:p>
        </w:tc>
        <w:tc>
          <w:tcPr>
            <w:tcW w:w="3492" w:type="dxa"/>
          </w:tcPr>
          <w:p w14:paraId="6AA0B018" w14:textId="1AB242EC" w:rsidR="00E152C3" w:rsidRPr="009C526C" w:rsidRDefault="00E152C3" w:rsidP="00051472">
            <w:pPr>
              <w:spacing w:line="380" w:lineRule="exact"/>
              <w:jc w:val="thaiDistribute"/>
              <w:rPr>
                <w:spacing w:val="0"/>
                <w:cs/>
              </w:rPr>
            </w:pPr>
            <w:r w:rsidRPr="009C526C">
              <w:rPr>
                <w:rFonts w:hint="cs"/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98397D" w:rsidRPr="009C526C" w14:paraId="689C3CE9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28AF5002" w14:textId="77777777" w:rsidR="0098397D" w:rsidRPr="009C526C" w:rsidRDefault="0098397D" w:rsidP="0098397D">
            <w:pPr>
              <w:spacing w:line="380" w:lineRule="exact"/>
              <w:ind w:left="14"/>
              <w:rPr>
                <w:spacing w:val="0"/>
              </w:rPr>
            </w:pPr>
            <w:r w:rsidRPr="009C526C">
              <w:rPr>
                <w:spacing w:val="0"/>
              </w:rPr>
              <w:t xml:space="preserve">CMC Telecommunication Infrastructure </w:t>
            </w:r>
          </w:p>
          <w:p w14:paraId="689D1632" w14:textId="77777777" w:rsidR="0098397D" w:rsidRPr="009C526C" w:rsidRDefault="0098397D" w:rsidP="0098397D">
            <w:pPr>
              <w:spacing w:line="380" w:lineRule="exact"/>
              <w:ind w:left="14"/>
              <w:rPr>
                <w:spacing w:val="0"/>
                <w:cs/>
              </w:rPr>
            </w:pPr>
            <w:r w:rsidRPr="009C526C">
              <w:rPr>
                <w:spacing w:val="0"/>
              </w:rPr>
              <w:t xml:space="preserve">   Corporation</w:t>
            </w:r>
          </w:p>
        </w:tc>
        <w:tc>
          <w:tcPr>
            <w:tcW w:w="1620" w:type="dxa"/>
            <w:shd w:val="clear" w:color="auto" w:fill="auto"/>
          </w:tcPr>
          <w:p w14:paraId="6D696237" w14:textId="77777777" w:rsidR="0098397D" w:rsidRPr="009C526C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เวียดนาม</w:t>
            </w:r>
          </w:p>
        </w:tc>
        <w:tc>
          <w:tcPr>
            <w:tcW w:w="3510" w:type="dxa"/>
            <w:gridSpan w:val="2"/>
          </w:tcPr>
          <w:p w14:paraId="7EE9C0F4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98397D" w:rsidRPr="009C526C" w14:paraId="53A5BF17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4CD9A29E" w14:textId="77777777" w:rsidR="0098397D" w:rsidRPr="009C526C" w:rsidRDefault="0098397D" w:rsidP="0098397D">
            <w:pPr>
              <w:spacing w:line="380" w:lineRule="exact"/>
              <w:ind w:left="14"/>
              <w:rPr>
                <w:spacing w:val="0"/>
              </w:rPr>
            </w:pPr>
            <w:r w:rsidRPr="009C526C">
              <w:rPr>
                <w:spacing w:val="0"/>
              </w:rPr>
              <w:t xml:space="preserve">TIME </w:t>
            </w:r>
            <w:proofErr w:type="spellStart"/>
            <w:r w:rsidRPr="009C526C">
              <w:rPr>
                <w:spacing w:val="0"/>
              </w:rPr>
              <w:t>dotCom</w:t>
            </w:r>
            <w:proofErr w:type="spellEnd"/>
            <w:r w:rsidRPr="009C526C">
              <w:rPr>
                <w:spacing w:val="0"/>
              </w:rPr>
              <w:t xml:space="preserve"> Global Services </w:t>
            </w:r>
            <w:proofErr w:type="spellStart"/>
            <w:r w:rsidRPr="009C526C">
              <w:rPr>
                <w:spacing w:val="0"/>
              </w:rPr>
              <w:t>Sdn</w:t>
            </w:r>
            <w:proofErr w:type="spellEnd"/>
            <w:r w:rsidR="002F7B3E" w:rsidRPr="009C526C">
              <w:rPr>
                <w:spacing w:val="0"/>
              </w:rPr>
              <w:t>.</w:t>
            </w:r>
            <w:r w:rsidRPr="009C526C">
              <w:rPr>
                <w:spacing w:val="0"/>
              </w:rPr>
              <w:t xml:space="preserve"> Bhd</w:t>
            </w:r>
            <w:r w:rsidR="002F7B3E" w:rsidRPr="009C526C">
              <w:rPr>
                <w:spacing w:val="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14:paraId="5440576C" w14:textId="77777777" w:rsidR="0098397D" w:rsidRPr="009C526C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มาเลเชีย</w:t>
            </w:r>
          </w:p>
        </w:tc>
        <w:tc>
          <w:tcPr>
            <w:tcW w:w="3510" w:type="dxa"/>
            <w:gridSpan w:val="2"/>
          </w:tcPr>
          <w:p w14:paraId="4366A3C6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7D1712" w:rsidRPr="009C526C" w14:paraId="6B291A3A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254FE338" w14:textId="0A1AC7E8" w:rsidR="007D1712" w:rsidRPr="009C526C" w:rsidRDefault="007D1712" w:rsidP="007D1712">
            <w:pPr>
              <w:spacing w:line="380" w:lineRule="exact"/>
              <w:ind w:left="14"/>
              <w:rPr>
                <w:spacing w:val="0"/>
              </w:rPr>
            </w:pPr>
            <w:r w:rsidRPr="00DF6273">
              <w:rPr>
                <w:cs/>
              </w:rPr>
              <w:t>บริษัท สุพรีม ดิสทิบิวชั่น จำกัด (มหาชน)</w:t>
            </w:r>
          </w:p>
        </w:tc>
        <w:tc>
          <w:tcPr>
            <w:tcW w:w="1620" w:type="dxa"/>
            <w:shd w:val="clear" w:color="auto" w:fill="auto"/>
          </w:tcPr>
          <w:p w14:paraId="04CCB0C4" w14:textId="4073C1A2" w:rsidR="007D1712" w:rsidRPr="009C526C" w:rsidRDefault="007D1712" w:rsidP="007D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DF6273">
              <w:rPr>
                <w:cs/>
              </w:rPr>
              <w:t>ไทย</w:t>
            </w:r>
          </w:p>
        </w:tc>
        <w:tc>
          <w:tcPr>
            <w:tcW w:w="3510" w:type="dxa"/>
            <w:gridSpan w:val="2"/>
          </w:tcPr>
          <w:p w14:paraId="3BA60560" w14:textId="33D84017" w:rsidR="007D1712" w:rsidRPr="009C526C" w:rsidRDefault="007D1712" w:rsidP="007D1712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DF6273">
              <w:rPr>
                <w:cs/>
              </w:rPr>
              <w:t>กรรมการร่วมกัน</w:t>
            </w:r>
          </w:p>
        </w:tc>
      </w:tr>
      <w:tr w:rsidR="007D1712" w:rsidRPr="009C526C" w14:paraId="39A9D77C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1CF00A9E" w14:textId="0A1F7CD6" w:rsidR="007D1712" w:rsidRPr="009C526C" w:rsidRDefault="007D1712" w:rsidP="007D1712">
            <w:pPr>
              <w:spacing w:line="380" w:lineRule="exact"/>
              <w:ind w:left="14"/>
              <w:rPr>
                <w:spacing w:val="0"/>
              </w:rPr>
            </w:pPr>
            <w:r w:rsidRPr="00DF6273">
              <w:rPr>
                <w:cs/>
              </w:rPr>
              <w:t>บริษัท หลักทรัพย์ฟินันซ่า จำกัด</w:t>
            </w:r>
          </w:p>
        </w:tc>
        <w:tc>
          <w:tcPr>
            <w:tcW w:w="1620" w:type="dxa"/>
            <w:shd w:val="clear" w:color="auto" w:fill="auto"/>
          </w:tcPr>
          <w:p w14:paraId="3FD40100" w14:textId="7504E658" w:rsidR="007D1712" w:rsidRPr="009C526C" w:rsidRDefault="007D1712" w:rsidP="007D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DF6273">
              <w:rPr>
                <w:cs/>
              </w:rPr>
              <w:t>ไทย</w:t>
            </w:r>
          </w:p>
        </w:tc>
        <w:tc>
          <w:tcPr>
            <w:tcW w:w="3510" w:type="dxa"/>
            <w:gridSpan w:val="2"/>
          </w:tcPr>
          <w:p w14:paraId="43374048" w14:textId="5805BE8B" w:rsidR="007D1712" w:rsidRPr="009C526C" w:rsidRDefault="007D1712" w:rsidP="007D1712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DF6273">
              <w:rPr>
                <w:cs/>
              </w:rPr>
              <w:t>กรรมการร่วมกัน</w:t>
            </w:r>
          </w:p>
        </w:tc>
      </w:tr>
    </w:tbl>
    <w:p w14:paraId="1B2092AA" w14:textId="7355777C" w:rsidR="00F97627" w:rsidRPr="007A62F9" w:rsidRDefault="00F97627" w:rsidP="00F97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1"/>
        <w:gridCol w:w="1077"/>
        <w:gridCol w:w="270"/>
        <w:gridCol w:w="1084"/>
        <w:gridCol w:w="236"/>
        <w:gridCol w:w="38"/>
        <w:gridCol w:w="990"/>
        <w:gridCol w:w="90"/>
        <w:gridCol w:w="183"/>
        <w:gridCol w:w="89"/>
        <w:gridCol w:w="1087"/>
      </w:tblGrid>
      <w:tr w:rsidR="002160CA" w:rsidRPr="009C526C" w14:paraId="7AC4C308" w14:textId="77777777" w:rsidTr="00A378C6">
        <w:trPr>
          <w:trHeight w:val="425"/>
        </w:trPr>
        <w:tc>
          <w:tcPr>
            <w:tcW w:w="4131" w:type="dxa"/>
            <w:shd w:val="clear" w:color="auto" w:fill="auto"/>
          </w:tcPr>
          <w:p w14:paraId="6AE4478B" w14:textId="77777777" w:rsidR="002160CA" w:rsidRPr="009C526C" w:rsidRDefault="002160CA" w:rsidP="00216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b/>
                <w:bCs/>
                <w:i/>
                <w:iCs/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1" w:type="dxa"/>
            <w:gridSpan w:val="3"/>
            <w:shd w:val="clear" w:color="auto" w:fill="auto"/>
          </w:tcPr>
          <w:p w14:paraId="52998865" w14:textId="77777777" w:rsidR="002160CA" w:rsidRPr="009C526C" w:rsidRDefault="002160CA" w:rsidP="002160CA">
            <w:pPr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67126FEB" w14:textId="77777777" w:rsidR="002160CA" w:rsidRPr="009C526C" w:rsidRDefault="002160CA" w:rsidP="002160CA">
            <w:pPr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2477" w:type="dxa"/>
            <w:gridSpan w:val="6"/>
            <w:shd w:val="clear" w:color="auto" w:fill="auto"/>
          </w:tcPr>
          <w:p w14:paraId="495C736C" w14:textId="77777777" w:rsidR="002160CA" w:rsidRPr="009C526C" w:rsidRDefault="002160CA" w:rsidP="002160CA">
            <w:pPr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งบการเงินเฉพาะกิจการ</w:t>
            </w:r>
          </w:p>
        </w:tc>
      </w:tr>
      <w:tr w:rsidR="002160CA" w:rsidRPr="009C526C" w14:paraId="566F3B3B" w14:textId="77777777" w:rsidTr="00A378C6">
        <w:tc>
          <w:tcPr>
            <w:tcW w:w="4131" w:type="dxa"/>
            <w:shd w:val="clear" w:color="auto" w:fill="auto"/>
          </w:tcPr>
          <w:p w14:paraId="697B1113" w14:textId="1172343D" w:rsidR="002160CA" w:rsidRPr="009C526C" w:rsidRDefault="002160CA" w:rsidP="007E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pacing w:val="-6"/>
                <w:cs/>
              </w:rPr>
            </w:pPr>
            <w:r w:rsidRPr="009C526C">
              <w:rPr>
                <w:b/>
                <w:bCs/>
                <w:i/>
                <w:iCs/>
                <w:spacing w:val="-6"/>
                <w:cs/>
              </w:rPr>
              <w:t>สำหรับงวด</w:t>
            </w:r>
            <w:r w:rsidR="00A378C6" w:rsidRPr="009C526C">
              <w:rPr>
                <w:rFonts w:hint="cs"/>
                <w:b/>
                <w:bCs/>
                <w:i/>
                <w:iCs/>
                <w:spacing w:val="-6"/>
                <w:cs/>
              </w:rPr>
              <w:t>หก</w:t>
            </w:r>
            <w:r w:rsidRPr="009C526C">
              <w:rPr>
                <w:b/>
                <w:bCs/>
                <w:i/>
                <w:iCs/>
                <w:spacing w:val="-6"/>
                <w:cs/>
              </w:rPr>
              <w:t>เดือนสิ้นสุดวันที่</w:t>
            </w:r>
            <w:r w:rsidRPr="009C526C">
              <w:rPr>
                <w:b/>
                <w:bCs/>
                <w:i/>
                <w:iCs/>
                <w:spacing w:val="-6"/>
              </w:rPr>
              <w:t xml:space="preserve"> 3</w:t>
            </w:r>
            <w:r w:rsidR="00A378C6" w:rsidRPr="009C526C">
              <w:rPr>
                <w:b/>
                <w:bCs/>
                <w:i/>
                <w:iCs/>
                <w:spacing w:val="-6"/>
              </w:rPr>
              <w:t>0</w:t>
            </w:r>
            <w:r w:rsidRPr="009C526C">
              <w:rPr>
                <w:b/>
                <w:bCs/>
                <w:i/>
                <w:iCs/>
                <w:spacing w:val="-6"/>
                <w:cs/>
              </w:rPr>
              <w:t xml:space="preserve"> ม</w:t>
            </w:r>
            <w:r w:rsidR="00A378C6" w:rsidRPr="009C526C">
              <w:rPr>
                <w:rFonts w:hint="cs"/>
                <w:b/>
                <w:bCs/>
                <w:i/>
                <w:iCs/>
                <w:spacing w:val="-6"/>
                <w:cs/>
              </w:rPr>
              <w:t>ิถุนายน</w:t>
            </w:r>
          </w:p>
        </w:tc>
        <w:tc>
          <w:tcPr>
            <w:tcW w:w="1077" w:type="dxa"/>
            <w:shd w:val="clear" w:color="auto" w:fill="auto"/>
          </w:tcPr>
          <w:p w14:paraId="314AF9D1" w14:textId="13D596B5" w:rsidR="002160CA" w:rsidRPr="009C526C" w:rsidRDefault="002160CA" w:rsidP="007E051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45EA0B1" w14:textId="77777777" w:rsidR="002160CA" w:rsidRPr="009C526C" w:rsidRDefault="002160CA" w:rsidP="007E051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5D477101" w14:textId="5A040C19" w:rsidR="002160CA" w:rsidRPr="009C526C" w:rsidRDefault="002160CA" w:rsidP="007E051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8C710E0" w14:textId="77777777" w:rsidR="002160CA" w:rsidRPr="009C526C" w:rsidRDefault="002160CA" w:rsidP="007E051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7DF2F3A" w14:textId="16A74357" w:rsidR="002160CA" w:rsidRPr="009C526C" w:rsidRDefault="002160CA" w:rsidP="007E051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38239358" w14:textId="77777777" w:rsidR="002160CA" w:rsidRPr="009C526C" w:rsidRDefault="002160CA" w:rsidP="007E051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47D8778D" w14:textId="095C7650" w:rsidR="002160CA" w:rsidRPr="009C526C" w:rsidRDefault="002160CA" w:rsidP="007E051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2160CA" w:rsidRPr="009C526C" w14:paraId="1B5767E8" w14:textId="77777777" w:rsidTr="00A378C6">
        <w:trPr>
          <w:trHeight w:val="344"/>
        </w:trPr>
        <w:tc>
          <w:tcPr>
            <w:tcW w:w="4131" w:type="dxa"/>
            <w:shd w:val="clear" w:color="auto" w:fill="auto"/>
          </w:tcPr>
          <w:p w14:paraId="04402C91" w14:textId="77777777" w:rsidR="002160CA" w:rsidRPr="009C526C" w:rsidRDefault="002160CA" w:rsidP="007E0517">
            <w:pPr>
              <w:spacing w:line="240" w:lineRule="auto"/>
              <w:jc w:val="both"/>
              <w:rPr>
                <w:u w:val="single"/>
              </w:rPr>
            </w:pPr>
          </w:p>
        </w:tc>
        <w:tc>
          <w:tcPr>
            <w:tcW w:w="5144" w:type="dxa"/>
            <w:gridSpan w:val="10"/>
            <w:shd w:val="clear" w:color="auto" w:fill="auto"/>
          </w:tcPr>
          <w:p w14:paraId="2CFA59E5" w14:textId="77777777" w:rsidR="002160CA" w:rsidRPr="009C526C" w:rsidRDefault="002160CA" w:rsidP="007E0517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160CA" w:rsidRPr="009C526C" w14:paraId="5EEC77B5" w14:textId="77777777" w:rsidTr="00A378C6">
        <w:tc>
          <w:tcPr>
            <w:tcW w:w="4131" w:type="dxa"/>
            <w:shd w:val="clear" w:color="auto" w:fill="auto"/>
          </w:tcPr>
          <w:p w14:paraId="0339EE3A" w14:textId="77777777" w:rsidR="002160CA" w:rsidRPr="009C526C" w:rsidRDefault="002160CA" w:rsidP="007E0517">
            <w:pPr>
              <w:tabs>
                <w:tab w:val="left" w:pos="34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t>ผู้ถือหุ้นรายใหญ่</w:t>
            </w:r>
          </w:p>
        </w:tc>
        <w:tc>
          <w:tcPr>
            <w:tcW w:w="1077" w:type="dxa"/>
            <w:shd w:val="clear" w:color="auto" w:fill="auto"/>
          </w:tcPr>
          <w:p w14:paraId="6074CA5C" w14:textId="77777777" w:rsidR="002160CA" w:rsidRPr="009C526C" w:rsidRDefault="002160CA" w:rsidP="007E051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841A77" w14:textId="77777777" w:rsidR="002160CA" w:rsidRPr="009C526C" w:rsidRDefault="002160CA" w:rsidP="007E051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15F83F6B" w14:textId="77777777" w:rsidR="002160CA" w:rsidRPr="009C526C" w:rsidRDefault="002160CA" w:rsidP="007E051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FA5ACD5" w14:textId="77777777" w:rsidR="002160CA" w:rsidRPr="009C526C" w:rsidRDefault="002160CA" w:rsidP="007E051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1E453BA" w14:textId="77777777" w:rsidR="002160CA" w:rsidRPr="009C526C" w:rsidRDefault="002160CA" w:rsidP="007E051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6F6CD338" w14:textId="77777777" w:rsidR="002160CA" w:rsidRPr="009C526C" w:rsidRDefault="002160CA" w:rsidP="007E051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3CF00494" w14:textId="77777777" w:rsidR="002160CA" w:rsidRPr="009C526C" w:rsidRDefault="002160CA" w:rsidP="007E051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160CA" w:rsidRPr="009C526C" w14:paraId="2F3E2EB7" w14:textId="77777777" w:rsidTr="00A378C6">
        <w:tc>
          <w:tcPr>
            <w:tcW w:w="4131" w:type="dxa"/>
            <w:shd w:val="clear" w:color="auto" w:fill="auto"/>
          </w:tcPr>
          <w:p w14:paraId="30B941B5" w14:textId="77777777" w:rsidR="002160CA" w:rsidRPr="009C526C" w:rsidRDefault="002160CA" w:rsidP="002160CA">
            <w:pPr>
              <w:tabs>
                <w:tab w:val="left" w:pos="342"/>
              </w:tabs>
              <w:spacing w:line="240" w:lineRule="auto"/>
              <w:jc w:val="both"/>
            </w:pPr>
            <w:r w:rsidRPr="009C526C">
              <w:rPr>
                <w:cs/>
              </w:rPr>
              <w:t>ขายสินค้าหรือการให้บริการ</w:t>
            </w:r>
            <w:r w:rsidRPr="009C526C">
              <w:t xml:space="preserve"> </w:t>
            </w:r>
          </w:p>
        </w:tc>
        <w:tc>
          <w:tcPr>
            <w:tcW w:w="1077" w:type="dxa"/>
            <w:shd w:val="clear" w:color="auto" w:fill="auto"/>
          </w:tcPr>
          <w:p w14:paraId="4E1A8642" w14:textId="64AD68AB" w:rsidR="002160CA" w:rsidRPr="009C526C" w:rsidRDefault="00FF36BB" w:rsidP="002160CA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6A9D7315" w14:textId="77777777" w:rsidR="002160CA" w:rsidRPr="009C526C" w:rsidRDefault="002160CA" w:rsidP="002160CA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3554D60E" w14:textId="7D3B95AC" w:rsidR="002160CA" w:rsidRPr="009C526C" w:rsidRDefault="00A378C6" w:rsidP="00F15634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57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2A4A05E" w14:textId="77777777" w:rsidR="002160CA" w:rsidRPr="009C526C" w:rsidRDefault="002160CA" w:rsidP="002160CA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0A9025A" w14:textId="75A69486" w:rsidR="002160CA" w:rsidRPr="009C526C" w:rsidRDefault="00FF36BB" w:rsidP="002160CA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7ECC061E" w14:textId="77777777" w:rsidR="002160CA" w:rsidRPr="009C526C" w:rsidRDefault="002160CA" w:rsidP="002160CA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74139B6A" w14:textId="3B47B654" w:rsidR="002160CA" w:rsidRPr="009C526C" w:rsidRDefault="00A378C6" w:rsidP="00F15634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57</w:t>
            </w:r>
          </w:p>
        </w:tc>
      </w:tr>
      <w:tr w:rsidR="002160CA" w:rsidRPr="009C526C" w14:paraId="68C02DAC" w14:textId="77777777" w:rsidTr="00A378C6">
        <w:tc>
          <w:tcPr>
            <w:tcW w:w="4131" w:type="dxa"/>
            <w:shd w:val="clear" w:color="auto" w:fill="auto"/>
          </w:tcPr>
          <w:p w14:paraId="7E5AAEA2" w14:textId="77777777" w:rsidR="002160CA" w:rsidRPr="009C526C" w:rsidRDefault="002160CA" w:rsidP="002160CA">
            <w:pPr>
              <w:tabs>
                <w:tab w:val="left" w:pos="342"/>
              </w:tabs>
              <w:spacing w:line="240" w:lineRule="auto"/>
              <w:jc w:val="both"/>
              <w:rPr>
                <w:cs/>
              </w:rPr>
            </w:pPr>
            <w:r w:rsidRPr="009C526C">
              <w:rPr>
                <w:b/>
                <w:bCs/>
                <w:cs/>
              </w:rPr>
              <w:t>บริษัทร่วม</w:t>
            </w:r>
          </w:p>
        </w:tc>
        <w:tc>
          <w:tcPr>
            <w:tcW w:w="1077" w:type="dxa"/>
            <w:shd w:val="clear" w:color="auto" w:fill="auto"/>
          </w:tcPr>
          <w:p w14:paraId="77EA746F" w14:textId="77777777" w:rsidR="002160CA" w:rsidRPr="009C526C" w:rsidRDefault="002160CA" w:rsidP="002160CA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881C2A1" w14:textId="77777777" w:rsidR="002160CA" w:rsidRPr="009C526C" w:rsidRDefault="002160CA" w:rsidP="002160CA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25148184" w14:textId="77777777" w:rsidR="002160CA" w:rsidRPr="009C526C" w:rsidRDefault="002160CA" w:rsidP="00F15634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EB97581" w14:textId="77777777" w:rsidR="002160CA" w:rsidRPr="009C526C" w:rsidRDefault="002160CA" w:rsidP="002160CA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BDD9374" w14:textId="77777777" w:rsidR="002160CA" w:rsidRPr="009C526C" w:rsidRDefault="002160CA" w:rsidP="002160CA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0E6EAED2" w14:textId="77777777" w:rsidR="002160CA" w:rsidRPr="009C526C" w:rsidRDefault="002160CA" w:rsidP="002160CA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4735746C" w14:textId="77777777" w:rsidR="002160CA" w:rsidRPr="009C526C" w:rsidRDefault="002160CA" w:rsidP="00F15634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78C6" w:rsidRPr="009C526C" w14:paraId="06A702C3" w14:textId="77777777" w:rsidTr="00A378C6">
        <w:tc>
          <w:tcPr>
            <w:tcW w:w="4131" w:type="dxa"/>
            <w:shd w:val="clear" w:color="auto" w:fill="auto"/>
          </w:tcPr>
          <w:p w14:paraId="2FA5028A" w14:textId="77777777" w:rsidR="00A378C6" w:rsidRPr="009C526C" w:rsidRDefault="00A378C6" w:rsidP="00A378C6">
            <w:pPr>
              <w:tabs>
                <w:tab w:val="left" w:pos="342"/>
              </w:tabs>
              <w:spacing w:line="240" w:lineRule="auto"/>
              <w:jc w:val="both"/>
              <w:rPr>
                <w:cs/>
              </w:rPr>
            </w:pPr>
            <w:r w:rsidRPr="009C526C">
              <w:rPr>
                <w:cs/>
              </w:rPr>
              <w:t>ขายสินค้าหรือการให้บริการ</w:t>
            </w:r>
          </w:p>
        </w:tc>
        <w:tc>
          <w:tcPr>
            <w:tcW w:w="1077" w:type="dxa"/>
            <w:shd w:val="clear" w:color="auto" w:fill="auto"/>
          </w:tcPr>
          <w:p w14:paraId="685F46EA" w14:textId="2DF413F6" w:rsidR="00A378C6" w:rsidRPr="009C526C" w:rsidRDefault="00FF36BB" w:rsidP="00A378C6">
            <w:pPr>
              <w:pStyle w:val="a1"/>
              <w:tabs>
                <w:tab w:val="decimal" w:pos="61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307698" w14:textId="77777777" w:rsidR="00A378C6" w:rsidRPr="009C526C" w:rsidRDefault="00A378C6" w:rsidP="00A378C6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20427B2A" w14:textId="11264186" w:rsidR="00A378C6" w:rsidRPr="009C526C" w:rsidRDefault="00A378C6" w:rsidP="00A3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</w:pPr>
            <w:r w:rsidRPr="009C526C">
              <w:rPr>
                <w:rFonts w:asciiTheme="majorBidi" w:hAnsiTheme="majorBidi" w:cstheme="majorBidi"/>
                <w:spacing w:val="0"/>
              </w:rPr>
              <w:t xml:space="preserve"> 42 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17BBAD9" w14:textId="77777777" w:rsidR="00A378C6" w:rsidRPr="009C526C" w:rsidRDefault="00A378C6" w:rsidP="00A378C6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2BBE055" w14:textId="3E04D9E3" w:rsidR="00A378C6" w:rsidRPr="009C526C" w:rsidRDefault="00FF36BB" w:rsidP="00A378C6">
            <w:pPr>
              <w:pStyle w:val="a1"/>
              <w:tabs>
                <w:tab w:val="decimal" w:pos="61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2C9A245A" w14:textId="77777777" w:rsidR="00A378C6" w:rsidRPr="009C526C" w:rsidRDefault="00A378C6" w:rsidP="00A378C6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307153C2" w14:textId="73F624D3" w:rsidR="00A378C6" w:rsidRPr="009C526C" w:rsidRDefault="00A378C6" w:rsidP="00A3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</w:pPr>
            <w:r w:rsidRPr="009C526C">
              <w:rPr>
                <w:rFonts w:asciiTheme="majorBidi" w:hAnsiTheme="majorBidi" w:cstheme="majorBidi"/>
                <w:spacing w:val="0"/>
              </w:rPr>
              <w:t xml:space="preserve"> 42 </w:t>
            </w:r>
          </w:p>
        </w:tc>
      </w:tr>
      <w:tr w:rsidR="00A378C6" w:rsidRPr="009C526C" w14:paraId="06A6562A" w14:textId="77777777" w:rsidTr="00A378C6">
        <w:tc>
          <w:tcPr>
            <w:tcW w:w="4131" w:type="dxa"/>
            <w:shd w:val="clear" w:color="auto" w:fill="auto"/>
          </w:tcPr>
          <w:p w14:paraId="502198AE" w14:textId="77777777" w:rsidR="00A378C6" w:rsidRPr="009C526C" w:rsidRDefault="00A378C6" w:rsidP="00A378C6">
            <w:pPr>
              <w:tabs>
                <w:tab w:val="left" w:pos="342"/>
              </w:tabs>
              <w:spacing w:line="240" w:lineRule="auto"/>
              <w:jc w:val="both"/>
              <w:rPr>
                <w:cs/>
              </w:rPr>
            </w:pPr>
            <w:r w:rsidRPr="009C526C">
              <w:rPr>
                <w:cs/>
              </w:rPr>
              <w:t>รับบริการ</w:t>
            </w:r>
          </w:p>
        </w:tc>
        <w:tc>
          <w:tcPr>
            <w:tcW w:w="1077" w:type="dxa"/>
            <w:shd w:val="clear" w:color="auto" w:fill="auto"/>
          </w:tcPr>
          <w:p w14:paraId="33EB1AA3" w14:textId="07AE92F9" w:rsidR="00A378C6" w:rsidRPr="009C526C" w:rsidRDefault="00FF36BB" w:rsidP="00A378C6">
            <w:pPr>
              <w:pStyle w:val="a1"/>
              <w:tabs>
                <w:tab w:val="decimal" w:pos="61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69A75F" w14:textId="77777777" w:rsidR="00A378C6" w:rsidRPr="009C526C" w:rsidRDefault="00A378C6" w:rsidP="00A378C6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3946BE48" w14:textId="03AC7100" w:rsidR="00A378C6" w:rsidRPr="009C526C" w:rsidRDefault="00A378C6" w:rsidP="00A3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</w:pPr>
            <w:r w:rsidRPr="009C526C">
              <w:rPr>
                <w:rFonts w:asciiTheme="majorBidi" w:hAnsiTheme="majorBidi" w:cstheme="majorBidi"/>
                <w:spacing w:val="0"/>
              </w:rPr>
              <w:t xml:space="preserve"> 5,182 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9FE90AB" w14:textId="77777777" w:rsidR="00A378C6" w:rsidRPr="009C526C" w:rsidRDefault="00A378C6" w:rsidP="00A378C6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600D905" w14:textId="5B27BC38" w:rsidR="00A378C6" w:rsidRPr="009C526C" w:rsidRDefault="00FF36BB" w:rsidP="00A378C6">
            <w:pPr>
              <w:pStyle w:val="a1"/>
              <w:tabs>
                <w:tab w:val="decimal" w:pos="61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49927A0B" w14:textId="77777777" w:rsidR="00A378C6" w:rsidRPr="009C526C" w:rsidRDefault="00A378C6" w:rsidP="00A378C6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1360E10C" w14:textId="44EFAB10" w:rsidR="00A378C6" w:rsidRPr="009C526C" w:rsidRDefault="00A378C6" w:rsidP="00A3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</w:pPr>
            <w:r w:rsidRPr="009C526C">
              <w:rPr>
                <w:rFonts w:asciiTheme="majorBidi" w:hAnsiTheme="majorBidi" w:cstheme="majorBidi"/>
                <w:spacing w:val="0"/>
              </w:rPr>
              <w:t xml:space="preserve"> 5,182 </w:t>
            </w:r>
          </w:p>
        </w:tc>
      </w:tr>
      <w:tr w:rsidR="00A378C6" w:rsidRPr="009C526C" w14:paraId="6E1B97AB" w14:textId="77777777" w:rsidTr="00A378C6">
        <w:tc>
          <w:tcPr>
            <w:tcW w:w="4131" w:type="dxa"/>
            <w:shd w:val="clear" w:color="auto" w:fill="auto"/>
          </w:tcPr>
          <w:p w14:paraId="364443B4" w14:textId="77777777" w:rsidR="00A378C6" w:rsidRPr="009C526C" w:rsidRDefault="00A378C6" w:rsidP="00A378C6">
            <w:pPr>
              <w:tabs>
                <w:tab w:val="left" w:pos="342"/>
              </w:tabs>
              <w:spacing w:line="240" w:lineRule="auto"/>
              <w:jc w:val="both"/>
              <w:rPr>
                <w:cs/>
              </w:rPr>
            </w:pPr>
            <w:r w:rsidRPr="009C526C">
              <w:rPr>
                <w:cs/>
              </w:rPr>
              <w:t>ดอกเบี้ยรับ</w:t>
            </w:r>
          </w:p>
        </w:tc>
        <w:tc>
          <w:tcPr>
            <w:tcW w:w="1077" w:type="dxa"/>
            <w:shd w:val="clear" w:color="auto" w:fill="auto"/>
          </w:tcPr>
          <w:p w14:paraId="73E61DF0" w14:textId="4F48FC53" w:rsidR="00A378C6" w:rsidRPr="009C526C" w:rsidRDefault="00FF36BB" w:rsidP="00A378C6">
            <w:pPr>
              <w:pStyle w:val="a1"/>
              <w:tabs>
                <w:tab w:val="decimal" w:pos="61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178050" w14:textId="77777777" w:rsidR="00A378C6" w:rsidRPr="009C526C" w:rsidRDefault="00A378C6" w:rsidP="00A378C6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46A26E47" w14:textId="0977ACC6" w:rsidR="00A378C6" w:rsidRPr="009C526C" w:rsidRDefault="00A378C6" w:rsidP="00A3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</w:pPr>
            <w:r w:rsidRPr="009C526C">
              <w:rPr>
                <w:rFonts w:asciiTheme="majorBidi" w:hAnsiTheme="majorBidi" w:cstheme="majorBidi"/>
                <w:spacing w:val="0"/>
              </w:rPr>
              <w:t xml:space="preserve"> 2,336 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06D853D" w14:textId="77777777" w:rsidR="00A378C6" w:rsidRPr="009C526C" w:rsidRDefault="00A378C6" w:rsidP="00A378C6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49D6121" w14:textId="1E6C999F" w:rsidR="00A378C6" w:rsidRPr="009C526C" w:rsidRDefault="00FF36BB" w:rsidP="00A378C6">
            <w:pPr>
              <w:pStyle w:val="a1"/>
              <w:tabs>
                <w:tab w:val="decimal" w:pos="61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04A42561" w14:textId="77777777" w:rsidR="00A378C6" w:rsidRPr="009C526C" w:rsidRDefault="00A378C6" w:rsidP="00A378C6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283AAD6B" w14:textId="39825AC2" w:rsidR="00A378C6" w:rsidRPr="009C526C" w:rsidRDefault="00A378C6" w:rsidP="00A3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</w:pPr>
            <w:r w:rsidRPr="009C526C">
              <w:rPr>
                <w:rFonts w:asciiTheme="majorBidi" w:hAnsiTheme="majorBidi" w:cstheme="majorBidi"/>
                <w:spacing w:val="0"/>
              </w:rPr>
              <w:t xml:space="preserve"> 2,336 </w:t>
            </w:r>
          </w:p>
        </w:tc>
      </w:tr>
      <w:tr w:rsidR="00A378C6" w:rsidRPr="009C526C" w14:paraId="21C9F2B0" w14:textId="77777777" w:rsidTr="00A378C6">
        <w:tc>
          <w:tcPr>
            <w:tcW w:w="4131" w:type="dxa"/>
            <w:shd w:val="clear" w:color="auto" w:fill="auto"/>
          </w:tcPr>
          <w:p w14:paraId="339664FF" w14:textId="77777777" w:rsidR="00A378C6" w:rsidRPr="009C526C" w:rsidRDefault="00A378C6" w:rsidP="00A378C6">
            <w:pPr>
              <w:tabs>
                <w:tab w:val="left" w:pos="34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  <w:shd w:val="clear" w:color="auto" w:fill="auto"/>
          </w:tcPr>
          <w:p w14:paraId="2BAD5771" w14:textId="77777777" w:rsidR="00A378C6" w:rsidRPr="009C526C" w:rsidRDefault="00A378C6" w:rsidP="00A378C6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400447F" w14:textId="77777777" w:rsidR="00A378C6" w:rsidRPr="009C526C" w:rsidRDefault="00A378C6" w:rsidP="00A378C6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095089B1" w14:textId="77777777" w:rsidR="00A378C6" w:rsidRPr="009C526C" w:rsidRDefault="00A378C6" w:rsidP="00A378C6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71BEFEB3" w14:textId="77777777" w:rsidR="00A378C6" w:rsidRPr="009C526C" w:rsidRDefault="00A378C6" w:rsidP="00A378C6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73E0A18" w14:textId="77777777" w:rsidR="00A378C6" w:rsidRPr="009C526C" w:rsidRDefault="00A378C6" w:rsidP="00A378C6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3216184E" w14:textId="77777777" w:rsidR="00A378C6" w:rsidRPr="009C526C" w:rsidRDefault="00A378C6" w:rsidP="00A378C6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14AF3D28" w14:textId="77777777" w:rsidR="00A378C6" w:rsidRPr="009C526C" w:rsidRDefault="00A378C6" w:rsidP="00A378C6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39F4" w:rsidRPr="009C526C" w14:paraId="679DDAE1" w14:textId="77777777" w:rsidTr="00A378C6">
        <w:tc>
          <w:tcPr>
            <w:tcW w:w="4131" w:type="dxa"/>
            <w:shd w:val="clear" w:color="auto" w:fill="auto"/>
          </w:tcPr>
          <w:p w14:paraId="5B700488" w14:textId="77777777" w:rsidR="008539F4" w:rsidRPr="009C526C" w:rsidRDefault="008539F4" w:rsidP="008539F4">
            <w:pPr>
              <w:tabs>
                <w:tab w:val="left" w:pos="342"/>
              </w:tabs>
              <w:spacing w:line="240" w:lineRule="auto"/>
              <w:jc w:val="both"/>
            </w:pPr>
            <w:r w:rsidRPr="009C526C">
              <w:rPr>
                <w:cs/>
              </w:rPr>
              <w:t>ขายสินค้าหรือการให้บริการ</w:t>
            </w:r>
          </w:p>
        </w:tc>
        <w:tc>
          <w:tcPr>
            <w:tcW w:w="1077" w:type="dxa"/>
            <w:shd w:val="clear" w:color="auto" w:fill="auto"/>
          </w:tcPr>
          <w:p w14:paraId="736AB0E4" w14:textId="3BE30D4F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cs/>
                <w:lang w:val="en-US"/>
              </w:rPr>
              <w:t>43</w:t>
            </w: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D171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711</w:t>
            </w:r>
          </w:p>
        </w:tc>
        <w:tc>
          <w:tcPr>
            <w:tcW w:w="270" w:type="dxa"/>
            <w:shd w:val="clear" w:color="auto" w:fill="auto"/>
          </w:tcPr>
          <w:p w14:paraId="5F1112B6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2D07C1EF" w14:textId="1D00FE6C" w:rsidR="008539F4" w:rsidRPr="009C526C" w:rsidRDefault="008539F4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C526C">
              <w:rPr>
                <w:rFonts w:asciiTheme="majorBidi" w:hAnsiTheme="majorBidi" w:cstheme="majorBidi"/>
                <w:spacing w:val="0"/>
              </w:rPr>
              <w:t xml:space="preserve"> 39,904 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DA7C44B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8223C40" w14:textId="27D280D2" w:rsidR="008539F4" w:rsidRPr="009C526C" w:rsidRDefault="008539F4" w:rsidP="008539F4">
            <w:pPr>
              <w:pStyle w:val="a1"/>
              <w:tabs>
                <w:tab w:val="decimal" w:pos="790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cs/>
                <w:lang w:val="en-US"/>
              </w:rPr>
              <w:t>43</w:t>
            </w: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D171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711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646E3645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7324D8CB" w14:textId="2BAF1186" w:rsidR="008539F4" w:rsidRPr="009C526C" w:rsidRDefault="008539F4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C526C">
              <w:rPr>
                <w:rFonts w:asciiTheme="majorBidi" w:hAnsiTheme="majorBidi" w:cstheme="majorBidi"/>
                <w:spacing w:val="0"/>
              </w:rPr>
              <w:t xml:space="preserve"> 39,904 </w:t>
            </w:r>
          </w:p>
        </w:tc>
      </w:tr>
      <w:tr w:rsidR="008539F4" w:rsidRPr="009C526C" w14:paraId="6882131F" w14:textId="77777777" w:rsidTr="00A378C6">
        <w:tc>
          <w:tcPr>
            <w:tcW w:w="4131" w:type="dxa"/>
            <w:shd w:val="clear" w:color="auto" w:fill="auto"/>
          </w:tcPr>
          <w:p w14:paraId="2DE2E2C0" w14:textId="77777777" w:rsidR="008539F4" w:rsidRPr="009C526C" w:rsidRDefault="008539F4" w:rsidP="008539F4">
            <w:pPr>
              <w:tabs>
                <w:tab w:val="left" w:pos="342"/>
              </w:tabs>
              <w:spacing w:line="240" w:lineRule="auto"/>
              <w:jc w:val="both"/>
              <w:rPr>
                <w:cs/>
              </w:rPr>
            </w:pPr>
            <w:r w:rsidRPr="009C526C">
              <w:rPr>
                <w:cs/>
              </w:rPr>
              <w:t>รับบริการ</w:t>
            </w:r>
          </w:p>
        </w:tc>
        <w:tc>
          <w:tcPr>
            <w:tcW w:w="1077" w:type="dxa"/>
            <w:shd w:val="clear" w:color="auto" w:fill="auto"/>
          </w:tcPr>
          <w:p w14:paraId="7421A0A3" w14:textId="3F91FED8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cs/>
                <w:lang w:val="en-US"/>
              </w:rPr>
              <w:t>58</w:t>
            </w: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C526C">
              <w:rPr>
                <w:rFonts w:ascii="Angsana New" w:hAnsi="Angsana New"/>
                <w:sz w:val="30"/>
                <w:szCs w:val="30"/>
                <w:cs/>
                <w:lang w:val="en-US"/>
              </w:rPr>
              <w:t>127</w:t>
            </w:r>
          </w:p>
        </w:tc>
        <w:tc>
          <w:tcPr>
            <w:tcW w:w="270" w:type="dxa"/>
            <w:shd w:val="clear" w:color="auto" w:fill="auto"/>
          </w:tcPr>
          <w:p w14:paraId="491C7298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636501EA" w14:textId="4A2D2F27" w:rsidR="008539F4" w:rsidRPr="009C526C" w:rsidRDefault="008539F4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C526C">
              <w:rPr>
                <w:rFonts w:asciiTheme="majorBidi" w:hAnsiTheme="majorBidi" w:cstheme="majorBidi"/>
                <w:spacing w:val="0"/>
              </w:rPr>
              <w:t xml:space="preserve"> 76,791 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5075FE6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6F6D7FD" w14:textId="10985A34" w:rsidR="008539F4" w:rsidRPr="009C526C" w:rsidRDefault="008539F4" w:rsidP="008539F4">
            <w:pPr>
              <w:pStyle w:val="a1"/>
              <w:tabs>
                <w:tab w:val="decimal" w:pos="790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cs/>
                <w:lang w:val="en-US"/>
              </w:rPr>
              <w:t>58</w:t>
            </w: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C526C">
              <w:rPr>
                <w:rFonts w:ascii="Angsana New" w:hAnsi="Angsana New"/>
                <w:sz w:val="30"/>
                <w:szCs w:val="30"/>
                <w:cs/>
                <w:lang w:val="en-US"/>
              </w:rPr>
              <w:t>127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76C8F227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15FEBC14" w14:textId="76400E8E" w:rsidR="008539F4" w:rsidRPr="009C526C" w:rsidRDefault="008539F4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C526C">
              <w:rPr>
                <w:rFonts w:asciiTheme="majorBidi" w:hAnsiTheme="majorBidi" w:cstheme="majorBidi"/>
                <w:spacing w:val="0"/>
              </w:rPr>
              <w:t xml:space="preserve"> 76,791 </w:t>
            </w:r>
          </w:p>
        </w:tc>
      </w:tr>
      <w:tr w:rsidR="008539F4" w:rsidRPr="009C526C" w14:paraId="42DCB768" w14:textId="77777777" w:rsidTr="00A378C6">
        <w:tc>
          <w:tcPr>
            <w:tcW w:w="4131" w:type="dxa"/>
            <w:shd w:val="clear" w:color="auto" w:fill="auto"/>
          </w:tcPr>
          <w:p w14:paraId="1CFF5596" w14:textId="2859A76F" w:rsidR="008539F4" w:rsidRPr="009C526C" w:rsidRDefault="008539F4" w:rsidP="008539F4">
            <w:pPr>
              <w:tabs>
                <w:tab w:val="left" w:pos="342"/>
              </w:tabs>
              <w:spacing w:line="240" w:lineRule="auto"/>
              <w:jc w:val="both"/>
              <w:rPr>
                <w:cs/>
              </w:rPr>
            </w:pPr>
            <w:r w:rsidRPr="009C526C">
              <w:rPr>
                <w:spacing w:val="0"/>
                <w:cs/>
              </w:rPr>
              <w:t>ดอกเบี้ยรับ</w:t>
            </w:r>
          </w:p>
        </w:tc>
        <w:tc>
          <w:tcPr>
            <w:tcW w:w="1077" w:type="dxa"/>
            <w:shd w:val="clear" w:color="auto" w:fill="auto"/>
          </w:tcPr>
          <w:p w14:paraId="0A831FA4" w14:textId="0FDD2DA4" w:rsidR="008539F4" w:rsidRPr="009C526C" w:rsidRDefault="008539F4" w:rsidP="007A62F9">
            <w:pPr>
              <w:pStyle w:val="a1"/>
              <w:tabs>
                <w:tab w:val="decimal" w:pos="61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618DFC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3090F5F8" w14:textId="4276D4AB" w:rsidR="008539F4" w:rsidRPr="009C526C" w:rsidRDefault="008539F4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C526C">
              <w:rPr>
                <w:rFonts w:asciiTheme="majorBidi" w:hAnsiTheme="majorBidi" w:cstheme="majorBidi"/>
                <w:spacing w:val="0"/>
              </w:rPr>
              <w:t xml:space="preserve"> 410 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4438FF2A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9A1C074" w14:textId="3FC931DE" w:rsidR="008539F4" w:rsidRPr="009C526C" w:rsidRDefault="008539F4" w:rsidP="007A62F9">
            <w:pPr>
              <w:pStyle w:val="a1"/>
              <w:tabs>
                <w:tab w:val="decimal" w:pos="61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2D6105F2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7E2DECA7" w14:textId="127B455D" w:rsidR="008539F4" w:rsidRPr="009C526C" w:rsidRDefault="008539F4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C526C">
              <w:rPr>
                <w:rFonts w:asciiTheme="majorBidi" w:hAnsiTheme="majorBidi" w:cstheme="majorBidi"/>
                <w:spacing w:val="0"/>
              </w:rPr>
              <w:t xml:space="preserve"> 410 </w:t>
            </w:r>
          </w:p>
        </w:tc>
      </w:tr>
      <w:tr w:rsidR="008539F4" w:rsidRPr="009C526C" w14:paraId="4D0BC8C3" w14:textId="77777777" w:rsidTr="00A378C6">
        <w:tc>
          <w:tcPr>
            <w:tcW w:w="4131" w:type="dxa"/>
            <w:shd w:val="clear" w:color="auto" w:fill="auto"/>
          </w:tcPr>
          <w:p w14:paraId="61246D84" w14:textId="77777777" w:rsidR="008539F4" w:rsidRPr="009C526C" w:rsidRDefault="008539F4" w:rsidP="008539F4">
            <w:pPr>
              <w:tabs>
                <w:tab w:val="left" w:pos="342"/>
              </w:tabs>
              <w:spacing w:line="240" w:lineRule="auto"/>
              <w:jc w:val="both"/>
            </w:pPr>
            <w:r w:rsidRPr="009C526C">
              <w:rPr>
                <w:b/>
                <w:bCs/>
                <w:cs/>
              </w:rPr>
              <w:t>ผู้บริหารสำคัญ</w:t>
            </w:r>
          </w:p>
        </w:tc>
        <w:tc>
          <w:tcPr>
            <w:tcW w:w="1077" w:type="dxa"/>
            <w:shd w:val="clear" w:color="auto" w:fill="auto"/>
          </w:tcPr>
          <w:p w14:paraId="4D8A5850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F6ADC77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51988E2E" w14:textId="77777777" w:rsidR="008539F4" w:rsidRPr="009C526C" w:rsidRDefault="008539F4" w:rsidP="008539F4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4936974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64172D1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17DE7014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4B7E72ED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39F4" w:rsidRPr="009C526C" w14:paraId="0FC83A9B" w14:textId="77777777" w:rsidTr="00A378C6">
        <w:tc>
          <w:tcPr>
            <w:tcW w:w="4131" w:type="dxa"/>
            <w:shd w:val="clear" w:color="auto" w:fill="auto"/>
          </w:tcPr>
          <w:p w14:paraId="5821B270" w14:textId="77777777" w:rsidR="008539F4" w:rsidRPr="009C526C" w:rsidRDefault="008539F4" w:rsidP="008539F4">
            <w:pPr>
              <w:tabs>
                <w:tab w:val="left" w:pos="342"/>
              </w:tabs>
              <w:spacing w:line="240" w:lineRule="auto"/>
              <w:jc w:val="both"/>
              <w:rPr>
                <w:cs/>
              </w:rPr>
            </w:pPr>
            <w:r w:rsidRPr="009C526C">
              <w:rPr>
                <w:cs/>
              </w:rPr>
              <w:t>ค่าตอบแทนผู้บริหารสำคัญ</w:t>
            </w:r>
          </w:p>
        </w:tc>
        <w:tc>
          <w:tcPr>
            <w:tcW w:w="1077" w:type="dxa"/>
            <w:shd w:val="clear" w:color="auto" w:fill="auto"/>
          </w:tcPr>
          <w:p w14:paraId="1FC7451C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AB31585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034D5AB3" w14:textId="77777777" w:rsidR="008539F4" w:rsidRPr="009C526C" w:rsidRDefault="008539F4" w:rsidP="008539F4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99D2E2A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E00D063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7047293F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75065A6F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39F4" w:rsidRPr="009C526C" w14:paraId="0C774BE7" w14:textId="77777777" w:rsidTr="009C526C">
        <w:trPr>
          <w:trHeight w:val="80"/>
        </w:trPr>
        <w:tc>
          <w:tcPr>
            <w:tcW w:w="4131" w:type="dxa"/>
            <w:shd w:val="clear" w:color="auto" w:fill="auto"/>
          </w:tcPr>
          <w:p w14:paraId="0F7CFD8A" w14:textId="77777777" w:rsidR="008539F4" w:rsidRPr="009C526C" w:rsidRDefault="008539F4" w:rsidP="008539F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</w:pPr>
            <w:r w:rsidRPr="009C526C">
              <w:t xml:space="preserve">   </w:t>
            </w:r>
            <w:r w:rsidRPr="009C526C">
              <w:rPr>
                <w:cs/>
              </w:rPr>
              <w:t>ผลประโยชน์ระยะสั้นของพนักงาน</w:t>
            </w:r>
          </w:p>
        </w:tc>
        <w:tc>
          <w:tcPr>
            <w:tcW w:w="1077" w:type="dxa"/>
            <w:shd w:val="clear" w:color="auto" w:fill="auto"/>
          </w:tcPr>
          <w:p w14:paraId="49175792" w14:textId="24615F6C" w:rsidR="008539F4" w:rsidRPr="009C526C" w:rsidRDefault="00315876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15,038</w:t>
            </w:r>
          </w:p>
        </w:tc>
        <w:tc>
          <w:tcPr>
            <w:tcW w:w="270" w:type="dxa"/>
          </w:tcPr>
          <w:p w14:paraId="1F875DF9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272CDC72" w14:textId="6F42903C" w:rsidR="008539F4" w:rsidRPr="009C526C" w:rsidRDefault="008539F4" w:rsidP="008539F4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12,915</w:t>
            </w:r>
          </w:p>
        </w:tc>
        <w:tc>
          <w:tcPr>
            <w:tcW w:w="274" w:type="dxa"/>
            <w:gridSpan w:val="2"/>
          </w:tcPr>
          <w:p w14:paraId="7F11C3B9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78E86E4" w14:textId="59D249CB" w:rsidR="008539F4" w:rsidRPr="009C526C" w:rsidRDefault="00315876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GB"/>
              </w:rPr>
              <w:t>15,038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61D9CE3D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7BC9EC33" w14:textId="2BF081C6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12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915</w:t>
            </w:r>
          </w:p>
        </w:tc>
      </w:tr>
      <w:tr w:rsidR="008539F4" w:rsidRPr="009C526C" w14:paraId="24CD71C5" w14:textId="77777777" w:rsidTr="009C526C">
        <w:trPr>
          <w:trHeight w:val="80"/>
        </w:trPr>
        <w:tc>
          <w:tcPr>
            <w:tcW w:w="4131" w:type="dxa"/>
            <w:shd w:val="clear" w:color="auto" w:fill="auto"/>
          </w:tcPr>
          <w:p w14:paraId="57A79BA2" w14:textId="77777777" w:rsidR="008539F4" w:rsidRPr="009C526C" w:rsidRDefault="008539F4" w:rsidP="008539F4">
            <w:pPr>
              <w:tabs>
                <w:tab w:val="left" w:pos="342"/>
              </w:tabs>
              <w:spacing w:line="240" w:lineRule="auto"/>
              <w:jc w:val="both"/>
            </w:pPr>
            <w:r w:rsidRPr="009C526C">
              <w:t xml:space="preserve">   </w:t>
            </w:r>
            <w:r w:rsidRPr="009C526C">
              <w:rPr>
                <w:cs/>
              </w:rPr>
              <w:t>ผลประโยชน์หลังออกจากงาน</w:t>
            </w:r>
          </w:p>
        </w:tc>
        <w:tc>
          <w:tcPr>
            <w:tcW w:w="1077" w:type="dxa"/>
            <w:shd w:val="clear" w:color="auto" w:fill="auto"/>
          </w:tcPr>
          <w:p w14:paraId="540A70F7" w14:textId="666B9C41" w:rsidR="008539F4" w:rsidRPr="009C526C" w:rsidRDefault="00315876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GB"/>
              </w:rPr>
              <w:t>551</w:t>
            </w:r>
          </w:p>
        </w:tc>
        <w:tc>
          <w:tcPr>
            <w:tcW w:w="270" w:type="dxa"/>
          </w:tcPr>
          <w:p w14:paraId="2F9C88C7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2337F3FD" w14:textId="67A43F50" w:rsidR="008539F4" w:rsidRPr="009C526C" w:rsidRDefault="008539F4" w:rsidP="008539F4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495</w:t>
            </w:r>
          </w:p>
        </w:tc>
        <w:tc>
          <w:tcPr>
            <w:tcW w:w="274" w:type="dxa"/>
            <w:gridSpan w:val="2"/>
          </w:tcPr>
          <w:p w14:paraId="34980581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7180279" w14:textId="6C50F539" w:rsidR="008539F4" w:rsidRPr="009C526C" w:rsidRDefault="00315876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GB"/>
              </w:rPr>
              <w:t>551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7F23C946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1AED8329" w14:textId="44AF54FB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495</w:t>
            </w:r>
          </w:p>
        </w:tc>
      </w:tr>
      <w:tr w:rsidR="008539F4" w:rsidRPr="009C526C" w14:paraId="425382E6" w14:textId="77777777" w:rsidTr="00A378C6">
        <w:trPr>
          <w:trHeight w:val="80"/>
        </w:trPr>
        <w:tc>
          <w:tcPr>
            <w:tcW w:w="4131" w:type="dxa"/>
            <w:shd w:val="clear" w:color="auto" w:fill="auto"/>
          </w:tcPr>
          <w:p w14:paraId="3940D984" w14:textId="77777777" w:rsidR="008539F4" w:rsidRPr="009C526C" w:rsidRDefault="008539F4" w:rsidP="008539F4">
            <w:pPr>
              <w:tabs>
                <w:tab w:val="left" w:pos="342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14:paraId="07E5627E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06001E78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4" w:type="dxa"/>
          </w:tcPr>
          <w:p w14:paraId="4D9D98E4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31FF3E9E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2811FA6F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54C12F4B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12402837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8539F4" w:rsidRPr="009C526C" w14:paraId="1E8F7A36" w14:textId="77777777" w:rsidTr="00A378C6">
        <w:trPr>
          <w:trHeight w:val="80"/>
        </w:trPr>
        <w:tc>
          <w:tcPr>
            <w:tcW w:w="4131" w:type="dxa"/>
            <w:shd w:val="clear" w:color="auto" w:fill="auto"/>
          </w:tcPr>
          <w:p w14:paraId="11DF461E" w14:textId="77777777" w:rsidR="008539F4" w:rsidRPr="009C526C" w:rsidRDefault="008539F4" w:rsidP="008539F4">
            <w:pPr>
              <w:tabs>
                <w:tab w:val="left" w:pos="342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14:paraId="3D91B2F5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98B347A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4" w:type="dxa"/>
          </w:tcPr>
          <w:p w14:paraId="0C68ED23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305E0FC3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238F8096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5344BEAD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0F53D7EE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8539F4" w:rsidRPr="009C526C" w14:paraId="254DF2CC" w14:textId="77777777" w:rsidTr="00A378C6">
        <w:trPr>
          <w:trHeight w:val="80"/>
        </w:trPr>
        <w:tc>
          <w:tcPr>
            <w:tcW w:w="4131" w:type="dxa"/>
            <w:shd w:val="clear" w:color="auto" w:fill="auto"/>
          </w:tcPr>
          <w:p w14:paraId="1C9AE9FA" w14:textId="77777777" w:rsidR="008539F4" w:rsidRPr="009C526C" w:rsidRDefault="008539F4" w:rsidP="008539F4">
            <w:pPr>
              <w:tabs>
                <w:tab w:val="left" w:pos="342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14:paraId="7E0ED8F5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AA6379A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4" w:type="dxa"/>
          </w:tcPr>
          <w:p w14:paraId="75AFC783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7385F21C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74A61062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21CF7551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2ED465B1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8539F4" w:rsidRPr="009C526C" w14:paraId="1C3DC079" w14:textId="77777777" w:rsidTr="00A378C6">
        <w:trPr>
          <w:trHeight w:val="80"/>
        </w:trPr>
        <w:tc>
          <w:tcPr>
            <w:tcW w:w="4131" w:type="dxa"/>
            <w:shd w:val="clear" w:color="auto" w:fill="auto"/>
          </w:tcPr>
          <w:p w14:paraId="680D2603" w14:textId="77777777" w:rsidR="008539F4" w:rsidRPr="009C526C" w:rsidRDefault="008539F4" w:rsidP="008539F4">
            <w:pPr>
              <w:tabs>
                <w:tab w:val="left" w:pos="342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14:paraId="5B783EBE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F0BF051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4" w:type="dxa"/>
          </w:tcPr>
          <w:p w14:paraId="780F1F7A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7737732B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254A2F89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2A0E5870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036386F9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8539F4" w:rsidRPr="009C526C" w14:paraId="459C084F" w14:textId="77777777" w:rsidTr="00A378C6">
        <w:trPr>
          <w:trHeight w:val="80"/>
        </w:trPr>
        <w:tc>
          <w:tcPr>
            <w:tcW w:w="4131" w:type="dxa"/>
            <w:shd w:val="clear" w:color="auto" w:fill="auto"/>
          </w:tcPr>
          <w:p w14:paraId="6F06311E" w14:textId="77777777" w:rsidR="008539F4" w:rsidRPr="009C526C" w:rsidRDefault="008539F4" w:rsidP="008539F4">
            <w:pPr>
              <w:tabs>
                <w:tab w:val="left" w:pos="342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14:paraId="5B974E46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56A2AF5E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4" w:type="dxa"/>
          </w:tcPr>
          <w:p w14:paraId="3A2E7E1E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24A91DFD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06F04BA1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4B92155D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3E4A5B44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8539F4" w:rsidRPr="009C526C" w14:paraId="18C25D56" w14:textId="77777777" w:rsidTr="00A378C6">
        <w:trPr>
          <w:trHeight w:val="80"/>
        </w:trPr>
        <w:tc>
          <w:tcPr>
            <w:tcW w:w="4131" w:type="dxa"/>
            <w:shd w:val="clear" w:color="auto" w:fill="auto"/>
          </w:tcPr>
          <w:p w14:paraId="240EE982" w14:textId="77777777" w:rsidR="008539F4" w:rsidRPr="009C526C" w:rsidRDefault="008539F4" w:rsidP="008539F4">
            <w:pPr>
              <w:tabs>
                <w:tab w:val="left" w:pos="342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14:paraId="6B20E708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84C10B2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4" w:type="dxa"/>
          </w:tcPr>
          <w:p w14:paraId="492960FE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537AD26E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29E79DDA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359F9082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45779CAC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8539F4" w:rsidRPr="009C526C" w14:paraId="4C7EA4CE" w14:textId="77777777" w:rsidTr="00A378C6">
        <w:trPr>
          <w:trHeight w:val="80"/>
        </w:trPr>
        <w:tc>
          <w:tcPr>
            <w:tcW w:w="4131" w:type="dxa"/>
            <w:shd w:val="clear" w:color="auto" w:fill="auto"/>
          </w:tcPr>
          <w:p w14:paraId="70FACE76" w14:textId="77777777" w:rsidR="008539F4" w:rsidRPr="009C526C" w:rsidRDefault="008539F4" w:rsidP="008539F4">
            <w:pPr>
              <w:tabs>
                <w:tab w:val="left" w:pos="342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14:paraId="60CF8452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4141695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4" w:type="dxa"/>
          </w:tcPr>
          <w:p w14:paraId="61B30EF8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2D522CD1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448E16E8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1A1198FA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3026685E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8539F4" w:rsidRPr="009C526C" w14:paraId="7477D8B6" w14:textId="77777777" w:rsidTr="00A378C6">
        <w:trPr>
          <w:trHeight w:val="80"/>
        </w:trPr>
        <w:tc>
          <w:tcPr>
            <w:tcW w:w="4131" w:type="dxa"/>
            <w:shd w:val="clear" w:color="auto" w:fill="auto"/>
          </w:tcPr>
          <w:p w14:paraId="53EE1243" w14:textId="77777777" w:rsidR="008539F4" w:rsidRPr="009C526C" w:rsidRDefault="008539F4" w:rsidP="008539F4">
            <w:pPr>
              <w:tabs>
                <w:tab w:val="left" w:pos="342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14:paraId="6F3F687C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E9841AC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4" w:type="dxa"/>
          </w:tcPr>
          <w:p w14:paraId="621C6196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75D8AC4D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14570CFF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6A9A5266" w14:textId="77777777" w:rsidR="008539F4" w:rsidRPr="009C526C" w:rsidRDefault="008539F4" w:rsidP="008539F4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3D5802FF" w14:textId="77777777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8539F4" w:rsidRPr="009C526C" w14:paraId="2EA65803" w14:textId="77777777" w:rsidTr="00A378C6">
        <w:trPr>
          <w:trHeight w:val="425"/>
        </w:trPr>
        <w:tc>
          <w:tcPr>
            <w:tcW w:w="4131" w:type="dxa"/>
          </w:tcPr>
          <w:p w14:paraId="06BE9D00" w14:textId="77777777" w:rsidR="008539F4" w:rsidRPr="009C526C" w:rsidRDefault="008539F4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lastRenderedPageBreak/>
              <w:br w:type="page"/>
            </w:r>
          </w:p>
        </w:tc>
        <w:tc>
          <w:tcPr>
            <w:tcW w:w="2431" w:type="dxa"/>
            <w:gridSpan w:val="3"/>
          </w:tcPr>
          <w:p w14:paraId="5999CD7C" w14:textId="08C5E40E" w:rsidR="008539F4" w:rsidRPr="009C526C" w:rsidRDefault="008539F4" w:rsidP="008539F4">
            <w:pPr>
              <w:tabs>
                <w:tab w:val="clear" w:pos="227"/>
                <w:tab w:val="clear" w:pos="454"/>
                <w:tab w:val="clear" w:pos="680"/>
                <w:tab w:val="left" w:pos="520"/>
                <w:tab w:val="left" w:pos="610"/>
                <w:tab w:val="left" w:pos="880"/>
              </w:tabs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</w:rPr>
              <w:t xml:space="preserve">    </w:t>
            </w:r>
            <w:r w:rsidRPr="009C526C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74" w:type="dxa"/>
            <w:gridSpan w:val="2"/>
          </w:tcPr>
          <w:p w14:paraId="7C6CE8A2" w14:textId="77777777" w:rsidR="008539F4" w:rsidRPr="009C526C" w:rsidRDefault="008539F4" w:rsidP="008539F4">
            <w:pPr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2439" w:type="dxa"/>
            <w:gridSpan w:val="5"/>
          </w:tcPr>
          <w:p w14:paraId="79257FD7" w14:textId="6886C72E" w:rsidR="008539F4" w:rsidRPr="009C526C" w:rsidRDefault="008539F4" w:rsidP="008539F4">
            <w:pPr>
              <w:tabs>
                <w:tab w:val="clear" w:pos="227"/>
                <w:tab w:val="left" w:pos="290"/>
              </w:tabs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</w:rPr>
              <w:t xml:space="preserve">   </w:t>
            </w:r>
            <w:r w:rsidRPr="009C526C">
              <w:rPr>
                <w:b/>
                <w:bCs/>
                <w:spacing w:val="0"/>
                <w:cs/>
              </w:rPr>
              <w:t>งบการเงินเฉพาะกิจการ</w:t>
            </w:r>
          </w:p>
        </w:tc>
      </w:tr>
      <w:tr w:rsidR="008539F4" w:rsidRPr="009C526C" w14:paraId="5F773FED" w14:textId="77777777" w:rsidTr="00A378C6">
        <w:tc>
          <w:tcPr>
            <w:tcW w:w="4131" w:type="dxa"/>
          </w:tcPr>
          <w:p w14:paraId="3E8B3D23" w14:textId="77777777" w:rsidR="008539F4" w:rsidRPr="009C526C" w:rsidRDefault="008539F4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i/>
                <w:iCs/>
                <w:spacing w:val="0"/>
                <w:cs/>
              </w:rPr>
            </w:pPr>
            <w:r w:rsidRPr="009C526C">
              <w:rPr>
                <w:rFonts w:hint="cs"/>
                <w:b/>
                <w:bCs/>
                <w:i/>
                <w:iCs/>
                <w:spacing w:val="0"/>
                <w:cs/>
              </w:rPr>
              <w:t>ยอดคงเหลือกับบุคคลหรือกิจการ</w:t>
            </w:r>
          </w:p>
        </w:tc>
        <w:tc>
          <w:tcPr>
            <w:tcW w:w="1077" w:type="dxa"/>
          </w:tcPr>
          <w:p w14:paraId="7EB53D94" w14:textId="686D8330" w:rsidR="008539F4" w:rsidRPr="009C526C" w:rsidRDefault="008539F4" w:rsidP="008539F4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C52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9C526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0A085D1E" w14:textId="77777777" w:rsidR="008539F4" w:rsidRPr="009C526C" w:rsidRDefault="008539F4" w:rsidP="008539F4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7DE8EF3B" w14:textId="5E4CC619" w:rsidR="008539F4" w:rsidRPr="009C526C" w:rsidRDefault="008539F4" w:rsidP="008539F4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C526C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4" w:type="dxa"/>
            <w:gridSpan w:val="2"/>
          </w:tcPr>
          <w:p w14:paraId="6C2EB87F" w14:textId="77777777" w:rsidR="008539F4" w:rsidRPr="009C526C" w:rsidRDefault="008539F4" w:rsidP="008539F4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5768C8F6" w14:textId="1A0E5A33" w:rsidR="008539F4" w:rsidRPr="009C526C" w:rsidRDefault="008539F4" w:rsidP="008539F4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9C526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3" w:type="dxa"/>
            <w:gridSpan w:val="2"/>
          </w:tcPr>
          <w:p w14:paraId="69F263B3" w14:textId="77777777" w:rsidR="008539F4" w:rsidRPr="009C526C" w:rsidRDefault="008539F4" w:rsidP="008539F4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176" w:type="dxa"/>
            <w:gridSpan w:val="2"/>
          </w:tcPr>
          <w:p w14:paraId="12E7BE2B" w14:textId="7FD76B21" w:rsidR="008539F4" w:rsidRPr="009C526C" w:rsidRDefault="008539F4" w:rsidP="008539F4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C526C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539F4" w:rsidRPr="009C526C" w14:paraId="280FBE4C" w14:textId="77777777" w:rsidTr="00A378C6">
        <w:tc>
          <w:tcPr>
            <w:tcW w:w="4131" w:type="dxa"/>
          </w:tcPr>
          <w:p w14:paraId="7CDC4BCC" w14:textId="77777777" w:rsidR="008539F4" w:rsidRPr="009C526C" w:rsidRDefault="008539F4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i/>
                <w:iCs/>
                <w:spacing w:val="0"/>
                <w:cs/>
              </w:rPr>
            </w:pPr>
            <w:r w:rsidRPr="009C526C">
              <w:rPr>
                <w:b/>
                <w:bCs/>
                <w:i/>
                <w:iCs/>
                <w:spacing w:val="0"/>
              </w:rPr>
              <w:t xml:space="preserve">   </w:t>
            </w:r>
            <w:r w:rsidRPr="009C526C">
              <w:rPr>
                <w:rFonts w:hint="cs"/>
                <w:b/>
                <w:bCs/>
                <w:i/>
                <w:iCs/>
                <w:spacing w:val="0"/>
                <w:cs/>
              </w:rPr>
              <w:t>ที่เกี่ยวข้องกัน ณ วันที่</w:t>
            </w:r>
          </w:p>
        </w:tc>
        <w:tc>
          <w:tcPr>
            <w:tcW w:w="1077" w:type="dxa"/>
          </w:tcPr>
          <w:p w14:paraId="2A54D61C" w14:textId="1C347810" w:rsidR="008539F4" w:rsidRPr="009C526C" w:rsidRDefault="008539F4" w:rsidP="008539F4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13A6B389" w14:textId="77777777" w:rsidR="008539F4" w:rsidRPr="009C526C" w:rsidRDefault="008539F4" w:rsidP="008539F4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7D424D8E" w14:textId="4FC8CF51" w:rsidR="008539F4" w:rsidRPr="009C526C" w:rsidRDefault="008539F4" w:rsidP="008539F4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4" w:type="dxa"/>
            <w:gridSpan w:val="2"/>
          </w:tcPr>
          <w:p w14:paraId="73A64907" w14:textId="77777777" w:rsidR="008539F4" w:rsidRPr="009C526C" w:rsidRDefault="008539F4" w:rsidP="008539F4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4D4C88E7" w14:textId="517410F0" w:rsidR="008539F4" w:rsidRPr="009C526C" w:rsidRDefault="008539F4" w:rsidP="008539F4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3" w:type="dxa"/>
            <w:gridSpan w:val="2"/>
          </w:tcPr>
          <w:p w14:paraId="0C2CED66" w14:textId="77777777" w:rsidR="008539F4" w:rsidRPr="009C526C" w:rsidRDefault="008539F4" w:rsidP="008539F4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176" w:type="dxa"/>
            <w:gridSpan w:val="2"/>
          </w:tcPr>
          <w:p w14:paraId="329C0F9D" w14:textId="597ED85B" w:rsidR="008539F4" w:rsidRPr="009C526C" w:rsidRDefault="008539F4" w:rsidP="008539F4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2566</w:t>
            </w:r>
          </w:p>
        </w:tc>
      </w:tr>
      <w:tr w:rsidR="008539F4" w:rsidRPr="009C526C" w14:paraId="67C924A7" w14:textId="77777777" w:rsidTr="00A378C6">
        <w:tc>
          <w:tcPr>
            <w:tcW w:w="4131" w:type="dxa"/>
          </w:tcPr>
          <w:p w14:paraId="7F042F4A" w14:textId="77777777" w:rsidR="008539F4" w:rsidRPr="009C526C" w:rsidRDefault="008539F4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pacing w:val="0"/>
                <w:cs/>
              </w:rPr>
            </w:pPr>
          </w:p>
        </w:tc>
        <w:tc>
          <w:tcPr>
            <w:tcW w:w="5144" w:type="dxa"/>
            <w:gridSpan w:val="10"/>
            <w:shd w:val="clear" w:color="auto" w:fill="auto"/>
          </w:tcPr>
          <w:p w14:paraId="5E97273C" w14:textId="77777777" w:rsidR="008539F4" w:rsidRPr="009C526C" w:rsidRDefault="008539F4" w:rsidP="00853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spacing w:val="0"/>
              </w:rPr>
            </w:pPr>
            <w:r w:rsidRPr="009C526C">
              <w:rPr>
                <w:i/>
                <w:iCs/>
                <w:spacing w:val="0"/>
                <w:cs/>
              </w:rPr>
              <w:t>(พันบาท)</w:t>
            </w:r>
          </w:p>
        </w:tc>
      </w:tr>
      <w:tr w:rsidR="008539F4" w:rsidRPr="009C526C" w14:paraId="3FAF8BFD" w14:textId="77777777" w:rsidTr="00A378C6">
        <w:tc>
          <w:tcPr>
            <w:tcW w:w="4131" w:type="dxa"/>
          </w:tcPr>
          <w:p w14:paraId="2A8FFE2D" w14:textId="77777777" w:rsidR="008539F4" w:rsidRPr="009C526C" w:rsidRDefault="008539F4" w:rsidP="008539F4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ลูกหนี้การค้า</w:t>
            </w:r>
          </w:p>
        </w:tc>
        <w:tc>
          <w:tcPr>
            <w:tcW w:w="1077" w:type="dxa"/>
          </w:tcPr>
          <w:p w14:paraId="7116C036" w14:textId="77777777" w:rsidR="008539F4" w:rsidRPr="009C526C" w:rsidRDefault="008539F4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0D8DCD8" w14:textId="77777777" w:rsidR="008539F4" w:rsidRPr="009C526C" w:rsidRDefault="008539F4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</w:tcPr>
          <w:p w14:paraId="6A9CFC72" w14:textId="77777777" w:rsidR="008539F4" w:rsidRPr="009C526C" w:rsidRDefault="008539F4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238D812D" w14:textId="77777777" w:rsidR="008539F4" w:rsidRPr="009C526C" w:rsidRDefault="008539F4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06A15412" w14:textId="77777777" w:rsidR="008539F4" w:rsidRPr="009C526C" w:rsidRDefault="008539F4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  <w:gridSpan w:val="2"/>
          </w:tcPr>
          <w:p w14:paraId="7622FD45" w14:textId="77777777" w:rsidR="008539F4" w:rsidRPr="009C526C" w:rsidRDefault="008539F4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gridSpan w:val="2"/>
          </w:tcPr>
          <w:p w14:paraId="375B2BE4" w14:textId="77777777" w:rsidR="008539F4" w:rsidRPr="009C526C" w:rsidRDefault="008539F4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8539F4" w:rsidRPr="009C526C" w14:paraId="2EF5C117" w14:textId="77777777" w:rsidTr="00A378C6">
        <w:tc>
          <w:tcPr>
            <w:tcW w:w="4131" w:type="dxa"/>
          </w:tcPr>
          <w:p w14:paraId="4C9A51A9" w14:textId="77777777" w:rsidR="008539F4" w:rsidRPr="009C526C" w:rsidRDefault="008539F4" w:rsidP="008539F4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ผู้ถือหุ้นรายใหญ่</w:t>
            </w:r>
          </w:p>
        </w:tc>
        <w:tc>
          <w:tcPr>
            <w:tcW w:w="1077" w:type="dxa"/>
          </w:tcPr>
          <w:p w14:paraId="573B97AF" w14:textId="775BB54B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10</w:t>
            </w:r>
          </w:p>
        </w:tc>
        <w:tc>
          <w:tcPr>
            <w:tcW w:w="270" w:type="dxa"/>
          </w:tcPr>
          <w:p w14:paraId="243705DE" w14:textId="77777777" w:rsidR="008539F4" w:rsidRPr="009C526C" w:rsidRDefault="008539F4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</w:tcPr>
          <w:p w14:paraId="6DE8E1B3" w14:textId="77777777" w:rsidR="008539F4" w:rsidRPr="009C526C" w:rsidRDefault="008539F4" w:rsidP="0023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hint="cs"/>
                <w:spacing w:val="0"/>
                <w:cs/>
              </w:rPr>
            </w:pPr>
            <w:r w:rsidRPr="009C526C">
              <w:rPr>
                <w:lang w:val="en-GB"/>
              </w:rPr>
              <w:t>10</w:t>
            </w:r>
          </w:p>
        </w:tc>
        <w:tc>
          <w:tcPr>
            <w:tcW w:w="274" w:type="dxa"/>
            <w:gridSpan w:val="2"/>
          </w:tcPr>
          <w:p w14:paraId="1A2777E1" w14:textId="77777777" w:rsidR="008539F4" w:rsidRPr="009C526C" w:rsidRDefault="008539F4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772EC348" w14:textId="3911DF7A" w:rsidR="008539F4" w:rsidRPr="009C526C" w:rsidRDefault="008539F4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10</w:t>
            </w:r>
          </w:p>
        </w:tc>
        <w:tc>
          <w:tcPr>
            <w:tcW w:w="273" w:type="dxa"/>
            <w:gridSpan w:val="2"/>
          </w:tcPr>
          <w:p w14:paraId="5806AB79" w14:textId="77777777" w:rsidR="008539F4" w:rsidRPr="009C526C" w:rsidRDefault="008539F4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gridSpan w:val="2"/>
          </w:tcPr>
          <w:p w14:paraId="12ED26CA" w14:textId="77777777" w:rsidR="008539F4" w:rsidRPr="009C526C" w:rsidRDefault="008539F4" w:rsidP="008539F4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</w:tr>
      <w:tr w:rsidR="008539F4" w:rsidRPr="009C526C" w14:paraId="06099814" w14:textId="77777777" w:rsidTr="00A378C6">
        <w:tc>
          <w:tcPr>
            <w:tcW w:w="4131" w:type="dxa"/>
            <w:shd w:val="clear" w:color="auto" w:fill="auto"/>
            <w:vAlign w:val="center"/>
          </w:tcPr>
          <w:p w14:paraId="5B610979" w14:textId="77777777" w:rsidR="008539F4" w:rsidRPr="009C526C" w:rsidRDefault="008539F4" w:rsidP="008539F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  <w:tcBorders>
              <w:left w:val="nil"/>
            </w:tcBorders>
          </w:tcPr>
          <w:p w14:paraId="34B54EA9" w14:textId="508D1DA2" w:rsidR="008539F4" w:rsidRPr="009C526C" w:rsidRDefault="00577FEC" w:rsidP="008539F4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</w:t>
            </w:r>
            <w:r w:rsidR="007D1712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270" w:type="dxa"/>
          </w:tcPr>
          <w:p w14:paraId="2A9782DC" w14:textId="77777777" w:rsidR="008539F4" w:rsidRPr="009C526C" w:rsidRDefault="008539F4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  <w:shd w:val="clear" w:color="auto" w:fill="auto"/>
          </w:tcPr>
          <w:p w14:paraId="1184071E" w14:textId="77777777" w:rsidR="008539F4" w:rsidRPr="009C526C" w:rsidRDefault="008539F4" w:rsidP="0023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spacing w:val="0"/>
              </w:rPr>
            </w:pPr>
            <w:r w:rsidRPr="009C526C">
              <w:t>1,072</w:t>
            </w:r>
          </w:p>
        </w:tc>
        <w:tc>
          <w:tcPr>
            <w:tcW w:w="274" w:type="dxa"/>
            <w:gridSpan w:val="2"/>
          </w:tcPr>
          <w:p w14:paraId="1111D188" w14:textId="77777777" w:rsidR="008539F4" w:rsidRPr="009C526C" w:rsidRDefault="008539F4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73A01AC1" w14:textId="054D12F4" w:rsidR="008539F4" w:rsidRPr="009C526C" w:rsidRDefault="00577FEC" w:rsidP="008539F4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</w:t>
            </w:r>
            <w:r w:rsidR="007D1712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273" w:type="dxa"/>
            <w:gridSpan w:val="2"/>
          </w:tcPr>
          <w:p w14:paraId="602F61D6" w14:textId="77777777" w:rsidR="008539F4" w:rsidRPr="009C526C" w:rsidRDefault="008539F4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gridSpan w:val="2"/>
          </w:tcPr>
          <w:p w14:paraId="14C9352C" w14:textId="77777777" w:rsidR="008539F4" w:rsidRPr="009C526C" w:rsidRDefault="008539F4" w:rsidP="008539F4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GB"/>
              </w:rPr>
              <w:t>1,072</w:t>
            </w:r>
          </w:p>
        </w:tc>
      </w:tr>
      <w:tr w:rsidR="008539F4" w:rsidRPr="009C526C" w14:paraId="723B0AE3" w14:textId="77777777" w:rsidTr="00A378C6">
        <w:tc>
          <w:tcPr>
            <w:tcW w:w="4131" w:type="dxa"/>
            <w:shd w:val="clear" w:color="auto" w:fill="auto"/>
            <w:vAlign w:val="center"/>
          </w:tcPr>
          <w:p w14:paraId="391BE87F" w14:textId="77777777" w:rsidR="008539F4" w:rsidRPr="009C526C" w:rsidRDefault="008539F4" w:rsidP="008539F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EB31092" w14:textId="1DBF69E7" w:rsidR="008539F4" w:rsidRPr="009C526C" w:rsidRDefault="00577FEC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</w:rPr>
              <w:t>7</w:t>
            </w:r>
            <w:r w:rsidR="007D1712">
              <w:rPr>
                <w:rFonts w:hint="cs"/>
                <w:b/>
                <w:bCs/>
                <w:spacing w:val="0"/>
                <w:cs/>
              </w:rPr>
              <w:t>72</w:t>
            </w:r>
          </w:p>
        </w:tc>
        <w:tc>
          <w:tcPr>
            <w:tcW w:w="270" w:type="dxa"/>
          </w:tcPr>
          <w:p w14:paraId="368FB956" w14:textId="77777777" w:rsidR="008539F4" w:rsidRPr="009C526C" w:rsidRDefault="008539F4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5DB4E" w14:textId="77777777" w:rsidR="008539F4" w:rsidRPr="009C526C" w:rsidRDefault="008539F4" w:rsidP="0023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</w:rPr>
              <w:t>1,082</w:t>
            </w:r>
          </w:p>
        </w:tc>
        <w:tc>
          <w:tcPr>
            <w:tcW w:w="274" w:type="dxa"/>
            <w:gridSpan w:val="2"/>
          </w:tcPr>
          <w:p w14:paraId="3B7B089E" w14:textId="77777777" w:rsidR="008539F4" w:rsidRPr="009C526C" w:rsidRDefault="008539F4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066199" w14:textId="7ACA0930" w:rsidR="008539F4" w:rsidRPr="009C526C" w:rsidRDefault="00577FEC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</w:rPr>
              <w:t>7</w:t>
            </w:r>
            <w:r w:rsidR="007D1712">
              <w:rPr>
                <w:rFonts w:hint="cs"/>
                <w:b/>
                <w:bCs/>
                <w:spacing w:val="0"/>
                <w:cs/>
              </w:rPr>
              <w:t>72</w:t>
            </w:r>
          </w:p>
        </w:tc>
        <w:tc>
          <w:tcPr>
            <w:tcW w:w="273" w:type="dxa"/>
            <w:gridSpan w:val="2"/>
          </w:tcPr>
          <w:p w14:paraId="61DB205E" w14:textId="77777777" w:rsidR="008539F4" w:rsidRPr="009C526C" w:rsidRDefault="008539F4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75A4AB" w14:textId="77777777" w:rsidR="008539F4" w:rsidRPr="009C526C" w:rsidRDefault="008539F4" w:rsidP="008539F4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b/>
                <w:bCs/>
                <w:sz w:val="30"/>
                <w:szCs w:val="30"/>
              </w:rPr>
              <w:t>1,082</w:t>
            </w:r>
          </w:p>
        </w:tc>
      </w:tr>
      <w:tr w:rsidR="00FF1E33" w:rsidRPr="009C526C" w14:paraId="273347A4" w14:textId="77777777" w:rsidTr="00FF1E33">
        <w:tc>
          <w:tcPr>
            <w:tcW w:w="4131" w:type="dxa"/>
            <w:shd w:val="clear" w:color="auto" w:fill="auto"/>
            <w:vAlign w:val="center"/>
          </w:tcPr>
          <w:p w14:paraId="4B865504" w14:textId="77777777" w:rsidR="00FF1E33" w:rsidRPr="009C526C" w:rsidRDefault="00FF1E33" w:rsidP="008539F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b/>
                <w:bCs/>
                <w:i/>
                <w:iCs/>
                <w:spacing w:val="0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</w:tcBorders>
          </w:tcPr>
          <w:p w14:paraId="7B7862D3" w14:textId="77777777" w:rsidR="00FF1E33" w:rsidRPr="009C526C" w:rsidRDefault="00FF1E33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270" w:type="dxa"/>
          </w:tcPr>
          <w:p w14:paraId="547439D4" w14:textId="77777777" w:rsidR="00FF1E33" w:rsidRPr="009C526C" w:rsidRDefault="00FF1E33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09DB598E" w14:textId="77777777" w:rsidR="00FF1E33" w:rsidRPr="009C526C" w:rsidRDefault="00FF1E33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74" w:type="dxa"/>
            <w:gridSpan w:val="2"/>
          </w:tcPr>
          <w:p w14:paraId="3F074067" w14:textId="77777777" w:rsidR="00FF1E33" w:rsidRPr="009C526C" w:rsidRDefault="00FF1E33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3E8284" w14:textId="77777777" w:rsidR="00FF1E33" w:rsidRPr="009C526C" w:rsidRDefault="00FF1E33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273" w:type="dxa"/>
            <w:gridSpan w:val="2"/>
          </w:tcPr>
          <w:p w14:paraId="3D21C64A" w14:textId="77777777" w:rsidR="00FF1E33" w:rsidRPr="009C526C" w:rsidRDefault="00FF1E33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</w:tcPr>
          <w:p w14:paraId="53C0D189" w14:textId="77777777" w:rsidR="00FF1E33" w:rsidRPr="009C526C" w:rsidRDefault="00FF1E33" w:rsidP="008539F4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F40AE" w:rsidRPr="009C526C" w14:paraId="3FB30EA2" w14:textId="77777777" w:rsidTr="00FF1E33">
        <w:tc>
          <w:tcPr>
            <w:tcW w:w="4131" w:type="dxa"/>
            <w:shd w:val="clear" w:color="auto" w:fill="auto"/>
            <w:vAlign w:val="center"/>
          </w:tcPr>
          <w:p w14:paraId="300CDEE3" w14:textId="1F7A908C" w:rsidR="00AF40AE" w:rsidRPr="009C526C" w:rsidRDefault="00AF40AE" w:rsidP="008539F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b/>
                <w:bCs/>
                <w:spacing w:val="0"/>
                <w:cs/>
              </w:rPr>
            </w:pPr>
            <w:r w:rsidRPr="009C526C">
              <w:rPr>
                <w:rFonts w:hint="cs"/>
                <w:b/>
                <w:bCs/>
                <w:i/>
                <w:iCs/>
                <w:spacing w:val="0"/>
                <w:cs/>
              </w:rPr>
              <w:t>รายได้ค้างรับ</w:t>
            </w:r>
          </w:p>
        </w:tc>
        <w:tc>
          <w:tcPr>
            <w:tcW w:w="1077" w:type="dxa"/>
            <w:tcBorders>
              <w:left w:val="nil"/>
            </w:tcBorders>
          </w:tcPr>
          <w:p w14:paraId="78CF875F" w14:textId="77777777" w:rsidR="00AF40AE" w:rsidRPr="009C526C" w:rsidRDefault="00AF40AE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270" w:type="dxa"/>
          </w:tcPr>
          <w:p w14:paraId="4C8950B4" w14:textId="77777777" w:rsidR="00AF40AE" w:rsidRPr="009C526C" w:rsidRDefault="00AF40AE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4" w:type="dxa"/>
            <w:shd w:val="clear" w:color="auto" w:fill="auto"/>
          </w:tcPr>
          <w:p w14:paraId="4AE9F9B5" w14:textId="77777777" w:rsidR="00AF40AE" w:rsidRPr="009C526C" w:rsidRDefault="00AF40AE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74" w:type="dxa"/>
            <w:gridSpan w:val="2"/>
          </w:tcPr>
          <w:p w14:paraId="0D1D7950" w14:textId="77777777" w:rsidR="00AF40AE" w:rsidRPr="009C526C" w:rsidRDefault="00AF40AE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990" w:type="dxa"/>
          </w:tcPr>
          <w:p w14:paraId="3EC39C66" w14:textId="77777777" w:rsidR="00AF40AE" w:rsidRPr="009C526C" w:rsidRDefault="00AF40AE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273" w:type="dxa"/>
            <w:gridSpan w:val="2"/>
          </w:tcPr>
          <w:p w14:paraId="7153C094" w14:textId="77777777" w:rsidR="00AF40AE" w:rsidRPr="009C526C" w:rsidRDefault="00AF40AE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gridSpan w:val="2"/>
          </w:tcPr>
          <w:p w14:paraId="350FF191" w14:textId="77777777" w:rsidR="00AF40AE" w:rsidRPr="009C526C" w:rsidRDefault="00AF40AE" w:rsidP="008539F4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F40AE" w:rsidRPr="009C526C" w14:paraId="11C4F78D" w14:textId="77777777" w:rsidTr="00AF40AE">
        <w:tc>
          <w:tcPr>
            <w:tcW w:w="4131" w:type="dxa"/>
            <w:shd w:val="clear" w:color="auto" w:fill="auto"/>
            <w:vAlign w:val="center"/>
          </w:tcPr>
          <w:p w14:paraId="049A3556" w14:textId="4BF37079" w:rsidR="00AF40AE" w:rsidRPr="009C526C" w:rsidRDefault="00AF40AE" w:rsidP="00AF40AE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b/>
                <w:bCs/>
                <w:spacing w:val="0"/>
                <w:cs/>
              </w:rPr>
            </w:pPr>
            <w:r w:rsidRPr="009C526C">
              <w:rPr>
                <w:spacing w:val="0"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</w:tcBorders>
          </w:tcPr>
          <w:p w14:paraId="2AFCDF5D" w14:textId="60844D54" w:rsidR="00AF40AE" w:rsidRPr="009C526C" w:rsidRDefault="00AF40AE" w:rsidP="00AF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pacing w:val="0"/>
              </w:rPr>
            </w:pPr>
            <w:r w:rsidRPr="009C526C">
              <w:rPr>
                <w:spacing w:val="0"/>
              </w:rPr>
              <w:t>791</w:t>
            </w:r>
          </w:p>
        </w:tc>
        <w:tc>
          <w:tcPr>
            <w:tcW w:w="270" w:type="dxa"/>
          </w:tcPr>
          <w:p w14:paraId="4211B253" w14:textId="77777777" w:rsidR="00AF40AE" w:rsidRPr="009C526C" w:rsidRDefault="00AF40AE" w:rsidP="00AF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3BF2F531" w14:textId="125294E2" w:rsidR="00AF40AE" w:rsidRPr="009C526C" w:rsidRDefault="00AF40AE" w:rsidP="007D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</w:pPr>
            <w:r w:rsidRPr="009C526C">
              <w:t>-</w:t>
            </w:r>
          </w:p>
        </w:tc>
        <w:tc>
          <w:tcPr>
            <w:tcW w:w="274" w:type="dxa"/>
            <w:gridSpan w:val="2"/>
          </w:tcPr>
          <w:p w14:paraId="72B526E0" w14:textId="77777777" w:rsidR="00AF40AE" w:rsidRPr="009C526C" w:rsidRDefault="00AF40AE" w:rsidP="00AF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A1438E" w14:textId="2F2B5733" w:rsidR="00AF40AE" w:rsidRPr="009C526C" w:rsidRDefault="00AF40AE" w:rsidP="00AF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spacing w:val="0"/>
              </w:rPr>
            </w:pPr>
            <w:r w:rsidRPr="009C526C">
              <w:rPr>
                <w:spacing w:val="0"/>
              </w:rPr>
              <w:t>791</w:t>
            </w:r>
          </w:p>
        </w:tc>
        <w:tc>
          <w:tcPr>
            <w:tcW w:w="273" w:type="dxa"/>
            <w:gridSpan w:val="2"/>
          </w:tcPr>
          <w:p w14:paraId="07A972E2" w14:textId="77777777" w:rsidR="00AF40AE" w:rsidRPr="009C526C" w:rsidRDefault="00AF40AE" w:rsidP="00AF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</w:tcPr>
          <w:p w14:paraId="0AA908D8" w14:textId="61891954" w:rsidR="00AF40AE" w:rsidRPr="009C526C" w:rsidRDefault="00AF40AE" w:rsidP="007D1712">
            <w:pPr>
              <w:pStyle w:val="a1"/>
              <w:tabs>
                <w:tab w:val="decimal" w:pos="70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F40AE" w:rsidRPr="009C526C" w14:paraId="1C15ADCF" w14:textId="77777777" w:rsidTr="00AF40AE">
        <w:tc>
          <w:tcPr>
            <w:tcW w:w="4131" w:type="dxa"/>
            <w:shd w:val="clear" w:color="auto" w:fill="auto"/>
            <w:vAlign w:val="center"/>
          </w:tcPr>
          <w:p w14:paraId="60F0FF27" w14:textId="552EB011" w:rsidR="00AF40AE" w:rsidRPr="009C526C" w:rsidRDefault="00AF40AE" w:rsidP="00AF40AE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879626C" w14:textId="4A8D7B3D" w:rsidR="00AF40AE" w:rsidRPr="009C526C" w:rsidRDefault="00AF40AE" w:rsidP="00AF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</w:rPr>
              <w:t>791</w:t>
            </w:r>
          </w:p>
        </w:tc>
        <w:tc>
          <w:tcPr>
            <w:tcW w:w="270" w:type="dxa"/>
          </w:tcPr>
          <w:p w14:paraId="03C18841" w14:textId="77777777" w:rsidR="00AF40AE" w:rsidRPr="009C526C" w:rsidRDefault="00AF40AE" w:rsidP="00AF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4CFE0" w14:textId="44A8946B" w:rsidR="00AF40AE" w:rsidRPr="009C526C" w:rsidRDefault="00AF40AE" w:rsidP="007D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b/>
                <w:bCs/>
              </w:rPr>
            </w:pPr>
            <w:r w:rsidRPr="009C526C">
              <w:rPr>
                <w:b/>
                <w:bCs/>
              </w:rPr>
              <w:t>-</w:t>
            </w:r>
          </w:p>
        </w:tc>
        <w:tc>
          <w:tcPr>
            <w:tcW w:w="274" w:type="dxa"/>
            <w:gridSpan w:val="2"/>
          </w:tcPr>
          <w:p w14:paraId="11F788F0" w14:textId="77777777" w:rsidR="00AF40AE" w:rsidRPr="009C526C" w:rsidRDefault="00AF40AE" w:rsidP="00AF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4D1A61" w14:textId="4CD74654" w:rsidR="00AF40AE" w:rsidRPr="009C526C" w:rsidRDefault="00AF40AE" w:rsidP="00AF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</w:rPr>
              <w:t>791</w:t>
            </w:r>
          </w:p>
        </w:tc>
        <w:tc>
          <w:tcPr>
            <w:tcW w:w="273" w:type="dxa"/>
            <w:gridSpan w:val="2"/>
          </w:tcPr>
          <w:p w14:paraId="08F9E81D" w14:textId="77777777" w:rsidR="00AF40AE" w:rsidRPr="009C526C" w:rsidRDefault="00AF40AE" w:rsidP="00AF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4A5116" w14:textId="273EC78A" w:rsidR="00AF40AE" w:rsidRPr="009C526C" w:rsidRDefault="00AF40AE" w:rsidP="007D1712">
            <w:pPr>
              <w:pStyle w:val="a1"/>
              <w:tabs>
                <w:tab w:val="decimal" w:pos="700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111CB2" w:rsidRPr="009C526C" w14:paraId="19F2082B" w14:textId="77777777" w:rsidTr="00A378C6">
        <w:trPr>
          <w:tblHeader/>
        </w:trPr>
        <w:tc>
          <w:tcPr>
            <w:tcW w:w="4131" w:type="dxa"/>
          </w:tcPr>
          <w:p w14:paraId="0DD3552C" w14:textId="77777777" w:rsidR="00111CB2" w:rsidRPr="009C526C" w:rsidRDefault="00111CB2" w:rsidP="008539F4">
            <w:pPr>
              <w:tabs>
                <w:tab w:val="left" w:pos="342"/>
              </w:tabs>
              <w:spacing w:line="240" w:lineRule="auto"/>
              <w:jc w:val="both"/>
              <w:rPr>
                <w:b/>
                <w:bCs/>
                <w:i/>
                <w:iCs/>
                <w:spacing w:val="0"/>
                <w:cs/>
              </w:rPr>
            </w:pPr>
          </w:p>
        </w:tc>
        <w:tc>
          <w:tcPr>
            <w:tcW w:w="1077" w:type="dxa"/>
          </w:tcPr>
          <w:p w14:paraId="7F773333" w14:textId="77777777" w:rsidR="00111CB2" w:rsidRPr="009C526C" w:rsidRDefault="00111CB2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AF430E7" w14:textId="77777777" w:rsidR="00111CB2" w:rsidRPr="009C526C" w:rsidRDefault="00111CB2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</w:tcPr>
          <w:p w14:paraId="2504CDAF" w14:textId="77777777" w:rsidR="00111CB2" w:rsidRPr="009C526C" w:rsidRDefault="00111CB2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44537C27" w14:textId="77777777" w:rsidR="00111CB2" w:rsidRPr="009C526C" w:rsidRDefault="00111CB2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51CECC3E" w14:textId="77777777" w:rsidR="00111CB2" w:rsidRPr="009C526C" w:rsidRDefault="00111CB2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  <w:gridSpan w:val="2"/>
          </w:tcPr>
          <w:p w14:paraId="057E4BD5" w14:textId="77777777" w:rsidR="00111CB2" w:rsidRPr="009C526C" w:rsidRDefault="00111CB2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gridSpan w:val="2"/>
          </w:tcPr>
          <w:p w14:paraId="592FCDAB" w14:textId="77777777" w:rsidR="00111CB2" w:rsidRPr="009C526C" w:rsidRDefault="00111CB2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8539F4" w:rsidRPr="009C526C" w14:paraId="7EBBC2C8" w14:textId="77777777" w:rsidTr="00A378C6">
        <w:trPr>
          <w:tblHeader/>
        </w:trPr>
        <w:tc>
          <w:tcPr>
            <w:tcW w:w="4131" w:type="dxa"/>
          </w:tcPr>
          <w:p w14:paraId="3259B315" w14:textId="1DD2DF35" w:rsidR="008539F4" w:rsidRPr="009C526C" w:rsidRDefault="008539F4" w:rsidP="008539F4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เจ้าหนี้การค้า</w:t>
            </w:r>
          </w:p>
        </w:tc>
        <w:tc>
          <w:tcPr>
            <w:tcW w:w="1077" w:type="dxa"/>
          </w:tcPr>
          <w:p w14:paraId="3637FE27" w14:textId="77777777" w:rsidR="008539F4" w:rsidRPr="009C526C" w:rsidRDefault="008539F4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D1DE9A0" w14:textId="77777777" w:rsidR="008539F4" w:rsidRPr="009C526C" w:rsidRDefault="008539F4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</w:tcPr>
          <w:p w14:paraId="1F984F3B" w14:textId="77777777" w:rsidR="008539F4" w:rsidRPr="009C526C" w:rsidRDefault="008539F4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31245570" w14:textId="77777777" w:rsidR="008539F4" w:rsidRPr="009C526C" w:rsidRDefault="008539F4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59EE7CB5" w14:textId="77777777" w:rsidR="008539F4" w:rsidRPr="009C526C" w:rsidRDefault="008539F4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  <w:gridSpan w:val="2"/>
          </w:tcPr>
          <w:p w14:paraId="2D330F7C" w14:textId="77777777" w:rsidR="008539F4" w:rsidRPr="009C526C" w:rsidRDefault="008539F4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gridSpan w:val="2"/>
          </w:tcPr>
          <w:p w14:paraId="1AE5D8D2" w14:textId="77777777" w:rsidR="008539F4" w:rsidRPr="009C526C" w:rsidRDefault="008539F4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8539F4" w:rsidRPr="009C526C" w14:paraId="20CA04B5" w14:textId="77777777" w:rsidTr="00A378C6">
        <w:trPr>
          <w:tblHeader/>
        </w:trPr>
        <w:tc>
          <w:tcPr>
            <w:tcW w:w="4131" w:type="dxa"/>
            <w:shd w:val="clear" w:color="auto" w:fill="auto"/>
            <w:vAlign w:val="center"/>
          </w:tcPr>
          <w:p w14:paraId="78FDBBA0" w14:textId="77777777" w:rsidR="008539F4" w:rsidRPr="009C526C" w:rsidRDefault="008539F4" w:rsidP="008539F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  <w:tcBorders>
              <w:left w:val="nil"/>
            </w:tcBorders>
          </w:tcPr>
          <w:p w14:paraId="3913E223" w14:textId="4B6A6046" w:rsidR="008539F4" w:rsidRPr="009C526C" w:rsidRDefault="008539F4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58,554</w:t>
            </w:r>
          </w:p>
        </w:tc>
        <w:tc>
          <w:tcPr>
            <w:tcW w:w="270" w:type="dxa"/>
          </w:tcPr>
          <w:p w14:paraId="4AD719AD" w14:textId="77777777" w:rsidR="008539F4" w:rsidRPr="009C526C" w:rsidRDefault="008539F4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  <w:shd w:val="clear" w:color="auto" w:fill="auto"/>
          </w:tcPr>
          <w:p w14:paraId="3900EE32" w14:textId="66B6CF24" w:rsidR="008539F4" w:rsidRPr="009C526C" w:rsidRDefault="008539F4" w:rsidP="0023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spacing w:val="0"/>
              </w:rPr>
            </w:pPr>
            <w:r w:rsidRPr="009C526C">
              <w:rPr>
                <w:lang w:val="en-GB"/>
              </w:rPr>
              <w:t>44,190</w:t>
            </w:r>
          </w:p>
        </w:tc>
        <w:tc>
          <w:tcPr>
            <w:tcW w:w="274" w:type="dxa"/>
            <w:gridSpan w:val="2"/>
          </w:tcPr>
          <w:p w14:paraId="73BEC0AA" w14:textId="77777777" w:rsidR="008539F4" w:rsidRPr="009C526C" w:rsidRDefault="008539F4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77F2250D" w14:textId="546559FF" w:rsidR="008539F4" w:rsidRPr="009C526C" w:rsidRDefault="008539F4" w:rsidP="008539F4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58,554</w:t>
            </w:r>
          </w:p>
        </w:tc>
        <w:tc>
          <w:tcPr>
            <w:tcW w:w="273" w:type="dxa"/>
            <w:gridSpan w:val="2"/>
          </w:tcPr>
          <w:p w14:paraId="1F846820" w14:textId="77777777" w:rsidR="008539F4" w:rsidRPr="009C526C" w:rsidRDefault="008539F4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gridSpan w:val="2"/>
          </w:tcPr>
          <w:p w14:paraId="359B459A" w14:textId="3146B299" w:rsidR="008539F4" w:rsidRPr="009C526C" w:rsidRDefault="008539F4" w:rsidP="008539F4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GB"/>
              </w:rPr>
              <w:t>44,190</w:t>
            </w:r>
          </w:p>
        </w:tc>
      </w:tr>
      <w:tr w:rsidR="008539F4" w:rsidRPr="009C526C" w14:paraId="405C2B10" w14:textId="77777777" w:rsidTr="00A378C6">
        <w:trPr>
          <w:tblHeader/>
        </w:trPr>
        <w:tc>
          <w:tcPr>
            <w:tcW w:w="4131" w:type="dxa"/>
            <w:shd w:val="clear" w:color="auto" w:fill="auto"/>
            <w:vAlign w:val="center"/>
          </w:tcPr>
          <w:p w14:paraId="01234C7B" w14:textId="77777777" w:rsidR="008539F4" w:rsidRPr="009C526C" w:rsidRDefault="008539F4" w:rsidP="008539F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239AB0E" w14:textId="50C2EC0E" w:rsidR="008539F4" w:rsidRPr="009C526C" w:rsidRDefault="008539F4" w:rsidP="008539F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58,554</w:t>
            </w:r>
          </w:p>
        </w:tc>
        <w:tc>
          <w:tcPr>
            <w:tcW w:w="270" w:type="dxa"/>
          </w:tcPr>
          <w:p w14:paraId="3963FD8C" w14:textId="77777777" w:rsidR="008539F4" w:rsidRPr="009C526C" w:rsidRDefault="008539F4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2B169" w14:textId="0E35791D" w:rsidR="008539F4" w:rsidRPr="009C526C" w:rsidRDefault="008539F4" w:rsidP="0023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</w:rPr>
              <w:t>44,190</w:t>
            </w:r>
          </w:p>
        </w:tc>
        <w:tc>
          <w:tcPr>
            <w:tcW w:w="274" w:type="dxa"/>
            <w:gridSpan w:val="2"/>
          </w:tcPr>
          <w:p w14:paraId="1E5CE2E9" w14:textId="77777777" w:rsidR="008539F4" w:rsidRPr="009C526C" w:rsidRDefault="008539F4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79CF58" w14:textId="4F3A761C" w:rsidR="008539F4" w:rsidRPr="009C526C" w:rsidRDefault="008539F4" w:rsidP="008539F4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58,554</w:t>
            </w:r>
          </w:p>
        </w:tc>
        <w:tc>
          <w:tcPr>
            <w:tcW w:w="273" w:type="dxa"/>
            <w:gridSpan w:val="2"/>
          </w:tcPr>
          <w:p w14:paraId="181466D8" w14:textId="77777777" w:rsidR="008539F4" w:rsidRPr="009C526C" w:rsidRDefault="008539F4" w:rsidP="0085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BA3A51" w14:textId="003E522E" w:rsidR="008539F4" w:rsidRPr="009C526C" w:rsidRDefault="008539F4" w:rsidP="008539F4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b/>
                <w:bCs/>
                <w:sz w:val="30"/>
                <w:szCs w:val="30"/>
              </w:rPr>
              <w:t>44,190</w:t>
            </w:r>
          </w:p>
        </w:tc>
      </w:tr>
    </w:tbl>
    <w:p w14:paraId="7F24E39C" w14:textId="77777777" w:rsidR="00DC1255" w:rsidRPr="007A62F9" w:rsidRDefault="00DC1255" w:rsidP="0038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6720C77E" w14:textId="2FBA1E3A" w:rsidR="006C655C" w:rsidRDefault="00903A1C" w:rsidP="007D1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  <w:spacing w:val="0"/>
          <w:lang w:val="th-TH"/>
        </w:rPr>
      </w:pPr>
      <w:r w:rsidRPr="009C526C">
        <w:rPr>
          <w:b/>
          <w:bCs/>
        </w:rPr>
        <w:t>3</w:t>
      </w:r>
      <w:r w:rsidR="003879EE" w:rsidRPr="009C526C">
        <w:rPr>
          <w:b/>
          <w:bCs/>
          <w:cs/>
          <w:lang w:val="th-TH"/>
        </w:rPr>
        <w:tab/>
      </w:r>
      <w:r w:rsidR="00994644" w:rsidRPr="009C526C">
        <w:rPr>
          <w:b/>
          <w:bCs/>
          <w:spacing w:val="0"/>
          <w:cs/>
          <w:lang w:val="th-TH"/>
        </w:rPr>
        <w:t>ลูกหนี้การค้าและลูกหนี้หมุนเวียนอื่น</w:t>
      </w:r>
    </w:p>
    <w:p w14:paraId="658D9D47" w14:textId="77777777" w:rsidR="007D1712" w:rsidRPr="007A62F9" w:rsidRDefault="007D1712" w:rsidP="007D1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spacing w:val="0"/>
          <w:lang w:val="th-TH"/>
        </w:rPr>
      </w:pPr>
    </w:p>
    <w:tbl>
      <w:tblPr>
        <w:tblW w:w="93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68"/>
        <w:gridCol w:w="897"/>
        <w:gridCol w:w="236"/>
        <w:gridCol w:w="1080"/>
        <w:gridCol w:w="236"/>
        <w:gridCol w:w="1170"/>
        <w:gridCol w:w="241"/>
        <w:gridCol w:w="1077"/>
        <w:gridCol w:w="255"/>
        <w:gridCol w:w="1176"/>
      </w:tblGrid>
      <w:tr w:rsidR="007A62F9" w:rsidRPr="007D1712" w14:paraId="4B7C4A82" w14:textId="77777777" w:rsidTr="007A62F9">
        <w:trPr>
          <w:tblHeader/>
        </w:trPr>
        <w:tc>
          <w:tcPr>
            <w:tcW w:w="2968" w:type="dxa"/>
          </w:tcPr>
          <w:p w14:paraId="3D8AF7FD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17587F94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</w:tcPr>
          <w:p w14:paraId="05199CDE" w14:textId="77777777" w:rsidR="007A62F9" w:rsidRPr="009C526C" w:rsidRDefault="007A62F9" w:rsidP="00CB1D2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486" w:type="dxa"/>
            <w:gridSpan w:val="3"/>
            <w:vAlign w:val="bottom"/>
            <w:hideMark/>
          </w:tcPr>
          <w:p w14:paraId="3922FC00" w14:textId="3B213C78" w:rsidR="007A62F9" w:rsidRPr="007D1712" w:rsidRDefault="007A62F9" w:rsidP="00CB1D2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1" w:type="dxa"/>
          </w:tcPr>
          <w:p w14:paraId="0E2A5E6D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/>
                <w:spacing w:val="0"/>
              </w:rPr>
            </w:pPr>
          </w:p>
        </w:tc>
        <w:tc>
          <w:tcPr>
            <w:tcW w:w="2508" w:type="dxa"/>
            <w:gridSpan w:val="3"/>
            <w:vAlign w:val="bottom"/>
            <w:hideMark/>
          </w:tcPr>
          <w:p w14:paraId="0A752796" w14:textId="77777777" w:rsidR="007A62F9" w:rsidRPr="007D1712" w:rsidRDefault="007A62F9" w:rsidP="00CB1D2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lang w:bidi="th-TH"/>
              </w:rPr>
            </w:pPr>
            <w:r w:rsidRPr="009C526C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A62F9" w:rsidRPr="009C526C" w14:paraId="32BA79A7" w14:textId="77777777" w:rsidTr="007A62F9">
        <w:trPr>
          <w:tblHeader/>
        </w:trPr>
        <w:tc>
          <w:tcPr>
            <w:tcW w:w="2968" w:type="dxa"/>
          </w:tcPr>
          <w:p w14:paraId="7A432CB9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7E17AAB1" w14:textId="77777777" w:rsidR="007A62F9" w:rsidRPr="009C526C" w:rsidRDefault="007A62F9" w:rsidP="00CB1D2E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192D04B3" w14:textId="77777777" w:rsidR="007A62F9" w:rsidRPr="009C526C" w:rsidRDefault="007A62F9" w:rsidP="00CB1D2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CFC414F" w14:textId="42A398E3" w:rsidR="007A62F9" w:rsidRPr="009C526C" w:rsidRDefault="007A62F9" w:rsidP="00CB1D2E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val="en-US"/>
              </w:rPr>
            </w:pPr>
            <w:r w:rsidRPr="009C52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9C526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24625B07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0" w:type="dxa"/>
          </w:tcPr>
          <w:p w14:paraId="6C4AE199" w14:textId="77777777" w:rsidR="007A62F9" w:rsidRPr="009C526C" w:rsidRDefault="007A62F9" w:rsidP="00CB1D2E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C526C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1" w:type="dxa"/>
          </w:tcPr>
          <w:p w14:paraId="0FBDA46B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79595DD5" w14:textId="77777777" w:rsidR="007A62F9" w:rsidRPr="009C526C" w:rsidRDefault="007A62F9" w:rsidP="00CB1D2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52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9C526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14:paraId="7471A0B9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</w:tcPr>
          <w:p w14:paraId="462FCC39" w14:textId="77777777" w:rsidR="007A62F9" w:rsidRPr="009C526C" w:rsidRDefault="007A62F9" w:rsidP="00CB1D2E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C526C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A62F9" w:rsidRPr="009C526C" w14:paraId="03D2EBB3" w14:textId="77777777" w:rsidTr="007A62F9">
        <w:trPr>
          <w:tblHeader/>
        </w:trPr>
        <w:tc>
          <w:tcPr>
            <w:tcW w:w="2968" w:type="dxa"/>
          </w:tcPr>
          <w:p w14:paraId="36D9D86E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  <w:hideMark/>
          </w:tcPr>
          <w:p w14:paraId="5E50C8DA" w14:textId="77777777" w:rsidR="007A62F9" w:rsidRPr="009C526C" w:rsidRDefault="007A62F9" w:rsidP="00CB1D2E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  <w:r w:rsidRPr="009C526C">
              <w:rPr>
                <w:b/>
                <w:i/>
                <w:iCs/>
                <w:spacing w:val="0"/>
                <w:cs/>
              </w:rPr>
              <w:t>หมายเหตุ</w:t>
            </w:r>
          </w:p>
        </w:tc>
        <w:tc>
          <w:tcPr>
            <w:tcW w:w="236" w:type="dxa"/>
          </w:tcPr>
          <w:p w14:paraId="534171CF" w14:textId="77777777" w:rsidR="007A62F9" w:rsidRPr="009C526C" w:rsidRDefault="007A62F9" w:rsidP="00CB1D2E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C364BAE" w14:textId="6F19FE66" w:rsidR="007A62F9" w:rsidRPr="009C526C" w:rsidRDefault="007A62F9" w:rsidP="00CB1D2E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2A022F0C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0" w:type="dxa"/>
          </w:tcPr>
          <w:p w14:paraId="30D3BB39" w14:textId="77777777" w:rsidR="007A62F9" w:rsidRPr="009C526C" w:rsidRDefault="007A62F9" w:rsidP="00CB1D2E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1" w:type="dxa"/>
          </w:tcPr>
          <w:p w14:paraId="45C247B5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4945C7F7" w14:textId="77777777" w:rsidR="007A62F9" w:rsidRPr="009C526C" w:rsidRDefault="007A62F9" w:rsidP="00CB1D2E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15152713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</w:tcPr>
          <w:p w14:paraId="6788BD4C" w14:textId="77777777" w:rsidR="007A62F9" w:rsidRPr="009C526C" w:rsidRDefault="007A62F9" w:rsidP="00CB1D2E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2566</w:t>
            </w:r>
          </w:p>
        </w:tc>
      </w:tr>
      <w:tr w:rsidR="007A62F9" w:rsidRPr="009C526C" w14:paraId="3A159B6A" w14:textId="77777777" w:rsidTr="007A62F9">
        <w:trPr>
          <w:tblHeader/>
        </w:trPr>
        <w:tc>
          <w:tcPr>
            <w:tcW w:w="2968" w:type="dxa"/>
          </w:tcPr>
          <w:p w14:paraId="4DA8D265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609C5883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</w:tcPr>
          <w:p w14:paraId="7D3CF267" w14:textId="77777777" w:rsidR="007A62F9" w:rsidRPr="009C526C" w:rsidRDefault="007A62F9" w:rsidP="00CB1D2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5235" w:type="dxa"/>
            <w:gridSpan w:val="7"/>
            <w:vAlign w:val="bottom"/>
            <w:hideMark/>
          </w:tcPr>
          <w:p w14:paraId="68FC820A" w14:textId="10B7FBA0" w:rsidR="007A62F9" w:rsidRPr="009C526C" w:rsidRDefault="007A62F9" w:rsidP="00CB1D2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A62F9" w:rsidRPr="009C526C" w14:paraId="7B50BC1B" w14:textId="77777777" w:rsidTr="007A62F9">
        <w:trPr>
          <w:tblHeader/>
        </w:trPr>
        <w:tc>
          <w:tcPr>
            <w:tcW w:w="2968" w:type="dxa"/>
            <w:hideMark/>
          </w:tcPr>
          <w:p w14:paraId="69F80CEB" w14:textId="77777777" w:rsidR="007A62F9" w:rsidRPr="009C526C" w:rsidRDefault="007A62F9" w:rsidP="00CB1D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ลูกหนี้การค้า</w:t>
            </w:r>
          </w:p>
        </w:tc>
        <w:tc>
          <w:tcPr>
            <w:tcW w:w="897" w:type="dxa"/>
          </w:tcPr>
          <w:p w14:paraId="6C148449" w14:textId="77777777" w:rsidR="007A62F9" w:rsidRPr="009C526C" w:rsidRDefault="007A62F9" w:rsidP="00CB1D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0C6BD20D" w14:textId="77777777" w:rsidR="007A62F9" w:rsidRPr="009C526C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23DA74" w14:textId="262C4BFC" w:rsidR="007A62F9" w:rsidRPr="009C526C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8090BE" w14:textId="77777777" w:rsidR="007A62F9" w:rsidRPr="009C526C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B3DCBD9" w14:textId="77777777" w:rsidR="007A62F9" w:rsidRPr="009C526C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41" w:type="dxa"/>
          </w:tcPr>
          <w:p w14:paraId="3CC2235E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7ED39766" w14:textId="77777777" w:rsidR="007A62F9" w:rsidRPr="009C526C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55" w:type="dxa"/>
          </w:tcPr>
          <w:p w14:paraId="1664247C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</w:tcPr>
          <w:p w14:paraId="1AD8696A" w14:textId="77777777" w:rsidR="007A62F9" w:rsidRPr="009C526C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7A62F9" w:rsidRPr="009C526C" w14:paraId="6ACA7729" w14:textId="77777777" w:rsidTr="007A62F9">
        <w:trPr>
          <w:tblHeader/>
        </w:trPr>
        <w:tc>
          <w:tcPr>
            <w:tcW w:w="2968" w:type="dxa"/>
            <w:hideMark/>
          </w:tcPr>
          <w:p w14:paraId="634D4547" w14:textId="77777777" w:rsidR="007A62F9" w:rsidRPr="009C526C" w:rsidRDefault="007A62F9" w:rsidP="00CB1D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 w:rsidRPr="009C526C">
              <w:rPr>
                <w:spacing w:val="0"/>
                <w:cs/>
              </w:rPr>
              <w:t>บุคคลหรือกิจการที่เกี่ยวข้องกัน</w:t>
            </w:r>
            <w:r w:rsidRPr="009C526C">
              <w:rPr>
                <w:spacing w:val="0"/>
              </w:rPr>
              <w:t xml:space="preserve">  </w:t>
            </w:r>
          </w:p>
        </w:tc>
        <w:tc>
          <w:tcPr>
            <w:tcW w:w="897" w:type="dxa"/>
            <w:hideMark/>
          </w:tcPr>
          <w:p w14:paraId="26679D2C" w14:textId="77777777" w:rsidR="007A62F9" w:rsidRPr="009C526C" w:rsidRDefault="007A62F9" w:rsidP="00CB1D2E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Cs/>
                <w:i/>
                <w:iCs/>
                <w:spacing w:val="0"/>
              </w:rPr>
            </w:pPr>
            <w:r w:rsidRPr="009C526C">
              <w:rPr>
                <w:bCs/>
                <w:i/>
                <w:iCs/>
                <w:spacing w:val="0"/>
              </w:rPr>
              <w:t>2</w:t>
            </w:r>
          </w:p>
        </w:tc>
        <w:tc>
          <w:tcPr>
            <w:tcW w:w="236" w:type="dxa"/>
          </w:tcPr>
          <w:p w14:paraId="232198B2" w14:textId="77777777" w:rsidR="007A62F9" w:rsidRPr="009C526C" w:rsidRDefault="007A62F9" w:rsidP="00CB1D2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05556E" w14:textId="1F65E57C" w:rsidR="007A62F9" w:rsidRPr="009C526C" w:rsidRDefault="007A62F9" w:rsidP="00236741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72</w:t>
            </w:r>
          </w:p>
        </w:tc>
        <w:tc>
          <w:tcPr>
            <w:tcW w:w="236" w:type="dxa"/>
          </w:tcPr>
          <w:p w14:paraId="17AB62DC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0" w:type="dxa"/>
          </w:tcPr>
          <w:p w14:paraId="24FC5C2E" w14:textId="77777777" w:rsidR="007A62F9" w:rsidRPr="009C526C" w:rsidRDefault="007A62F9" w:rsidP="0023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pacing w:val="0"/>
                <w:lang w:val="en-GB"/>
              </w:rPr>
            </w:pPr>
            <w:r w:rsidRPr="009C526C">
              <w:t>1,082</w:t>
            </w:r>
          </w:p>
        </w:tc>
        <w:tc>
          <w:tcPr>
            <w:tcW w:w="241" w:type="dxa"/>
          </w:tcPr>
          <w:p w14:paraId="0069046A" w14:textId="77777777" w:rsidR="007A62F9" w:rsidRPr="009C526C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77" w:type="dxa"/>
          </w:tcPr>
          <w:p w14:paraId="57DB16B8" w14:textId="1E1CD004" w:rsidR="007A62F9" w:rsidRPr="009C526C" w:rsidRDefault="007A62F9" w:rsidP="00CB1D2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72</w:t>
            </w:r>
          </w:p>
        </w:tc>
        <w:tc>
          <w:tcPr>
            <w:tcW w:w="255" w:type="dxa"/>
          </w:tcPr>
          <w:p w14:paraId="0B03843D" w14:textId="77777777" w:rsidR="007A62F9" w:rsidRPr="009C526C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</w:tcPr>
          <w:p w14:paraId="20F4CF89" w14:textId="77777777" w:rsidR="007A62F9" w:rsidRPr="00236741" w:rsidRDefault="007A62F9" w:rsidP="00236741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GB"/>
              </w:rPr>
              <w:t>1,082</w:t>
            </w:r>
          </w:p>
        </w:tc>
      </w:tr>
      <w:tr w:rsidR="007A62F9" w:rsidRPr="009C526C" w14:paraId="6B034233" w14:textId="77777777" w:rsidTr="007A62F9">
        <w:trPr>
          <w:tblHeader/>
        </w:trPr>
        <w:tc>
          <w:tcPr>
            <w:tcW w:w="2968" w:type="dxa"/>
            <w:hideMark/>
          </w:tcPr>
          <w:p w14:paraId="744A492A" w14:textId="77777777" w:rsidR="007A62F9" w:rsidRPr="009C526C" w:rsidRDefault="007A62F9" w:rsidP="00CB1D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 w:rsidRPr="009C526C">
              <w:rPr>
                <w:spacing w:val="0"/>
                <w:cs/>
              </w:rPr>
              <w:t>บุคคลหรือกิจการอื่นๆ</w:t>
            </w:r>
          </w:p>
        </w:tc>
        <w:tc>
          <w:tcPr>
            <w:tcW w:w="897" w:type="dxa"/>
          </w:tcPr>
          <w:p w14:paraId="60E5D867" w14:textId="77777777" w:rsidR="007A62F9" w:rsidRPr="009C526C" w:rsidRDefault="007A62F9" w:rsidP="00CB1D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1D3AF79A" w14:textId="77777777" w:rsidR="007A62F9" w:rsidRPr="009C526C" w:rsidRDefault="007A62F9" w:rsidP="00CB1D2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BC2E7" w14:textId="5AEBA58D" w:rsidR="007A62F9" w:rsidRPr="009C526C" w:rsidRDefault="007A62F9" w:rsidP="00236741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29</w:t>
            </w:r>
            <w:r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7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997</w:t>
            </w:r>
          </w:p>
        </w:tc>
        <w:tc>
          <w:tcPr>
            <w:tcW w:w="236" w:type="dxa"/>
          </w:tcPr>
          <w:p w14:paraId="14610FCE" w14:textId="77777777" w:rsidR="007A62F9" w:rsidRPr="009C526C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81D49" w14:textId="77777777" w:rsidR="007A62F9" w:rsidRPr="009C526C" w:rsidRDefault="007A62F9" w:rsidP="0023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pacing w:val="0"/>
                <w:lang w:val="en-GB"/>
              </w:rPr>
            </w:pPr>
            <w:r w:rsidRPr="009C526C">
              <w:rPr>
                <w:lang w:val="en-GB"/>
              </w:rPr>
              <w:t>302,472</w:t>
            </w:r>
          </w:p>
        </w:tc>
        <w:tc>
          <w:tcPr>
            <w:tcW w:w="241" w:type="dxa"/>
          </w:tcPr>
          <w:p w14:paraId="4E787659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125B2" w14:textId="3BD68FC8" w:rsidR="007A62F9" w:rsidRPr="009C526C" w:rsidRDefault="007A62F9" w:rsidP="00CB1D2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297,9</w:t>
            </w:r>
            <w:r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36</w:t>
            </w:r>
          </w:p>
        </w:tc>
        <w:tc>
          <w:tcPr>
            <w:tcW w:w="255" w:type="dxa"/>
          </w:tcPr>
          <w:p w14:paraId="6FF0170C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10B16" w14:textId="77777777" w:rsidR="007A62F9" w:rsidRPr="009C526C" w:rsidRDefault="007A62F9" w:rsidP="00236741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302,411</w:t>
            </w:r>
          </w:p>
        </w:tc>
      </w:tr>
      <w:tr w:rsidR="007A62F9" w:rsidRPr="009C526C" w14:paraId="60C55820" w14:textId="77777777" w:rsidTr="007A62F9">
        <w:trPr>
          <w:tblHeader/>
        </w:trPr>
        <w:tc>
          <w:tcPr>
            <w:tcW w:w="2968" w:type="dxa"/>
          </w:tcPr>
          <w:p w14:paraId="770F9E5A" w14:textId="77777777" w:rsidR="007A62F9" w:rsidRPr="009C526C" w:rsidRDefault="007A62F9" w:rsidP="00CB1D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897" w:type="dxa"/>
          </w:tcPr>
          <w:p w14:paraId="2D3ADE67" w14:textId="77777777" w:rsidR="007A62F9" w:rsidRPr="009C526C" w:rsidRDefault="007A62F9" w:rsidP="00CB1D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0FAB689A" w14:textId="77777777" w:rsidR="007A62F9" w:rsidRPr="009C526C" w:rsidRDefault="007A62F9" w:rsidP="00CB1D2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672EB10" w14:textId="7A399F91" w:rsidR="007A62F9" w:rsidRPr="009C526C" w:rsidRDefault="007A62F9" w:rsidP="00236741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298,769</w:t>
            </w:r>
          </w:p>
        </w:tc>
        <w:tc>
          <w:tcPr>
            <w:tcW w:w="236" w:type="dxa"/>
          </w:tcPr>
          <w:p w14:paraId="41B08FE4" w14:textId="77777777" w:rsidR="007A62F9" w:rsidRPr="009C526C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D8CF7D2" w14:textId="77777777" w:rsidR="007A62F9" w:rsidRPr="009C526C" w:rsidRDefault="007A62F9" w:rsidP="0023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pacing w:val="0"/>
                <w:lang w:val="en-GB"/>
              </w:rPr>
            </w:pPr>
            <w:r w:rsidRPr="009C526C">
              <w:rPr>
                <w:b/>
                <w:bCs/>
                <w:lang w:val="en-GB"/>
              </w:rPr>
              <w:t>303,554</w:t>
            </w:r>
          </w:p>
        </w:tc>
        <w:tc>
          <w:tcPr>
            <w:tcW w:w="241" w:type="dxa"/>
          </w:tcPr>
          <w:p w14:paraId="140BEC8A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287E14EB" w14:textId="65D58DFC" w:rsidR="007A62F9" w:rsidRPr="009C526C" w:rsidRDefault="007A62F9" w:rsidP="00CB1D2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298,70</w:t>
            </w:r>
            <w:r>
              <w:rPr>
                <w:rFonts w:ascii="Angsana New" w:hAnsi="Angsana New" w:hint="cs"/>
                <w:b/>
                <w:bCs/>
                <w:spacing w:val="0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55" w:type="dxa"/>
          </w:tcPr>
          <w:p w14:paraId="07F54A59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</w:tcPr>
          <w:p w14:paraId="6831FD0A" w14:textId="77777777" w:rsidR="007A62F9" w:rsidRPr="009C526C" w:rsidRDefault="007A62F9" w:rsidP="00236741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303,493</w:t>
            </w:r>
          </w:p>
        </w:tc>
      </w:tr>
      <w:tr w:rsidR="007A62F9" w:rsidRPr="009C526C" w14:paraId="1130B4CA" w14:textId="77777777" w:rsidTr="007A62F9">
        <w:trPr>
          <w:trHeight w:val="604"/>
          <w:tblHeader/>
        </w:trPr>
        <w:tc>
          <w:tcPr>
            <w:tcW w:w="2968" w:type="dxa"/>
          </w:tcPr>
          <w:p w14:paraId="71706312" w14:textId="77777777" w:rsidR="007A62F9" w:rsidRPr="007D1712" w:rsidRDefault="007A62F9" w:rsidP="007A62F9">
            <w:pPr>
              <w:pStyle w:val="BodyText"/>
              <w:spacing w:after="0" w:line="240" w:lineRule="auto"/>
              <w:rPr>
                <w:spacing w:val="0"/>
              </w:rPr>
            </w:pPr>
            <w:r w:rsidRPr="007A62F9">
              <w:rPr>
                <w:i/>
                <w:iCs/>
                <w:spacing w:val="0"/>
                <w:cs/>
              </w:rPr>
              <w:t>หัก</w:t>
            </w:r>
            <w:r w:rsidRPr="007D1712">
              <w:rPr>
                <w:spacing w:val="0"/>
                <w:cs/>
              </w:rPr>
              <w:t xml:space="preserve"> ค่าเผื่อผลขาดทุนด้านเครดิต</w:t>
            </w:r>
            <w:r w:rsidRPr="007D1712">
              <w:rPr>
                <w:spacing w:val="0"/>
              </w:rPr>
              <w:br/>
              <w:t xml:space="preserve">   </w:t>
            </w:r>
            <w:r w:rsidRPr="007D1712">
              <w:rPr>
                <w:spacing w:val="0"/>
                <w:cs/>
              </w:rPr>
              <w:t>ที่คาดว่าจะเกิดขึ้น</w:t>
            </w:r>
          </w:p>
        </w:tc>
        <w:tc>
          <w:tcPr>
            <w:tcW w:w="897" w:type="dxa"/>
          </w:tcPr>
          <w:p w14:paraId="7F95AC49" w14:textId="77777777" w:rsidR="007A62F9" w:rsidRPr="007D1712" w:rsidRDefault="007A62F9" w:rsidP="00CB1D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392DE675" w14:textId="77777777" w:rsidR="007A62F9" w:rsidRPr="007D1712" w:rsidRDefault="007A62F9" w:rsidP="007D171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9CEF6E1" w14:textId="3DD89737" w:rsidR="007A62F9" w:rsidRPr="007D1712" w:rsidRDefault="007A62F9" w:rsidP="007D171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  <w:p w14:paraId="2BFF6B60" w14:textId="59CAF2BC" w:rsidR="007A62F9" w:rsidRPr="007D1712" w:rsidRDefault="007A62F9" w:rsidP="00236741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7D1712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(21,522)</w:t>
            </w:r>
          </w:p>
        </w:tc>
        <w:tc>
          <w:tcPr>
            <w:tcW w:w="236" w:type="dxa"/>
          </w:tcPr>
          <w:p w14:paraId="00C70949" w14:textId="77777777" w:rsidR="007A62F9" w:rsidRPr="007D1712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EBBECF7" w14:textId="77777777" w:rsidR="007A62F9" w:rsidRPr="007D1712" w:rsidRDefault="007A62F9" w:rsidP="007D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lang w:val="en-GB"/>
              </w:rPr>
            </w:pPr>
          </w:p>
          <w:p w14:paraId="3A7EA975" w14:textId="77777777" w:rsidR="007A62F9" w:rsidRPr="007D1712" w:rsidRDefault="007A62F9" w:rsidP="0023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lang w:val="en-GB"/>
              </w:rPr>
            </w:pPr>
            <w:r w:rsidRPr="007D1712">
              <w:rPr>
                <w:lang w:val="en-GB"/>
              </w:rPr>
              <w:t>(20,473)</w:t>
            </w:r>
          </w:p>
        </w:tc>
        <w:tc>
          <w:tcPr>
            <w:tcW w:w="241" w:type="dxa"/>
          </w:tcPr>
          <w:p w14:paraId="2837B7E9" w14:textId="77777777" w:rsidR="007A62F9" w:rsidRPr="007D1712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3E772984" w14:textId="77777777" w:rsidR="007A62F9" w:rsidRPr="007D1712" w:rsidRDefault="007A62F9" w:rsidP="007D1712">
            <w:pPr>
              <w:pStyle w:val="a1"/>
              <w:ind w:right="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  <w:p w14:paraId="7C972747" w14:textId="51C217ED" w:rsidR="007A62F9" w:rsidRPr="007D1712" w:rsidRDefault="007A62F9" w:rsidP="007D1712">
            <w:pPr>
              <w:pStyle w:val="a1"/>
              <w:tabs>
                <w:tab w:val="decimal" w:pos="780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 xml:space="preserve">  </w:t>
            </w:r>
            <w:r w:rsidRPr="007D1712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(21,46</w:t>
            </w:r>
            <w:r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1</w:t>
            </w:r>
            <w:r w:rsidRPr="007D1712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</w:tcPr>
          <w:p w14:paraId="4DCAD37E" w14:textId="77777777" w:rsidR="007A62F9" w:rsidRPr="007D1712" w:rsidRDefault="007A62F9" w:rsidP="007D1712">
            <w:pPr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</w:tcPr>
          <w:p w14:paraId="7920569F" w14:textId="77777777" w:rsidR="007A62F9" w:rsidRPr="007D1712" w:rsidRDefault="007A62F9" w:rsidP="007D1712">
            <w:pPr>
              <w:pStyle w:val="a1"/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8A80766" w14:textId="77777777" w:rsidR="007A62F9" w:rsidRPr="007D1712" w:rsidRDefault="007A62F9" w:rsidP="00236741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D1712">
              <w:rPr>
                <w:rFonts w:ascii="Angsana New" w:hAnsi="Angsana New"/>
                <w:sz w:val="30"/>
                <w:szCs w:val="30"/>
                <w:lang w:val="en-GB"/>
              </w:rPr>
              <w:t>(20,412)</w:t>
            </w:r>
          </w:p>
        </w:tc>
      </w:tr>
      <w:tr w:rsidR="007A62F9" w:rsidRPr="009C526C" w14:paraId="5EC3A61F" w14:textId="77777777" w:rsidTr="007A62F9">
        <w:trPr>
          <w:tblHeader/>
        </w:trPr>
        <w:tc>
          <w:tcPr>
            <w:tcW w:w="2968" w:type="dxa"/>
          </w:tcPr>
          <w:p w14:paraId="14946FF8" w14:textId="7D3B1769" w:rsidR="007A62F9" w:rsidRPr="007D1712" w:rsidRDefault="007A62F9" w:rsidP="007D171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>
              <w:rPr>
                <w:rFonts w:hint="cs"/>
                <w:b/>
                <w:bCs/>
                <w:spacing w:val="0"/>
                <w:cs/>
              </w:rPr>
              <w:t>สุทธิ</w:t>
            </w:r>
          </w:p>
        </w:tc>
        <w:tc>
          <w:tcPr>
            <w:tcW w:w="897" w:type="dxa"/>
          </w:tcPr>
          <w:p w14:paraId="1D98349E" w14:textId="77777777" w:rsidR="007A62F9" w:rsidRPr="009C526C" w:rsidRDefault="007A62F9" w:rsidP="00CB1D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5878FDCC" w14:textId="77777777" w:rsidR="007A62F9" w:rsidRPr="009C526C" w:rsidRDefault="007A62F9" w:rsidP="00CB1D2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275BB9" w14:textId="30EEE94D" w:rsidR="007A62F9" w:rsidRPr="009C526C" w:rsidRDefault="007A62F9" w:rsidP="00236741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277,247</w:t>
            </w:r>
          </w:p>
        </w:tc>
        <w:tc>
          <w:tcPr>
            <w:tcW w:w="236" w:type="dxa"/>
          </w:tcPr>
          <w:p w14:paraId="47F6CF9A" w14:textId="77777777" w:rsidR="007A62F9" w:rsidRPr="009C526C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72979" w14:textId="77777777" w:rsidR="007A62F9" w:rsidRPr="007D1712" w:rsidRDefault="007A62F9" w:rsidP="007D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lang w:val="en-GB"/>
              </w:rPr>
            </w:pPr>
            <w:r w:rsidRPr="009C526C">
              <w:rPr>
                <w:b/>
                <w:bCs/>
                <w:lang w:val="en-GB"/>
              </w:rPr>
              <w:t>283,</w:t>
            </w:r>
            <w:r w:rsidRPr="007D1712">
              <w:rPr>
                <w:b/>
                <w:bCs/>
                <w:lang w:val="en-GB"/>
              </w:rPr>
              <w:t>081</w:t>
            </w:r>
          </w:p>
        </w:tc>
        <w:tc>
          <w:tcPr>
            <w:tcW w:w="241" w:type="dxa"/>
          </w:tcPr>
          <w:p w14:paraId="764F01B0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0AB02" w14:textId="77777777" w:rsidR="007A62F9" w:rsidRPr="009C526C" w:rsidRDefault="007A62F9" w:rsidP="00CB1D2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277,247</w:t>
            </w:r>
          </w:p>
        </w:tc>
        <w:tc>
          <w:tcPr>
            <w:tcW w:w="255" w:type="dxa"/>
          </w:tcPr>
          <w:p w14:paraId="44AD3F1F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B6878" w14:textId="77777777" w:rsidR="007A62F9" w:rsidRPr="007D1712" w:rsidRDefault="007A62F9" w:rsidP="00236741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283,</w:t>
            </w:r>
            <w:r w:rsidRPr="007D171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081</w:t>
            </w:r>
          </w:p>
        </w:tc>
      </w:tr>
    </w:tbl>
    <w:p w14:paraId="182075E4" w14:textId="21B24E35" w:rsidR="007D1712" w:rsidRPr="007D1712" w:rsidRDefault="007D1712" w:rsidP="007D1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30"/>
        </w:tabs>
        <w:rPr>
          <w:lang w:val="th-TH"/>
        </w:rPr>
      </w:pPr>
    </w:p>
    <w:tbl>
      <w:tblPr>
        <w:tblW w:w="93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59"/>
        <w:gridCol w:w="901"/>
        <w:gridCol w:w="267"/>
        <w:gridCol w:w="1080"/>
        <w:gridCol w:w="268"/>
        <w:gridCol w:w="1176"/>
        <w:gridCol w:w="237"/>
        <w:gridCol w:w="994"/>
        <w:gridCol w:w="236"/>
        <w:gridCol w:w="1166"/>
      </w:tblGrid>
      <w:tr w:rsidR="007A62F9" w:rsidRPr="009C526C" w14:paraId="172F4F92" w14:textId="77777777" w:rsidTr="007A62F9">
        <w:trPr>
          <w:tblHeader/>
        </w:trPr>
        <w:tc>
          <w:tcPr>
            <w:tcW w:w="3059" w:type="dxa"/>
          </w:tcPr>
          <w:p w14:paraId="4FF39C8C" w14:textId="77777777" w:rsidR="007A62F9" w:rsidRPr="009C526C" w:rsidRDefault="007A62F9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b/>
                <w:bCs/>
                <w:spacing w:val="0"/>
              </w:rPr>
            </w:pPr>
          </w:p>
        </w:tc>
        <w:tc>
          <w:tcPr>
            <w:tcW w:w="901" w:type="dxa"/>
          </w:tcPr>
          <w:p w14:paraId="4FC97F59" w14:textId="77777777" w:rsidR="007A62F9" w:rsidRPr="009C526C" w:rsidRDefault="007A62F9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67" w:type="dxa"/>
          </w:tcPr>
          <w:p w14:paraId="25BBC1D6" w14:textId="77777777" w:rsidR="007A62F9" w:rsidRPr="009C526C" w:rsidRDefault="007A62F9" w:rsidP="001C5BBC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524" w:type="dxa"/>
            <w:gridSpan w:val="3"/>
            <w:vAlign w:val="bottom"/>
            <w:hideMark/>
          </w:tcPr>
          <w:p w14:paraId="00276708" w14:textId="17B8C073" w:rsidR="007A62F9" w:rsidRPr="009C526C" w:rsidRDefault="007A62F9" w:rsidP="001C5BBC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7" w:type="dxa"/>
          </w:tcPr>
          <w:p w14:paraId="02A84E64" w14:textId="77777777" w:rsidR="007A62F9" w:rsidRPr="009C526C" w:rsidRDefault="007A62F9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/>
                <w:spacing w:val="0"/>
              </w:rPr>
            </w:pPr>
          </w:p>
        </w:tc>
        <w:tc>
          <w:tcPr>
            <w:tcW w:w="2396" w:type="dxa"/>
            <w:gridSpan w:val="3"/>
            <w:vAlign w:val="bottom"/>
            <w:hideMark/>
          </w:tcPr>
          <w:p w14:paraId="0DD3F374" w14:textId="77777777" w:rsidR="007A62F9" w:rsidRPr="009C526C" w:rsidRDefault="007A62F9" w:rsidP="001C5BBC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</w:pPr>
            <w:r w:rsidRPr="009C526C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A62F9" w:rsidRPr="009C526C" w14:paraId="1215BC83" w14:textId="77777777" w:rsidTr="007A62F9">
        <w:trPr>
          <w:tblHeader/>
        </w:trPr>
        <w:tc>
          <w:tcPr>
            <w:tcW w:w="3059" w:type="dxa"/>
          </w:tcPr>
          <w:p w14:paraId="0D0C4E99" w14:textId="77777777" w:rsidR="007A62F9" w:rsidRPr="009C526C" w:rsidRDefault="007A62F9" w:rsidP="002160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901" w:type="dxa"/>
          </w:tcPr>
          <w:p w14:paraId="2C300868" w14:textId="77777777" w:rsidR="007A62F9" w:rsidRPr="009C526C" w:rsidRDefault="007A62F9" w:rsidP="002160CA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6149B8CB" w14:textId="77777777" w:rsidR="007A62F9" w:rsidRPr="009C526C" w:rsidRDefault="007A62F9" w:rsidP="002160C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9BF3E2F" w14:textId="2F080237" w:rsidR="007A62F9" w:rsidRPr="009C526C" w:rsidRDefault="007A62F9" w:rsidP="002160CA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val="en-US"/>
              </w:rPr>
            </w:pPr>
            <w:r w:rsidRPr="009C52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9C526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14:paraId="48C15C57" w14:textId="77777777" w:rsidR="007A62F9" w:rsidRPr="009C526C" w:rsidRDefault="007A62F9" w:rsidP="002160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</w:tcPr>
          <w:p w14:paraId="3D004DDF" w14:textId="3DE25AC4" w:rsidR="007A62F9" w:rsidRPr="009C526C" w:rsidRDefault="007A62F9" w:rsidP="002160CA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C526C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7" w:type="dxa"/>
          </w:tcPr>
          <w:p w14:paraId="4FB83CCD" w14:textId="77777777" w:rsidR="007A62F9" w:rsidRPr="009C526C" w:rsidRDefault="007A62F9" w:rsidP="002160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994" w:type="dxa"/>
          </w:tcPr>
          <w:p w14:paraId="6A0167AD" w14:textId="6A3A8727" w:rsidR="007A62F9" w:rsidRPr="009C526C" w:rsidRDefault="007A62F9" w:rsidP="002160C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52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9C526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52F34491" w14:textId="77777777" w:rsidR="007A62F9" w:rsidRPr="009C526C" w:rsidRDefault="007A62F9" w:rsidP="002160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66" w:type="dxa"/>
          </w:tcPr>
          <w:p w14:paraId="599A5E05" w14:textId="50A46515" w:rsidR="007A62F9" w:rsidRPr="009C526C" w:rsidRDefault="007A62F9" w:rsidP="002160CA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C526C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A62F9" w:rsidRPr="009C526C" w14:paraId="2A350765" w14:textId="77777777" w:rsidTr="007A62F9">
        <w:trPr>
          <w:tblHeader/>
        </w:trPr>
        <w:tc>
          <w:tcPr>
            <w:tcW w:w="3059" w:type="dxa"/>
          </w:tcPr>
          <w:p w14:paraId="66EDA722" w14:textId="77777777" w:rsidR="007A62F9" w:rsidRPr="009C526C" w:rsidRDefault="007A62F9" w:rsidP="002160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901" w:type="dxa"/>
            <w:hideMark/>
          </w:tcPr>
          <w:p w14:paraId="4631B05F" w14:textId="77777777" w:rsidR="007A62F9" w:rsidRPr="009C526C" w:rsidRDefault="007A62F9" w:rsidP="002160CA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  <w:r w:rsidRPr="009C526C">
              <w:rPr>
                <w:b/>
                <w:i/>
                <w:iCs/>
                <w:spacing w:val="0"/>
                <w:cs/>
              </w:rPr>
              <w:t>หมายเหตุ</w:t>
            </w:r>
          </w:p>
        </w:tc>
        <w:tc>
          <w:tcPr>
            <w:tcW w:w="267" w:type="dxa"/>
          </w:tcPr>
          <w:p w14:paraId="7E822D46" w14:textId="77777777" w:rsidR="007A62F9" w:rsidRPr="009C526C" w:rsidRDefault="007A62F9" w:rsidP="002160CA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B48115D" w14:textId="64432227" w:rsidR="007A62F9" w:rsidRPr="009C526C" w:rsidRDefault="007A62F9" w:rsidP="002160CA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16CF095C" w14:textId="77777777" w:rsidR="007A62F9" w:rsidRPr="009C526C" w:rsidRDefault="007A62F9" w:rsidP="002160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</w:tcPr>
          <w:p w14:paraId="1FA6C98B" w14:textId="6291D9AF" w:rsidR="007A62F9" w:rsidRPr="009C526C" w:rsidRDefault="007A62F9" w:rsidP="002160CA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7" w:type="dxa"/>
          </w:tcPr>
          <w:p w14:paraId="5C8E9909" w14:textId="77777777" w:rsidR="007A62F9" w:rsidRPr="009C526C" w:rsidRDefault="007A62F9" w:rsidP="002160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994" w:type="dxa"/>
          </w:tcPr>
          <w:p w14:paraId="6591C94E" w14:textId="4111F710" w:rsidR="007A62F9" w:rsidRPr="009C526C" w:rsidRDefault="007A62F9" w:rsidP="002160CA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24E4A9C7" w14:textId="77777777" w:rsidR="007A62F9" w:rsidRPr="009C526C" w:rsidRDefault="007A62F9" w:rsidP="002160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66" w:type="dxa"/>
          </w:tcPr>
          <w:p w14:paraId="7351F51B" w14:textId="57687FDD" w:rsidR="007A62F9" w:rsidRPr="009C526C" w:rsidRDefault="007A62F9" w:rsidP="002160CA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2566</w:t>
            </w:r>
          </w:p>
        </w:tc>
      </w:tr>
      <w:tr w:rsidR="007A62F9" w:rsidRPr="009C526C" w14:paraId="66A10A78" w14:textId="77777777" w:rsidTr="007A62F9">
        <w:trPr>
          <w:tblHeader/>
        </w:trPr>
        <w:tc>
          <w:tcPr>
            <w:tcW w:w="3059" w:type="dxa"/>
          </w:tcPr>
          <w:p w14:paraId="4F696776" w14:textId="77777777" w:rsidR="007A62F9" w:rsidRPr="009C526C" w:rsidRDefault="007A62F9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901" w:type="dxa"/>
          </w:tcPr>
          <w:p w14:paraId="19B2F56F" w14:textId="77777777" w:rsidR="007A62F9" w:rsidRPr="009C526C" w:rsidRDefault="007A62F9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67" w:type="dxa"/>
          </w:tcPr>
          <w:p w14:paraId="6E6B1C0C" w14:textId="77777777" w:rsidR="007A62F9" w:rsidRPr="009C526C" w:rsidRDefault="007A62F9" w:rsidP="00CF220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5157" w:type="dxa"/>
            <w:gridSpan w:val="7"/>
            <w:vAlign w:val="bottom"/>
            <w:hideMark/>
          </w:tcPr>
          <w:p w14:paraId="017E5575" w14:textId="630FC0FA" w:rsidR="007A62F9" w:rsidRPr="009C526C" w:rsidRDefault="007A62F9" w:rsidP="00CF220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A62F9" w:rsidRPr="009C526C" w14:paraId="5B4CDB4D" w14:textId="77777777" w:rsidTr="007A62F9">
        <w:trPr>
          <w:tblHeader/>
        </w:trPr>
        <w:tc>
          <w:tcPr>
            <w:tcW w:w="3059" w:type="dxa"/>
          </w:tcPr>
          <w:p w14:paraId="592FD7CB" w14:textId="77777777" w:rsidR="007A62F9" w:rsidRPr="009C526C" w:rsidRDefault="007A62F9" w:rsidP="006922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รายได้ค้างรับ</w:t>
            </w:r>
          </w:p>
        </w:tc>
        <w:tc>
          <w:tcPr>
            <w:tcW w:w="901" w:type="dxa"/>
          </w:tcPr>
          <w:p w14:paraId="1B765A5E" w14:textId="77777777" w:rsidR="007A62F9" w:rsidRPr="009C526C" w:rsidRDefault="007A62F9" w:rsidP="006922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rPr>
                <w:b/>
                <w:i/>
                <w:iCs/>
                <w:spacing w:val="0"/>
              </w:rPr>
            </w:pPr>
          </w:p>
        </w:tc>
        <w:tc>
          <w:tcPr>
            <w:tcW w:w="267" w:type="dxa"/>
          </w:tcPr>
          <w:p w14:paraId="48174619" w14:textId="77777777" w:rsidR="007A62F9" w:rsidRPr="009C526C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7596E6" w14:textId="1E1FE169" w:rsidR="007A62F9" w:rsidRPr="009C526C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082ACBBA" w14:textId="77777777" w:rsidR="007A62F9" w:rsidRPr="009C526C" w:rsidRDefault="007A62F9" w:rsidP="006922F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6CD64DB3" w14:textId="77777777" w:rsidR="007A62F9" w:rsidRPr="009C526C" w:rsidRDefault="007A62F9" w:rsidP="00F15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237" w:type="dxa"/>
          </w:tcPr>
          <w:p w14:paraId="746FAF87" w14:textId="77777777" w:rsidR="007A62F9" w:rsidRPr="009C526C" w:rsidRDefault="007A62F9" w:rsidP="0069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14:paraId="7BADD6A2" w14:textId="77777777" w:rsidR="007A62F9" w:rsidRPr="009C526C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7100A26" w14:textId="77777777" w:rsidR="007A62F9" w:rsidRPr="009C526C" w:rsidRDefault="007A62F9" w:rsidP="0069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center"/>
          </w:tcPr>
          <w:p w14:paraId="1D62330A" w14:textId="77777777" w:rsidR="007A62F9" w:rsidRPr="009C526C" w:rsidRDefault="007A62F9" w:rsidP="00F15634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7A62F9" w:rsidRPr="009C526C" w14:paraId="76635CE3" w14:textId="77777777" w:rsidTr="007A62F9">
        <w:trPr>
          <w:tblHeader/>
        </w:trPr>
        <w:tc>
          <w:tcPr>
            <w:tcW w:w="3059" w:type="dxa"/>
          </w:tcPr>
          <w:p w14:paraId="72BC2D19" w14:textId="25B63418" w:rsidR="007A62F9" w:rsidRPr="009C526C" w:rsidRDefault="007A62F9" w:rsidP="006922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 xml:space="preserve">บุคคลหรือกิจการที่เกี่ยวข้องกัน  </w:t>
            </w:r>
          </w:p>
        </w:tc>
        <w:tc>
          <w:tcPr>
            <w:tcW w:w="901" w:type="dxa"/>
          </w:tcPr>
          <w:p w14:paraId="381B003C" w14:textId="2F39498A" w:rsidR="007A62F9" w:rsidRPr="007D1712" w:rsidRDefault="007A62F9" w:rsidP="006922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  <w:cs/>
              </w:rPr>
            </w:pPr>
            <w:r w:rsidRPr="009C526C">
              <w:rPr>
                <w:bCs/>
                <w:i/>
                <w:iCs/>
                <w:spacing w:val="0"/>
              </w:rPr>
              <w:t>2</w:t>
            </w:r>
          </w:p>
        </w:tc>
        <w:tc>
          <w:tcPr>
            <w:tcW w:w="267" w:type="dxa"/>
          </w:tcPr>
          <w:p w14:paraId="671D9B89" w14:textId="77777777" w:rsidR="007A62F9" w:rsidRPr="009C526C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E4C3DA" w14:textId="3FE8F577" w:rsidR="007A62F9" w:rsidRPr="009C526C" w:rsidRDefault="007A62F9" w:rsidP="0015797C">
            <w:pPr>
              <w:pStyle w:val="a1"/>
              <w:tabs>
                <w:tab w:val="decimal" w:pos="86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GB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791</w:t>
            </w:r>
          </w:p>
        </w:tc>
        <w:tc>
          <w:tcPr>
            <w:tcW w:w="268" w:type="dxa"/>
            <w:vAlign w:val="center"/>
          </w:tcPr>
          <w:p w14:paraId="293A7C08" w14:textId="77777777" w:rsidR="007A62F9" w:rsidRPr="009C526C" w:rsidRDefault="007A62F9" w:rsidP="0069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vAlign w:val="center"/>
          </w:tcPr>
          <w:p w14:paraId="43B4FFDF" w14:textId="52D07BCD" w:rsidR="007A62F9" w:rsidRPr="009C526C" w:rsidRDefault="007A62F9" w:rsidP="007D1712">
            <w:pPr>
              <w:pStyle w:val="a1"/>
              <w:tabs>
                <w:tab w:val="decimal" w:pos="70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7" w:type="dxa"/>
            <w:vAlign w:val="center"/>
          </w:tcPr>
          <w:p w14:paraId="11C8D3FF" w14:textId="77777777" w:rsidR="007A62F9" w:rsidRPr="009C526C" w:rsidRDefault="007A62F9" w:rsidP="0069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14:paraId="6079AA23" w14:textId="58C6F4EA" w:rsidR="007A62F9" w:rsidRPr="009C526C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791</w:t>
            </w:r>
          </w:p>
        </w:tc>
        <w:tc>
          <w:tcPr>
            <w:tcW w:w="236" w:type="dxa"/>
            <w:vAlign w:val="center"/>
          </w:tcPr>
          <w:p w14:paraId="3680EC03" w14:textId="77777777" w:rsidR="007A62F9" w:rsidRPr="009C526C" w:rsidRDefault="007A62F9" w:rsidP="0069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lang w:val="en-GB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center"/>
          </w:tcPr>
          <w:p w14:paraId="0AEB0D21" w14:textId="63AE95AA" w:rsidR="007A62F9" w:rsidRPr="009C526C" w:rsidRDefault="007A62F9" w:rsidP="007D1712">
            <w:pPr>
              <w:pStyle w:val="a1"/>
              <w:tabs>
                <w:tab w:val="decimal" w:pos="70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7A62F9" w:rsidRPr="009C526C" w14:paraId="0C4A22C6" w14:textId="77777777" w:rsidTr="007A62F9">
        <w:trPr>
          <w:tblHeader/>
        </w:trPr>
        <w:tc>
          <w:tcPr>
            <w:tcW w:w="3059" w:type="dxa"/>
          </w:tcPr>
          <w:p w14:paraId="1FCAE892" w14:textId="77777777" w:rsidR="007A62F9" w:rsidRPr="009C526C" w:rsidRDefault="007A62F9" w:rsidP="006922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 w:rsidRPr="009C526C">
              <w:rPr>
                <w:spacing w:val="0"/>
                <w:cs/>
              </w:rPr>
              <w:t>บุคคลหรือกิจการอื่นๆ</w:t>
            </w:r>
          </w:p>
        </w:tc>
        <w:tc>
          <w:tcPr>
            <w:tcW w:w="901" w:type="dxa"/>
          </w:tcPr>
          <w:p w14:paraId="4648EF66" w14:textId="77777777" w:rsidR="007A62F9" w:rsidRPr="009C526C" w:rsidRDefault="007A62F9" w:rsidP="006922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67" w:type="dxa"/>
          </w:tcPr>
          <w:p w14:paraId="6731BEF6" w14:textId="77777777" w:rsidR="007A62F9" w:rsidRPr="009C526C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14E508" w14:textId="75E4D7A5" w:rsidR="007A62F9" w:rsidRPr="009C526C" w:rsidRDefault="007A62F9" w:rsidP="0015797C">
            <w:pPr>
              <w:pStyle w:val="a1"/>
              <w:tabs>
                <w:tab w:val="decimal" w:pos="86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GB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30,256</w:t>
            </w:r>
          </w:p>
        </w:tc>
        <w:tc>
          <w:tcPr>
            <w:tcW w:w="268" w:type="dxa"/>
            <w:vAlign w:val="center"/>
          </w:tcPr>
          <w:p w14:paraId="77A360F5" w14:textId="77777777" w:rsidR="007A62F9" w:rsidRPr="009C526C" w:rsidRDefault="007A62F9" w:rsidP="0069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vAlign w:val="center"/>
          </w:tcPr>
          <w:p w14:paraId="51CB9D59" w14:textId="1048AFB2" w:rsidR="007A62F9" w:rsidRPr="009C526C" w:rsidRDefault="007A62F9" w:rsidP="00F15634">
            <w:pPr>
              <w:pStyle w:val="a1"/>
              <w:tabs>
                <w:tab w:val="decimal" w:pos="882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GB"/>
              </w:rPr>
              <w:t>31,456</w:t>
            </w:r>
          </w:p>
        </w:tc>
        <w:tc>
          <w:tcPr>
            <w:tcW w:w="237" w:type="dxa"/>
            <w:vAlign w:val="center"/>
          </w:tcPr>
          <w:p w14:paraId="0B605366" w14:textId="77777777" w:rsidR="007A62F9" w:rsidRPr="009C526C" w:rsidRDefault="007A62F9" w:rsidP="0069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14:paraId="096C3165" w14:textId="795D34BD" w:rsidR="007A62F9" w:rsidRPr="009C526C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30,256</w:t>
            </w:r>
          </w:p>
        </w:tc>
        <w:tc>
          <w:tcPr>
            <w:tcW w:w="236" w:type="dxa"/>
            <w:vAlign w:val="center"/>
          </w:tcPr>
          <w:p w14:paraId="16AFB228" w14:textId="77777777" w:rsidR="007A62F9" w:rsidRPr="009C526C" w:rsidRDefault="007A62F9" w:rsidP="0069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lang w:val="en-GB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center"/>
          </w:tcPr>
          <w:p w14:paraId="6D52606D" w14:textId="64A7C348" w:rsidR="007A62F9" w:rsidRPr="009C526C" w:rsidRDefault="007A62F9" w:rsidP="00F15634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GB"/>
              </w:rPr>
              <w:t>31,456</w:t>
            </w:r>
          </w:p>
        </w:tc>
      </w:tr>
      <w:tr w:rsidR="007A62F9" w:rsidRPr="009C526C" w14:paraId="0067F9A9" w14:textId="77777777" w:rsidTr="007A62F9">
        <w:trPr>
          <w:tblHeader/>
        </w:trPr>
        <w:tc>
          <w:tcPr>
            <w:tcW w:w="3059" w:type="dxa"/>
            <w:hideMark/>
          </w:tcPr>
          <w:p w14:paraId="1324AC12" w14:textId="77777777" w:rsidR="007A62F9" w:rsidRPr="009C526C" w:rsidRDefault="007A62F9" w:rsidP="006922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01" w:type="dxa"/>
          </w:tcPr>
          <w:p w14:paraId="00E9F37A" w14:textId="77777777" w:rsidR="007A62F9" w:rsidRPr="009C526C" w:rsidRDefault="007A62F9" w:rsidP="006922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bCs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6484A828" w14:textId="77777777" w:rsidR="007A62F9" w:rsidRPr="009C526C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E46FE" w14:textId="7A77E477" w:rsidR="007A62F9" w:rsidRPr="009C526C" w:rsidRDefault="007A62F9" w:rsidP="0015797C">
            <w:pPr>
              <w:pStyle w:val="a1"/>
              <w:tabs>
                <w:tab w:val="decimal" w:pos="86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31,047</w:t>
            </w:r>
          </w:p>
        </w:tc>
        <w:tc>
          <w:tcPr>
            <w:tcW w:w="268" w:type="dxa"/>
          </w:tcPr>
          <w:p w14:paraId="4C66568A" w14:textId="77777777" w:rsidR="007A62F9" w:rsidRPr="009C526C" w:rsidRDefault="007A62F9" w:rsidP="006922F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12D06E" w14:textId="4F88EF18" w:rsidR="007A62F9" w:rsidRPr="009C526C" w:rsidRDefault="007A62F9" w:rsidP="00F15634">
            <w:pPr>
              <w:pStyle w:val="a1"/>
              <w:tabs>
                <w:tab w:val="decimal" w:pos="882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31,456</w:t>
            </w:r>
          </w:p>
        </w:tc>
        <w:tc>
          <w:tcPr>
            <w:tcW w:w="237" w:type="dxa"/>
          </w:tcPr>
          <w:p w14:paraId="25D2B121" w14:textId="77777777" w:rsidR="007A62F9" w:rsidRPr="009C526C" w:rsidRDefault="007A62F9" w:rsidP="0069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1F610" w14:textId="2F9D61DC" w:rsidR="007A62F9" w:rsidRPr="009C526C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31,047</w:t>
            </w:r>
          </w:p>
        </w:tc>
        <w:tc>
          <w:tcPr>
            <w:tcW w:w="236" w:type="dxa"/>
          </w:tcPr>
          <w:p w14:paraId="5DA98AB1" w14:textId="77777777" w:rsidR="007A62F9" w:rsidRPr="009C526C" w:rsidRDefault="007A62F9" w:rsidP="006922F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3AA20F" w14:textId="12FB91DA" w:rsidR="007A62F9" w:rsidRPr="009C526C" w:rsidRDefault="007A62F9" w:rsidP="00F15634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31,456</w:t>
            </w:r>
          </w:p>
        </w:tc>
      </w:tr>
      <w:tr w:rsidR="007A62F9" w:rsidRPr="009C526C" w14:paraId="4A63B5C0" w14:textId="77777777" w:rsidTr="007A62F9">
        <w:trPr>
          <w:tblHeader/>
        </w:trPr>
        <w:tc>
          <w:tcPr>
            <w:tcW w:w="3059" w:type="dxa"/>
          </w:tcPr>
          <w:p w14:paraId="2A5A503B" w14:textId="77777777" w:rsidR="007A62F9" w:rsidRPr="009C526C" w:rsidRDefault="007A62F9" w:rsidP="006922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spacing w:val="0"/>
                <w:sz w:val="24"/>
                <w:szCs w:val="24"/>
                <w:cs/>
              </w:rPr>
            </w:pPr>
          </w:p>
        </w:tc>
        <w:tc>
          <w:tcPr>
            <w:tcW w:w="901" w:type="dxa"/>
          </w:tcPr>
          <w:p w14:paraId="65C4B6C8" w14:textId="77777777" w:rsidR="007A62F9" w:rsidRPr="009C526C" w:rsidRDefault="007A62F9" w:rsidP="006922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  <w:sz w:val="24"/>
                <w:szCs w:val="24"/>
                <w:cs/>
              </w:rPr>
            </w:pPr>
          </w:p>
        </w:tc>
        <w:tc>
          <w:tcPr>
            <w:tcW w:w="267" w:type="dxa"/>
          </w:tcPr>
          <w:p w14:paraId="753E3FA0" w14:textId="77777777" w:rsidR="007A62F9" w:rsidRPr="009C526C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6A4FE35" w14:textId="5033FB58" w:rsidR="007A62F9" w:rsidRPr="009C526C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268" w:type="dxa"/>
          </w:tcPr>
          <w:p w14:paraId="42B91224" w14:textId="77777777" w:rsidR="007A62F9" w:rsidRPr="009C526C" w:rsidRDefault="007A62F9" w:rsidP="006922F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24"/>
                <w:szCs w:val="24"/>
                <w:lang w:val="en-US" w:bidi="th-TH"/>
              </w:rPr>
            </w:pPr>
          </w:p>
        </w:tc>
        <w:tc>
          <w:tcPr>
            <w:tcW w:w="1176" w:type="dxa"/>
          </w:tcPr>
          <w:p w14:paraId="50F9D594" w14:textId="77777777" w:rsidR="007A62F9" w:rsidRPr="009C526C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237" w:type="dxa"/>
          </w:tcPr>
          <w:p w14:paraId="1B837B30" w14:textId="77777777" w:rsidR="007A62F9" w:rsidRPr="009C526C" w:rsidRDefault="007A62F9" w:rsidP="0069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1E19B3E9" w14:textId="77777777" w:rsidR="007A62F9" w:rsidRPr="009C526C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5B17B275" w14:textId="77777777" w:rsidR="007A62F9" w:rsidRPr="009C526C" w:rsidRDefault="007A62F9" w:rsidP="0069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372610EA" w14:textId="77777777" w:rsidR="007A62F9" w:rsidRPr="009C526C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24"/>
                <w:szCs w:val="24"/>
                <w:lang w:val="en-GB"/>
              </w:rPr>
            </w:pPr>
          </w:p>
        </w:tc>
      </w:tr>
      <w:tr w:rsidR="007A62F9" w:rsidRPr="009C526C" w14:paraId="00140079" w14:textId="77777777" w:rsidTr="007A62F9">
        <w:trPr>
          <w:tblHeader/>
        </w:trPr>
        <w:tc>
          <w:tcPr>
            <w:tcW w:w="3059" w:type="dxa"/>
            <w:hideMark/>
          </w:tcPr>
          <w:p w14:paraId="58BCF87D" w14:textId="77777777" w:rsidR="007A62F9" w:rsidRPr="009C526C" w:rsidRDefault="007A62F9" w:rsidP="006922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ลูกหนี้หมุนเวียนอื่น</w:t>
            </w:r>
          </w:p>
        </w:tc>
        <w:tc>
          <w:tcPr>
            <w:tcW w:w="901" w:type="dxa"/>
          </w:tcPr>
          <w:p w14:paraId="6495B45E" w14:textId="77777777" w:rsidR="007A62F9" w:rsidRPr="009C526C" w:rsidRDefault="007A62F9" w:rsidP="006922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74189E86" w14:textId="77777777" w:rsidR="007A62F9" w:rsidRPr="009C526C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E3555A2" w14:textId="701BC31A" w:rsidR="007A62F9" w:rsidRPr="009C526C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3F231FBD" w14:textId="77777777" w:rsidR="007A62F9" w:rsidRPr="009C526C" w:rsidRDefault="007A62F9" w:rsidP="006922F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</w:tcPr>
          <w:p w14:paraId="4185611D" w14:textId="77777777" w:rsidR="007A62F9" w:rsidRPr="009C526C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</w:tcPr>
          <w:p w14:paraId="34EB6C01" w14:textId="77777777" w:rsidR="007A62F9" w:rsidRPr="009C526C" w:rsidRDefault="007A62F9" w:rsidP="0069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994" w:type="dxa"/>
          </w:tcPr>
          <w:p w14:paraId="469B2D5E" w14:textId="77777777" w:rsidR="007A62F9" w:rsidRPr="009C526C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A28422B" w14:textId="77777777" w:rsidR="007A62F9" w:rsidRPr="009C526C" w:rsidRDefault="007A62F9" w:rsidP="0069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66" w:type="dxa"/>
          </w:tcPr>
          <w:p w14:paraId="057F4F5B" w14:textId="77777777" w:rsidR="007A62F9" w:rsidRPr="009C526C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7A62F9" w:rsidRPr="009C526C" w14:paraId="74E49AE7" w14:textId="77777777" w:rsidTr="007A62F9">
        <w:trPr>
          <w:tblHeader/>
        </w:trPr>
        <w:tc>
          <w:tcPr>
            <w:tcW w:w="3059" w:type="dxa"/>
            <w:hideMark/>
          </w:tcPr>
          <w:p w14:paraId="47305300" w14:textId="77777777" w:rsidR="007A62F9" w:rsidRPr="009C526C" w:rsidRDefault="007A62F9" w:rsidP="006922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 w:rsidRPr="009C526C">
              <w:rPr>
                <w:spacing w:val="0"/>
                <w:cs/>
              </w:rPr>
              <w:t>บุคคลหรือกิจการอื่นๆ</w:t>
            </w:r>
          </w:p>
        </w:tc>
        <w:tc>
          <w:tcPr>
            <w:tcW w:w="901" w:type="dxa"/>
          </w:tcPr>
          <w:p w14:paraId="23ECF0CE" w14:textId="77777777" w:rsidR="007A62F9" w:rsidRPr="009C526C" w:rsidRDefault="007A62F9" w:rsidP="006922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67" w:type="dxa"/>
          </w:tcPr>
          <w:p w14:paraId="13D1D11D" w14:textId="77777777" w:rsidR="007A62F9" w:rsidRPr="009C526C" w:rsidRDefault="007A62F9" w:rsidP="00016D8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DEE574" w14:textId="6F86720A" w:rsidR="007A62F9" w:rsidRPr="009C526C" w:rsidRDefault="007A62F9" w:rsidP="00236741">
            <w:pPr>
              <w:pStyle w:val="a1"/>
              <w:tabs>
                <w:tab w:val="decimal" w:pos="86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180</w:t>
            </w:r>
          </w:p>
        </w:tc>
        <w:tc>
          <w:tcPr>
            <w:tcW w:w="268" w:type="dxa"/>
          </w:tcPr>
          <w:p w14:paraId="29156C15" w14:textId="77777777" w:rsidR="007A62F9" w:rsidRPr="009C526C" w:rsidRDefault="007A62F9" w:rsidP="006922F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5E02C69" w14:textId="609D60C3" w:rsidR="007A62F9" w:rsidRPr="009C526C" w:rsidRDefault="007A62F9" w:rsidP="00F15634">
            <w:pPr>
              <w:pStyle w:val="a1"/>
              <w:tabs>
                <w:tab w:val="decimal" w:pos="882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434</w:t>
            </w:r>
          </w:p>
        </w:tc>
        <w:tc>
          <w:tcPr>
            <w:tcW w:w="237" w:type="dxa"/>
          </w:tcPr>
          <w:p w14:paraId="74147642" w14:textId="77777777" w:rsidR="007A62F9" w:rsidRPr="009C526C" w:rsidRDefault="007A62F9" w:rsidP="0069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009B212" w14:textId="7FA697E7" w:rsidR="007A62F9" w:rsidRPr="009C526C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180</w:t>
            </w:r>
          </w:p>
        </w:tc>
        <w:tc>
          <w:tcPr>
            <w:tcW w:w="236" w:type="dxa"/>
          </w:tcPr>
          <w:p w14:paraId="1F012C31" w14:textId="77777777" w:rsidR="007A62F9" w:rsidRPr="009C526C" w:rsidRDefault="007A62F9" w:rsidP="0069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B090A81" w14:textId="299E93B9" w:rsidR="007A62F9" w:rsidRPr="009C526C" w:rsidRDefault="007A62F9" w:rsidP="00F15634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GB"/>
              </w:rPr>
              <w:t>434</w:t>
            </w:r>
          </w:p>
        </w:tc>
      </w:tr>
      <w:tr w:rsidR="007A62F9" w:rsidRPr="009C526C" w14:paraId="2FEFB60B" w14:textId="77777777" w:rsidTr="007A62F9">
        <w:trPr>
          <w:tblHeader/>
        </w:trPr>
        <w:tc>
          <w:tcPr>
            <w:tcW w:w="3059" w:type="dxa"/>
            <w:hideMark/>
          </w:tcPr>
          <w:p w14:paraId="011777EC" w14:textId="77777777" w:rsidR="007A62F9" w:rsidRPr="009C526C" w:rsidRDefault="007A62F9" w:rsidP="006922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01" w:type="dxa"/>
          </w:tcPr>
          <w:p w14:paraId="7C6050B4" w14:textId="77777777" w:rsidR="007A62F9" w:rsidRPr="009C526C" w:rsidRDefault="007A62F9" w:rsidP="006922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5D3083D9" w14:textId="77777777" w:rsidR="007A62F9" w:rsidRPr="009C526C" w:rsidRDefault="007A62F9" w:rsidP="00016D8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04FD89" w14:textId="734FF32A" w:rsidR="007A62F9" w:rsidRPr="009C526C" w:rsidRDefault="007A62F9" w:rsidP="00236741">
            <w:pPr>
              <w:pStyle w:val="a1"/>
              <w:tabs>
                <w:tab w:val="decimal" w:pos="86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180</w:t>
            </w:r>
          </w:p>
        </w:tc>
        <w:tc>
          <w:tcPr>
            <w:tcW w:w="268" w:type="dxa"/>
          </w:tcPr>
          <w:p w14:paraId="587F1E40" w14:textId="77777777" w:rsidR="007A62F9" w:rsidRPr="009C526C" w:rsidRDefault="007A62F9" w:rsidP="006922F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1FB860E8" w14:textId="109602F1" w:rsidR="007A62F9" w:rsidRPr="009C526C" w:rsidRDefault="007A62F9" w:rsidP="00F15634">
            <w:pPr>
              <w:pStyle w:val="a1"/>
              <w:tabs>
                <w:tab w:val="decimal" w:pos="882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434</w:t>
            </w:r>
          </w:p>
        </w:tc>
        <w:tc>
          <w:tcPr>
            <w:tcW w:w="237" w:type="dxa"/>
          </w:tcPr>
          <w:p w14:paraId="7F6A6E15" w14:textId="77777777" w:rsidR="007A62F9" w:rsidRPr="009C526C" w:rsidRDefault="007A62F9" w:rsidP="0069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310E189C" w14:textId="0B8B6AC0" w:rsidR="007A62F9" w:rsidRPr="009C526C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180</w:t>
            </w:r>
          </w:p>
        </w:tc>
        <w:tc>
          <w:tcPr>
            <w:tcW w:w="236" w:type="dxa"/>
          </w:tcPr>
          <w:p w14:paraId="04D2F19E" w14:textId="77777777" w:rsidR="007A62F9" w:rsidRPr="009C526C" w:rsidRDefault="007A62F9" w:rsidP="0069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B8BDED1" w14:textId="4395F28E" w:rsidR="007A62F9" w:rsidRPr="009C526C" w:rsidRDefault="007A62F9" w:rsidP="00F15634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434</w:t>
            </w:r>
          </w:p>
        </w:tc>
      </w:tr>
      <w:tr w:rsidR="007A62F9" w:rsidRPr="007A62F9" w14:paraId="68D67F3E" w14:textId="77777777" w:rsidTr="007A62F9">
        <w:trPr>
          <w:tblHeader/>
        </w:trPr>
        <w:tc>
          <w:tcPr>
            <w:tcW w:w="3059" w:type="dxa"/>
            <w:hideMark/>
          </w:tcPr>
          <w:p w14:paraId="1A278DBA" w14:textId="77777777" w:rsidR="007A62F9" w:rsidRPr="007A62F9" w:rsidRDefault="007A62F9" w:rsidP="006922FF">
            <w:pPr>
              <w:pStyle w:val="BodyText"/>
              <w:spacing w:after="0" w:line="240" w:lineRule="auto"/>
              <w:rPr>
                <w:spacing w:val="0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7A74E837" w14:textId="77777777" w:rsidR="007A62F9" w:rsidRPr="007A62F9" w:rsidRDefault="007A62F9" w:rsidP="006922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  <w:sz w:val="22"/>
                <w:szCs w:val="22"/>
                <w:cs/>
              </w:rPr>
            </w:pPr>
          </w:p>
        </w:tc>
        <w:tc>
          <w:tcPr>
            <w:tcW w:w="267" w:type="dxa"/>
          </w:tcPr>
          <w:p w14:paraId="718000D7" w14:textId="77777777" w:rsidR="007A62F9" w:rsidRPr="007A62F9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FD8967" w14:textId="293F03C2" w:rsidR="007A62F9" w:rsidRPr="007A62F9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lang w:val="en-GB"/>
              </w:rPr>
            </w:pPr>
          </w:p>
        </w:tc>
        <w:tc>
          <w:tcPr>
            <w:tcW w:w="268" w:type="dxa"/>
          </w:tcPr>
          <w:p w14:paraId="268D2556" w14:textId="77777777" w:rsidR="007A62F9" w:rsidRPr="007A62F9" w:rsidRDefault="007A62F9" w:rsidP="006922F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Cs w:val="22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0FDE23E5" w14:textId="77777777" w:rsidR="007A62F9" w:rsidRPr="007A62F9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lang w:val="en-GB"/>
              </w:rPr>
            </w:pPr>
          </w:p>
        </w:tc>
        <w:tc>
          <w:tcPr>
            <w:tcW w:w="237" w:type="dxa"/>
          </w:tcPr>
          <w:p w14:paraId="5813BEE3" w14:textId="77777777" w:rsidR="007A62F9" w:rsidRPr="007A62F9" w:rsidRDefault="007A62F9" w:rsidP="0069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88EFB3C" w14:textId="77777777" w:rsidR="007A62F9" w:rsidRPr="007A62F9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lang w:val="en-GB"/>
              </w:rPr>
            </w:pPr>
          </w:p>
        </w:tc>
        <w:tc>
          <w:tcPr>
            <w:tcW w:w="236" w:type="dxa"/>
          </w:tcPr>
          <w:p w14:paraId="7048EE6E" w14:textId="77777777" w:rsidR="007A62F9" w:rsidRPr="007A62F9" w:rsidRDefault="007A62F9" w:rsidP="0069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38EFF6A9" w14:textId="77777777" w:rsidR="007A62F9" w:rsidRPr="007A62F9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lang w:val="en-GB"/>
              </w:rPr>
            </w:pPr>
          </w:p>
        </w:tc>
      </w:tr>
      <w:tr w:rsidR="007A62F9" w:rsidRPr="009C526C" w14:paraId="68619CB2" w14:textId="77777777" w:rsidTr="007A62F9">
        <w:trPr>
          <w:tblHeader/>
        </w:trPr>
        <w:tc>
          <w:tcPr>
            <w:tcW w:w="3059" w:type="dxa"/>
            <w:hideMark/>
          </w:tcPr>
          <w:p w14:paraId="07DC632A" w14:textId="77777777" w:rsidR="007A62F9" w:rsidRPr="009C526C" w:rsidRDefault="007A62F9" w:rsidP="006922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รวมลูกหนี้การค้าและ</w:t>
            </w:r>
          </w:p>
          <w:p w14:paraId="2CD4FC7B" w14:textId="77777777" w:rsidR="007A62F9" w:rsidRPr="009C526C" w:rsidRDefault="007A62F9" w:rsidP="006922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 xml:space="preserve">   ลูกหนี้หมุนเวียนอื่น</w:t>
            </w:r>
          </w:p>
        </w:tc>
        <w:tc>
          <w:tcPr>
            <w:tcW w:w="901" w:type="dxa"/>
          </w:tcPr>
          <w:p w14:paraId="01E6B355" w14:textId="77777777" w:rsidR="007A62F9" w:rsidRPr="009C526C" w:rsidRDefault="007A62F9" w:rsidP="006922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4D254E27" w14:textId="77777777" w:rsidR="007A62F9" w:rsidRPr="009C526C" w:rsidRDefault="007A62F9" w:rsidP="00F1563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A7A83A5" w14:textId="56AD305D" w:rsidR="007A62F9" w:rsidRPr="009C526C" w:rsidRDefault="007A62F9" w:rsidP="00236741">
            <w:pPr>
              <w:pStyle w:val="a1"/>
              <w:tabs>
                <w:tab w:val="decimal" w:pos="86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308,474</w:t>
            </w:r>
          </w:p>
        </w:tc>
        <w:tc>
          <w:tcPr>
            <w:tcW w:w="268" w:type="dxa"/>
            <w:vAlign w:val="bottom"/>
          </w:tcPr>
          <w:p w14:paraId="19191A87" w14:textId="77777777" w:rsidR="007A62F9" w:rsidRPr="009C526C" w:rsidRDefault="007A62F9" w:rsidP="006922F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2A88E367" w14:textId="77777777" w:rsidR="007A62F9" w:rsidRPr="009C526C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7C2725F3" w14:textId="70DEB313" w:rsidR="007A62F9" w:rsidRPr="009C526C" w:rsidRDefault="007A62F9" w:rsidP="00F15634">
            <w:pPr>
              <w:pStyle w:val="a1"/>
              <w:tabs>
                <w:tab w:val="decimal" w:pos="882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314,971</w:t>
            </w:r>
          </w:p>
        </w:tc>
        <w:tc>
          <w:tcPr>
            <w:tcW w:w="237" w:type="dxa"/>
            <w:vAlign w:val="bottom"/>
          </w:tcPr>
          <w:p w14:paraId="04E7E0BB" w14:textId="77777777" w:rsidR="007A62F9" w:rsidRPr="009C526C" w:rsidRDefault="007A62F9" w:rsidP="0069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4EA50661" w14:textId="601C59E8" w:rsidR="007A62F9" w:rsidRPr="009C526C" w:rsidRDefault="007A62F9" w:rsidP="00BA70D6">
            <w:pPr>
              <w:pStyle w:val="a1"/>
              <w:tabs>
                <w:tab w:val="decimal" w:pos="797"/>
              </w:tabs>
              <w:ind w:right="0"/>
              <w:jc w:val="center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308,474</w:t>
            </w:r>
          </w:p>
        </w:tc>
        <w:tc>
          <w:tcPr>
            <w:tcW w:w="236" w:type="dxa"/>
            <w:vAlign w:val="bottom"/>
          </w:tcPr>
          <w:p w14:paraId="2BF283AB" w14:textId="77777777" w:rsidR="007A62F9" w:rsidRPr="009C526C" w:rsidRDefault="007A62F9" w:rsidP="0069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445D85CB" w14:textId="77777777" w:rsidR="007A62F9" w:rsidRPr="009C526C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73142F25" w14:textId="59EF174B" w:rsidR="007A62F9" w:rsidRPr="009C526C" w:rsidRDefault="007A62F9" w:rsidP="00F15634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314,971</w:t>
            </w:r>
          </w:p>
        </w:tc>
      </w:tr>
      <w:tr w:rsidR="007A62F9" w:rsidRPr="007A62F9" w14:paraId="4EE0D751" w14:textId="77777777" w:rsidTr="007A62F9">
        <w:trPr>
          <w:tblHeader/>
        </w:trPr>
        <w:tc>
          <w:tcPr>
            <w:tcW w:w="3059" w:type="dxa"/>
          </w:tcPr>
          <w:p w14:paraId="0AB6A022" w14:textId="77777777" w:rsidR="007A62F9" w:rsidRPr="007A62F9" w:rsidRDefault="007A62F9" w:rsidP="006922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pacing w:val="0"/>
                <w:cs/>
              </w:rPr>
            </w:pPr>
          </w:p>
        </w:tc>
        <w:tc>
          <w:tcPr>
            <w:tcW w:w="901" w:type="dxa"/>
          </w:tcPr>
          <w:p w14:paraId="1B29ED2E" w14:textId="77777777" w:rsidR="007A62F9" w:rsidRPr="007A62F9" w:rsidRDefault="007A62F9" w:rsidP="006922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0957418B" w14:textId="77777777" w:rsidR="007A62F9" w:rsidRPr="007A62F9" w:rsidRDefault="007A62F9" w:rsidP="00F1563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27CB35C" w14:textId="2B341D5D" w:rsidR="007A62F9" w:rsidRPr="007A62F9" w:rsidRDefault="007A62F9" w:rsidP="00F1563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  <w:vAlign w:val="bottom"/>
          </w:tcPr>
          <w:p w14:paraId="74F9AC5B" w14:textId="77777777" w:rsidR="007A62F9" w:rsidRPr="007A62F9" w:rsidRDefault="007A62F9" w:rsidP="006922F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29561A64" w14:textId="77777777" w:rsidR="007A62F9" w:rsidRPr="007A62F9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673F4791" w14:textId="77777777" w:rsidR="007A62F9" w:rsidRPr="007A62F9" w:rsidRDefault="007A62F9" w:rsidP="0069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  <w:vAlign w:val="bottom"/>
          </w:tcPr>
          <w:p w14:paraId="01A96C55" w14:textId="77777777" w:rsidR="007A62F9" w:rsidRPr="007A62F9" w:rsidRDefault="007A62F9" w:rsidP="00BA70D6">
            <w:pPr>
              <w:pStyle w:val="a1"/>
              <w:tabs>
                <w:tab w:val="decimal" w:pos="797"/>
              </w:tabs>
              <w:ind w:right="0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BADA682" w14:textId="77777777" w:rsidR="007A62F9" w:rsidRPr="007A62F9" w:rsidRDefault="007A62F9" w:rsidP="0069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2FD9BAD2" w14:textId="77777777" w:rsidR="007A62F9" w:rsidRPr="007A62F9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A62F9" w:rsidRPr="009C526C" w14:paraId="16057BA2" w14:textId="77777777" w:rsidTr="007A62F9">
        <w:trPr>
          <w:tblHeader/>
        </w:trPr>
        <w:tc>
          <w:tcPr>
            <w:tcW w:w="3059" w:type="dxa"/>
          </w:tcPr>
          <w:p w14:paraId="79575F41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901" w:type="dxa"/>
          </w:tcPr>
          <w:p w14:paraId="27EE4071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67" w:type="dxa"/>
          </w:tcPr>
          <w:p w14:paraId="320E3D6E" w14:textId="77777777" w:rsidR="007A62F9" w:rsidRPr="009C526C" w:rsidRDefault="007A62F9" w:rsidP="007D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jc w:val="center"/>
              <w:rPr>
                <w:bCs/>
                <w:spacing w:val="0"/>
                <w:cs/>
                <w:lang w:val="en-GB"/>
              </w:rPr>
            </w:pPr>
          </w:p>
        </w:tc>
        <w:tc>
          <w:tcPr>
            <w:tcW w:w="2524" w:type="dxa"/>
            <w:gridSpan w:val="3"/>
            <w:vAlign w:val="bottom"/>
            <w:hideMark/>
          </w:tcPr>
          <w:p w14:paraId="7A2B0464" w14:textId="737A3348" w:rsidR="007A62F9" w:rsidRPr="009C526C" w:rsidRDefault="007A62F9" w:rsidP="007D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jc w:val="center"/>
              <w:rPr>
                <w:spacing w:val="0"/>
                <w:cs/>
                <w:lang w:val="en-GB"/>
              </w:rPr>
            </w:pPr>
            <w:r w:rsidRPr="009C526C">
              <w:rPr>
                <w:bCs/>
                <w:spacing w:val="0"/>
                <w:cs/>
                <w:lang w:val="en-GB"/>
              </w:rPr>
              <w:t>งบการเงินรวม</w:t>
            </w:r>
          </w:p>
        </w:tc>
        <w:tc>
          <w:tcPr>
            <w:tcW w:w="237" w:type="dxa"/>
          </w:tcPr>
          <w:p w14:paraId="5F546C42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/>
                <w:spacing w:val="0"/>
              </w:rPr>
            </w:pPr>
          </w:p>
        </w:tc>
        <w:tc>
          <w:tcPr>
            <w:tcW w:w="2396" w:type="dxa"/>
            <w:gridSpan w:val="3"/>
            <w:vAlign w:val="bottom"/>
            <w:hideMark/>
          </w:tcPr>
          <w:p w14:paraId="44CA0A99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jc w:val="center"/>
              <w:rPr>
                <w:spacing w:val="0"/>
                <w:lang w:val="en-GB"/>
              </w:rPr>
            </w:pPr>
            <w:r w:rsidRPr="009C526C">
              <w:rPr>
                <w:bCs/>
                <w:spacing w:val="0"/>
                <w:cs/>
                <w:lang w:val="en-GB"/>
              </w:rPr>
              <w:t>งบการเงินเฉพาะกิจการ</w:t>
            </w:r>
          </w:p>
        </w:tc>
      </w:tr>
      <w:tr w:rsidR="007A62F9" w:rsidRPr="009C526C" w14:paraId="09CA88A1" w14:textId="77777777" w:rsidTr="007A62F9">
        <w:trPr>
          <w:tblHeader/>
        </w:trPr>
        <w:tc>
          <w:tcPr>
            <w:tcW w:w="3059" w:type="dxa"/>
          </w:tcPr>
          <w:p w14:paraId="6B64A67A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i/>
                <w:iCs/>
                <w:spacing w:val="0"/>
                <w:cs/>
              </w:rPr>
            </w:pPr>
          </w:p>
        </w:tc>
        <w:tc>
          <w:tcPr>
            <w:tcW w:w="901" w:type="dxa"/>
          </w:tcPr>
          <w:p w14:paraId="0F53921B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left" w:pos="520"/>
              </w:tabs>
              <w:spacing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1FA03311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418CBFC" w14:textId="67576A91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b/>
                <w:spacing w:val="0"/>
              </w:rPr>
            </w:pPr>
            <w:r w:rsidRPr="009C526C">
              <w:rPr>
                <w:rFonts w:asciiTheme="majorBidi" w:hAnsiTheme="majorBidi" w:cstheme="majorBidi"/>
              </w:rPr>
              <w:t xml:space="preserve">30 </w:t>
            </w:r>
            <w:r w:rsidRPr="009C526C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268" w:type="dxa"/>
          </w:tcPr>
          <w:p w14:paraId="1656428A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</w:tcPr>
          <w:p w14:paraId="06436042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 xml:space="preserve">31 </w:t>
            </w:r>
            <w:r w:rsidRPr="009C526C">
              <w:rPr>
                <w:rFonts w:hint="cs"/>
                <w:spacing w:val="0"/>
                <w:cs/>
              </w:rPr>
              <w:t>ธันวาคม</w:t>
            </w:r>
          </w:p>
        </w:tc>
        <w:tc>
          <w:tcPr>
            <w:tcW w:w="237" w:type="dxa"/>
          </w:tcPr>
          <w:p w14:paraId="61D07953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994" w:type="dxa"/>
          </w:tcPr>
          <w:p w14:paraId="15CB4B95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  <w:r w:rsidRPr="009C526C">
              <w:rPr>
                <w:rFonts w:asciiTheme="majorBidi" w:hAnsiTheme="majorBidi" w:cstheme="majorBidi"/>
              </w:rPr>
              <w:t xml:space="preserve">30 </w:t>
            </w:r>
            <w:r w:rsidRPr="009C526C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331F5238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66" w:type="dxa"/>
          </w:tcPr>
          <w:p w14:paraId="53A205EF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b/>
                <w:spacing w:val="0"/>
                <w:cs/>
                <w:lang w:val="th-TH"/>
              </w:rPr>
            </w:pPr>
            <w:r w:rsidRPr="009C526C">
              <w:rPr>
                <w:spacing w:val="0"/>
              </w:rPr>
              <w:t xml:space="preserve">31 </w:t>
            </w:r>
            <w:r w:rsidRPr="009C526C">
              <w:rPr>
                <w:rFonts w:hint="cs"/>
                <w:spacing w:val="0"/>
                <w:cs/>
              </w:rPr>
              <w:t>ธันวาคม</w:t>
            </w:r>
          </w:p>
        </w:tc>
      </w:tr>
      <w:tr w:rsidR="007A62F9" w:rsidRPr="009C526C" w14:paraId="04B587B4" w14:textId="77777777" w:rsidTr="007A62F9">
        <w:trPr>
          <w:tblHeader/>
        </w:trPr>
        <w:tc>
          <w:tcPr>
            <w:tcW w:w="3059" w:type="dxa"/>
          </w:tcPr>
          <w:p w14:paraId="39E8440F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i/>
                <w:iCs/>
                <w:spacing w:val="0"/>
                <w:cs/>
              </w:rPr>
            </w:pPr>
          </w:p>
        </w:tc>
        <w:tc>
          <w:tcPr>
            <w:tcW w:w="901" w:type="dxa"/>
            <w:hideMark/>
          </w:tcPr>
          <w:p w14:paraId="1E87B670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left" w:pos="520"/>
              </w:tabs>
              <w:spacing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5A6D46DB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</w:p>
        </w:tc>
        <w:tc>
          <w:tcPr>
            <w:tcW w:w="1080" w:type="dxa"/>
          </w:tcPr>
          <w:p w14:paraId="576EA8FF" w14:textId="5FD3C65A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</w:rPr>
              <w:t>2567</w:t>
            </w:r>
          </w:p>
        </w:tc>
        <w:tc>
          <w:tcPr>
            <w:tcW w:w="268" w:type="dxa"/>
          </w:tcPr>
          <w:p w14:paraId="4B563553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</w:tcPr>
          <w:p w14:paraId="45488034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2566</w:t>
            </w:r>
          </w:p>
        </w:tc>
        <w:tc>
          <w:tcPr>
            <w:tcW w:w="237" w:type="dxa"/>
          </w:tcPr>
          <w:p w14:paraId="096B1692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994" w:type="dxa"/>
          </w:tcPr>
          <w:p w14:paraId="6C4DA40C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2567</w:t>
            </w:r>
          </w:p>
        </w:tc>
        <w:tc>
          <w:tcPr>
            <w:tcW w:w="236" w:type="dxa"/>
          </w:tcPr>
          <w:p w14:paraId="799B455C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66" w:type="dxa"/>
          </w:tcPr>
          <w:p w14:paraId="54C0D4EE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b/>
                <w:spacing w:val="0"/>
                <w:cs/>
                <w:lang w:val="th-TH"/>
              </w:rPr>
            </w:pPr>
            <w:r w:rsidRPr="009C526C">
              <w:rPr>
                <w:spacing w:val="0"/>
              </w:rPr>
              <w:t>2566</w:t>
            </w:r>
          </w:p>
        </w:tc>
      </w:tr>
      <w:tr w:rsidR="007A62F9" w:rsidRPr="009C526C" w14:paraId="3578D59C" w14:textId="77777777" w:rsidTr="007A62F9">
        <w:trPr>
          <w:tblHeader/>
        </w:trPr>
        <w:tc>
          <w:tcPr>
            <w:tcW w:w="3059" w:type="dxa"/>
          </w:tcPr>
          <w:p w14:paraId="4323C4AE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901" w:type="dxa"/>
          </w:tcPr>
          <w:p w14:paraId="4E3D1B34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67" w:type="dxa"/>
          </w:tcPr>
          <w:p w14:paraId="2AF6540D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b/>
                <w:i/>
                <w:iCs/>
                <w:spacing w:val="0"/>
                <w:cs/>
                <w:lang w:val="en-GB"/>
              </w:rPr>
            </w:pPr>
          </w:p>
        </w:tc>
        <w:tc>
          <w:tcPr>
            <w:tcW w:w="5157" w:type="dxa"/>
            <w:gridSpan w:val="7"/>
            <w:vAlign w:val="bottom"/>
            <w:hideMark/>
          </w:tcPr>
          <w:p w14:paraId="19498B7C" w14:textId="2D44296F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spacing w:val="0"/>
                <w:cs/>
                <w:lang w:val="en-GB"/>
              </w:rPr>
            </w:pPr>
            <w:r w:rsidRPr="009C526C">
              <w:rPr>
                <w:b/>
                <w:i/>
                <w:iCs/>
                <w:spacing w:val="0"/>
                <w:cs/>
                <w:lang w:val="en-GB"/>
              </w:rPr>
              <w:t>(พันบาท)</w:t>
            </w:r>
          </w:p>
        </w:tc>
      </w:tr>
      <w:tr w:rsidR="007A62F9" w:rsidRPr="009C526C" w14:paraId="367F4B48" w14:textId="77777777" w:rsidTr="007A62F9">
        <w:trPr>
          <w:tblHeader/>
        </w:trPr>
        <w:tc>
          <w:tcPr>
            <w:tcW w:w="3059" w:type="dxa"/>
          </w:tcPr>
          <w:p w14:paraId="77A79909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ลูกหนี้การค้า</w:t>
            </w:r>
          </w:p>
        </w:tc>
        <w:tc>
          <w:tcPr>
            <w:tcW w:w="901" w:type="dxa"/>
          </w:tcPr>
          <w:p w14:paraId="73A6E687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653675FB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E6B769" w14:textId="47035090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  <w:tc>
          <w:tcPr>
            <w:tcW w:w="268" w:type="dxa"/>
          </w:tcPr>
          <w:p w14:paraId="0217266B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4D29803B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  <w:tc>
          <w:tcPr>
            <w:tcW w:w="237" w:type="dxa"/>
          </w:tcPr>
          <w:p w14:paraId="4C293B77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4DB2184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  <w:tc>
          <w:tcPr>
            <w:tcW w:w="236" w:type="dxa"/>
          </w:tcPr>
          <w:p w14:paraId="45A1A443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52779FA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</w:tr>
      <w:tr w:rsidR="007A62F9" w:rsidRPr="009C526C" w14:paraId="2D5F1B5B" w14:textId="77777777" w:rsidTr="007A62F9">
        <w:trPr>
          <w:tblHeader/>
        </w:trPr>
        <w:tc>
          <w:tcPr>
            <w:tcW w:w="3059" w:type="dxa"/>
          </w:tcPr>
          <w:p w14:paraId="4C77CC5E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ยังไม่ถึงกำหนดชำระ</w:t>
            </w:r>
          </w:p>
        </w:tc>
        <w:tc>
          <w:tcPr>
            <w:tcW w:w="901" w:type="dxa"/>
          </w:tcPr>
          <w:p w14:paraId="2AE8095E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76DE4E69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BC1F1C" w14:textId="75591DEF" w:rsidR="007A62F9" w:rsidRPr="009C526C" w:rsidRDefault="007A62F9" w:rsidP="0023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210,007</w:t>
            </w:r>
          </w:p>
        </w:tc>
        <w:tc>
          <w:tcPr>
            <w:tcW w:w="268" w:type="dxa"/>
          </w:tcPr>
          <w:p w14:paraId="26024559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402B2872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176,676</w:t>
            </w:r>
          </w:p>
        </w:tc>
        <w:tc>
          <w:tcPr>
            <w:tcW w:w="237" w:type="dxa"/>
          </w:tcPr>
          <w:p w14:paraId="52BB7155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BF7B480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spacing w:val="0"/>
                <w:lang w:val="en-GB"/>
              </w:rPr>
            </w:pPr>
            <w:r w:rsidRPr="009C526C">
              <w:rPr>
                <w:spacing w:val="0"/>
              </w:rPr>
              <w:t>210,007</w:t>
            </w:r>
          </w:p>
        </w:tc>
        <w:tc>
          <w:tcPr>
            <w:tcW w:w="236" w:type="dxa"/>
          </w:tcPr>
          <w:p w14:paraId="68D47E8B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B079800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176,676</w:t>
            </w:r>
          </w:p>
        </w:tc>
      </w:tr>
      <w:tr w:rsidR="007A62F9" w:rsidRPr="009C526C" w14:paraId="67EF2C34" w14:textId="77777777" w:rsidTr="007A62F9">
        <w:trPr>
          <w:tblHeader/>
        </w:trPr>
        <w:tc>
          <w:tcPr>
            <w:tcW w:w="3059" w:type="dxa"/>
          </w:tcPr>
          <w:p w14:paraId="34A9465B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เกินกำหนดชำระ</w:t>
            </w:r>
          </w:p>
        </w:tc>
        <w:tc>
          <w:tcPr>
            <w:tcW w:w="901" w:type="dxa"/>
          </w:tcPr>
          <w:p w14:paraId="5CFCD1CC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5C774A64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A09568C" w14:textId="49730443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68" w:type="dxa"/>
          </w:tcPr>
          <w:p w14:paraId="034A3817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51568E2A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37" w:type="dxa"/>
          </w:tcPr>
          <w:p w14:paraId="0098C9DD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084DD49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spacing w:val="0"/>
                <w:lang w:val="en-GB"/>
              </w:rPr>
            </w:pPr>
          </w:p>
        </w:tc>
        <w:tc>
          <w:tcPr>
            <w:tcW w:w="236" w:type="dxa"/>
          </w:tcPr>
          <w:p w14:paraId="0429DD44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51A2AF7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</w:tr>
      <w:tr w:rsidR="007A62F9" w:rsidRPr="009C526C" w14:paraId="1315DAD3" w14:textId="77777777" w:rsidTr="007A62F9">
        <w:trPr>
          <w:tblHeader/>
        </w:trPr>
        <w:tc>
          <w:tcPr>
            <w:tcW w:w="3059" w:type="dxa"/>
          </w:tcPr>
          <w:p w14:paraId="5D7FABE4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9C526C">
              <w:rPr>
                <w:spacing w:val="0"/>
              </w:rPr>
              <w:t xml:space="preserve">1 - 90 </w:t>
            </w:r>
            <w:r w:rsidRPr="009C526C">
              <w:rPr>
                <w:spacing w:val="0"/>
                <w:cs/>
              </w:rPr>
              <w:t>วัน</w:t>
            </w:r>
          </w:p>
        </w:tc>
        <w:tc>
          <w:tcPr>
            <w:tcW w:w="901" w:type="dxa"/>
          </w:tcPr>
          <w:p w14:paraId="05F24457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7958A31B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347068" w14:textId="676DC62D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38,377</w:t>
            </w:r>
          </w:p>
        </w:tc>
        <w:tc>
          <w:tcPr>
            <w:tcW w:w="268" w:type="dxa"/>
          </w:tcPr>
          <w:p w14:paraId="08C92578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  <w:lang w:val="en-GB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27AF1E59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77,393</w:t>
            </w:r>
          </w:p>
        </w:tc>
        <w:tc>
          <w:tcPr>
            <w:tcW w:w="237" w:type="dxa"/>
          </w:tcPr>
          <w:p w14:paraId="042C0730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281C8186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lang w:val="en-GB"/>
              </w:rPr>
            </w:pPr>
            <w:r w:rsidRPr="009C526C">
              <w:rPr>
                <w:spacing w:val="0"/>
              </w:rPr>
              <w:t>38,377</w:t>
            </w:r>
          </w:p>
        </w:tc>
        <w:tc>
          <w:tcPr>
            <w:tcW w:w="236" w:type="dxa"/>
          </w:tcPr>
          <w:p w14:paraId="68A1B749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1F0161E9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77,393</w:t>
            </w:r>
          </w:p>
        </w:tc>
      </w:tr>
      <w:tr w:rsidR="007A62F9" w:rsidRPr="009C526C" w14:paraId="163333AE" w14:textId="77777777" w:rsidTr="007A62F9">
        <w:trPr>
          <w:tblHeader/>
        </w:trPr>
        <w:tc>
          <w:tcPr>
            <w:tcW w:w="3059" w:type="dxa"/>
          </w:tcPr>
          <w:p w14:paraId="48788673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9C526C">
              <w:rPr>
                <w:spacing w:val="0"/>
              </w:rPr>
              <w:t>91</w:t>
            </w:r>
            <w:r w:rsidRPr="009C526C">
              <w:rPr>
                <w:spacing w:val="0"/>
                <w:cs/>
              </w:rPr>
              <w:t xml:space="preserve"> - </w:t>
            </w:r>
            <w:r w:rsidRPr="009C526C">
              <w:rPr>
                <w:spacing w:val="0"/>
              </w:rPr>
              <w:t xml:space="preserve">180 </w:t>
            </w:r>
            <w:r w:rsidRPr="009C526C">
              <w:rPr>
                <w:spacing w:val="0"/>
                <w:cs/>
              </w:rPr>
              <w:t>วัน</w:t>
            </w:r>
          </w:p>
        </w:tc>
        <w:tc>
          <w:tcPr>
            <w:tcW w:w="901" w:type="dxa"/>
          </w:tcPr>
          <w:p w14:paraId="52CAD3A6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4B63025B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267A65" w14:textId="58763F30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19,903</w:t>
            </w:r>
          </w:p>
        </w:tc>
        <w:tc>
          <w:tcPr>
            <w:tcW w:w="268" w:type="dxa"/>
          </w:tcPr>
          <w:p w14:paraId="41324E88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  <w:lang w:val="en-GB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41FB8914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9C526C">
              <w:rPr>
                <w:spacing w:val="0"/>
              </w:rPr>
              <w:t>20,453</w:t>
            </w:r>
          </w:p>
        </w:tc>
        <w:tc>
          <w:tcPr>
            <w:tcW w:w="237" w:type="dxa"/>
          </w:tcPr>
          <w:p w14:paraId="69C69DA7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39B0443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19,903</w:t>
            </w:r>
          </w:p>
        </w:tc>
        <w:tc>
          <w:tcPr>
            <w:tcW w:w="236" w:type="dxa"/>
          </w:tcPr>
          <w:p w14:paraId="6CFF23BA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130A88EA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20,453</w:t>
            </w:r>
          </w:p>
        </w:tc>
      </w:tr>
      <w:tr w:rsidR="007A62F9" w:rsidRPr="009C526C" w14:paraId="21D332BC" w14:textId="77777777" w:rsidTr="007A62F9">
        <w:trPr>
          <w:tblHeader/>
        </w:trPr>
        <w:tc>
          <w:tcPr>
            <w:tcW w:w="3059" w:type="dxa"/>
          </w:tcPr>
          <w:p w14:paraId="4552564E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9C526C">
              <w:rPr>
                <w:spacing w:val="0"/>
              </w:rPr>
              <w:t>181</w:t>
            </w:r>
            <w:r w:rsidRPr="009C526C">
              <w:rPr>
                <w:spacing w:val="0"/>
                <w:cs/>
              </w:rPr>
              <w:t xml:space="preserve"> </w:t>
            </w:r>
            <w:r w:rsidRPr="009C526C">
              <w:rPr>
                <w:spacing w:val="0"/>
              </w:rPr>
              <w:t xml:space="preserve">- 360 </w:t>
            </w:r>
            <w:r w:rsidRPr="009C526C">
              <w:rPr>
                <w:spacing w:val="0"/>
                <w:cs/>
              </w:rPr>
              <w:t>วัน</w:t>
            </w:r>
          </w:p>
        </w:tc>
        <w:tc>
          <w:tcPr>
            <w:tcW w:w="901" w:type="dxa"/>
          </w:tcPr>
          <w:p w14:paraId="02C5BBBE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2C1BE852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C00D7C" w14:textId="305E48CF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9,330</w:t>
            </w:r>
          </w:p>
        </w:tc>
        <w:tc>
          <w:tcPr>
            <w:tcW w:w="268" w:type="dxa"/>
          </w:tcPr>
          <w:p w14:paraId="40D2475C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  <w:lang w:val="en-GB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5E0861D2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9C526C">
              <w:rPr>
                <w:spacing w:val="0"/>
              </w:rPr>
              <w:t>7,455</w:t>
            </w:r>
          </w:p>
        </w:tc>
        <w:tc>
          <w:tcPr>
            <w:tcW w:w="237" w:type="dxa"/>
          </w:tcPr>
          <w:p w14:paraId="029DA77C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52EECA0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lang w:val="en-GB"/>
              </w:rPr>
            </w:pPr>
            <w:r w:rsidRPr="009C526C">
              <w:rPr>
                <w:spacing w:val="0"/>
              </w:rPr>
              <w:t>9,330</w:t>
            </w:r>
          </w:p>
        </w:tc>
        <w:tc>
          <w:tcPr>
            <w:tcW w:w="236" w:type="dxa"/>
          </w:tcPr>
          <w:p w14:paraId="2438B941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2F27B839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7,455</w:t>
            </w:r>
          </w:p>
        </w:tc>
      </w:tr>
      <w:tr w:rsidR="007A62F9" w:rsidRPr="009C526C" w14:paraId="3D3218EF" w14:textId="77777777" w:rsidTr="007A62F9">
        <w:trPr>
          <w:tblHeader/>
        </w:trPr>
        <w:tc>
          <w:tcPr>
            <w:tcW w:w="3059" w:type="dxa"/>
          </w:tcPr>
          <w:p w14:paraId="3E4E0979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9C526C">
              <w:rPr>
                <w:spacing w:val="0"/>
                <w:cs/>
              </w:rPr>
              <w:t>มากกว่า</w:t>
            </w:r>
            <w:r w:rsidRPr="009C526C">
              <w:rPr>
                <w:spacing w:val="0"/>
                <w:cs/>
                <w:lang w:val="th-TH"/>
              </w:rPr>
              <w:t xml:space="preserve"> </w:t>
            </w:r>
            <w:r w:rsidRPr="009C526C">
              <w:rPr>
                <w:spacing w:val="0"/>
              </w:rPr>
              <w:t>360</w:t>
            </w:r>
            <w:r w:rsidRPr="009C526C">
              <w:rPr>
                <w:spacing w:val="0"/>
                <w:cs/>
              </w:rPr>
              <w:t xml:space="preserve"> วัน</w:t>
            </w:r>
          </w:p>
        </w:tc>
        <w:tc>
          <w:tcPr>
            <w:tcW w:w="901" w:type="dxa"/>
          </w:tcPr>
          <w:p w14:paraId="52CE431E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7EB8DE8D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DF1BFC6" w14:textId="45AC5154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21,152</w:t>
            </w:r>
          </w:p>
        </w:tc>
        <w:tc>
          <w:tcPr>
            <w:tcW w:w="268" w:type="dxa"/>
          </w:tcPr>
          <w:p w14:paraId="4E56DBA8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  <w:lang w:val="en-GB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</w:tcPr>
          <w:p w14:paraId="753595DE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9C526C">
              <w:rPr>
                <w:spacing w:val="0"/>
              </w:rPr>
              <w:t>21,577</w:t>
            </w:r>
          </w:p>
        </w:tc>
        <w:tc>
          <w:tcPr>
            <w:tcW w:w="237" w:type="dxa"/>
          </w:tcPr>
          <w:p w14:paraId="23C35DB0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</w:tcPr>
          <w:p w14:paraId="18EDDC1E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21,</w:t>
            </w:r>
            <w:r>
              <w:rPr>
                <w:spacing w:val="0"/>
              </w:rPr>
              <w:t>0</w:t>
            </w:r>
            <w:r w:rsidRPr="009C526C">
              <w:rPr>
                <w:spacing w:val="0"/>
              </w:rPr>
              <w:t>91</w:t>
            </w:r>
          </w:p>
        </w:tc>
        <w:tc>
          <w:tcPr>
            <w:tcW w:w="236" w:type="dxa"/>
          </w:tcPr>
          <w:p w14:paraId="782220B2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504D3689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21,516</w:t>
            </w:r>
          </w:p>
        </w:tc>
      </w:tr>
      <w:tr w:rsidR="007A62F9" w:rsidRPr="009C526C" w14:paraId="3E97FCCE" w14:textId="77777777" w:rsidTr="007A62F9">
        <w:trPr>
          <w:tblHeader/>
        </w:trPr>
        <w:tc>
          <w:tcPr>
            <w:tcW w:w="3059" w:type="dxa"/>
          </w:tcPr>
          <w:p w14:paraId="45F369A2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01" w:type="dxa"/>
          </w:tcPr>
          <w:p w14:paraId="26283967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22B226BA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02EFE2E" w14:textId="153EBBAA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</w:rPr>
              <w:t>298,769</w:t>
            </w:r>
          </w:p>
        </w:tc>
        <w:tc>
          <w:tcPr>
            <w:tcW w:w="268" w:type="dxa"/>
          </w:tcPr>
          <w:p w14:paraId="55DA1BC7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</w:tcPr>
          <w:p w14:paraId="2B687EE1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9C526C">
              <w:rPr>
                <w:b/>
                <w:bCs/>
                <w:spacing w:val="0"/>
                <w:lang w:val="en-GB"/>
              </w:rPr>
              <w:t>303,554</w:t>
            </w:r>
          </w:p>
        </w:tc>
        <w:tc>
          <w:tcPr>
            <w:tcW w:w="237" w:type="dxa"/>
          </w:tcPr>
          <w:p w14:paraId="62D8528E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</w:tcPr>
          <w:p w14:paraId="1FE4031B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9C526C">
              <w:rPr>
                <w:b/>
                <w:bCs/>
                <w:spacing w:val="0"/>
                <w:lang w:val="en-GB"/>
              </w:rPr>
              <w:t>298,708</w:t>
            </w:r>
          </w:p>
        </w:tc>
        <w:tc>
          <w:tcPr>
            <w:tcW w:w="236" w:type="dxa"/>
          </w:tcPr>
          <w:p w14:paraId="0957DD68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0AD593E9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9C526C">
              <w:rPr>
                <w:b/>
                <w:bCs/>
                <w:spacing w:val="0"/>
                <w:lang w:val="en-GB"/>
              </w:rPr>
              <w:t>303,493</w:t>
            </w:r>
          </w:p>
        </w:tc>
      </w:tr>
      <w:tr w:rsidR="007A62F9" w:rsidRPr="009C526C" w14:paraId="6BAA940A" w14:textId="77777777" w:rsidTr="005C6B47">
        <w:trPr>
          <w:tblHeader/>
        </w:trPr>
        <w:tc>
          <w:tcPr>
            <w:tcW w:w="4227" w:type="dxa"/>
            <w:gridSpan w:val="3"/>
            <w:vAlign w:val="bottom"/>
          </w:tcPr>
          <w:p w14:paraId="1DCAECAE" w14:textId="4F098F27" w:rsidR="007A62F9" w:rsidRPr="009C526C" w:rsidRDefault="007A62F9" w:rsidP="007A6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8"/>
              <w:rPr>
                <w:spacing w:val="0"/>
              </w:rPr>
            </w:pPr>
            <w:r w:rsidRPr="009C526C">
              <w:rPr>
                <w:i/>
                <w:iCs/>
                <w:spacing w:val="0"/>
                <w:cs/>
              </w:rPr>
              <w:t>หัก</w:t>
            </w:r>
            <w:r w:rsidRPr="009C526C">
              <w:rPr>
                <w:spacing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3918B59" w14:textId="2784695D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8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(21,522)</w:t>
            </w:r>
          </w:p>
        </w:tc>
        <w:tc>
          <w:tcPr>
            <w:tcW w:w="268" w:type="dxa"/>
          </w:tcPr>
          <w:p w14:paraId="119BC6B4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</w:tcPr>
          <w:p w14:paraId="2022940D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pacing w:val="0"/>
                <w:lang w:val="th-TH"/>
              </w:rPr>
            </w:pPr>
            <w:r w:rsidRPr="009C526C">
              <w:rPr>
                <w:spacing w:val="0"/>
                <w:lang w:val="th-TH"/>
              </w:rPr>
              <w:t>(20,473)</w:t>
            </w:r>
          </w:p>
        </w:tc>
        <w:tc>
          <w:tcPr>
            <w:tcW w:w="237" w:type="dxa"/>
          </w:tcPr>
          <w:p w14:paraId="69967416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F06721" w14:textId="58864721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8"/>
              <w:rPr>
                <w:spacing w:val="0"/>
              </w:rPr>
            </w:pPr>
            <w:r w:rsidRPr="009C526C">
              <w:rPr>
                <w:spacing w:val="0"/>
              </w:rPr>
              <w:t>(21,46</w:t>
            </w:r>
            <w:r>
              <w:rPr>
                <w:rFonts w:hint="cs"/>
                <w:spacing w:val="0"/>
                <w:cs/>
              </w:rPr>
              <w:t>1</w:t>
            </w:r>
            <w:r w:rsidRPr="009C526C">
              <w:rPr>
                <w:spacing w:val="0"/>
              </w:rPr>
              <w:t>)</w:t>
            </w:r>
          </w:p>
        </w:tc>
        <w:tc>
          <w:tcPr>
            <w:tcW w:w="236" w:type="dxa"/>
          </w:tcPr>
          <w:p w14:paraId="60B12F7C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0877815D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spacing w:val="0"/>
                <w:lang w:val="th-TH"/>
              </w:rPr>
            </w:pPr>
            <w:r w:rsidRPr="009C526C">
              <w:rPr>
                <w:spacing w:val="0"/>
                <w:lang w:val="th-TH"/>
              </w:rPr>
              <w:t>(20,412)</w:t>
            </w:r>
          </w:p>
        </w:tc>
      </w:tr>
      <w:tr w:rsidR="007A62F9" w:rsidRPr="009C526C" w14:paraId="7DF094D7" w14:textId="77777777" w:rsidTr="007A62F9">
        <w:trPr>
          <w:tblHeader/>
        </w:trPr>
        <w:tc>
          <w:tcPr>
            <w:tcW w:w="3059" w:type="dxa"/>
          </w:tcPr>
          <w:p w14:paraId="09FE39E0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สุทธิ</w:t>
            </w:r>
          </w:p>
        </w:tc>
        <w:tc>
          <w:tcPr>
            <w:tcW w:w="901" w:type="dxa"/>
          </w:tcPr>
          <w:p w14:paraId="78FEEBC3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bCs/>
                <w:spacing w:val="0"/>
                <w:cs/>
              </w:rPr>
            </w:pPr>
          </w:p>
        </w:tc>
        <w:tc>
          <w:tcPr>
            <w:tcW w:w="267" w:type="dxa"/>
          </w:tcPr>
          <w:p w14:paraId="028F4758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78A2E" w14:textId="0CE6852A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</w:rPr>
              <w:t>277,247</w:t>
            </w:r>
          </w:p>
        </w:tc>
        <w:tc>
          <w:tcPr>
            <w:tcW w:w="268" w:type="dxa"/>
          </w:tcPr>
          <w:p w14:paraId="446CE7BE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03467B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</w:rPr>
              <w:t>283,081</w:t>
            </w:r>
          </w:p>
        </w:tc>
        <w:tc>
          <w:tcPr>
            <w:tcW w:w="237" w:type="dxa"/>
          </w:tcPr>
          <w:p w14:paraId="15B3AA16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90D9D2" w14:textId="34F93676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</w:rPr>
              <w:t>277,24</w:t>
            </w:r>
            <w:r>
              <w:rPr>
                <w:rFonts w:hint="cs"/>
                <w:b/>
                <w:bCs/>
                <w:spacing w:val="0"/>
                <w:cs/>
              </w:rPr>
              <w:t>7</w:t>
            </w:r>
          </w:p>
        </w:tc>
        <w:tc>
          <w:tcPr>
            <w:tcW w:w="236" w:type="dxa"/>
          </w:tcPr>
          <w:p w14:paraId="5801203C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3E7A8F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</w:rPr>
              <w:t>283,081</w:t>
            </w:r>
          </w:p>
        </w:tc>
      </w:tr>
    </w:tbl>
    <w:p w14:paraId="00CEABC0" w14:textId="4F952713" w:rsidR="00E35402" w:rsidRPr="009C526C" w:rsidRDefault="00E35402" w:rsidP="007D1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40"/>
        </w:tabs>
        <w:spacing w:line="240" w:lineRule="auto"/>
        <w:rPr>
          <w:spacing w:val="0"/>
        </w:rPr>
      </w:pPr>
    </w:p>
    <w:tbl>
      <w:tblPr>
        <w:tblW w:w="927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180"/>
        <w:gridCol w:w="1170"/>
        <w:gridCol w:w="184"/>
        <w:gridCol w:w="1166"/>
        <w:gridCol w:w="180"/>
        <w:gridCol w:w="1174"/>
      </w:tblGrid>
      <w:tr w:rsidR="00301C58" w:rsidRPr="009C526C" w14:paraId="63B23E2B" w14:textId="77777777" w:rsidTr="007E0517">
        <w:trPr>
          <w:cantSplit/>
          <w:tblHeader/>
        </w:trPr>
        <w:tc>
          <w:tcPr>
            <w:tcW w:w="4050" w:type="dxa"/>
            <w:vAlign w:val="bottom"/>
            <w:hideMark/>
          </w:tcPr>
          <w:p w14:paraId="1F34E3BD" w14:textId="77777777" w:rsidR="00301C58" w:rsidRPr="009C526C" w:rsidRDefault="00301C58" w:rsidP="007E0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"/>
              <w:rPr>
                <w:b/>
                <w:bCs/>
                <w:i/>
                <w:iCs/>
                <w:spacing w:val="0"/>
              </w:rPr>
            </w:pPr>
            <w:r w:rsidRPr="009C526C">
              <w:rPr>
                <w:b/>
                <w:bCs/>
                <w:i/>
                <w:iCs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4B119DF4" w14:textId="77777777" w:rsidR="00301C58" w:rsidRPr="009C526C" w:rsidRDefault="00301C58" w:rsidP="007E0517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lang w:bidi="th-TH"/>
              </w:rPr>
            </w:pPr>
            <w:r w:rsidRPr="009C526C"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" w:type="dxa"/>
          </w:tcPr>
          <w:p w14:paraId="7DE580BD" w14:textId="77777777" w:rsidR="00301C58" w:rsidRPr="009C526C" w:rsidRDefault="00301C58" w:rsidP="007E051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888D076" w14:textId="77777777" w:rsidR="00301C58" w:rsidRPr="009C526C" w:rsidRDefault="00301C58" w:rsidP="007E051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</w:rPr>
            </w:pPr>
            <w:r w:rsidRPr="009C526C"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C58" w:rsidRPr="009C526C" w14:paraId="08923AD7" w14:textId="77777777" w:rsidTr="007E0517">
        <w:trPr>
          <w:cantSplit/>
          <w:tblHeader/>
        </w:trPr>
        <w:tc>
          <w:tcPr>
            <w:tcW w:w="4050" w:type="dxa"/>
            <w:vAlign w:val="bottom"/>
          </w:tcPr>
          <w:p w14:paraId="4807E8C3" w14:textId="6FB9A2B4" w:rsidR="00301C58" w:rsidRPr="009C526C" w:rsidRDefault="00301C58" w:rsidP="007A62F9">
            <w:pPr>
              <w:pStyle w:val="acctfourfigures"/>
              <w:tabs>
                <w:tab w:val="left" w:pos="553"/>
              </w:tabs>
              <w:spacing w:line="240" w:lineRule="auto"/>
              <w:ind w:left="103" w:right="-80" w:hanging="92"/>
              <w:rPr>
                <w:rFonts w:asciiTheme="majorBidi" w:hAnsiTheme="majorBidi" w:cstheme="majorBidi"/>
                <w:b/>
                <w:bCs/>
                <w:i/>
                <w:iCs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  <w:lang w:bidi="th-TH"/>
              </w:rPr>
              <w:t>สำหรับงวด</w:t>
            </w:r>
            <w:r w:rsidR="00610636" w:rsidRPr="009C526C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หก</w:t>
            </w:r>
            <w:r w:rsidRPr="009C526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9C526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lang w:val="en-US" w:bidi="th-TH"/>
              </w:rPr>
              <w:t xml:space="preserve"> 3</w:t>
            </w:r>
            <w:r w:rsidR="00610636" w:rsidRPr="009C526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lang w:val="en-US" w:bidi="th-TH"/>
              </w:rPr>
              <w:t>0</w:t>
            </w:r>
            <w:r w:rsidRPr="009C526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lang w:val="en-US" w:bidi="th-TH"/>
              </w:rPr>
              <w:t xml:space="preserve"> </w:t>
            </w:r>
            <w:r w:rsidRPr="009C526C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  <w:lang w:val="en-US" w:bidi="th-TH"/>
              </w:rPr>
              <w:t>ม</w:t>
            </w:r>
            <w:r w:rsidR="00610636" w:rsidRPr="009C526C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  <w:lang w:val="en-US" w:bidi="th-TH"/>
              </w:rPr>
              <w:t>ิถุนายน</w:t>
            </w:r>
          </w:p>
        </w:tc>
        <w:tc>
          <w:tcPr>
            <w:tcW w:w="1170" w:type="dxa"/>
          </w:tcPr>
          <w:p w14:paraId="72796551" w14:textId="77777777" w:rsidR="00301C58" w:rsidRPr="009C526C" w:rsidRDefault="00301C58" w:rsidP="007E0517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3630C485" w14:textId="77777777" w:rsidR="00301C58" w:rsidRPr="009C526C" w:rsidRDefault="00301C58" w:rsidP="007E0517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7EFF1F8" w14:textId="77777777" w:rsidR="00301C58" w:rsidRPr="009C526C" w:rsidRDefault="00301C58" w:rsidP="007E0517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4" w:type="dxa"/>
          </w:tcPr>
          <w:p w14:paraId="1B226DCB" w14:textId="77777777" w:rsidR="00301C58" w:rsidRPr="009C526C" w:rsidRDefault="00301C58" w:rsidP="007E0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Cs/>
                <w:spacing w:val="0"/>
              </w:rPr>
            </w:pPr>
          </w:p>
        </w:tc>
        <w:tc>
          <w:tcPr>
            <w:tcW w:w="1166" w:type="dxa"/>
          </w:tcPr>
          <w:p w14:paraId="12DACF27" w14:textId="77777777" w:rsidR="00301C58" w:rsidRPr="009C526C" w:rsidRDefault="00301C58" w:rsidP="007E0517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6F49CCCD" w14:textId="77777777" w:rsidR="00301C58" w:rsidRPr="009C526C" w:rsidRDefault="00301C58" w:rsidP="007E0517">
            <w:pPr>
              <w:tabs>
                <w:tab w:val="clear" w:pos="454"/>
                <w:tab w:val="decimal" w:pos="556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174" w:type="dxa"/>
          </w:tcPr>
          <w:p w14:paraId="7D42D92B" w14:textId="77777777" w:rsidR="00301C58" w:rsidRPr="009C526C" w:rsidRDefault="00301C58" w:rsidP="007E0517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2566</w:t>
            </w:r>
          </w:p>
        </w:tc>
      </w:tr>
      <w:tr w:rsidR="00301C58" w:rsidRPr="009C526C" w14:paraId="6ADABF51" w14:textId="77777777" w:rsidTr="007E0517">
        <w:trPr>
          <w:cantSplit/>
          <w:tblHeader/>
        </w:trPr>
        <w:tc>
          <w:tcPr>
            <w:tcW w:w="4050" w:type="dxa"/>
            <w:vAlign w:val="bottom"/>
            <w:hideMark/>
          </w:tcPr>
          <w:p w14:paraId="6CE7F317" w14:textId="77777777" w:rsidR="00301C58" w:rsidRPr="009C526C" w:rsidRDefault="00301C58" w:rsidP="007E0517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5224" w:type="dxa"/>
            <w:gridSpan w:val="7"/>
            <w:vAlign w:val="bottom"/>
            <w:hideMark/>
          </w:tcPr>
          <w:p w14:paraId="1965A0E9" w14:textId="77777777" w:rsidR="00301C58" w:rsidRPr="009C526C" w:rsidRDefault="00301C58" w:rsidP="007E051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</w:rPr>
            </w:pPr>
            <w:r w:rsidRPr="009C526C">
              <w:rPr>
                <w:rFonts w:ascii="Angsana New" w:hAnsi="Angsana New" w:cs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01C58" w:rsidRPr="009C526C" w14:paraId="3940B344" w14:textId="77777777" w:rsidTr="007E0517">
        <w:trPr>
          <w:cantSplit/>
        </w:trPr>
        <w:tc>
          <w:tcPr>
            <w:tcW w:w="4050" w:type="dxa"/>
          </w:tcPr>
          <w:p w14:paraId="64EA7ADD" w14:textId="77777777" w:rsidR="00301C58" w:rsidRPr="009C526C" w:rsidRDefault="00301C58" w:rsidP="007E0517">
            <w:pPr>
              <w:tabs>
                <w:tab w:val="clear" w:pos="227"/>
                <w:tab w:val="left" w:pos="190"/>
              </w:tabs>
              <w:spacing w:line="240" w:lineRule="auto"/>
              <w:rPr>
                <w:spacing w:val="0"/>
                <w:cs/>
              </w:rPr>
            </w:pPr>
            <w:r w:rsidRPr="009C526C">
              <w:rPr>
                <w:rFonts w:hint="cs"/>
                <w:spacing w:val="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1278549E" w14:textId="494A2AC1" w:rsidR="00301C58" w:rsidRPr="009C526C" w:rsidRDefault="00381FED" w:rsidP="00BF1119">
            <w:pPr>
              <w:pStyle w:val="a1"/>
              <w:tabs>
                <w:tab w:val="decimal" w:pos="797"/>
              </w:tabs>
              <w:ind w:right="0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1,049</w:t>
            </w:r>
          </w:p>
        </w:tc>
        <w:tc>
          <w:tcPr>
            <w:tcW w:w="180" w:type="dxa"/>
            <w:shd w:val="clear" w:color="auto" w:fill="auto"/>
          </w:tcPr>
          <w:p w14:paraId="2D52ED31" w14:textId="77777777" w:rsidR="00301C58" w:rsidRPr="009C526C" w:rsidRDefault="00301C58" w:rsidP="007E051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6248B1" w14:textId="6A393B14" w:rsidR="00301C58" w:rsidRPr="009C526C" w:rsidRDefault="00610636" w:rsidP="00385223">
            <w:pPr>
              <w:pStyle w:val="a1"/>
              <w:tabs>
                <w:tab w:val="decimal" w:pos="882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27</w:t>
            </w:r>
          </w:p>
        </w:tc>
        <w:tc>
          <w:tcPr>
            <w:tcW w:w="184" w:type="dxa"/>
            <w:shd w:val="clear" w:color="auto" w:fill="auto"/>
          </w:tcPr>
          <w:p w14:paraId="128B8A9E" w14:textId="77777777" w:rsidR="00301C58" w:rsidRPr="009C526C" w:rsidRDefault="00301C58" w:rsidP="007E051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0E517A7C" w14:textId="128DB695" w:rsidR="00301C58" w:rsidRPr="009C526C" w:rsidRDefault="00381FED" w:rsidP="007E0517">
            <w:pPr>
              <w:pStyle w:val="a1"/>
              <w:tabs>
                <w:tab w:val="decimal" w:pos="522"/>
              </w:tabs>
              <w:ind w:right="115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1,049</w:t>
            </w:r>
          </w:p>
        </w:tc>
        <w:tc>
          <w:tcPr>
            <w:tcW w:w="180" w:type="dxa"/>
            <w:shd w:val="clear" w:color="auto" w:fill="auto"/>
          </w:tcPr>
          <w:p w14:paraId="66D4AB87" w14:textId="77777777" w:rsidR="00301C58" w:rsidRPr="009C526C" w:rsidRDefault="00301C58" w:rsidP="007E0517">
            <w:pPr>
              <w:pStyle w:val="acctfourfigures"/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07C55B00" w14:textId="7D698878" w:rsidR="00301C58" w:rsidRPr="009C526C" w:rsidRDefault="00610636" w:rsidP="00385223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27</w:t>
            </w:r>
          </w:p>
        </w:tc>
      </w:tr>
    </w:tbl>
    <w:p w14:paraId="5E8C706B" w14:textId="77777777" w:rsidR="00A378C6" w:rsidRPr="009C526C" w:rsidRDefault="00A378C6" w:rsidP="007A62F9">
      <w:pPr>
        <w:spacing w:line="240" w:lineRule="auto"/>
      </w:pPr>
    </w:p>
    <w:p w14:paraId="49A0C206" w14:textId="58272631" w:rsidR="004B4E75" w:rsidRPr="009C526C" w:rsidRDefault="00385223" w:rsidP="004C7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b/>
          <w:bCs/>
          <w:spacing w:val="0"/>
          <w:lang w:val="th-TH"/>
        </w:rPr>
      </w:pPr>
      <w:r w:rsidRPr="009C526C">
        <w:rPr>
          <w:b/>
          <w:bCs/>
          <w:spacing w:val="0"/>
        </w:rPr>
        <w:t>4</w:t>
      </w:r>
      <w:r w:rsidR="00A3128C" w:rsidRPr="009C526C">
        <w:rPr>
          <w:b/>
          <w:bCs/>
          <w:spacing w:val="0"/>
        </w:rPr>
        <w:tab/>
      </w:r>
      <w:r w:rsidR="004B4E75" w:rsidRPr="009C526C">
        <w:rPr>
          <w:b/>
          <w:bCs/>
          <w:spacing w:val="0"/>
          <w:cs/>
          <w:lang w:val="th-TH"/>
        </w:rPr>
        <w:t>อุปกรณ์โครงข่าย</w:t>
      </w:r>
    </w:p>
    <w:p w14:paraId="7E077FB2" w14:textId="77777777" w:rsidR="007C3EF7" w:rsidRPr="009C526C" w:rsidRDefault="007C3EF7" w:rsidP="007A6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spacing w:val="0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6"/>
        <w:gridCol w:w="1794"/>
        <w:gridCol w:w="261"/>
        <w:gridCol w:w="1809"/>
      </w:tblGrid>
      <w:tr w:rsidR="007C3EF7" w:rsidRPr="009C526C" w14:paraId="35D397CB" w14:textId="77777777" w:rsidTr="00F254A3">
        <w:trPr>
          <w:tblHeader/>
        </w:trPr>
        <w:tc>
          <w:tcPr>
            <w:tcW w:w="5220" w:type="dxa"/>
            <w:vAlign w:val="bottom"/>
          </w:tcPr>
          <w:p w14:paraId="4E95DC00" w14:textId="2F20E0D4" w:rsidR="007C3EF7" w:rsidRPr="009C526C" w:rsidRDefault="0044119F" w:rsidP="00F25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hanging="2"/>
              <w:rPr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สำหรับงวด</w:t>
            </w:r>
            <w:r w:rsidR="00610636" w:rsidRPr="009C526C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หก</w:t>
            </w:r>
            <w:r w:rsidR="00F97627" w:rsidRPr="009C526C">
              <w:rPr>
                <w:rFonts w:asciiTheme="majorBidi" w:hAnsiTheme="majorBidi" w:cstheme="majorBidi"/>
                <w:b/>
                <w:bCs/>
                <w:i/>
                <w:iCs/>
                <w:spacing w:val="0"/>
                <w:cs/>
              </w:rPr>
              <w:t>เดือนสิ้นสุดวันที่</w:t>
            </w:r>
            <w:r w:rsidR="00F97627" w:rsidRPr="009C526C">
              <w:rPr>
                <w:rFonts w:asciiTheme="majorBidi" w:hAnsiTheme="majorBidi" w:cstheme="majorBidi"/>
                <w:b/>
                <w:bCs/>
                <w:i/>
                <w:iCs/>
                <w:spacing w:val="0"/>
              </w:rPr>
              <w:t xml:space="preserve"> </w:t>
            </w:r>
            <w:r w:rsidR="00903A1C" w:rsidRPr="009C526C">
              <w:rPr>
                <w:rFonts w:asciiTheme="majorBidi" w:hAnsiTheme="majorBidi" w:cstheme="majorBidi"/>
                <w:b/>
                <w:bCs/>
                <w:i/>
                <w:iCs/>
                <w:spacing w:val="0"/>
              </w:rPr>
              <w:t>3</w:t>
            </w:r>
            <w:r w:rsidR="00610636" w:rsidRPr="009C526C">
              <w:rPr>
                <w:rFonts w:asciiTheme="majorBidi" w:hAnsiTheme="majorBidi" w:cstheme="majorBidi"/>
                <w:b/>
                <w:bCs/>
                <w:i/>
                <w:iCs/>
                <w:spacing w:val="0"/>
              </w:rPr>
              <w:t>0</w:t>
            </w:r>
            <w:r w:rsidR="006A6912" w:rsidRPr="009C526C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 xml:space="preserve"> </w:t>
            </w:r>
            <w:r w:rsidR="00445760" w:rsidRPr="009C526C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ม</w:t>
            </w:r>
            <w:r w:rsidR="00610636" w:rsidRPr="009C526C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ิถุนายน</w:t>
            </w:r>
            <w:r w:rsidR="006A6912" w:rsidRPr="009C526C">
              <w:rPr>
                <w:spacing w:val="0"/>
              </w:rPr>
              <w:t xml:space="preserve"> </w:t>
            </w:r>
            <w:r w:rsidR="00903A1C" w:rsidRPr="009C526C">
              <w:rPr>
                <w:b/>
                <w:bCs/>
                <w:i/>
                <w:iCs/>
                <w:spacing w:val="0"/>
              </w:rPr>
              <w:t>256</w:t>
            </w:r>
            <w:r w:rsidR="00445760" w:rsidRPr="009C526C">
              <w:rPr>
                <w:b/>
                <w:bCs/>
                <w:i/>
                <w:iCs/>
                <w:spacing w:val="0"/>
              </w:rPr>
              <w:t>7</w:t>
            </w:r>
          </w:p>
        </w:tc>
        <w:tc>
          <w:tcPr>
            <w:tcW w:w="276" w:type="dxa"/>
          </w:tcPr>
          <w:p w14:paraId="6625D6EC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4" w:type="dxa"/>
            <w:vAlign w:val="bottom"/>
          </w:tcPr>
          <w:p w14:paraId="54B2FD4A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71ABECC0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</w:p>
        </w:tc>
        <w:tc>
          <w:tcPr>
            <w:tcW w:w="1809" w:type="dxa"/>
            <w:vAlign w:val="bottom"/>
          </w:tcPr>
          <w:p w14:paraId="6BA67F07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</w:t>
            </w:r>
          </w:p>
          <w:p w14:paraId="6D64245B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7C3EF7" w:rsidRPr="009C526C" w14:paraId="3633DA9F" w14:textId="77777777" w:rsidTr="00982F4D">
        <w:trPr>
          <w:tblHeader/>
        </w:trPr>
        <w:tc>
          <w:tcPr>
            <w:tcW w:w="5220" w:type="dxa"/>
          </w:tcPr>
          <w:p w14:paraId="11730D68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spacing w:val="0"/>
              </w:rPr>
            </w:pPr>
          </w:p>
        </w:tc>
        <w:tc>
          <w:tcPr>
            <w:tcW w:w="276" w:type="dxa"/>
          </w:tcPr>
          <w:p w14:paraId="05D60D46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spacing w:val="0"/>
                <w:cs/>
              </w:rPr>
            </w:pPr>
          </w:p>
        </w:tc>
        <w:tc>
          <w:tcPr>
            <w:tcW w:w="3864" w:type="dxa"/>
            <w:gridSpan w:val="3"/>
            <w:vAlign w:val="bottom"/>
            <w:hideMark/>
          </w:tcPr>
          <w:p w14:paraId="7FC7FCA2" w14:textId="77777777" w:rsidR="007C3EF7" w:rsidRPr="009C526C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B3986" w:rsidRPr="009C526C" w14:paraId="766C749E" w14:textId="77777777" w:rsidTr="00982F4D">
        <w:tc>
          <w:tcPr>
            <w:tcW w:w="5220" w:type="dxa"/>
          </w:tcPr>
          <w:p w14:paraId="7E56E4B1" w14:textId="72C8FC5B" w:rsidR="007B3986" w:rsidRPr="009C526C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eastAsia="Times New Roman"/>
                <w:color w:val="000000"/>
                <w:spacing w:val="0"/>
                <w:cs/>
                <w:lang w:eastAsia="zh-CN"/>
              </w:rPr>
            </w:pPr>
            <w:r w:rsidRPr="009C526C">
              <w:rPr>
                <w:spacing w:val="0"/>
                <w:cs/>
              </w:rPr>
              <w:t xml:space="preserve">ซื้อสินทรัพย์ </w:t>
            </w:r>
            <w:r w:rsidRPr="009C526C">
              <w:rPr>
                <w:spacing w:val="0"/>
              </w:rPr>
              <w:t>-</w:t>
            </w:r>
            <w:r w:rsidRPr="009C526C">
              <w:rPr>
                <w:spacing w:val="0"/>
                <w:cs/>
              </w:rPr>
              <w:t xml:space="preserve"> ราคาทุน</w:t>
            </w:r>
          </w:p>
        </w:tc>
        <w:tc>
          <w:tcPr>
            <w:tcW w:w="276" w:type="dxa"/>
          </w:tcPr>
          <w:p w14:paraId="66905FD2" w14:textId="77777777" w:rsidR="007B3986" w:rsidRPr="009C526C" w:rsidRDefault="007B3986" w:rsidP="007B3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4" w:type="dxa"/>
            <w:shd w:val="clear" w:color="auto" w:fill="auto"/>
          </w:tcPr>
          <w:p w14:paraId="4BB8EF81" w14:textId="292DAB2E" w:rsidR="007B3986" w:rsidRPr="009C526C" w:rsidRDefault="00381FED" w:rsidP="00387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1" w:right="14"/>
              <w:rPr>
                <w:spacing w:val="0"/>
              </w:rPr>
            </w:pPr>
            <w:r w:rsidRPr="009C526C">
              <w:rPr>
                <w:spacing w:val="0"/>
              </w:rPr>
              <w:t>477,572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0C8F724" w14:textId="77777777" w:rsidR="007B3986" w:rsidRPr="009C526C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-108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9" w:type="dxa"/>
            <w:shd w:val="clear" w:color="auto" w:fill="auto"/>
          </w:tcPr>
          <w:p w14:paraId="08BDDA4D" w14:textId="7CCD4FB8" w:rsidR="007B3986" w:rsidRPr="009C526C" w:rsidRDefault="00381FED" w:rsidP="0001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75"/>
              <w:rPr>
                <w:spacing w:val="0"/>
              </w:rPr>
            </w:pPr>
            <w:r w:rsidRPr="009C526C">
              <w:rPr>
                <w:spacing w:val="0"/>
              </w:rPr>
              <w:t>477,572</w:t>
            </w:r>
          </w:p>
        </w:tc>
      </w:tr>
      <w:tr w:rsidR="007B3986" w:rsidRPr="009C526C" w14:paraId="37449296" w14:textId="77777777" w:rsidTr="00982F4D">
        <w:tc>
          <w:tcPr>
            <w:tcW w:w="5220" w:type="dxa"/>
          </w:tcPr>
          <w:p w14:paraId="4AD9C0F2" w14:textId="5FC97E02" w:rsidR="007B3986" w:rsidRPr="009C526C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จำหน่ายสินทรัพย์</w:t>
            </w:r>
            <w:r w:rsidRPr="009C526C">
              <w:rPr>
                <w:spacing w:val="0"/>
              </w:rPr>
              <w:t xml:space="preserve"> </w:t>
            </w:r>
            <w:r w:rsidRPr="009C526C">
              <w:rPr>
                <w:spacing w:val="0"/>
                <w:cs/>
              </w:rPr>
              <w:t>- ราคาตามบัญชีสุทธิ</w:t>
            </w:r>
          </w:p>
        </w:tc>
        <w:tc>
          <w:tcPr>
            <w:tcW w:w="276" w:type="dxa"/>
          </w:tcPr>
          <w:p w14:paraId="1ECBDE6E" w14:textId="77777777" w:rsidR="007B3986" w:rsidRPr="009C526C" w:rsidRDefault="007B3986" w:rsidP="007B3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4" w:type="dxa"/>
            <w:shd w:val="clear" w:color="auto" w:fill="auto"/>
          </w:tcPr>
          <w:p w14:paraId="0E20E5A0" w14:textId="3E74B3F9" w:rsidR="007B3986" w:rsidRPr="009C526C" w:rsidRDefault="00381FED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1" w:right="14"/>
              <w:rPr>
                <w:spacing w:val="0"/>
              </w:rPr>
            </w:pPr>
            <w:r w:rsidRPr="009C526C">
              <w:rPr>
                <w:spacing w:val="0"/>
              </w:rPr>
              <w:t>(</w:t>
            </w:r>
            <w:r w:rsidR="007A62F9">
              <w:rPr>
                <w:spacing w:val="0"/>
              </w:rPr>
              <w:t>6,869</w:t>
            </w:r>
            <w:r w:rsidRPr="009C526C">
              <w:rPr>
                <w:spacing w:val="0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F15DF6D" w14:textId="77777777" w:rsidR="007B3986" w:rsidRPr="009C526C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-108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9" w:type="dxa"/>
            <w:shd w:val="clear" w:color="auto" w:fill="auto"/>
          </w:tcPr>
          <w:p w14:paraId="25292A32" w14:textId="447F6A42" w:rsidR="007B3986" w:rsidRPr="009C526C" w:rsidRDefault="00381FED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15" w:right="14"/>
              <w:rPr>
                <w:spacing w:val="0"/>
              </w:rPr>
            </w:pPr>
            <w:r w:rsidRPr="009C526C">
              <w:rPr>
                <w:spacing w:val="0"/>
              </w:rPr>
              <w:t>(</w:t>
            </w:r>
            <w:r w:rsidR="007A62F9">
              <w:rPr>
                <w:spacing w:val="0"/>
              </w:rPr>
              <w:t>6,869</w:t>
            </w:r>
            <w:r w:rsidRPr="009C526C">
              <w:rPr>
                <w:spacing w:val="0"/>
              </w:rPr>
              <w:t>)</w:t>
            </w:r>
          </w:p>
        </w:tc>
      </w:tr>
      <w:tr w:rsidR="007A62F9" w:rsidRPr="009C526C" w14:paraId="4C01E4D3" w14:textId="77777777" w:rsidTr="00982F4D">
        <w:tc>
          <w:tcPr>
            <w:tcW w:w="5220" w:type="dxa"/>
          </w:tcPr>
          <w:p w14:paraId="1526F0BE" w14:textId="2D9C9630" w:rsidR="007A62F9" w:rsidRPr="009C526C" w:rsidRDefault="007A62F9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pacing w:val="0"/>
                <w:cs/>
              </w:rPr>
            </w:pPr>
            <w:r>
              <w:rPr>
                <w:rFonts w:hint="cs"/>
                <w:spacing w:val="0"/>
                <w:cs/>
              </w:rPr>
              <w:t>กลับรายการผลขาดทุนจากการด้อยค่าอุปกรณ์โครงข่าย</w:t>
            </w:r>
          </w:p>
        </w:tc>
        <w:tc>
          <w:tcPr>
            <w:tcW w:w="276" w:type="dxa"/>
          </w:tcPr>
          <w:p w14:paraId="11EE6A70" w14:textId="77777777" w:rsidR="007A62F9" w:rsidRPr="009C526C" w:rsidRDefault="007A62F9" w:rsidP="007B3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4" w:type="dxa"/>
            <w:shd w:val="clear" w:color="auto" w:fill="auto"/>
          </w:tcPr>
          <w:p w14:paraId="0276141F" w14:textId="61DF506F" w:rsidR="007A62F9" w:rsidRPr="009C526C" w:rsidRDefault="007A62F9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1" w:right="14"/>
              <w:rPr>
                <w:spacing w:val="0"/>
              </w:rPr>
            </w:pPr>
            <w:r>
              <w:rPr>
                <w:spacing w:val="0"/>
              </w:rPr>
              <w:t>6,492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6EE9D0A" w14:textId="77777777" w:rsidR="007A62F9" w:rsidRPr="009C526C" w:rsidRDefault="007A62F9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-108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9" w:type="dxa"/>
            <w:shd w:val="clear" w:color="auto" w:fill="auto"/>
          </w:tcPr>
          <w:p w14:paraId="0B0B4FD2" w14:textId="4ED554D0" w:rsidR="007A62F9" w:rsidRPr="009C526C" w:rsidRDefault="007A62F9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15" w:right="14"/>
              <w:rPr>
                <w:spacing w:val="0"/>
              </w:rPr>
            </w:pPr>
            <w:r>
              <w:rPr>
                <w:spacing w:val="0"/>
              </w:rPr>
              <w:t>6,492</w:t>
            </w:r>
          </w:p>
        </w:tc>
      </w:tr>
    </w:tbl>
    <w:p w14:paraId="1C945661" w14:textId="77777777" w:rsidR="00E35402" w:rsidRPr="009C526C" w:rsidRDefault="00E35402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cs/>
        </w:rPr>
      </w:pPr>
    </w:p>
    <w:p w14:paraId="4A948D0D" w14:textId="13B68970" w:rsidR="004B4E75" w:rsidRPr="009C526C" w:rsidRDefault="00385223" w:rsidP="004F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  <w:lang w:val="th-TH"/>
        </w:rPr>
      </w:pPr>
      <w:r w:rsidRPr="009C526C">
        <w:rPr>
          <w:b/>
          <w:bCs/>
          <w:spacing w:val="0"/>
        </w:rPr>
        <w:t>5</w:t>
      </w:r>
      <w:r w:rsidR="004B4E75" w:rsidRPr="009C526C">
        <w:rPr>
          <w:b/>
          <w:bCs/>
          <w:spacing w:val="0"/>
          <w:cs/>
          <w:lang w:val="th-TH"/>
        </w:rPr>
        <w:tab/>
        <w:t>ที่ดิน อาคารและอุปกรณ์</w:t>
      </w:r>
    </w:p>
    <w:p w14:paraId="40DCC7F1" w14:textId="77777777" w:rsidR="007C3EF7" w:rsidRPr="009C526C" w:rsidRDefault="007C3EF7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5"/>
        <w:gridCol w:w="1801"/>
        <w:gridCol w:w="262"/>
        <w:gridCol w:w="1802"/>
      </w:tblGrid>
      <w:tr w:rsidR="007C3EF7" w:rsidRPr="009C526C" w14:paraId="2FA70FA6" w14:textId="77777777" w:rsidTr="00DD50DF">
        <w:trPr>
          <w:tblHeader/>
        </w:trPr>
        <w:tc>
          <w:tcPr>
            <w:tcW w:w="5220" w:type="dxa"/>
            <w:vAlign w:val="bottom"/>
          </w:tcPr>
          <w:p w14:paraId="6C424CC9" w14:textId="36162060" w:rsidR="007C3EF7" w:rsidRPr="009C526C" w:rsidRDefault="00610636" w:rsidP="00EA7A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jc w:val="thaiDistribute"/>
              <w:rPr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สำหรับงวด</w:t>
            </w:r>
            <w:r w:rsidRPr="009C526C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หก</w:t>
            </w:r>
            <w:r w:rsidRPr="009C526C">
              <w:rPr>
                <w:rFonts w:asciiTheme="majorBidi" w:hAnsiTheme="majorBidi" w:cstheme="majorBidi"/>
                <w:b/>
                <w:bCs/>
                <w:i/>
                <w:iCs/>
                <w:spacing w:val="0"/>
                <w:cs/>
              </w:rPr>
              <w:t>เดือนสิ้นสุดวันที่</w:t>
            </w:r>
            <w:r w:rsidRPr="009C526C">
              <w:rPr>
                <w:rFonts w:asciiTheme="majorBidi" w:hAnsiTheme="majorBidi" w:cstheme="majorBidi"/>
                <w:b/>
                <w:bCs/>
                <w:i/>
                <w:iCs/>
                <w:spacing w:val="0"/>
              </w:rPr>
              <w:t xml:space="preserve"> 30</w:t>
            </w:r>
            <w:r w:rsidRPr="009C526C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 xml:space="preserve"> มิถุนายน</w:t>
            </w:r>
            <w:r w:rsidRPr="009C526C">
              <w:rPr>
                <w:spacing w:val="0"/>
              </w:rPr>
              <w:t xml:space="preserve"> </w:t>
            </w:r>
            <w:r w:rsidRPr="009C526C">
              <w:rPr>
                <w:b/>
                <w:bCs/>
                <w:i/>
                <w:iCs/>
                <w:spacing w:val="0"/>
              </w:rPr>
              <w:t>2567</w:t>
            </w:r>
          </w:p>
        </w:tc>
        <w:tc>
          <w:tcPr>
            <w:tcW w:w="275" w:type="dxa"/>
          </w:tcPr>
          <w:p w14:paraId="46889B87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801" w:type="dxa"/>
            <w:vAlign w:val="bottom"/>
          </w:tcPr>
          <w:p w14:paraId="01C36216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3F96A9E1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</w:p>
        </w:tc>
        <w:tc>
          <w:tcPr>
            <w:tcW w:w="1802" w:type="dxa"/>
            <w:vAlign w:val="bottom"/>
          </w:tcPr>
          <w:p w14:paraId="11FFE5F3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</w:t>
            </w:r>
          </w:p>
          <w:p w14:paraId="21255127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7C3EF7" w:rsidRPr="009C526C" w14:paraId="07B1F6B1" w14:textId="77777777" w:rsidTr="00982F4D">
        <w:trPr>
          <w:tblHeader/>
        </w:trPr>
        <w:tc>
          <w:tcPr>
            <w:tcW w:w="5220" w:type="dxa"/>
          </w:tcPr>
          <w:p w14:paraId="37101BE9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spacing w:val="0"/>
              </w:rPr>
            </w:pPr>
          </w:p>
        </w:tc>
        <w:tc>
          <w:tcPr>
            <w:tcW w:w="275" w:type="dxa"/>
          </w:tcPr>
          <w:p w14:paraId="000B93DD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spacing w:val="0"/>
                <w:cs/>
              </w:rPr>
            </w:pPr>
          </w:p>
        </w:tc>
        <w:tc>
          <w:tcPr>
            <w:tcW w:w="3865" w:type="dxa"/>
            <w:gridSpan w:val="3"/>
            <w:vAlign w:val="bottom"/>
            <w:hideMark/>
          </w:tcPr>
          <w:p w14:paraId="57342D12" w14:textId="77777777" w:rsidR="007C3EF7" w:rsidRPr="009C526C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B3986" w:rsidRPr="009C526C" w14:paraId="7663335E" w14:textId="77777777" w:rsidTr="00982F4D">
        <w:tc>
          <w:tcPr>
            <w:tcW w:w="5220" w:type="dxa"/>
          </w:tcPr>
          <w:p w14:paraId="51519BAC" w14:textId="1BF5C348" w:rsidR="007B3986" w:rsidRPr="009C526C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eastAsia="Times New Roman"/>
                <w:color w:val="000000"/>
                <w:spacing w:val="0"/>
                <w:cs/>
                <w:lang w:eastAsia="zh-CN"/>
              </w:rPr>
            </w:pPr>
            <w:r w:rsidRPr="009C526C">
              <w:rPr>
                <w:spacing w:val="0"/>
                <w:cs/>
              </w:rPr>
              <w:t>ซื้อสินทรัพย์ - ราคาทุน</w:t>
            </w:r>
          </w:p>
        </w:tc>
        <w:tc>
          <w:tcPr>
            <w:tcW w:w="275" w:type="dxa"/>
          </w:tcPr>
          <w:p w14:paraId="42CDF83D" w14:textId="77777777" w:rsidR="007B3986" w:rsidRPr="009C526C" w:rsidRDefault="007B3986" w:rsidP="007B3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801" w:type="dxa"/>
            <w:shd w:val="clear" w:color="auto" w:fill="auto"/>
          </w:tcPr>
          <w:p w14:paraId="72B9256E" w14:textId="0FBCB4D3" w:rsidR="007B3986" w:rsidRPr="009C526C" w:rsidRDefault="00381FED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  <w:r w:rsidRPr="009C526C">
              <w:rPr>
                <w:spacing w:val="0"/>
              </w:rPr>
              <w:t>3,05</w:t>
            </w:r>
            <w:r w:rsidR="007D1712">
              <w:rPr>
                <w:rFonts w:hint="cs"/>
                <w:spacing w:val="0"/>
                <w:cs/>
              </w:rPr>
              <w:t>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3DDF508" w14:textId="77777777" w:rsidR="007B3986" w:rsidRPr="009C526C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0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2" w:type="dxa"/>
            <w:shd w:val="clear" w:color="auto" w:fill="auto"/>
          </w:tcPr>
          <w:p w14:paraId="350E085A" w14:textId="068FFFB9" w:rsidR="007B3986" w:rsidRPr="009C526C" w:rsidRDefault="00381FED" w:rsidP="007A6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  <w:cs/>
              </w:rPr>
            </w:pPr>
            <w:r w:rsidRPr="009C526C">
              <w:rPr>
                <w:spacing w:val="0"/>
              </w:rPr>
              <w:t>3,05</w:t>
            </w:r>
            <w:r w:rsidR="007D1712">
              <w:rPr>
                <w:rFonts w:hint="cs"/>
                <w:spacing w:val="0"/>
                <w:cs/>
              </w:rPr>
              <w:t>0</w:t>
            </w:r>
          </w:p>
        </w:tc>
      </w:tr>
      <w:tr w:rsidR="00381FED" w:rsidRPr="009C526C" w14:paraId="606EDA5A" w14:textId="77777777" w:rsidTr="00982F4D">
        <w:tc>
          <w:tcPr>
            <w:tcW w:w="5220" w:type="dxa"/>
          </w:tcPr>
          <w:p w14:paraId="1A66482F" w14:textId="6AA6AFAD" w:rsidR="00381FED" w:rsidRPr="009C526C" w:rsidRDefault="00381FED" w:rsidP="0038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จำหน่ายสินทรัพย์</w:t>
            </w:r>
            <w:r w:rsidRPr="009C526C">
              <w:rPr>
                <w:spacing w:val="0"/>
              </w:rPr>
              <w:t xml:space="preserve"> </w:t>
            </w:r>
            <w:r w:rsidRPr="009C526C">
              <w:rPr>
                <w:spacing w:val="0"/>
                <w:cs/>
              </w:rPr>
              <w:t>- ราคาตามบัญชีสุทธิ</w:t>
            </w:r>
          </w:p>
        </w:tc>
        <w:tc>
          <w:tcPr>
            <w:tcW w:w="275" w:type="dxa"/>
          </w:tcPr>
          <w:p w14:paraId="60EBFD67" w14:textId="77777777" w:rsidR="00381FED" w:rsidRPr="009C526C" w:rsidRDefault="00381FED" w:rsidP="00381FE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801" w:type="dxa"/>
            <w:shd w:val="clear" w:color="auto" w:fill="auto"/>
          </w:tcPr>
          <w:p w14:paraId="58653973" w14:textId="52F22977" w:rsidR="00381FED" w:rsidRPr="009C526C" w:rsidRDefault="00381FED" w:rsidP="0038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  <w:r w:rsidRPr="009C526C">
              <w:rPr>
                <w:spacing w:val="0"/>
              </w:rPr>
              <w:t>(1,04</w:t>
            </w:r>
            <w:r w:rsidR="007D1712">
              <w:rPr>
                <w:rFonts w:hint="cs"/>
                <w:spacing w:val="0"/>
                <w:cs/>
              </w:rPr>
              <w:t>3</w:t>
            </w:r>
            <w:r w:rsidRPr="009C526C">
              <w:rPr>
                <w:spacing w:val="0"/>
              </w:rPr>
              <w:t>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E59D33C" w14:textId="77777777" w:rsidR="00381FED" w:rsidRPr="009C526C" w:rsidRDefault="00381FED" w:rsidP="0038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0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2" w:type="dxa"/>
            <w:shd w:val="clear" w:color="auto" w:fill="auto"/>
          </w:tcPr>
          <w:p w14:paraId="17097233" w14:textId="02DB451C" w:rsidR="00381FED" w:rsidRPr="009C526C" w:rsidRDefault="00381FED" w:rsidP="0038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  <w:r w:rsidRPr="009C526C">
              <w:rPr>
                <w:spacing w:val="0"/>
              </w:rPr>
              <w:t>(1,04</w:t>
            </w:r>
            <w:r w:rsidR="007D1712">
              <w:rPr>
                <w:rFonts w:hint="cs"/>
                <w:spacing w:val="0"/>
                <w:cs/>
              </w:rPr>
              <w:t>3</w:t>
            </w:r>
            <w:r w:rsidRPr="009C526C">
              <w:rPr>
                <w:spacing w:val="0"/>
              </w:rPr>
              <w:t>)</w:t>
            </w:r>
          </w:p>
        </w:tc>
      </w:tr>
    </w:tbl>
    <w:p w14:paraId="6DB8BA24" w14:textId="77777777" w:rsidR="00C1202C" w:rsidRPr="009C526C" w:rsidRDefault="00C1202C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</w:rPr>
      </w:pPr>
    </w:p>
    <w:p w14:paraId="35A2FF94" w14:textId="4C93A199" w:rsidR="004B4E75" w:rsidRPr="009C526C" w:rsidRDefault="00385223" w:rsidP="00B9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  <w:lang w:val="th-TH"/>
        </w:rPr>
      </w:pPr>
      <w:r w:rsidRPr="009C526C">
        <w:rPr>
          <w:rFonts w:hint="cs"/>
          <w:b/>
          <w:bCs/>
          <w:spacing w:val="0"/>
          <w:cs/>
          <w:lang w:val="th-TH"/>
        </w:rPr>
        <w:t>6</w:t>
      </w:r>
      <w:r w:rsidR="004B4E75" w:rsidRPr="009C526C">
        <w:rPr>
          <w:b/>
          <w:bCs/>
          <w:spacing w:val="0"/>
          <w:cs/>
          <w:lang w:val="th-TH"/>
        </w:rPr>
        <w:tab/>
        <w:t>สินทรัพย์สิทธิการใช้</w:t>
      </w:r>
    </w:p>
    <w:p w14:paraId="49339972" w14:textId="77777777" w:rsidR="004B4E75" w:rsidRPr="009C526C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spacing w:val="0"/>
        </w:rPr>
      </w:pPr>
    </w:p>
    <w:p w14:paraId="4D4F34E6" w14:textId="2A60E12D" w:rsidR="007C3EF7" w:rsidRPr="009C526C" w:rsidRDefault="00CD50C0" w:rsidP="00947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spacing w:val="0"/>
          <w:cs/>
          <w:lang w:val="th-TH"/>
        </w:rPr>
      </w:pPr>
      <w:r w:rsidRPr="009C526C">
        <w:rPr>
          <w:spacing w:val="0"/>
          <w:cs/>
          <w:lang w:val="th-TH"/>
        </w:rPr>
        <w:t>ในระหว่างงว</w:t>
      </w:r>
      <w:r w:rsidR="00445760" w:rsidRPr="009C526C">
        <w:rPr>
          <w:rFonts w:hint="cs"/>
          <w:spacing w:val="0"/>
          <w:cs/>
          <w:lang w:val="th-TH"/>
        </w:rPr>
        <w:t>ด</w:t>
      </w:r>
      <w:r w:rsidR="00610636" w:rsidRPr="009C526C">
        <w:rPr>
          <w:rFonts w:hint="cs"/>
          <w:spacing w:val="0"/>
          <w:cs/>
          <w:lang w:val="th-TH"/>
        </w:rPr>
        <w:t>หก</w:t>
      </w:r>
      <w:r w:rsidRPr="009C526C">
        <w:rPr>
          <w:spacing w:val="0"/>
          <w:cs/>
          <w:lang w:val="th-TH"/>
        </w:rPr>
        <w:t>เดือนสิ้นสุ</w:t>
      </w:r>
      <w:r w:rsidR="00A7113B" w:rsidRPr="009C526C">
        <w:rPr>
          <w:rFonts w:hint="cs"/>
          <w:spacing w:val="0"/>
          <w:cs/>
          <w:lang w:val="th-TH"/>
        </w:rPr>
        <w:t xml:space="preserve">ดวันที่ </w:t>
      </w:r>
      <w:r w:rsidR="00903A1C" w:rsidRPr="009C526C">
        <w:rPr>
          <w:spacing w:val="0"/>
        </w:rPr>
        <w:t>3</w:t>
      </w:r>
      <w:r w:rsidR="00610636" w:rsidRPr="009C526C">
        <w:rPr>
          <w:spacing w:val="0"/>
        </w:rPr>
        <w:t>0</w:t>
      </w:r>
      <w:r w:rsidRPr="009C526C">
        <w:rPr>
          <w:spacing w:val="0"/>
          <w:cs/>
          <w:lang w:val="th-TH"/>
        </w:rPr>
        <w:t xml:space="preserve"> </w:t>
      </w:r>
      <w:r w:rsidR="00445760" w:rsidRPr="009C526C">
        <w:rPr>
          <w:rFonts w:hint="cs"/>
          <w:spacing w:val="0"/>
          <w:cs/>
          <w:lang w:val="th-TH"/>
        </w:rPr>
        <w:t>ม</w:t>
      </w:r>
      <w:r w:rsidR="00610636" w:rsidRPr="009C526C">
        <w:rPr>
          <w:rFonts w:hint="cs"/>
          <w:spacing w:val="0"/>
          <w:cs/>
          <w:lang w:val="th-TH"/>
        </w:rPr>
        <w:t>ิถุนายน</w:t>
      </w:r>
      <w:r w:rsidRPr="009C526C">
        <w:rPr>
          <w:spacing w:val="0"/>
          <w:cs/>
          <w:lang w:val="th-TH"/>
        </w:rPr>
        <w:t xml:space="preserve"> </w:t>
      </w:r>
      <w:r w:rsidR="00903A1C" w:rsidRPr="009C526C">
        <w:rPr>
          <w:spacing w:val="0"/>
        </w:rPr>
        <w:t>256</w:t>
      </w:r>
      <w:r w:rsidR="00445760" w:rsidRPr="009C526C">
        <w:rPr>
          <w:spacing w:val="0"/>
        </w:rPr>
        <w:t>7</w:t>
      </w:r>
      <w:r w:rsidRPr="009C526C">
        <w:rPr>
          <w:spacing w:val="0"/>
          <w:cs/>
          <w:lang w:val="th-TH"/>
        </w:rPr>
        <w:t xml:space="preserve"> กลุ่มบริษัทเช่าอาคาร</w:t>
      </w:r>
      <w:r w:rsidR="007D1712">
        <w:rPr>
          <w:rFonts w:hint="cs"/>
          <w:spacing w:val="0"/>
          <w:cs/>
          <w:lang w:val="th-TH"/>
        </w:rPr>
        <w:t>และยานพาหนะ</w:t>
      </w:r>
      <w:r w:rsidRPr="009C526C">
        <w:rPr>
          <w:spacing w:val="0"/>
          <w:cs/>
          <w:lang w:val="th-TH"/>
        </w:rPr>
        <w:t xml:space="preserve">เป็นระยะเวลา </w:t>
      </w:r>
      <w:r w:rsidR="00C1202C" w:rsidRPr="009C526C">
        <w:rPr>
          <w:spacing w:val="0"/>
        </w:rPr>
        <w:t>1</w:t>
      </w:r>
      <w:r w:rsidRPr="009C526C">
        <w:rPr>
          <w:spacing w:val="0"/>
          <w:cs/>
          <w:lang w:val="th-TH"/>
        </w:rPr>
        <w:t xml:space="preserve"> ถึง </w:t>
      </w:r>
      <w:r w:rsidR="00C1202C" w:rsidRPr="009C526C">
        <w:rPr>
          <w:spacing w:val="0"/>
        </w:rPr>
        <w:t>3</w:t>
      </w:r>
      <w:r w:rsidRPr="009C526C">
        <w:rPr>
          <w:spacing w:val="0"/>
          <w:cs/>
          <w:lang w:val="th-TH"/>
        </w:rPr>
        <w:t xml:space="preserve"> ปี โดยมีค่าเช่าคงที่ตลอดอายุสัญญา</w:t>
      </w:r>
    </w:p>
    <w:p w14:paraId="62E1E65D" w14:textId="77777777" w:rsidR="00AD467D" w:rsidRPr="009C526C" w:rsidRDefault="00AD467D" w:rsidP="00AD4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spacing w:val="0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0"/>
        <w:gridCol w:w="1791"/>
        <w:gridCol w:w="262"/>
        <w:gridCol w:w="1817"/>
      </w:tblGrid>
      <w:tr w:rsidR="007C3EF7" w:rsidRPr="009C526C" w14:paraId="6AB073C4" w14:textId="77777777" w:rsidTr="24C29FFE">
        <w:trPr>
          <w:tblHeader/>
        </w:trPr>
        <w:tc>
          <w:tcPr>
            <w:tcW w:w="5220" w:type="dxa"/>
            <w:vAlign w:val="bottom"/>
          </w:tcPr>
          <w:p w14:paraId="3D8AB447" w14:textId="36D69C4E" w:rsidR="007C3EF7" w:rsidRPr="009C526C" w:rsidRDefault="00610636" w:rsidP="00545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hanging="2"/>
              <w:rPr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สำหรับงวด</w:t>
            </w:r>
            <w:r w:rsidRPr="009C526C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หก</w:t>
            </w:r>
            <w:r w:rsidRPr="009C526C">
              <w:rPr>
                <w:rFonts w:asciiTheme="majorBidi" w:hAnsiTheme="majorBidi" w:cstheme="majorBidi"/>
                <w:b/>
                <w:bCs/>
                <w:i/>
                <w:iCs/>
                <w:spacing w:val="0"/>
                <w:cs/>
              </w:rPr>
              <w:t>เดือนสิ้นสุดวันที่</w:t>
            </w:r>
            <w:r w:rsidRPr="009C526C">
              <w:rPr>
                <w:rFonts w:asciiTheme="majorBidi" w:hAnsiTheme="majorBidi" w:cstheme="majorBidi"/>
                <w:b/>
                <w:bCs/>
                <w:i/>
                <w:iCs/>
                <w:spacing w:val="0"/>
              </w:rPr>
              <w:t xml:space="preserve"> 30</w:t>
            </w:r>
            <w:r w:rsidRPr="009C526C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 xml:space="preserve"> มิถุนายน</w:t>
            </w:r>
            <w:r w:rsidRPr="009C526C">
              <w:rPr>
                <w:spacing w:val="0"/>
              </w:rPr>
              <w:t xml:space="preserve"> </w:t>
            </w:r>
            <w:r w:rsidRPr="009C526C">
              <w:rPr>
                <w:b/>
                <w:bCs/>
                <w:i/>
                <w:iCs/>
                <w:spacing w:val="0"/>
              </w:rPr>
              <w:t>2567</w:t>
            </w:r>
          </w:p>
        </w:tc>
        <w:tc>
          <w:tcPr>
            <w:tcW w:w="270" w:type="dxa"/>
          </w:tcPr>
          <w:p w14:paraId="0D32E9BA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1" w:type="dxa"/>
            <w:vAlign w:val="bottom"/>
          </w:tcPr>
          <w:p w14:paraId="753D478E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4AEEFB43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</w:p>
        </w:tc>
        <w:tc>
          <w:tcPr>
            <w:tcW w:w="1817" w:type="dxa"/>
            <w:vAlign w:val="bottom"/>
          </w:tcPr>
          <w:p w14:paraId="4D2A09BD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</w:t>
            </w:r>
          </w:p>
          <w:p w14:paraId="60C46DAD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7C3EF7" w:rsidRPr="009C526C" w14:paraId="6F33B446" w14:textId="77777777" w:rsidTr="24C29FFE">
        <w:trPr>
          <w:tblHeader/>
        </w:trPr>
        <w:tc>
          <w:tcPr>
            <w:tcW w:w="5220" w:type="dxa"/>
          </w:tcPr>
          <w:p w14:paraId="0E5611F4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spacing w:val="0"/>
              </w:rPr>
            </w:pPr>
          </w:p>
        </w:tc>
        <w:tc>
          <w:tcPr>
            <w:tcW w:w="270" w:type="dxa"/>
          </w:tcPr>
          <w:p w14:paraId="16FB78C3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spacing w:val="0"/>
                <w:cs/>
              </w:rPr>
            </w:pPr>
          </w:p>
        </w:tc>
        <w:tc>
          <w:tcPr>
            <w:tcW w:w="3870" w:type="dxa"/>
            <w:gridSpan w:val="3"/>
            <w:vAlign w:val="bottom"/>
            <w:hideMark/>
          </w:tcPr>
          <w:p w14:paraId="48549061" w14:textId="77777777" w:rsidR="007C3EF7" w:rsidRPr="009C526C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3EF7" w:rsidRPr="009C526C" w14:paraId="41517669" w14:textId="77777777" w:rsidTr="24C29FFE">
        <w:tc>
          <w:tcPr>
            <w:tcW w:w="5220" w:type="dxa"/>
          </w:tcPr>
          <w:p w14:paraId="2D97D5DF" w14:textId="6DD223CF" w:rsidR="007C3EF7" w:rsidRPr="009C526C" w:rsidRDefault="007C3EF7" w:rsidP="0054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spacing w:val="0"/>
                <w:cs/>
                <w:lang w:eastAsia="zh-CN"/>
              </w:rPr>
            </w:pPr>
            <w:r w:rsidRPr="009C526C">
              <w:rPr>
                <w:spacing w:val="0"/>
                <w:cs/>
              </w:rPr>
              <w:t>เพิ่มขึ้น - ราคาทุน</w:t>
            </w:r>
          </w:p>
        </w:tc>
        <w:tc>
          <w:tcPr>
            <w:tcW w:w="270" w:type="dxa"/>
          </w:tcPr>
          <w:p w14:paraId="34F489FA" w14:textId="77777777" w:rsidR="007C3EF7" w:rsidRPr="009C526C" w:rsidRDefault="007C3EF7" w:rsidP="007C3E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1" w:type="dxa"/>
            <w:vAlign w:val="bottom"/>
          </w:tcPr>
          <w:p w14:paraId="245E1DFA" w14:textId="222CD6F1" w:rsidR="007C3EF7" w:rsidRPr="009C526C" w:rsidRDefault="00F9385B" w:rsidP="0096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  <w:r w:rsidRPr="009C526C">
              <w:rPr>
                <w:spacing w:val="0"/>
              </w:rPr>
              <w:t>16,0</w:t>
            </w:r>
            <w:r w:rsidR="007D1712">
              <w:rPr>
                <w:rFonts w:hint="cs"/>
                <w:spacing w:val="0"/>
                <w:cs/>
              </w:rPr>
              <w:t>19</w:t>
            </w:r>
          </w:p>
        </w:tc>
        <w:tc>
          <w:tcPr>
            <w:tcW w:w="262" w:type="dxa"/>
            <w:vAlign w:val="bottom"/>
          </w:tcPr>
          <w:p w14:paraId="49B0D7B6" w14:textId="3021DADC" w:rsidR="007C3EF7" w:rsidRPr="009C526C" w:rsidRDefault="007C3EF7" w:rsidP="0096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</w:p>
        </w:tc>
        <w:tc>
          <w:tcPr>
            <w:tcW w:w="1817" w:type="dxa"/>
            <w:vAlign w:val="bottom"/>
          </w:tcPr>
          <w:p w14:paraId="20503D6E" w14:textId="67DF57E1" w:rsidR="007C3EF7" w:rsidRPr="009C526C" w:rsidRDefault="00F9385B" w:rsidP="0096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left="-108" w:right="-100"/>
              <w:rPr>
                <w:spacing w:val="0"/>
              </w:rPr>
            </w:pPr>
            <w:r w:rsidRPr="009C526C">
              <w:rPr>
                <w:spacing w:val="0"/>
              </w:rPr>
              <w:t>16,0</w:t>
            </w:r>
            <w:r w:rsidR="007D1712">
              <w:rPr>
                <w:rFonts w:hint="cs"/>
                <w:spacing w:val="0"/>
                <w:cs/>
              </w:rPr>
              <w:t>19</w:t>
            </w:r>
          </w:p>
        </w:tc>
      </w:tr>
    </w:tbl>
    <w:p w14:paraId="12F94A7D" w14:textId="77777777" w:rsidR="007A62F9" w:rsidRDefault="007A62F9" w:rsidP="00044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b/>
          <w:bCs/>
          <w:spacing w:val="0"/>
        </w:rPr>
      </w:pPr>
    </w:p>
    <w:p w14:paraId="637400CB" w14:textId="00AB6977" w:rsidR="004B4E75" w:rsidRPr="009C526C" w:rsidRDefault="00385223" w:rsidP="00044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b/>
          <w:bCs/>
          <w:spacing w:val="0"/>
          <w:cs/>
          <w:lang w:val="th-TH"/>
        </w:rPr>
      </w:pPr>
      <w:r w:rsidRPr="009C526C">
        <w:rPr>
          <w:b/>
          <w:bCs/>
          <w:spacing w:val="0"/>
        </w:rPr>
        <w:lastRenderedPageBreak/>
        <w:t>7</w:t>
      </w:r>
      <w:r w:rsidR="000440DB" w:rsidRPr="009C526C">
        <w:rPr>
          <w:b/>
          <w:bCs/>
          <w:spacing w:val="0"/>
        </w:rPr>
        <w:tab/>
      </w:r>
      <w:r w:rsidR="004B4E75" w:rsidRPr="009C526C">
        <w:rPr>
          <w:b/>
          <w:bCs/>
          <w:spacing w:val="0"/>
          <w:cs/>
          <w:lang w:val="th-TH"/>
        </w:rPr>
        <w:t>หนี้สินที่มีภาระดอกเบี้ย</w:t>
      </w:r>
    </w:p>
    <w:p w14:paraId="43B8E9EC" w14:textId="77777777" w:rsidR="008917D5" w:rsidRPr="009C526C" w:rsidRDefault="008917D5" w:rsidP="005E0332">
      <w:pPr>
        <w:rPr>
          <w:spacing w:val="0"/>
          <w:lang w:eastAsia="x-none"/>
        </w:rPr>
      </w:pPr>
    </w:p>
    <w:p w14:paraId="25F40C3B" w14:textId="540954E0" w:rsidR="004B4E75" w:rsidRPr="009C526C" w:rsidRDefault="004B4E75" w:rsidP="004B4E75">
      <w:pPr>
        <w:pStyle w:val="Heading6"/>
        <w:ind w:left="540" w:right="-25"/>
        <w:jc w:val="thaiDistribute"/>
        <w:rPr>
          <w:rFonts w:ascii="Angsana New" w:hAnsi="Angsana New"/>
          <w:spacing w:val="0"/>
          <w:sz w:val="30"/>
          <w:szCs w:val="30"/>
          <w:cs/>
        </w:rPr>
      </w:pP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ภายใต้สัญญาเงินกู้ยืมระยะยาว บริษัทต้องปฏิบัติตามเงื่อนไขทางการเงินบางประการ</w:t>
      </w:r>
      <w:r w:rsidR="00EF6DF1"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เกี่ยวกับ</w:t>
      </w: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  <w:r w:rsidR="00EF6DF1"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 xml:space="preserve"> รวมถึงการจำหน่าย โอน ให้เช่า หรือการก่อภาระผูกพันใดๆ กับอุปกรณ์โครงข่ายและที่ดิน อาคารและอุปกรณ์</w:t>
      </w:r>
    </w:p>
    <w:p w14:paraId="1E85ED95" w14:textId="77777777" w:rsidR="004B4E75" w:rsidRPr="009C526C" w:rsidRDefault="004B4E75" w:rsidP="004B4E75">
      <w:pPr>
        <w:rPr>
          <w:spacing w:val="0"/>
          <w:lang w:eastAsia="x-none"/>
        </w:rPr>
      </w:pPr>
    </w:p>
    <w:p w14:paraId="12F81ECF" w14:textId="0ADD70F0" w:rsidR="004B4E75" w:rsidRPr="009C526C" w:rsidRDefault="004B4E75" w:rsidP="004B4E75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</w:pP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ณ วันที่</w:t>
      </w: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 xml:space="preserve"> </w:t>
      </w:r>
      <w:r w:rsidR="00445760" w:rsidRPr="009C526C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>3</w:t>
      </w:r>
      <w:r w:rsidR="00610636" w:rsidRPr="009C526C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>0</w:t>
      </w:r>
      <w:r w:rsidR="00445760" w:rsidRPr="009C526C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 </w:t>
      </w:r>
      <w:r w:rsidR="00445760" w:rsidRPr="009C526C">
        <w:rPr>
          <w:rFonts w:asciiTheme="majorBidi" w:eastAsia="MS Mincho" w:hAnsiTheme="majorBidi" w:cstheme="majorBidi" w:hint="cs"/>
          <w:b w:val="0"/>
          <w:bCs w:val="0"/>
          <w:sz w:val="30"/>
          <w:szCs w:val="30"/>
          <w:cs/>
          <w:lang w:val="en-US"/>
        </w:rPr>
        <w:t>ม</w:t>
      </w:r>
      <w:r w:rsidR="00610636" w:rsidRPr="009C526C">
        <w:rPr>
          <w:rFonts w:asciiTheme="majorBidi" w:eastAsia="MS Mincho" w:hAnsiTheme="majorBidi" w:cstheme="majorBidi" w:hint="cs"/>
          <w:b w:val="0"/>
          <w:bCs w:val="0"/>
          <w:sz w:val="30"/>
          <w:szCs w:val="30"/>
          <w:cs/>
          <w:lang w:val="en-US"/>
        </w:rPr>
        <w:t>ิถุนายน</w:t>
      </w:r>
      <w:r w:rsidR="00445760" w:rsidRPr="009C526C">
        <w:rPr>
          <w:rFonts w:asciiTheme="majorBidi" w:eastAsia="MS Mincho" w:hAnsiTheme="majorBidi" w:cstheme="majorBidi" w:hint="cs"/>
          <w:b w:val="0"/>
          <w:bCs w:val="0"/>
          <w:sz w:val="30"/>
          <w:szCs w:val="30"/>
          <w:cs/>
          <w:lang w:val="en-US"/>
        </w:rPr>
        <w:t xml:space="preserve"> </w:t>
      </w:r>
      <w:r w:rsidR="00445760"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 xml:space="preserve">2567 </w:t>
      </w: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บริษัทมีวงเงิน</w:t>
      </w:r>
      <w:r w:rsidR="00751837"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กู้ยืม</w:t>
      </w: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ซึ่งยังมิได้เบิกใช้เป็นจำนวน</w:t>
      </w:r>
      <w:r w:rsidR="00EF6DF1"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เงิน</w:t>
      </w: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รว</w:t>
      </w:r>
      <w:r w:rsidR="00FA5734"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ม</w:t>
      </w:r>
      <w:r w:rsidR="002C388C"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="002C388C"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>475</w:t>
      </w:r>
      <w:r w:rsidR="00C55637"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ล้านบาท </w:t>
      </w:r>
      <w:r w:rsidRPr="009C526C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(</w:t>
      </w:r>
      <w:r w:rsidR="00903A1C" w:rsidRPr="009C526C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31</w:t>
      </w:r>
      <w:r w:rsidRPr="009C526C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 xml:space="preserve"> </w:t>
      </w:r>
      <w:r w:rsidRPr="009C526C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cs/>
          <w:lang w:val="en-US"/>
        </w:rPr>
        <w:t xml:space="preserve">ธันวาคม </w:t>
      </w:r>
      <w:r w:rsidR="00903A1C" w:rsidRPr="009C526C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256</w:t>
      </w:r>
      <w:r w:rsidR="00445760" w:rsidRPr="009C526C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6</w:t>
      </w:r>
      <w:r w:rsidRPr="009C526C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:</w:t>
      </w:r>
      <w:r w:rsidR="00EF6DF1" w:rsidRPr="009C526C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 xml:space="preserve"> </w:t>
      </w:r>
      <w:r w:rsidR="00445760" w:rsidRPr="009C526C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4</w:t>
      </w:r>
      <w:r w:rsidR="00903A1C" w:rsidRPr="009C526C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75</w:t>
      </w:r>
      <w:r w:rsidRPr="009C526C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 xml:space="preserve"> </w:t>
      </w:r>
      <w:r w:rsidRPr="009C526C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cs/>
          <w:lang w:val="en-US"/>
        </w:rPr>
        <w:t>ล้านบาท</w:t>
      </w:r>
      <w:r w:rsidRPr="009C526C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)</w:t>
      </w:r>
    </w:p>
    <w:p w14:paraId="731CF6ED" w14:textId="77777777" w:rsidR="002D1BF0" w:rsidRPr="009C526C" w:rsidRDefault="002D1BF0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  <w:sz w:val="20"/>
          <w:szCs w:val="20"/>
          <w:cs/>
        </w:rPr>
      </w:pPr>
    </w:p>
    <w:p w14:paraId="6EC3A832" w14:textId="3C2C78FE" w:rsidR="004B4E75" w:rsidRPr="009C526C" w:rsidRDefault="00385223" w:rsidP="004F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  <w:lang w:val="th-TH"/>
        </w:rPr>
      </w:pPr>
      <w:r w:rsidRPr="009C526C">
        <w:rPr>
          <w:rFonts w:hint="cs"/>
          <w:b/>
          <w:bCs/>
          <w:spacing w:val="0"/>
          <w:cs/>
          <w:lang w:val="th-TH"/>
        </w:rPr>
        <w:t>8</w:t>
      </w:r>
      <w:r w:rsidR="004B4E75" w:rsidRPr="009C526C">
        <w:rPr>
          <w:b/>
          <w:bCs/>
          <w:spacing w:val="0"/>
          <w:cs/>
          <w:lang w:val="th-TH"/>
        </w:rPr>
        <w:tab/>
        <w:t>ส่วนงานดำเนินงานและการจำแนกรายได้</w:t>
      </w:r>
    </w:p>
    <w:p w14:paraId="631871C2" w14:textId="77777777" w:rsidR="004B4E75" w:rsidRPr="009C526C" w:rsidRDefault="004B4E75" w:rsidP="00622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sz w:val="20"/>
          <w:szCs w:val="20"/>
          <w:lang w:val="th-TH"/>
        </w:rPr>
      </w:pPr>
    </w:p>
    <w:p w14:paraId="3BD11963" w14:textId="77777777" w:rsidR="004B4E75" w:rsidRPr="009C526C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spacing w:val="0"/>
          <w:cs/>
        </w:rPr>
      </w:pPr>
      <w:r w:rsidRPr="009C526C">
        <w:rPr>
          <w:spacing w:val="0"/>
          <w:cs/>
        </w:rPr>
        <w:t>ผู้บริหารพิจารณาว่ากลุ่มบริษัทดำเนินกิจการในส่วนงานเดียวคือธุรกิจ</w:t>
      </w:r>
      <w:r w:rsidRPr="009C526C">
        <w:rPr>
          <w:rFonts w:eastAsia="Cordia New"/>
          <w:color w:val="000000"/>
          <w:spacing w:val="0"/>
          <w:cs/>
        </w:rPr>
        <w:t>ให้บริการให้เช่าวงจรสื่อสัญญาณความเร็วสูง</w:t>
      </w:r>
      <w:r w:rsidRPr="009C526C">
        <w:rPr>
          <w:spacing w:val="0"/>
          <w:cs/>
        </w:rPr>
        <w:t>ดังนั้นจึงมีส่วนงานที่รายงานเพียงส่วนงานเดียว</w:t>
      </w:r>
    </w:p>
    <w:p w14:paraId="5FC7B2BF" w14:textId="77777777" w:rsidR="004B4E75" w:rsidRPr="009C526C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spacing w:val="0"/>
          <w:sz w:val="20"/>
          <w:szCs w:val="20"/>
        </w:rPr>
      </w:pPr>
    </w:p>
    <w:p w14:paraId="0B2123AE" w14:textId="07E7F975" w:rsidR="004B4E75" w:rsidRPr="009C526C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spacing w:val="0"/>
        </w:rPr>
      </w:pPr>
      <w:r w:rsidRPr="009C526C">
        <w:rPr>
          <w:spacing w:val="0"/>
          <w:cs/>
        </w:rPr>
        <w:t>ผลการดำเนินงานของส่วนงานวัดโดยใช้กำไรก่อนภาษีเงินได้ของส่วนงาน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959B7CC" w14:textId="31ECFE97" w:rsidR="0057005F" w:rsidRPr="009C526C" w:rsidRDefault="0057005F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spacing w:val="0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269"/>
        <w:gridCol w:w="6"/>
        <w:gridCol w:w="1615"/>
        <w:gridCol w:w="270"/>
        <w:gridCol w:w="1620"/>
      </w:tblGrid>
      <w:tr w:rsidR="0057005F" w:rsidRPr="009C526C" w14:paraId="67108286" w14:textId="77777777" w:rsidTr="007D1712">
        <w:trPr>
          <w:tblHeader/>
        </w:trPr>
        <w:tc>
          <w:tcPr>
            <w:tcW w:w="5490" w:type="dxa"/>
          </w:tcPr>
          <w:p w14:paraId="656D391B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20"/>
            </w:pPr>
          </w:p>
        </w:tc>
        <w:tc>
          <w:tcPr>
            <w:tcW w:w="275" w:type="dxa"/>
            <w:gridSpan w:val="2"/>
          </w:tcPr>
          <w:p w14:paraId="2A34A357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cs/>
              </w:rPr>
            </w:pPr>
          </w:p>
        </w:tc>
        <w:tc>
          <w:tcPr>
            <w:tcW w:w="3505" w:type="dxa"/>
            <w:gridSpan w:val="3"/>
            <w:vAlign w:val="bottom"/>
            <w:hideMark/>
          </w:tcPr>
          <w:p w14:paraId="406B14FA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jc w:val="center"/>
              <w:rPr>
                <w:b/>
                <w:bCs/>
                <w:cs/>
                <w:lang w:val="en-GB"/>
              </w:rPr>
            </w:pPr>
            <w:r w:rsidRPr="009C526C">
              <w:rPr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57005F" w:rsidRPr="009C526C" w14:paraId="34FCF19D" w14:textId="77777777" w:rsidTr="007D1712">
        <w:trPr>
          <w:tblHeader/>
        </w:trPr>
        <w:tc>
          <w:tcPr>
            <w:tcW w:w="5490" w:type="dxa"/>
          </w:tcPr>
          <w:p w14:paraId="7F6C485C" w14:textId="23215290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</w:pPr>
            <w:r w:rsidRPr="009C526C">
              <w:rPr>
                <w:rFonts w:eastAsia="Times New Roman"/>
                <w:b/>
                <w:bCs/>
                <w:i/>
                <w:iCs/>
                <w:color w:val="000000"/>
                <w:cs/>
                <w:lang w:eastAsia="zh-CN"/>
              </w:rPr>
              <w:t>สำหรับงวด</w:t>
            </w:r>
            <w:r w:rsidR="00610636" w:rsidRPr="009C526C">
              <w:rPr>
                <w:rFonts w:eastAsia="Times New Roman" w:hint="cs"/>
                <w:b/>
                <w:bCs/>
                <w:i/>
                <w:iCs/>
                <w:color w:val="000000"/>
                <w:cs/>
                <w:lang w:eastAsia="zh-CN"/>
              </w:rPr>
              <w:t>หก</w:t>
            </w:r>
            <w:r w:rsidRPr="009C526C">
              <w:rPr>
                <w:rFonts w:eastAsia="Times New Roman"/>
                <w:b/>
                <w:bCs/>
                <w:i/>
                <w:iCs/>
                <w:color w:val="000000"/>
                <w:cs/>
                <w:lang w:eastAsia="zh-CN"/>
              </w:rPr>
              <w:t xml:space="preserve">เดือนสิ้นสุดวันที่ </w:t>
            </w:r>
            <w:r w:rsidRPr="009C526C">
              <w:rPr>
                <w:rFonts w:eastAsia="Times New Roman"/>
                <w:b/>
                <w:bCs/>
                <w:i/>
                <w:iCs/>
                <w:color w:val="000000"/>
                <w:lang w:eastAsia="zh-CN"/>
              </w:rPr>
              <w:t>3</w:t>
            </w:r>
            <w:r w:rsidR="00610636" w:rsidRPr="009C526C">
              <w:rPr>
                <w:rFonts w:eastAsia="Times New Roman"/>
                <w:b/>
                <w:bCs/>
                <w:i/>
                <w:iCs/>
                <w:color w:val="000000"/>
                <w:lang w:eastAsia="zh-CN"/>
              </w:rPr>
              <w:t>0</w:t>
            </w:r>
            <w:r w:rsidRPr="009C526C">
              <w:rPr>
                <w:rFonts w:eastAsia="Times New Roman"/>
                <w:b/>
                <w:bCs/>
                <w:i/>
                <w:iCs/>
                <w:color w:val="000000"/>
                <w:lang w:eastAsia="zh-CN"/>
              </w:rPr>
              <w:t xml:space="preserve"> </w:t>
            </w:r>
            <w:r w:rsidRPr="009C526C">
              <w:rPr>
                <w:rFonts w:eastAsia="Times New Roman"/>
                <w:b/>
                <w:bCs/>
                <w:i/>
                <w:iCs/>
                <w:color w:val="000000"/>
                <w:cs/>
                <w:lang w:eastAsia="zh-CN"/>
              </w:rPr>
              <w:t>ม</w:t>
            </w:r>
            <w:r w:rsidR="00610636" w:rsidRPr="009C526C">
              <w:rPr>
                <w:rFonts w:eastAsia="Times New Roman" w:hint="cs"/>
                <w:b/>
                <w:bCs/>
                <w:i/>
                <w:iCs/>
                <w:color w:val="000000"/>
                <w:cs/>
                <w:lang w:eastAsia="zh-CN"/>
              </w:rPr>
              <w:t>ิถุนายน</w:t>
            </w:r>
          </w:p>
        </w:tc>
        <w:tc>
          <w:tcPr>
            <w:tcW w:w="275" w:type="dxa"/>
            <w:gridSpan w:val="2"/>
          </w:tcPr>
          <w:p w14:paraId="7820F106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</w:tcPr>
          <w:p w14:paraId="22CB59E9" w14:textId="68815DD4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</w:rPr>
            </w:pPr>
            <w:r w:rsidRPr="009C526C">
              <w:rPr>
                <w:bCs/>
              </w:rPr>
              <w:t>2567</w:t>
            </w:r>
          </w:p>
        </w:tc>
        <w:tc>
          <w:tcPr>
            <w:tcW w:w="270" w:type="dxa"/>
          </w:tcPr>
          <w:p w14:paraId="6E44F451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620" w:type="dxa"/>
          </w:tcPr>
          <w:p w14:paraId="665DBBDD" w14:textId="124198B0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</w:rPr>
            </w:pPr>
            <w:r w:rsidRPr="009C526C">
              <w:rPr>
                <w:bCs/>
              </w:rPr>
              <w:t>2566</w:t>
            </w:r>
          </w:p>
        </w:tc>
      </w:tr>
      <w:tr w:rsidR="0057005F" w:rsidRPr="009C526C" w14:paraId="37C0A77C" w14:textId="77777777" w:rsidTr="007D1712">
        <w:trPr>
          <w:tblHeader/>
        </w:trPr>
        <w:tc>
          <w:tcPr>
            <w:tcW w:w="5490" w:type="dxa"/>
          </w:tcPr>
          <w:p w14:paraId="66CDF630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eastAsia="Times New Roman"/>
                <w:b/>
                <w:bCs/>
                <w:i/>
                <w:iCs/>
                <w:color w:val="000000"/>
                <w:cs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066A8DB2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  <w:cs/>
              </w:rPr>
            </w:pPr>
          </w:p>
        </w:tc>
        <w:tc>
          <w:tcPr>
            <w:tcW w:w="3505" w:type="dxa"/>
            <w:gridSpan w:val="3"/>
          </w:tcPr>
          <w:p w14:paraId="40CA9B9D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</w:rPr>
            </w:pPr>
            <w:r w:rsidRPr="009C526C">
              <w:rPr>
                <w:i/>
                <w:iCs/>
                <w:cs/>
              </w:rPr>
              <w:t>(พันบาท)</w:t>
            </w:r>
          </w:p>
        </w:tc>
      </w:tr>
      <w:tr w:rsidR="0057005F" w:rsidRPr="009C526C" w14:paraId="36227406" w14:textId="77777777" w:rsidTr="007D1712">
        <w:tc>
          <w:tcPr>
            <w:tcW w:w="5490" w:type="dxa"/>
            <w:vAlign w:val="bottom"/>
          </w:tcPr>
          <w:p w14:paraId="74E60487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lang w:eastAsia="zh-CN"/>
              </w:rPr>
            </w:pPr>
            <w:r w:rsidRPr="009C526C">
              <w:rPr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275" w:type="dxa"/>
            <w:gridSpan w:val="2"/>
          </w:tcPr>
          <w:p w14:paraId="3748AFFF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</w:rPr>
            </w:pPr>
          </w:p>
        </w:tc>
        <w:tc>
          <w:tcPr>
            <w:tcW w:w="1615" w:type="dxa"/>
            <w:vAlign w:val="center"/>
          </w:tcPr>
          <w:p w14:paraId="7A949456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0" w:type="dxa"/>
            <w:vAlign w:val="center"/>
          </w:tcPr>
          <w:p w14:paraId="310BAB1E" w14:textId="77777777" w:rsidR="0057005F" w:rsidRPr="009C526C" w:rsidRDefault="0057005F" w:rsidP="007E0517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27B06BC0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olor w:val="000000"/>
              </w:rPr>
            </w:pPr>
          </w:p>
        </w:tc>
      </w:tr>
      <w:tr w:rsidR="00610636" w:rsidRPr="009C526C" w14:paraId="385A88FA" w14:textId="77777777" w:rsidTr="007D1712">
        <w:tc>
          <w:tcPr>
            <w:tcW w:w="5490" w:type="dxa"/>
          </w:tcPr>
          <w:p w14:paraId="62C9EAC3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  <w:lang w:eastAsia="zh-CN"/>
              </w:rPr>
            </w:pPr>
            <w:r w:rsidRPr="009C526C">
              <w:rPr>
                <w:rFonts w:eastAsia="Times New Roman"/>
                <w:color w:val="00000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275" w:type="dxa"/>
            <w:gridSpan w:val="2"/>
          </w:tcPr>
          <w:p w14:paraId="774019D9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vAlign w:val="center"/>
          </w:tcPr>
          <w:p w14:paraId="712C7FF5" w14:textId="241DB719" w:rsidR="00610636" w:rsidRPr="009C526C" w:rsidRDefault="005A3DA2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9C526C">
              <w:rPr>
                <w:rFonts w:eastAsia="Times New Roman"/>
                <w:color w:val="000000"/>
                <w:cs/>
                <w:lang w:eastAsia="zh-CN"/>
              </w:rPr>
              <w:t>1</w:t>
            </w:r>
            <w:r w:rsidRPr="009C526C">
              <w:rPr>
                <w:rFonts w:eastAsia="Times New Roman"/>
                <w:color w:val="000000"/>
                <w:lang w:eastAsia="zh-CN"/>
              </w:rPr>
              <w:t>,</w:t>
            </w:r>
            <w:r w:rsidRPr="009C526C">
              <w:rPr>
                <w:rFonts w:eastAsia="Times New Roman"/>
                <w:color w:val="000000"/>
                <w:cs/>
                <w:lang w:eastAsia="zh-CN"/>
              </w:rPr>
              <w:t>018</w:t>
            </w:r>
            <w:r w:rsidRPr="009C526C">
              <w:rPr>
                <w:rFonts w:eastAsia="Times New Roman"/>
                <w:color w:val="000000"/>
                <w:lang w:eastAsia="zh-CN"/>
              </w:rPr>
              <w:t>,</w:t>
            </w:r>
            <w:r w:rsidRPr="009C526C">
              <w:rPr>
                <w:rFonts w:eastAsia="Times New Roman"/>
                <w:color w:val="000000"/>
                <w:cs/>
                <w:lang w:eastAsia="zh-CN"/>
              </w:rPr>
              <w:t>018</w:t>
            </w:r>
          </w:p>
        </w:tc>
        <w:tc>
          <w:tcPr>
            <w:tcW w:w="270" w:type="dxa"/>
            <w:vAlign w:val="center"/>
          </w:tcPr>
          <w:p w14:paraId="5335CA05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519410EF" w14:textId="400CCAFA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9C526C">
              <w:rPr>
                <w:rFonts w:eastAsia="Times New Roman"/>
                <w:color w:val="000000"/>
                <w:spacing w:val="0"/>
                <w:lang w:eastAsia="zh-CN"/>
              </w:rPr>
              <w:t>948,651</w:t>
            </w:r>
          </w:p>
        </w:tc>
      </w:tr>
      <w:tr w:rsidR="00610636" w:rsidRPr="009C526C" w14:paraId="2566EA3E" w14:textId="77777777" w:rsidTr="007D1712">
        <w:tc>
          <w:tcPr>
            <w:tcW w:w="5490" w:type="dxa"/>
          </w:tcPr>
          <w:p w14:paraId="0445A4BB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9C526C">
              <w:rPr>
                <w:rFonts w:eastAsia="Times New Roman"/>
                <w:b/>
                <w:bCs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7ECD5F77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D447A7" w14:textId="673D4A5A" w:rsidR="00610636" w:rsidRPr="009C526C" w:rsidRDefault="005A3DA2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cs/>
                <w:lang w:eastAsia="zh-CN"/>
              </w:rPr>
            </w:pPr>
            <w:r w:rsidRPr="009C526C">
              <w:rPr>
                <w:rFonts w:eastAsia="Times New Roman"/>
                <w:b/>
                <w:bCs/>
                <w:color w:val="000000"/>
                <w:cs/>
                <w:lang w:eastAsia="zh-CN"/>
              </w:rPr>
              <w:t>1</w:t>
            </w:r>
            <w:r w:rsidRPr="009C526C">
              <w:rPr>
                <w:rFonts w:eastAsia="Times New Roman"/>
                <w:b/>
                <w:bCs/>
                <w:color w:val="000000"/>
                <w:lang w:eastAsia="zh-CN"/>
              </w:rPr>
              <w:t>,</w:t>
            </w:r>
            <w:r w:rsidRPr="009C526C">
              <w:rPr>
                <w:rFonts w:eastAsia="Times New Roman"/>
                <w:b/>
                <w:bCs/>
                <w:color w:val="000000"/>
                <w:cs/>
                <w:lang w:eastAsia="zh-CN"/>
              </w:rPr>
              <w:t>018</w:t>
            </w:r>
            <w:r w:rsidRPr="009C526C">
              <w:rPr>
                <w:rFonts w:eastAsia="Times New Roman"/>
                <w:b/>
                <w:bCs/>
                <w:color w:val="000000"/>
                <w:lang w:eastAsia="zh-CN"/>
              </w:rPr>
              <w:t>,</w:t>
            </w:r>
            <w:r w:rsidRPr="009C526C">
              <w:rPr>
                <w:rFonts w:eastAsia="Times New Roman"/>
                <w:b/>
                <w:bCs/>
                <w:color w:val="000000"/>
                <w:cs/>
                <w:lang w:eastAsia="zh-CN"/>
              </w:rPr>
              <w:t>018</w:t>
            </w:r>
          </w:p>
        </w:tc>
        <w:tc>
          <w:tcPr>
            <w:tcW w:w="270" w:type="dxa"/>
            <w:vAlign w:val="center"/>
          </w:tcPr>
          <w:p w14:paraId="15CD890B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0F2764" w14:textId="45D3BB80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9C526C"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  <w:t>948,651</w:t>
            </w:r>
          </w:p>
        </w:tc>
      </w:tr>
      <w:tr w:rsidR="00610636" w:rsidRPr="009C526C" w14:paraId="47AAB675" w14:textId="77777777" w:rsidTr="007D1712">
        <w:tc>
          <w:tcPr>
            <w:tcW w:w="5490" w:type="dxa"/>
            <w:vAlign w:val="center"/>
          </w:tcPr>
          <w:p w14:paraId="783507DD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257BA418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615" w:type="dxa"/>
            <w:tcBorders>
              <w:top w:val="double" w:sz="4" w:space="0" w:color="auto"/>
            </w:tcBorders>
            <w:vAlign w:val="center"/>
          </w:tcPr>
          <w:p w14:paraId="1352FB79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718600C2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3CD80E55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</w:tr>
      <w:tr w:rsidR="00610636" w:rsidRPr="009C526C" w14:paraId="37414A7F" w14:textId="77777777" w:rsidTr="007D1712">
        <w:tc>
          <w:tcPr>
            <w:tcW w:w="5490" w:type="dxa"/>
            <w:vAlign w:val="bottom"/>
          </w:tcPr>
          <w:p w14:paraId="7B268FB3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9C526C">
              <w:rPr>
                <w:b/>
                <w:bCs/>
                <w:i/>
                <w:iCs/>
                <w:cs/>
              </w:rPr>
              <w:t>การจำแนกรายได้</w:t>
            </w:r>
          </w:p>
        </w:tc>
        <w:tc>
          <w:tcPr>
            <w:tcW w:w="275" w:type="dxa"/>
            <w:gridSpan w:val="2"/>
          </w:tcPr>
          <w:p w14:paraId="1163C722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vAlign w:val="center"/>
          </w:tcPr>
          <w:p w14:paraId="3BDB15A1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5ED996C1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5C795F13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</w:tr>
      <w:tr w:rsidR="00610636" w:rsidRPr="009C526C" w14:paraId="7C4BFC79" w14:textId="77777777" w:rsidTr="007D1712">
        <w:tc>
          <w:tcPr>
            <w:tcW w:w="5490" w:type="dxa"/>
          </w:tcPr>
          <w:p w14:paraId="5ED3C7DF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t>ส่วนงานภูมิศาสตร์หลัก</w:t>
            </w:r>
          </w:p>
        </w:tc>
        <w:tc>
          <w:tcPr>
            <w:tcW w:w="275" w:type="dxa"/>
            <w:gridSpan w:val="2"/>
          </w:tcPr>
          <w:p w14:paraId="7DA798C4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vAlign w:val="center"/>
          </w:tcPr>
          <w:p w14:paraId="219C807B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0BF9AA1B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03FF82DD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</w:tr>
      <w:tr w:rsidR="00610636" w:rsidRPr="009C526C" w14:paraId="11D62D85" w14:textId="77777777" w:rsidTr="007D1712">
        <w:tc>
          <w:tcPr>
            <w:tcW w:w="5490" w:type="dxa"/>
          </w:tcPr>
          <w:p w14:paraId="0A21A3E6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ไทย</w:t>
            </w:r>
          </w:p>
        </w:tc>
        <w:tc>
          <w:tcPr>
            <w:tcW w:w="275" w:type="dxa"/>
            <w:gridSpan w:val="2"/>
          </w:tcPr>
          <w:p w14:paraId="47995E6F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</w:tcPr>
          <w:p w14:paraId="61C8A4C9" w14:textId="6FEA0B57" w:rsidR="00610636" w:rsidRPr="009C526C" w:rsidRDefault="005A3DA2" w:rsidP="00610636">
            <w:pPr>
              <w:pStyle w:val="a1"/>
              <w:tabs>
                <w:tab w:val="decimal" w:pos="1145"/>
              </w:tabs>
              <w:ind w:right="0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699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,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776</w:t>
            </w:r>
          </w:p>
        </w:tc>
        <w:tc>
          <w:tcPr>
            <w:tcW w:w="270" w:type="dxa"/>
            <w:vAlign w:val="center"/>
          </w:tcPr>
          <w:p w14:paraId="69669267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</w:tcPr>
          <w:p w14:paraId="1F0B5C07" w14:textId="4E360C52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9C526C">
              <w:t>633,275</w:t>
            </w:r>
          </w:p>
        </w:tc>
      </w:tr>
      <w:tr w:rsidR="00610636" w:rsidRPr="009C526C" w14:paraId="65B967D2" w14:textId="77777777" w:rsidTr="007D1712">
        <w:tc>
          <w:tcPr>
            <w:tcW w:w="5490" w:type="dxa"/>
          </w:tcPr>
          <w:p w14:paraId="609D0AE6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กลุ่มประเทศเอเชียตะวันออกเฉียงใต้</w:t>
            </w:r>
          </w:p>
        </w:tc>
        <w:tc>
          <w:tcPr>
            <w:tcW w:w="275" w:type="dxa"/>
            <w:gridSpan w:val="2"/>
          </w:tcPr>
          <w:p w14:paraId="03B8139E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</w:tcPr>
          <w:p w14:paraId="47D543C1" w14:textId="7FE7115F" w:rsidR="00610636" w:rsidRPr="009C526C" w:rsidRDefault="005A3DA2" w:rsidP="00610636">
            <w:pPr>
              <w:pStyle w:val="a1"/>
              <w:tabs>
                <w:tab w:val="decimal" w:pos="1145"/>
              </w:tabs>
              <w:ind w:right="0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275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,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319</w:t>
            </w:r>
          </w:p>
        </w:tc>
        <w:tc>
          <w:tcPr>
            <w:tcW w:w="270" w:type="dxa"/>
            <w:vAlign w:val="center"/>
          </w:tcPr>
          <w:p w14:paraId="5B951529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</w:tcPr>
          <w:p w14:paraId="01599BC4" w14:textId="0A8378F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9C526C">
              <w:t>290,507</w:t>
            </w:r>
          </w:p>
        </w:tc>
      </w:tr>
      <w:tr w:rsidR="00610636" w:rsidRPr="009C526C" w14:paraId="0477365D" w14:textId="77777777" w:rsidTr="007D1712">
        <w:tc>
          <w:tcPr>
            <w:tcW w:w="5490" w:type="dxa"/>
          </w:tcPr>
          <w:p w14:paraId="14D0D748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ประเทศอื่นๆ</w:t>
            </w:r>
          </w:p>
        </w:tc>
        <w:tc>
          <w:tcPr>
            <w:tcW w:w="275" w:type="dxa"/>
            <w:gridSpan w:val="2"/>
          </w:tcPr>
          <w:p w14:paraId="2ADFAAFE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F90D6" w14:textId="710E11BC" w:rsidR="00610636" w:rsidRPr="009C526C" w:rsidRDefault="005A3DA2" w:rsidP="00610636">
            <w:pPr>
              <w:pStyle w:val="a1"/>
              <w:tabs>
                <w:tab w:val="decimal" w:pos="1145"/>
              </w:tabs>
              <w:ind w:right="0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42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,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923</w:t>
            </w:r>
          </w:p>
        </w:tc>
        <w:tc>
          <w:tcPr>
            <w:tcW w:w="270" w:type="dxa"/>
            <w:vAlign w:val="center"/>
          </w:tcPr>
          <w:p w14:paraId="27545549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588871" w14:textId="70C440AB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9C526C">
              <w:t>24,869</w:t>
            </w:r>
          </w:p>
        </w:tc>
      </w:tr>
      <w:tr w:rsidR="00610636" w:rsidRPr="009C526C" w14:paraId="292D39EF" w14:textId="77777777" w:rsidTr="007D1712">
        <w:tc>
          <w:tcPr>
            <w:tcW w:w="5490" w:type="dxa"/>
          </w:tcPr>
          <w:p w14:paraId="6C6D430F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C526C">
              <w:rPr>
                <w:rFonts w:eastAsia="Times New Roman"/>
                <w:b/>
                <w:bCs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36B275E9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622F01" w14:textId="42054875" w:rsidR="00610636" w:rsidRPr="009C526C" w:rsidRDefault="005A3DA2" w:rsidP="00610636">
            <w:pPr>
              <w:pStyle w:val="a1"/>
              <w:tabs>
                <w:tab w:val="decimal" w:pos="1145"/>
              </w:tabs>
              <w:ind w:right="0"/>
              <w:jc w:val="center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  <w:t>1</w:t>
            </w: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  <w:t>018</w:t>
            </w: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  <w:t>018</w:t>
            </w:r>
          </w:p>
        </w:tc>
        <w:tc>
          <w:tcPr>
            <w:tcW w:w="270" w:type="dxa"/>
            <w:vAlign w:val="center"/>
          </w:tcPr>
          <w:p w14:paraId="0CB21E85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499030" w14:textId="33F1CF04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9C526C"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  <w:t>948,651</w:t>
            </w:r>
          </w:p>
        </w:tc>
      </w:tr>
      <w:tr w:rsidR="00610636" w:rsidRPr="009C526C" w14:paraId="06820757" w14:textId="77777777" w:rsidTr="007D1712">
        <w:tc>
          <w:tcPr>
            <w:tcW w:w="5490" w:type="dxa"/>
          </w:tcPr>
          <w:p w14:paraId="47145E04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5" w:type="dxa"/>
            <w:gridSpan w:val="2"/>
          </w:tcPr>
          <w:p w14:paraId="73679146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673D11C1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2CDF0589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02E42C3E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</w:tr>
      <w:tr w:rsidR="00610636" w:rsidRPr="009C526C" w14:paraId="00E39B07" w14:textId="77777777" w:rsidTr="007D1712">
        <w:tc>
          <w:tcPr>
            <w:tcW w:w="5490" w:type="dxa"/>
          </w:tcPr>
          <w:p w14:paraId="45604CA7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lastRenderedPageBreak/>
              <w:t>ประเภทสินค้า/บริการหลัก</w:t>
            </w:r>
          </w:p>
        </w:tc>
        <w:tc>
          <w:tcPr>
            <w:tcW w:w="275" w:type="dxa"/>
            <w:gridSpan w:val="2"/>
          </w:tcPr>
          <w:p w14:paraId="1A698E68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5E88FDFA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488443A0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152328DE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</w:tr>
      <w:tr w:rsidR="005A3DA2" w:rsidRPr="009C526C" w14:paraId="3D79F1D8" w14:textId="77777777" w:rsidTr="007D1712">
        <w:tc>
          <w:tcPr>
            <w:tcW w:w="5490" w:type="dxa"/>
          </w:tcPr>
          <w:p w14:paraId="36BF0EDF" w14:textId="77777777" w:rsidR="005A3DA2" w:rsidRPr="009C526C" w:rsidRDefault="005A3DA2" w:rsidP="005A3D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>บริการให้เช่าวงจร</w:t>
            </w:r>
          </w:p>
        </w:tc>
        <w:tc>
          <w:tcPr>
            <w:tcW w:w="275" w:type="dxa"/>
            <w:gridSpan w:val="2"/>
          </w:tcPr>
          <w:p w14:paraId="5AAA44BF" w14:textId="77777777" w:rsidR="005A3DA2" w:rsidRPr="009C526C" w:rsidRDefault="005A3DA2" w:rsidP="005A3D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511C407B" w14:textId="57F1B0F9" w:rsidR="005A3DA2" w:rsidRPr="009C526C" w:rsidRDefault="005A3DA2" w:rsidP="005A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9C526C">
              <w:t xml:space="preserve"> 928,034 </w:t>
            </w:r>
          </w:p>
        </w:tc>
        <w:tc>
          <w:tcPr>
            <w:tcW w:w="270" w:type="dxa"/>
            <w:vAlign w:val="center"/>
          </w:tcPr>
          <w:p w14:paraId="43E29A81" w14:textId="77777777" w:rsidR="005A3DA2" w:rsidRPr="009C526C" w:rsidRDefault="005A3DA2" w:rsidP="005A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74E2F50" w14:textId="01B4DD81" w:rsidR="005A3DA2" w:rsidRPr="009C526C" w:rsidRDefault="005A3DA2" w:rsidP="005A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9C526C">
              <w:t xml:space="preserve"> 889,527</w:t>
            </w:r>
          </w:p>
        </w:tc>
      </w:tr>
      <w:tr w:rsidR="005A3DA2" w:rsidRPr="009C526C" w14:paraId="4A61202D" w14:textId="77777777" w:rsidTr="007D1712">
        <w:tc>
          <w:tcPr>
            <w:tcW w:w="5490" w:type="dxa"/>
          </w:tcPr>
          <w:p w14:paraId="0A3FC6E3" w14:textId="77777777" w:rsidR="005A3DA2" w:rsidRPr="009C526C" w:rsidRDefault="005A3DA2" w:rsidP="005A3D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>ขายอุปกรณ์โครงข่าย</w:t>
            </w:r>
          </w:p>
        </w:tc>
        <w:tc>
          <w:tcPr>
            <w:tcW w:w="275" w:type="dxa"/>
            <w:gridSpan w:val="2"/>
          </w:tcPr>
          <w:p w14:paraId="4BBD96A8" w14:textId="77777777" w:rsidR="005A3DA2" w:rsidRPr="009C526C" w:rsidRDefault="005A3DA2" w:rsidP="005A3D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43497A9B" w14:textId="3BD20664" w:rsidR="005A3DA2" w:rsidRPr="009C526C" w:rsidRDefault="005A3DA2" w:rsidP="005A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9C526C">
              <w:t xml:space="preserve"> 85,979 </w:t>
            </w:r>
          </w:p>
        </w:tc>
        <w:tc>
          <w:tcPr>
            <w:tcW w:w="270" w:type="dxa"/>
            <w:vAlign w:val="center"/>
          </w:tcPr>
          <w:p w14:paraId="74F16266" w14:textId="77777777" w:rsidR="005A3DA2" w:rsidRPr="009C526C" w:rsidRDefault="005A3DA2" w:rsidP="005A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B58D7F1" w14:textId="12A23F22" w:rsidR="005A3DA2" w:rsidRPr="009C526C" w:rsidRDefault="005A3DA2" w:rsidP="005A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9C526C">
              <w:t xml:space="preserve"> 53,062</w:t>
            </w:r>
          </w:p>
        </w:tc>
      </w:tr>
      <w:tr w:rsidR="005A3DA2" w:rsidRPr="009C526C" w14:paraId="4B837356" w14:textId="77777777" w:rsidTr="007D1712">
        <w:tc>
          <w:tcPr>
            <w:tcW w:w="5490" w:type="dxa"/>
          </w:tcPr>
          <w:p w14:paraId="0B1C4048" w14:textId="77777777" w:rsidR="005A3DA2" w:rsidRPr="009C526C" w:rsidRDefault="005A3DA2" w:rsidP="005A3D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>บริการติดตั้งอุปกรณ์โครงข่าย</w:t>
            </w:r>
          </w:p>
        </w:tc>
        <w:tc>
          <w:tcPr>
            <w:tcW w:w="275" w:type="dxa"/>
            <w:gridSpan w:val="2"/>
          </w:tcPr>
          <w:p w14:paraId="55DACD24" w14:textId="77777777" w:rsidR="005A3DA2" w:rsidRPr="009C526C" w:rsidRDefault="005A3DA2" w:rsidP="005A3D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45FCC6C1" w14:textId="124D0BD0" w:rsidR="005A3DA2" w:rsidRPr="009C526C" w:rsidRDefault="005A3DA2" w:rsidP="005A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9C526C">
              <w:t xml:space="preserve"> 3,279 </w:t>
            </w:r>
          </w:p>
        </w:tc>
        <w:tc>
          <w:tcPr>
            <w:tcW w:w="270" w:type="dxa"/>
            <w:vAlign w:val="center"/>
          </w:tcPr>
          <w:p w14:paraId="0D61AA71" w14:textId="77777777" w:rsidR="005A3DA2" w:rsidRPr="009C526C" w:rsidRDefault="005A3DA2" w:rsidP="005A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6D459BC" w14:textId="755CC7B4" w:rsidR="005A3DA2" w:rsidRPr="009C526C" w:rsidRDefault="005A3DA2" w:rsidP="005A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9C526C">
              <w:t xml:space="preserve"> 5,330</w:t>
            </w:r>
          </w:p>
        </w:tc>
      </w:tr>
      <w:tr w:rsidR="005A3DA2" w:rsidRPr="009C526C" w14:paraId="4D23C042" w14:textId="77777777" w:rsidTr="007D1712">
        <w:tc>
          <w:tcPr>
            <w:tcW w:w="5490" w:type="dxa"/>
          </w:tcPr>
          <w:p w14:paraId="0CEC95C5" w14:textId="77777777" w:rsidR="005A3DA2" w:rsidRPr="009C526C" w:rsidRDefault="005A3DA2" w:rsidP="005A3D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i/>
                <w:iCs/>
                <w:cs/>
              </w:rPr>
            </w:pPr>
            <w:r w:rsidRPr="009C526C">
              <w:rPr>
                <w:cs/>
              </w:rPr>
              <w:t>บริหารจัดการและให้บริการบำรุงรักษาโครงข่าย</w:t>
            </w:r>
          </w:p>
        </w:tc>
        <w:tc>
          <w:tcPr>
            <w:tcW w:w="269" w:type="dxa"/>
          </w:tcPr>
          <w:p w14:paraId="6B3A4CC7" w14:textId="77777777" w:rsidR="005A3DA2" w:rsidRPr="009C526C" w:rsidRDefault="005A3DA2" w:rsidP="005A3D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i/>
                <w:iCs/>
                <w:cs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0608F" w14:textId="7853D419" w:rsidR="005A3DA2" w:rsidRPr="009C526C" w:rsidRDefault="005A3DA2" w:rsidP="005A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9C526C">
              <w:t xml:space="preserve"> 726</w:t>
            </w:r>
          </w:p>
        </w:tc>
        <w:tc>
          <w:tcPr>
            <w:tcW w:w="270" w:type="dxa"/>
            <w:vAlign w:val="center"/>
          </w:tcPr>
          <w:p w14:paraId="41A527F0" w14:textId="77777777" w:rsidR="005A3DA2" w:rsidRPr="009C526C" w:rsidRDefault="005A3DA2" w:rsidP="005A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A01CB" w14:textId="036638C2" w:rsidR="005A3DA2" w:rsidRPr="009C526C" w:rsidRDefault="005A3DA2" w:rsidP="005A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9C526C">
              <w:t xml:space="preserve"> 732</w:t>
            </w:r>
          </w:p>
        </w:tc>
      </w:tr>
      <w:tr w:rsidR="00610636" w:rsidRPr="009C526C" w14:paraId="5B6DE95F" w14:textId="77777777" w:rsidTr="007D1712">
        <w:tc>
          <w:tcPr>
            <w:tcW w:w="5490" w:type="dxa"/>
          </w:tcPr>
          <w:p w14:paraId="6F937306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b/>
                <w:bCs/>
                <w:cs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06B09F39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D912DE" w14:textId="7186C0F1" w:rsidR="00610636" w:rsidRPr="009C526C" w:rsidRDefault="005A3DA2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9C526C">
              <w:rPr>
                <w:rFonts w:eastAsia="Times New Roman"/>
                <w:b/>
                <w:bCs/>
                <w:color w:val="000000"/>
                <w:cs/>
                <w:lang w:eastAsia="zh-CN"/>
              </w:rPr>
              <w:t>1</w:t>
            </w:r>
            <w:r w:rsidRPr="009C526C">
              <w:rPr>
                <w:rFonts w:eastAsia="Times New Roman"/>
                <w:b/>
                <w:bCs/>
                <w:color w:val="000000"/>
                <w:lang w:eastAsia="zh-CN"/>
              </w:rPr>
              <w:t>,</w:t>
            </w:r>
            <w:r w:rsidRPr="009C526C">
              <w:rPr>
                <w:rFonts w:eastAsia="Times New Roman"/>
                <w:b/>
                <w:bCs/>
                <w:color w:val="000000"/>
                <w:cs/>
                <w:lang w:eastAsia="zh-CN"/>
              </w:rPr>
              <w:t>018</w:t>
            </w:r>
            <w:r w:rsidRPr="009C526C">
              <w:rPr>
                <w:rFonts w:eastAsia="Times New Roman"/>
                <w:b/>
                <w:bCs/>
                <w:color w:val="000000"/>
                <w:lang w:eastAsia="zh-CN"/>
              </w:rPr>
              <w:t>,</w:t>
            </w:r>
            <w:r w:rsidRPr="009C526C">
              <w:rPr>
                <w:rFonts w:eastAsia="Times New Roman"/>
                <w:b/>
                <w:bCs/>
                <w:color w:val="000000"/>
                <w:cs/>
                <w:lang w:eastAsia="zh-CN"/>
              </w:rPr>
              <w:t>018</w:t>
            </w:r>
          </w:p>
        </w:tc>
        <w:tc>
          <w:tcPr>
            <w:tcW w:w="270" w:type="dxa"/>
            <w:vAlign w:val="center"/>
          </w:tcPr>
          <w:p w14:paraId="62B59B39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10CBF8" w14:textId="039C216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9C526C"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  <w:t>948,651</w:t>
            </w:r>
          </w:p>
        </w:tc>
      </w:tr>
      <w:tr w:rsidR="00F9385B" w:rsidRPr="00AC6C5D" w14:paraId="4398DEF3" w14:textId="77777777" w:rsidTr="007D1712">
        <w:tc>
          <w:tcPr>
            <w:tcW w:w="5490" w:type="dxa"/>
          </w:tcPr>
          <w:p w14:paraId="79EC5534" w14:textId="77777777" w:rsidR="00F9385B" w:rsidRPr="00AC6C5D" w:rsidRDefault="00F9385B" w:rsidP="00610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275" w:type="dxa"/>
            <w:gridSpan w:val="2"/>
          </w:tcPr>
          <w:p w14:paraId="7A8D947D" w14:textId="77777777" w:rsidR="00F9385B" w:rsidRPr="00AC6C5D" w:rsidRDefault="00F9385B" w:rsidP="00610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sz w:val="20"/>
                <w:szCs w:val="20"/>
                <w:cs/>
              </w:rPr>
            </w:pPr>
          </w:p>
        </w:tc>
        <w:tc>
          <w:tcPr>
            <w:tcW w:w="161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4866F21" w14:textId="77777777" w:rsidR="00F9385B" w:rsidRPr="00AC6C5D" w:rsidRDefault="00F9385B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5462183C" w14:textId="77777777" w:rsidR="00F9385B" w:rsidRPr="00AC6C5D" w:rsidRDefault="00F9385B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2488811" w14:textId="77777777" w:rsidR="00F9385B" w:rsidRPr="00AC6C5D" w:rsidRDefault="00F9385B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sz w:val="20"/>
                <w:szCs w:val="20"/>
                <w:lang w:eastAsia="zh-CN"/>
              </w:rPr>
            </w:pPr>
          </w:p>
        </w:tc>
      </w:tr>
      <w:tr w:rsidR="00610636" w:rsidRPr="009C526C" w14:paraId="26AD50E6" w14:textId="77777777" w:rsidTr="007D1712">
        <w:tc>
          <w:tcPr>
            <w:tcW w:w="5490" w:type="dxa"/>
          </w:tcPr>
          <w:p w14:paraId="229EBA27" w14:textId="4A99044A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275" w:type="dxa"/>
            <w:gridSpan w:val="2"/>
          </w:tcPr>
          <w:p w14:paraId="3E583F70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center"/>
          </w:tcPr>
          <w:p w14:paraId="5A867A49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270" w:type="dxa"/>
            <w:vAlign w:val="center"/>
          </w:tcPr>
          <w:p w14:paraId="740E311C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5F7F0345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</w:tr>
      <w:tr w:rsidR="00610636" w:rsidRPr="009C526C" w14:paraId="2C26DC8D" w14:textId="77777777" w:rsidTr="007D1712">
        <w:tc>
          <w:tcPr>
            <w:tcW w:w="5490" w:type="dxa"/>
          </w:tcPr>
          <w:p w14:paraId="6205516F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ณ เวลาใดเวลาหนึ่ง</w:t>
            </w:r>
          </w:p>
        </w:tc>
        <w:tc>
          <w:tcPr>
            <w:tcW w:w="275" w:type="dxa"/>
            <w:gridSpan w:val="2"/>
          </w:tcPr>
          <w:p w14:paraId="0111ECEA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27BA7B77" w14:textId="221EF9B9" w:rsidR="00610636" w:rsidRPr="009C526C" w:rsidRDefault="005A3DA2" w:rsidP="00C00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70"/>
              <w:jc w:val="center"/>
            </w:pPr>
            <w:r w:rsidRPr="009C526C">
              <w:t>19,174</w:t>
            </w:r>
          </w:p>
        </w:tc>
        <w:tc>
          <w:tcPr>
            <w:tcW w:w="270" w:type="dxa"/>
            <w:vAlign w:val="center"/>
          </w:tcPr>
          <w:p w14:paraId="381F4F63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4354F10" w14:textId="494F3875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9C526C">
              <w:t>5,562</w:t>
            </w:r>
          </w:p>
        </w:tc>
      </w:tr>
      <w:tr w:rsidR="00610636" w:rsidRPr="009C526C" w14:paraId="5EE866E1" w14:textId="77777777" w:rsidTr="007D1712">
        <w:tc>
          <w:tcPr>
            <w:tcW w:w="5490" w:type="dxa"/>
          </w:tcPr>
          <w:p w14:paraId="69E7C87D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ตลอดช่วงเวลาหนึ่ง</w:t>
            </w:r>
          </w:p>
        </w:tc>
        <w:tc>
          <w:tcPr>
            <w:tcW w:w="275" w:type="dxa"/>
            <w:gridSpan w:val="2"/>
          </w:tcPr>
          <w:p w14:paraId="7C03573F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7050C" w14:textId="39E73474" w:rsidR="00610636" w:rsidRPr="009C526C" w:rsidRDefault="005A3DA2" w:rsidP="00C00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70"/>
              <w:jc w:val="center"/>
            </w:pPr>
            <w:r w:rsidRPr="009C526C">
              <w:t>998,84</w:t>
            </w:r>
            <w:r w:rsidR="007D1712">
              <w:rPr>
                <w:rFonts w:hint="cs"/>
                <w:cs/>
              </w:rPr>
              <w:t>4</w:t>
            </w:r>
          </w:p>
        </w:tc>
        <w:tc>
          <w:tcPr>
            <w:tcW w:w="270" w:type="dxa"/>
            <w:vAlign w:val="center"/>
          </w:tcPr>
          <w:p w14:paraId="04C96C43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B0415" w14:textId="7F35BE50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9C526C">
              <w:t>943,089</w:t>
            </w:r>
          </w:p>
        </w:tc>
      </w:tr>
      <w:tr w:rsidR="00610636" w:rsidRPr="009C526C" w14:paraId="261494E3" w14:textId="77777777" w:rsidTr="007D1712">
        <w:tc>
          <w:tcPr>
            <w:tcW w:w="5490" w:type="dxa"/>
          </w:tcPr>
          <w:p w14:paraId="14BFA9FF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b/>
                <w:bCs/>
                <w:cs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17E95077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C09AE0" w14:textId="66740B00" w:rsidR="00610636" w:rsidRPr="009C526C" w:rsidRDefault="005A3DA2" w:rsidP="00C00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70"/>
              <w:jc w:val="center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9C526C">
              <w:rPr>
                <w:rFonts w:eastAsia="Times New Roman"/>
                <w:b/>
                <w:bCs/>
                <w:color w:val="000000"/>
                <w:lang w:eastAsia="zh-CN"/>
              </w:rPr>
              <w:t>1,018,01</w:t>
            </w:r>
            <w:r w:rsidR="007D1712">
              <w:rPr>
                <w:rFonts w:eastAsia="Times New Roman" w:hint="cs"/>
                <w:b/>
                <w:bCs/>
                <w:color w:val="000000"/>
                <w:cs/>
                <w:lang w:eastAsia="zh-CN"/>
              </w:rPr>
              <w:t>8</w:t>
            </w:r>
          </w:p>
        </w:tc>
        <w:tc>
          <w:tcPr>
            <w:tcW w:w="270" w:type="dxa"/>
            <w:vAlign w:val="center"/>
          </w:tcPr>
          <w:p w14:paraId="340285AD" w14:textId="77777777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CF12E4" w14:textId="4BD2ECC9" w:rsidR="00610636" w:rsidRPr="009C526C" w:rsidRDefault="00610636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9C526C">
              <w:rPr>
                <w:b/>
                <w:bCs/>
              </w:rPr>
              <w:t>948,651</w:t>
            </w:r>
          </w:p>
        </w:tc>
      </w:tr>
      <w:tr w:rsidR="00F9385B" w:rsidRPr="00AC6C5D" w14:paraId="7A7DED48" w14:textId="77777777" w:rsidTr="007D1712">
        <w:tc>
          <w:tcPr>
            <w:tcW w:w="5490" w:type="dxa"/>
          </w:tcPr>
          <w:p w14:paraId="3E2C264E" w14:textId="77777777" w:rsidR="00F9385B" w:rsidRPr="00AC6C5D" w:rsidRDefault="00F9385B" w:rsidP="00610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5" w:type="dxa"/>
            <w:gridSpan w:val="2"/>
          </w:tcPr>
          <w:p w14:paraId="3EC66690" w14:textId="77777777" w:rsidR="00F9385B" w:rsidRPr="00AC6C5D" w:rsidRDefault="00F9385B" w:rsidP="00610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1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C596F30" w14:textId="77777777" w:rsidR="00F9385B" w:rsidRPr="00AC6C5D" w:rsidRDefault="00F9385B" w:rsidP="005A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6E0B6C36" w14:textId="77777777" w:rsidR="00F9385B" w:rsidRPr="00AC6C5D" w:rsidRDefault="00F9385B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</w:tcPr>
          <w:p w14:paraId="47434369" w14:textId="77777777" w:rsidR="00F9385B" w:rsidRPr="00AC6C5D" w:rsidRDefault="00F9385B" w:rsidP="00610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b/>
                <w:bCs/>
                <w:sz w:val="20"/>
                <w:szCs w:val="20"/>
              </w:rPr>
            </w:pPr>
          </w:p>
        </w:tc>
      </w:tr>
      <w:tr w:rsidR="00F9385B" w:rsidRPr="009C526C" w14:paraId="2D292FFF" w14:textId="77777777" w:rsidTr="007D1712">
        <w:tc>
          <w:tcPr>
            <w:tcW w:w="5490" w:type="dxa"/>
          </w:tcPr>
          <w:p w14:paraId="63880740" w14:textId="77777777" w:rsidR="00F9385B" w:rsidRPr="009C526C" w:rsidRDefault="00F9385B" w:rsidP="00F93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275" w:type="dxa"/>
            <w:gridSpan w:val="2"/>
          </w:tcPr>
          <w:p w14:paraId="748B1E8E" w14:textId="77777777" w:rsidR="00F9385B" w:rsidRPr="009C526C" w:rsidRDefault="00F9385B" w:rsidP="00F93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1820148A" w14:textId="29402B90" w:rsidR="00F9385B" w:rsidRPr="009C526C" w:rsidRDefault="00F9385B" w:rsidP="00C00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70"/>
              <w:jc w:val="center"/>
            </w:pPr>
            <w:r w:rsidRPr="009C526C">
              <w:t>15</w:t>
            </w:r>
            <w:r w:rsidR="007D1712">
              <w:rPr>
                <w:rFonts w:hint="cs"/>
                <w:cs/>
              </w:rPr>
              <w:t>9</w:t>
            </w:r>
            <w:r w:rsidR="00C009C7" w:rsidRPr="009C526C">
              <w:t>,</w:t>
            </w:r>
            <w:r w:rsidR="007D1712">
              <w:rPr>
                <w:rFonts w:hint="cs"/>
                <w:cs/>
              </w:rPr>
              <w:t>14</w:t>
            </w:r>
            <w:r w:rsidR="00AC6C5D">
              <w:t>4</w:t>
            </w:r>
          </w:p>
        </w:tc>
        <w:tc>
          <w:tcPr>
            <w:tcW w:w="270" w:type="dxa"/>
            <w:vAlign w:val="bottom"/>
          </w:tcPr>
          <w:p w14:paraId="21C0BBCA" w14:textId="77777777" w:rsidR="00F9385B" w:rsidRPr="009C526C" w:rsidRDefault="00F9385B" w:rsidP="00F9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9F0FD0F" w14:textId="4700E7FD" w:rsidR="00F9385B" w:rsidRPr="009C526C" w:rsidRDefault="00F9385B" w:rsidP="00F9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9C526C">
              <w:t>197,953</w:t>
            </w:r>
          </w:p>
        </w:tc>
      </w:tr>
      <w:tr w:rsidR="00F9385B" w:rsidRPr="00AC6C5D" w14:paraId="7CEEF261" w14:textId="77777777" w:rsidTr="007D1712">
        <w:tc>
          <w:tcPr>
            <w:tcW w:w="5490" w:type="dxa"/>
          </w:tcPr>
          <w:p w14:paraId="3802FBC9" w14:textId="77777777" w:rsidR="00F9385B" w:rsidRPr="00AC6C5D" w:rsidRDefault="00F9385B" w:rsidP="00F93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275" w:type="dxa"/>
            <w:gridSpan w:val="2"/>
          </w:tcPr>
          <w:p w14:paraId="65820F81" w14:textId="77777777" w:rsidR="00F9385B" w:rsidRPr="00AC6C5D" w:rsidRDefault="00F9385B" w:rsidP="00F93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4999BEA0" w14:textId="77777777" w:rsidR="00F9385B" w:rsidRPr="00AC6C5D" w:rsidRDefault="00F9385B" w:rsidP="00F9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A32D625" w14:textId="77777777" w:rsidR="00F9385B" w:rsidRPr="00AC6C5D" w:rsidRDefault="00F9385B" w:rsidP="00F9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7B4E10FF" w14:textId="77777777" w:rsidR="00F9385B" w:rsidRPr="00AC6C5D" w:rsidRDefault="00F9385B" w:rsidP="00F9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F9385B" w:rsidRPr="009C526C" w14:paraId="3F691328" w14:textId="77777777" w:rsidTr="007D1712">
        <w:tc>
          <w:tcPr>
            <w:tcW w:w="5490" w:type="dxa"/>
            <w:vAlign w:val="bottom"/>
          </w:tcPr>
          <w:p w14:paraId="0EBD4EEE" w14:textId="1665E8E3" w:rsidR="00F9385B" w:rsidRPr="009C526C" w:rsidRDefault="00F9385B" w:rsidP="00F93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 xml:space="preserve">สินทรัพย์ส่วนงาน ณ วันที่ </w:t>
            </w:r>
            <w:r w:rsidRPr="009C526C">
              <w:t xml:space="preserve">30 </w:t>
            </w:r>
            <w:r w:rsidRPr="009C526C">
              <w:rPr>
                <w:rFonts w:hint="cs"/>
                <w:cs/>
              </w:rPr>
              <w:t>มิถุนายน</w:t>
            </w:r>
            <w:r w:rsidRPr="009C526C">
              <w:rPr>
                <w:cs/>
              </w:rPr>
              <w:t>/</w:t>
            </w:r>
            <w:r w:rsidRPr="009C526C">
              <w:t xml:space="preserve"> 31</w:t>
            </w:r>
            <w:r w:rsidRPr="009C526C">
              <w:rPr>
                <w:cs/>
              </w:rPr>
              <w:t xml:space="preserve"> ธันวาคม</w:t>
            </w:r>
          </w:p>
        </w:tc>
        <w:tc>
          <w:tcPr>
            <w:tcW w:w="275" w:type="dxa"/>
            <w:gridSpan w:val="2"/>
          </w:tcPr>
          <w:p w14:paraId="0F89B9EF" w14:textId="77777777" w:rsidR="00F9385B" w:rsidRPr="009C526C" w:rsidRDefault="00F9385B" w:rsidP="00F93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31AEC584" w14:textId="3FDD590D" w:rsidR="00F9385B" w:rsidRPr="009C526C" w:rsidRDefault="00F9385B" w:rsidP="00C009C7">
            <w:pPr>
              <w:ind w:right="73"/>
              <w:jc w:val="right"/>
            </w:pPr>
            <w:r w:rsidRPr="009C526C">
              <w:t>4,</w:t>
            </w:r>
            <w:r w:rsidR="007D1712">
              <w:rPr>
                <w:rFonts w:hint="cs"/>
                <w:cs/>
              </w:rPr>
              <w:t>40</w:t>
            </w:r>
            <w:r w:rsidR="00AC6C5D">
              <w:t>7,092</w:t>
            </w:r>
          </w:p>
        </w:tc>
        <w:tc>
          <w:tcPr>
            <w:tcW w:w="270" w:type="dxa"/>
            <w:vAlign w:val="bottom"/>
          </w:tcPr>
          <w:p w14:paraId="18DC1B91" w14:textId="77777777" w:rsidR="00F9385B" w:rsidRPr="009C526C" w:rsidRDefault="00F9385B" w:rsidP="00F9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F1A4F82" w14:textId="4030E2C3" w:rsidR="00F9385B" w:rsidRPr="009C526C" w:rsidRDefault="00F9385B" w:rsidP="00F9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9C526C">
              <w:t>4,</w:t>
            </w:r>
            <w:r w:rsidR="004B4CEB">
              <w:t>244</w:t>
            </w:r>
            <w:r w:rsidRPr="009C526C">
              <w:t>,</w:t>
            </w:r>
            <w:r w:rsidR="004B4CEB">
              <w:t>851</w:t>
            </w:r>
          </w:p>
        </w:tc>
      </w:tr>
      <w:tr w:rsidR="00F9385B" w:rsidRPr="009C526C" w14:paraId="187998A4" w14:textId="77777777" w:rsidTr="007D1712">
        <w:tc>
          <w:tcPr>
            <w:tcW w:w="5490" w:type="dxa"/>
            <w:vAlign w:val="bottom"/>
          </w:tcPr>
          <w:p w14:paraId="3D10B2B5" w14:textId="2F09A27A" w:rsidR="00F9385B" w:rsidRPr="009C526C" w:rsidRDefault="00F9385B" w:rsidP="00F93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 xml:space="preserve">หนี้สินส่วนงาน ณ วันที่ </w:t>
            </w:r>
            <w:r w:rsidRPr="009C526C">
              <w:t xml:space="preserve">30 </w:t>
            </w:r>
            <w:r w:rsidRPr="009C526C">
              <w:rPr>
                <w:rFonts w:hint="cs"/>
                <w:cs/>
              </w:rPr>
              <w:t>มิถุนายน</w:t>
            </w:r>
            <w:r w:rsidRPr="009C526C">
              <w:rPr>
                <w:cs/>
              </w:rPr>
              <w:t>/</w:t>
            </w:r>
            <w:r w:rsidRPr="009C526C">
              <w:t xml:space="preserve"> 31</w:t>
            </w:r>
            <w:r w:rsidRPr="009C526C">
              <w:rPr>
                <w:cs/>
              </w:rPr>
              <w:t xml:space="preserve"> ธันวาคม</w:t>
            </w:r>
          </w:p>
        </w:tc>
        <w:tc>
          <w:tcPr>
            <w:tcW w:w="275" w:type="dxa"/>
            <w:gridSpan w:val="2"/>
          </w:tcPr>
          <w:p w14:paraId="44A4A70A" w14:textId="77777777" w:rsidR="00F9385B" w:rsidRPr="009C526C" w:rsidRDefault="00F9385B" w:rsidP="00F93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7BA909F0" w14:textId="1602DD3E" w:rsidR="00F9385B" w:rsidRPr="009C526C" w:rsidRDefault="00F9385B" w:rsidP="00C009C7">
            <w:pPr>
              <w:ind w:right="73"/>
              <w:jc w:val="right"/>
              <w:rPr>
                <w:cs/>
              </w:rPr>
            </w:pPr>
            <w:r w:rsidRPr="009C526C">
              <w:t>1,4</w:t>
            </w:r>
            <w:r w:rsidR="00C009C7" w:rsidRPr="009C526C">
              <w:t>2</w:t>
            </w:r>
            <w:r w:rsidR="007D1712">
              <w:rPr>
                <w:rFonts w:hint="cs"/>
                <w:cs/>
              </w:rPr>
              <w:t>8</w:t>
            </w:r>
            <w:r w:rsidR="00C009C7" w:rsidRPr="009C526C">
              <w:t>,</w:t>
            </w:r>
            <w:r w:rsidR="007D1712">
              <w:rPr>
                <w:rFonts w:hint="cs"/>
                <w:cs/>
              </w:rPr>
              <w:t>75</w:t>
            </w:r>
            <w:r w:rsidR="00AC6C5D">
              <w:t>8</w:t>
            </w:r>
          </w:p>
        </w:tc>
        <w:tc>
          <w:tcPr>
            <w:tcW w:w="270" w:type="dxa"/>
            <w:vAlign w:val="bottom"/>
          </w:tcPr>
          <w:p w14:paraId="1EEF3E31" w14:textId="77777777" w:rsidR="00F9385B" w:rsidRPr="009C526C" w:rsidRDefault="00F9385B" w:rsidP="00F9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B3196F8" w14:textId="6F89A027" w:rsidR="00F9385B" w:rsidRPr="009C526C" w:rsidRDefault="00F9385B" w:rsidP="00F9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9C526C">
              <w:t>1,</w:t>
            </w:r>
            <w:r w:rsidR="004B4CEB">
              <w:t>336</w:t>
            </w:r>
            <w:r w:rsidRPr="009C526C">
              <w:t>,</w:t>
            </w:r>
            <w:r w:rsidR="004B4CEB">
              <w:t>310</w:t>
            </w:r>
          </w:p>
        </w:tc>
      </w:tr>
    </w:tbl>
    <w:p w14:paraId="0D752CDC" w14:textId="77777777" w:rsidR="00E359A5" w:rsidRPr="009C526C" w:rsidRDefault="00E359A5" w:rsidP="00AB4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72"/>
        </w:tabs>
        <w:spacing w:line="240" w:lineRule="auto"/>
        <w:rPr>
          <w:spacing w:val="0"/>
          <w:sz w:val="20"/>
          <w:szCs w:val="20"/>
          <w:cs/>
          <w:lang w:val="th-TH"/>
        </w:rPr>
      </w:pPr>
    </w:p>
    <w:p w14:paraId="6932D66E" w14:textId="44366A59" w:rsidR="002F6CBB" w:rsidRPr="009C526C" w:rsidRDefault="00385223" w:rsidP="00491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</w:rPr>
      </w:pPr>
      <w:r w:rsidRPr="009C526C">
        <w:rPr>
          <w:b/>
          <w:bCs/>
          <w:spacing w:val="0"/>
        </w:rPr>
        <w:t>9</w:t>
      </w:r>
      <w:r w:rsidR="002F6CBB" w:rsidRPr="009C526C">
        <w:rPr>
          <w:b/>
          <w:bCs/>
          <w:spacing w:val="0"/>
        </w:rPr>
        <w:tab/>
      </w:r>
      <w:r w:rsidR="002F6CBB" w:rsidRPr="009C526C">
        <w:rPr>
          <w:rFonts w:hint="cs"/>
          <w:b/>
          <w:bCs/>
          <w:spacing w:val="0"/>
          <w:cs/>
        </w:rPr>
        <w:t>เงินปันผล</w:t>
      </w:r>
    </w:p>
    <w:p w14:paraId="769AA462" w14:textId="77777777" w:rsidR="002F6CBB" w:rsidRPr="00AC6C5D" w:rsidRDefault="002F6CBB" w:rsidP="00491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spacing w:val="0"/>
          <w:sz w:val="20"/>
          <w:szCs w:val="20"/>
          <w:cs/>
        </w:rPr>
      </w:pPr>
    </w:p>
    <w:p w14:paraId="2CC5A75D" w14:textId="6EDAEBFD" w:rsidR="002F6CBB" w:rsidRPr="009C526C" w:rsidRDefault="002F6CBB" w:rsidP="002F6C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spacing w:val="0"/>
        </w:rPr>
      </w:pPr>
      <w:r w:rsidRPr="009C526C">
        <w:rPr>
          <w:rFonts w:hint="cs"/>
          <w:spacing w:val="0"/>
          <w:cs/>
          <w:lang w:val="th-TH"/>
        </w:rPr>
        <w:t xml:space="preserve">รายละเอียดเงินปันผลในระหว่างปี </w:t>
      </w:r>
      <w:r w:rsidRPr="009C526C">
        <w:rPr>
          <w:rFonts w:hint="cs"/>
          <w:spacing w:val="0"/>
        </w:rPr>
        <w:t>256</w:t>
      </w:r>
      <w:r w:rsidRPr="009C526C">
        <w:rPr>
          <w:spacing w:val="0"/>
        </w:rPr>
        <w:t>7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>มีดังนี้</w:t>
      </w:r>
    </w:p>
    <w:p w14:paraId="1D347839" w14:textId="77777777" w:rsidR="002F6CBB" w:rsidRPr="00AC6C5D" w:rsidRDefault="002F6CBB" w:rsidP="002F6C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spacing w:val="0"/>
          <w:sz w:val="20"/>
          <w:szCs w:val="20"/>
        </w:rPr>
      </w:pPr>
    </w:p>
    <w:tbl>
      <w:tblPr>
        <w:tblW w:w="9466" w:type="dxa"/>
        <w:tblInd w:w="360" w:type="dxa"/>
        <w:tblLook w:val="04A0" w:firstRow="1" w:lastRow="0" w:firstColumn="1" w:lastColumn="0" w:noHBand="0" w:noVBand="1"/>
      </w:tblPr>
      <w:tblGrid>
        <w:gridCol w:w="2628"/>
        <w:gridCol w:w="1710"/>
        <w:gridCol w:w="1710"/>
        <w:gridCol w:w="360"/>
        <w:gridCol w:w="1350"/>
        <w:gridCol w:w="360"/>
        <w:gridCol w:w="1348"/>
      </w:tblGrid>
      <w:tr w:rsidR="002F6CBB" w:rsidRPr="009C526C" w14:paraId="02F4F535" w14:textId="77777777" w:rsidTr="00744CB8">
        <w:trPr>
          <w:tblHeader/>
        </w:trPr>
        <w:tc>
          <w:tcPr>
            <w:tcW w:w="2628" w:type="dxa"/>
            <w:vAlign w:val="bottom"/>
          </w:tcPr>
          <w:p w14:paraId="14C375F3" w14:textId="77777777" w:rsidR="002F6CBB" w:rsidRPr="009C526C" w:rsidRDefault="002F6CBB" w:rsidP="0074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spacing w:val="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2990AC64" w14:textId="77777777" w:rsidR="002F6CBB" w:rsidRPr="009C526C" w:rsidRDefault="002F6CBB" w:rsidP="00744CB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spacing w:val="0"/>
              </w:rPr>
            </w:pPr>
            <w:r w:rsidRPr="009C526C">
              <w:rPr>
                <w:rFonts w:hint="cs"/>
                <w:spacing w:val="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2E324C40" w14:textId="77777777" w:rsidR="002F6CBB" w:rsidRPr="009C526C" w:rsidRDefault="002F6CBB" w:rsidP="00744CB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spacing w:val="0"/>
              </w:rPr>
            </w:pPr>
            <w:r w:rsidRPr="009C526C">
              <w:rPr>
                <w:rFonts w:hint="cs"/>
                <w:spacing w:val="0"/>
                <w:cs/>
              </w:rPr>
              <w:t>กำหนดจ่าย</w:t>
            </w:r>
          </w:p>
        </w:tc>
        <w:tc>
          <w:tcPr>
            <w:tcW w:w="360" w:type="dxa"/>
          </w:tcPr>
          <w:p w14:paraId="5AA3F782" w14:textId="77777777" w:rsidR="002F6CBB" w:rsidRPr="009C526C" w:rsidRDefault="002F6CBB" w:rsidP="00744CB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spacing w:val="0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5F5B2246" w14:textId="77777777" w:rsidR="002F6CBB" w:rsidRPr="009C526C" w:rsidRDefault="002F6CBB" w:rsidP="00744CB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spacing w:val="0"/>
                <w:cs/>
              </w:rPr>
            </w:pPr>
            <w:r w:rsidRPr="009C526C">
              <w:rPr>
                <w:rFonts w:hint="cs"/>
                <w:spacing w:val="0"/>
                <w:cs/>
              </w:rPr>
              <w:t>อัตราต่อหุ้น</w:t>
            </w:r>
          </w:p>
        </w:tc>
        <w:tc>
          <w:tcPr>
            <w:tcW w:w="360" w:type="dxa"/>
          </w:tcPr>
          <w:p w14:paraId="463EAE6C" w14:textId="77777777" w:rsidR="002F6CBB" w:rsidRPr="009C526C" w:rsidRDefault="002F6CBB" w:rsidP="0074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spacing w:val="0"/>
                <w:cs/>
              </w:rPr>
            </w:pPr>
          </w:p>
        </w:tc>
        <w:tc>
          <w:tcPr>
            <w:tcW w:w="1348" w:type="dxa"/>
            <w:vAlign w:val="bottom"/>
            <w:hideMark/>
          </w:tcPr>
          <w:p w14:paraId="6DB63AA6" w14:textId="77777777" w:rsidR="002F6CBB" w:rsidRPr="009C526C" w:rsidRDefault="002F6CBB" w:rsidP="00744CB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spacing w:val="0"/>
                <w:cs/>
              </w:rPr>
            </w:pPr>
            <w:r w:rsidRPr="009C526C">
              <w:rPr>
                <w:rFonts w:hint="cs"/>
                <w:spacing w:val="0"/>
                <w:cs/>
              </w:rPr>
              <w:t>จำนวนเงิน</w:t>
            </w:r>
          </w:p>
        </w:tc>
      </w:tr>
      <w:tr w:rsidR="002F6CBB" w:rsidRPr="009C526C" w14:paraId="5061C7DD" w14:textId="77777777" w:rsidTr="00744CB8">
        <w:trPr>
          <w:tblHeader/>
        </w:trPr>
        <w:tc>
          <w:tcPr>
            <w:tcW w:w="2628" w:type="dxa"/>
          </w:tcPr>
          <w:p w14:paraId="0A6FB252" w14:textId="77777777" w:rsidR="002F6CBB" w:rsidRPr="009C526C" w:rsidRDefault="002F6CBB" w:rsidP="0074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spacing w:val="0"/>
                <w:cs/>
              </w:rPr>
            </w:pPr>
          </w:p>
        </w:tc>
        <w:tc>
          <w:tcPr>
            <w:tcW w:w="1710" w:type="dxa"/>
          </w:tcPr>
          <w:p w14:paraId="7A18B2E1" w14:textId="77777777" w:rsidR="002F6CBB" w:rsidRPr="009C526C" w:rsidRDefault="002F6CBB" w:rsidP="00744CB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spacing w:val="0"/>
                <w:cs/>
              </w:rPr>
            </w:pPr>
          </w:p>
        </w:tc>
        <w:tc>
          <w:tcPr>
            <w:tcW w:w="1710" w:type="dxa"/>
          </w:tcPr>
          <w:p w14:paraId="20935053" w14:textId="77777777" w:rsidR="002F6CBB" w:rsidRPr="009C526C" w:rsidRDefault="002F6CBB" w:rsidP="0074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360" w:type="dxa"/>
          </w:tcPr>
          <w:p w14:paraId="4E7D4EC0" w14:textId="77777777" w:rsidR="002F6CBB" w:rsidRPr="009C526C" w:rsidRDefault="002F6CBB" w:rsidP="0074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350" w:type="dxa"/>
            <w:hideMark/>
          </w:tcPr>
          <w:p w14:paraId="38430A58" w14:textId="77777777" w:rsidR="002F6CBB" w:rsidRPr="009C526C" w:rsidRDefault="002F6CBB" w:rsidP="0074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  <w:cs/>
              </w:rPr>
            </w:pPr>
            <w:r w:rsidRPr="009C526C">
              <w:rPr>
                <w:rFonts w:hint="cs"/>
                <w:i/>
                <w:iCs/>
                <w:spacing w:val="0"/>
                <w:cs/>
              </w:rPr>
              <w:t>(บาท)</w:t>
            </w:r>
          </w:p>
        </w:tc>
        <w:tc>
          <w:tcPr>
            <w:tcW w:w="360" w:type="dxa"/>
          </w:tcPr>
          <w:p w14:paraId="7EF0AFB3" w14:textId="77777777" w:rsidR="002F6CBB" w:rsidRPr="009C526C" w:rsidRDefault="002F6CBB" w:rsidP="0074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1348" w:type="dxa"/>
            <w:hideMark/>
          </w:tcPr>
          <w:p w14:paraId="72916F25" w14:textId="77777777" w:rsidR="002F6CBB" w:rsidRPr="009C526C" w:rsidRDefault="002F6CBB" w:rsidP="00744CB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i/>
                <w:iCs/>
                <w:spacing w:val="0"/>
                <w:cs/>
              </w:rPr>
            </w:pPr>
            <w:r w:rsidRPr="009C526C">
              <w:rPr>
                <w:rFonts w:hint="cs"/>
                <w:i/>
                <w:iCs/>
                <w:spacing w:val="0"/>
                <w:cs/>
              </w:rPr>
              <w:t>(ล้านบาท)</w:t>
            </w:r>
          </w:p>
        </w:tc>
      </w:tr>
      <w:tr w:rsidR="002F6CBB" w:rsidRPr="009C526C" w14:paraId="5D1C2FB3" w14:textId="77777777" w:rsidTr="00744CB8">
        <w:trPr>
          <w:tblHeader/>
        </w:trPr>
        <w:tc>
          <w:tcPr>
            <w:tcW w:w="2628" w:type="dxa"/>
          </w:tcPr>
          <w:p w14:paraId="36F37D4A" w14:textId="37FD478E" w:rsidR="002F6CBB" w:rsidRPr="009C526C" w:rsidRDefault="002F6CBB" w:rsidP="00AC6C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5" w:right="-52"/>
              <w:rPr>
                <w:spacing w:val="0"/>
                <w:cs/>
              </w:rPr>
            </w:pPr>
            <w:r w:rsidRPr="009C526C">
              <w:rPr>
                <w:rFonts w:hint="cs"/>
                <w:spacing w:val="0"/>
                <w:cs/>
              </w:rPr>
              <w:t xml:space="preserve">เงินปันผลประจำปี </w:t>
            </w:r>
            <w:r w:rsidRPr="009C526C">
              <w:rPr>
                <w:rFonts w:hint="cs"/>
                <w:spacing w:val="0"/>
              </w:rPr>
              <w:t>256</w:t>
            </w:r>
            <w:r w:rsidRPr="009C526C">
              <w:rPr>
                <w:spacing w:val="0"/>
              </w:rPr>
              <w:t>6</w:t>
            </w:r>
          </w:p>
        </w:tc>
        <w:tc>
          <w:tcPr>
            <w:tcW w:w="1710" w:type="dxa"/>
          </w:tcPr>
          <w:p w14:paraId="361A639D" w14:textId="0B4F6E03" w:rsidR="002F6CBB" w:rsidRPr="009C526C" w:rsidRDefault="002C388C" w:rsidP="002F6C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</w:rPr>
              <w:t>19</w:t>
            </w:r>
            <w:r w:rsidR="002F6CBB" w:rsidRPr="009C526C">
              <w:rPr>
                <w:spacing w:val="0"/>
                <w:cs/>
              </w:rPr>
              <w:t xml:space="preserve"> เมษายน </w:t>
            </w:r>
            <w:r w:rsidR="002F6CBB" w:rsidRPr="009C526C">
              <w:rPr>
                <w:spacing w:val="0"/>
              </w:rPr>
              <w:t>2567</w:t>
            </w:r>
          </w:p>
        </w:tc>
        <w:tc>
          <w:tcPr>
            <w:tcW w:w="1710" w:type="dxa"/>
          </w:tcPr>
          <w:p w14:paraId="2D6C4ECF" w14:textId="346DAEE2" w:rsidR="002F6CBB" w:rsidRPr="009C526C" w:rsidRDefault="002F6CBB" w:rsidP="002F6C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</w:rPr>
            </w:pPr>
            <w:r w:rsidRPr="009C526C">
              <w:rPr>
                <w:spacing w:val="0"/>
                <w:cs/>
              </w:rPr>
              <w:t xml:space="preserve">พฤษภาคม </w:t>
            </w:r>
            <w:r w:rsidRPr="009C526C">
              <w:rPr>
                <w:spacing w:val="0"/>
              </w:rPr>
              <w:t>2567</w:t>
            </w:r>
          </w:p>
        </w:tc>
        <w:tc>
          <w:tcPr>
            <w:tcW w:w="360" w:type="dxa"/>
          </w:tcPr>
          <w:p w14:paraId="2F182DB2" w14:textId="77777777" w:rsidR="002F6CBB" w:rsidRPr="009C526C" w:rsidRDefault="002F6CBB" w:rsidP="002F6C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350" w:type="dxa"/>
          </w:tcPr>
          <w:p w14:paraId="4D9DDEFA" w14:textId="3372D6BF" w:rsidR="002F6CBB" w:rsidRPr="009C526C" w:rsidRDefault="002C388C" w:rsidP="002F6C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  <w:cs/>
              </w:rPr>
            </w:pPr>
            <w:r w:rsidRPr="009C526C">
              <w:rPr>
                <w:rFonts w:asciiTheme="majorBidi" w:hAnsiTheme="majorBidi"/>
                <w:spacing w:val="0"/>
              </w:rPr>
              <w:t>0.1459</w:t>
            </w:r>
          </w:p>
        </w:tc>
        <w:tc>
          <w:tcPr>
            <w:tcW w:w="360" w:type="dxa"/>
          </w:tcPr>
          <w:p w14:paraId="3C800A71" w14:textId="77777777" w:rsidR="002F6CBB" w:rsidRPr="009C526C" w:rsidRDefault="002F6CBB" w:rsidP="002F6C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1348" w:type="dxa"/>
          </w:tcPr>
          <w:p w14:paraId="171D60ED" w14:textId="01ACAE49" w:rsidR="002F6CBB" w:rsidRPr="009C526C" w:rsidRDefault="002C388C" w:rsidP="002F6C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i/>
                <w:iCs/>
                <w:spacing w:val="0"/>
                <w:cs/>
              </w:rPr>
            </w:pPr>
            <w:r w:rsidRPr="009C526C">
              <w:rPr>
                <w:rFonts w:asciiTheme="majorBidi" w:hAnsiTheme="majorBidi"/>
                <w:spacing w:val="0"/>
              </w:rPr>
              <w:t>63.27</w:t>
            </w:r>
          </w:p>
        </w:tc>
      </w:tr>
    </w:tbl>
    <w:p w14:paraId="330CD1B1" w14:textId="77777777" w:rsidR="002F6CBB" w:rsidRPr="00AC6C5D" w:rsidRDefault="002F6CBB" w:rsidP="002F6C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spacing w:val="0"/>
          <w:sz w:val="20"/>
          <w:szCs w:val="20"/>
        </w:rPr>
      </w:pPr>
    </w:p>
    <w:p w14:paraId="12596E47" w14:textId="7F8D8962" w:rsidR="004B4E75" w:rsidRPr="009C526C" w:rsidRDefault="002F6CBB" w:rsidP="00491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  <w:lang w:val="th-TH"/>
        </w:rPr>
      </w:pPr>
      <w:r w:rsidRPr="009C526C">
        <w:rPr>
          <w:b/>
          <w:bCs/>
          <w:spacing w:val="0"/>
        </w:rPr>
        <w:t>10</w:t>
      </w:r>
      <w:r w:rsidR="004B4E75" w:rsidRPr="009C526C">
        <w:rPr>
          <w:b/>
          <w:bCs/>
          <w:spacing w:val="0"/>
        </w:rPr>
        <w:tab/>
      </w:r>
      <w:r w:rsidR="004B4E75" w:rsidRPr="009C526C">
        <w:rPr>
          <w:b/>
          <w:bCs/>
          <w:spacing w:val="0"/>
          <w:cs/>
        </w:rPr>
        <w:t>เครื่องมือทางการเงิน</w:t>
      </w:r>
    </w:p>
    <w:p w14:paraId="0BE86746" w14:textId="77777777" w:rsidR="004B4E75" w:rsidRPr="00AC6C5D" w:rsidRDefault="004B4E75" w:rsidP="004B4E75">
      <w:pPr>
        <w:pStyle w:val="block"/>
        <w:spacing w:after="0" w:line="240" w:lineRule="atLeast"/>
        <w:ind w:right="-7"/>
        <w:jc w:val="both"/>
        <w:rPr>
          <w:rFonts w:ascii="Angsana New" w:hAnsi="Angsana New"/>
          <w:spacing w:val="0"/>
          <w:sz w:val="20"/>
          <w:lang w:val="en-US" w:bidi="th-TH"/>
        </w:rPr>
      </w:pPr>
    </w:p>
    <w:p w14:paraId="354C1546" w14:textId="36CBCC64" w:rsidR="005609D0" w:rsidRPr="009C526C" w:rsidRDefault="004B4E75" w:rsidP="005609D0">
      <w:pPr>
        <w:pStyle w:val="block"/>
        <w:tabs>
          <w:tab w:val="center" w:pos="4945"/>
        </w:tabs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pacing w:val="0"/>
          <w:sz w:val="30"/>
          <w:szCs w:val="30"/>
          <w:lang w:bidi="th-TH"/>
        </w:rPr>
      </w:pPr>
      <w:r w:rsidRPr="009C526C">
        <w:rPr>
          <w:rFonts w:ascii="Angsana New" w:hAnsi="Angsana New"/>
          <w:b/>
          <w:bCs/>
          <w:i/>
          <w:iCs/>
          <w:spacing w:val="0"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C1A25A9" w14:textId="62BCBAA5" w:rsidR="00FE3432" w:rsidRPr="00AC6C5D" w:rsidRDefault="00FE3432" w:rsidP="005609D0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pacing w:val="0"/>
          <w:sz w:val="20"/>
          <w:szCs w:val="20"/>
          <w:lang w:val="en-US"/>
        </w:rPr>
      </w:pPr>
    </w:p>
    <w:p w14:paraId="69767B11" w14:textId="1FC48B3C" w:rsidR="00DC1255" w:rsidRPr="007D1712" w:rsidRDefault="004B4E75" w:rsidP="007D1712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</w:pP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มูลค่าตามบัญชีของสินทรัพย์ทางการเงินและหนี้สินทางการเงิน</w:t>
      </w:r>
      <w:r w:rsidR="00CE0E66"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ของกลุ่มบริษัท</w:t>
      </w:r>
      <w:r w:rsidR="003879EE"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มีมูลค่า</w:t>
      </w:r>
      <w:r w:rsidR="001F296E"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ใกล้เคียงกับมูลค่ายุติธรรมอย่างสมเหตุสมผล</w:t>
      </w:r>
    </w:p>
    <w:p w14:paraId="48C0DC88" w14:textId="77777777" w:rsidR="00DC1255" w:rsidRPr="00AC6C5D" w:rsidRDefault="00DC1255" w:rsidP="00515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  <w:sz w:val="20"/>
          <w:szCs w:val="20"/>
        </w:rPr>
      </w:pPr>
    </w:p>
    <w:p w14:paraId="567F2FCB" w14:textId="53A4000F" w:rsidR="00913400" w:rsidRPr="009C526C" w:rsidRDefault="00903A1C" w:rsidP="00515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  <w:lang w:val="th-TH"/>
        </w:rPr>
      </w:pPr>
      <w:r w:rsidRPr="009C526C">
        <w:rPr>
          <w:b/>
          <w:bCs/>
          <w:spacing w:val="0"/>
        </w:rPr>
        <w:lastRenderedPageBreak/>
        <w:t>1</w:t>
      </w:r>
      <w:r w:rsidR="002F6CBB" w:rsidRPr="009C526C">
        <w:rPr>
          <w:b/>
          <w:bCs/>
          <w:spacing w:val="0"/>
        </w:rPr>
        <w:t>1</w:t>
      </w:r>
      <w:r w:rsidR="00515202" w:rsidRPr="009C526C">
        <w:rPr>
          <w:b/>
          <w:bCs/>
          <w:spacing w:val="0"/>
          <w:cs/>
          <w:lang w:val="th-TH"/>
        </w:rPr>
        <w:tab/>
      </w:r>
      <w:r w:rsidR="0030371F" w:rsidRPr="009C526C">
        <w:rPr>
          <w:b/>
          <w:bCs/>
          <w:spacing w:val="0"/>
          <w:cs/>
          <w:lang w:val="th-TH"/>
        </w:rPr>
        <w:t>ภา</w:t>
      </w:r>
      <w:r w:rsidR="00913400" w:rsidRPr="009C526C">
        <w:rPr>
          <w:b/>
          <w:bCs/>
          <w:spacing w:val="0"/>
          <w:cs/>
          <w:lang w:val="th-TH"/>
        </w:rPr>
        <w:t>ระผูกพัน</w:t>
      </w:r>
      <w:r w:rsidR="00882FAF" w:rsidRPr="009C526C">
        <w:rPr>
          <w:b/>
          <w:bCs/>
          <w:spacing w:val="0"/>
          <w:cs/>
          <w:lang w:val="th-TH"/>
        </w:rPr>
        <w:t>กับบุคคลหรือกิจการ</w:t>
      </w:r>
      <w:r w:rsidR="00917D61" w:rsidRPr="009C526C">
        <w:rPr>
          <w:b/>
          <w:bCs/>
          <w:spacing w:val="0"/>
          <w:cs/>
          <w:lang w:val="th-TH"/>
        </w:rPr>
        <w:t>ที่ไม่เกี่ยวข้องกัน</w:t>
      </w:r>
    </w:p>
    <w:p w14:paraId="685951B1" w14:textId="77777777" w:rsidR="001D2061" w:rsidRPr="009C526C" w:rsidRDefault="001D2061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706"/>
        <w:jc w:val="both"/>
        <w:rPr>
          <w:rFonts w:asciiTheme="majorBidi" w:hAnsiTheme="majorBidi" w:cstheme="majorBidi"/>
          <w:spacing w:val="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9"/>
        <w:gridCol w:w="1711"/>
        <w:gridCol w:w="273"/>
        <w:gridCol w:w="1797"/>
      </w:tblGrid>
      <w:tr w:rsidR="00EA3875" w:rsidRPr="009C526C" w14:paraId="46FF80AF" w14:textId="77777777" w:rsidTr="00343C60">
        <w:trPr>
          <w:trHeight w:val="659"/>
          <w:tblHeader/>
        </w:trPr>
        <w:tc>
          <w:tcPr>
            <w:tcW w:w="2961" w:type="pct"/>
            <w:vAlign w:val="bottom"/>
            <w:hideMark/>
          </w:tcPr>
          <w:p w14:paraId="459FD010" w14:textId="00A53EC0" w:rsidR="00EA3875" w:rsidRPr="009C526C" w:rsidRDefault="00EA3875" w:rsidP="007920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i/>
                <w:iCs/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ณ วันที่</w:t>
            </w:r>
            <w:r w:rsidR="00EC0B4E" w:rsidRPr="009C526C">
              <w:rPr>
                <w:b/>
                <w:bCs/>
                <w:i/>
                <w:iCs/>
                <w:spacing w:val="0"/>
              </w:rPr>
              <w:t xml:space="preserve"> </w:t>
            </w:r>
            <w:r w:rsidR="00FC61C2" w:rsidRPr="009C526C">
              <w:rPr>
                <w:rFonts w:eastAsia="Times New Roman" w:hint="cs"/>
                <w:b/>
                <w:bCs/>
                <w:i/>
                <w:iCs/>
                <w:color w:val="000000"/>
                <w:spacing w:val="0"/>
                <w:cs/>
                <w:lang w:eastAsia="zh-CN"/>
              </w:rPr>
              <w:t>3</w:t>
            </w:r>
            <w:r w:rsidR="002F6CBB" w:rsidRPr="009C526C">
              <w:rPr>
                <w:rFonts w:eastAsia="Times New Roman"/>
                <w:b/>
                <w:bCs/>
                <w:i/>
                <w:iCs/>
                <w:color w:val="000000"/>
                <w:spacing w:val="0"/>
                <w:lang w:eastAsia="zh-CN"/>
              </w:rPr>
              <w:t>0</w:t>
            </w:r>
            <w:r w:rsidR="00FC61C2" w:rsidRPr="009C526C">
              <w:rPr>
                <w:rFonts w:eastAsia="Times New Roman" w:hint="cs"/>
                <w:b/>
                <w:bCs/>
                <w:i/>
                <w:iCs/>
                <w:color w:val="000000"/>
                <w:spacing w:val="0"/>
                <w:cs/>
                <w:lang w:eastAsia="zh-CN"/>
              </w:rPr>
              <w:t xml:space="preserve"> ม</w:t>
            </w:r>
            <w:r w:rsidR="002F6CBB" w:rsidRPr="009C526C">
              <w:rPr>
                <w:rFonts w:eastAsia="Times New Roman" w:hint="cs"/>
                <w:b/>
                <w:bCs/>
                <w:i/>
                <w:iCs/>
                <w:color w:val="000000"/>
                <w:spacing w:val="0"/>
                <w:cs/>
                <w:lang w:eastAsia="zh-CN"/>
              </w:rPr>
              <w:t>ิถุนายน</w:t>
            </w:r>
            <w:r w:rsidR="004E1968" w:rsidRPr="009C526C">
              <w:rPr>
                <w:rFonts w:eastAsia="Times New Roman" w:hint="cs"/>
                <w:b/>
                <w:bCs/>
                <w:i/>
                <w:iCs/>
                <w:color w:val="000000"/>
                <w:spacing w:val="0"/>
                <w:cs/>
                <w:lang w:eastAsia="zh-CN"/>
              </w:rPr>
              <w:t xml:space="preserve"> </w:t>
            </w:r>
            <w:r w:rsidR="00903A1C" w:rsidRPr="009C526C">
              <w:rPr>
                <w:b/>
                <w:bCs/>
                <w:i/>
                <w:iCs/>
                <w:spacing w:val="0"/>
              </w:rPr>
              <w:t>256</w:t>
            </w:r>
            <w:r w:rsidR="00FC61C2" w:rsidRPr="009C526C">
              <w:rPr>
                <w:b/>
                <w:bCs/>
                <w:i/>
                <w:iCs/>
                <w:spacing w:val="0"/>
              </w:rPr>
              <w:t>7</w:t>
            </w:r>
          </w:p>
        </w:tc>
        <w:tc>
          <w:tcPr>
            <w:tcW w:w="923" w:type="pct"/>
            <w:vAlign w:val="bottom"/>
            <w:hideMark/>
          </w:tcPr>
          <w:p w14:paraId="1EFDCAB5" w14:textId="77777777" w:rsidR="00EA3875" w:rsidRPr="009C526C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vAlign w:val="bottom"/>
          </w:tcPr>
          <w:p w14:paraId="095653E1" w14:textId="77777777" w:rsidR="00EA3875" w:rsidRPr="009C526C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vAlign w:val="bottom"/>
            <w:hideMark/>
          </w:tcPr>
          <w:p w14:paraId="4FDC9536" w14:textId="77777777" w:rsidR="00EA3875" w:rsidRPr="009C526C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</w:t>
            </w:r>
          </w:p>
          <w:p w14:paraId="5C55147A" w14:textId="77777777" w:rsidR="00EA3875" w:rsidRPr="009C526C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EA3875" w:rsidRPr="009C526C" w14:paraId="704C2A2D" w14:textId="77777777" w:rsidTr="00343C60">
        <w:trPr>
          <w:tblHeader/>
        </w:trPr>
        <w:tc>
          <w:tcPr>
            <w:tcW w:w="2961" w:type="pct"/>
          </w:tcPr>
          <w:p w14:paraId="52F896C9" w14:textId="77777777" w:rsidR="00EA3875" w:rsidRPr="009C526C" w:rsidRDefault="00EA3875" w:rsidP="00A175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spacing w:val="0"/>
              </w:rPr>
            </w:pPr>
          </w:p>
        </w:tc>
        <w:tc>
          <w:tcPr>
            <w:tcW w:w="2039" w:type="pct"/>
            <w:gridSpan w:val="3"/>
            <w:hideMark/>
          </w:tcPr>
          <w:p w14:paraId="25BD755D" w14:textId="77777777" w:rsidR="00EA3875" w:rsidRPr="009C526C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A3875" w:rsidRPr="009C526C" w14:paraId="41DFB0D8" w14:textId="77777777" w:rsidTr="00343C60">
        <w:tc>
          <w:tcPr>
            <w:tcW w:w="2961" w:type="pct"/>
            <w:hideMark/>
          </w:tcPr>
          <w:p w14:paraId="34FB05CC" w14:textId="77777777" w:rsidR="00EA3875" w:rsidRPr="009C526C" w:rsidRDefault="00EA3875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923" w:type="pct"/>
          </w:tcPr>
          <w:p w14:paraId="1D1A29EB" w14:textId="77777777" w:rsidR="00EA3875" w:rsidRPr="009C526C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FC6E8CD" w14:textId="77777777" w:rsidR="00EA3875" w:rsidRPr="009C526C" w:rsidRDefault="00EA38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Cs/>
                <w:spacing w:val="0"/>
              </w:rPr>
            </w:pPr>
          </w:p>
        </w:tc>
        <w:tc>
          <w:tcPr>
            <w:tcW w:w="969" w:type="pct"/>
          </w:tcPr>
          <w:p w14:paraId="5CDDBE70" w14:textId="77777777" w:rsidR="00EA3875" w:rsidRPr="009C526C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FD3A4C" w:rsidRPr="009C526C" w14:paraId="50472099" w14:textId="77777777" w:rsidTr="00343C60">
        <w:tc>
          <w:tcPr>
            <w:tcW w:w="2961" w:type="pct"/>
            <w:hideMark/>
          </w:tcPr>
          <w:p w14:paraId="3D90265C" w14:textId="77777777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9C526C">
              <w:rPr>
                <w:spacing w:val="0"/>
                <w:cs/>
              </w:rPr>
              <w:t>อุปกรณ์โครงข่าย</w:t>
            </w:r>
          </w:p>
        </w:tc>
        <w:tc>
          <w:tcPr>
            <w:tcW w:w="923" w:type="pct"/>
          </w:tcPr>
          <w:p w14:paraId="5E1C73BB" w14:textId="617D0912" w:rsidR="00FD3A4C" w:rsidRPr="009C526C" w:rsidRDefault="0066503B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113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,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012</w:t>
            </w:r>
          </w:p>
        </w:tc>
        <w:tc>
          <w:tcPr>
            <w:tcW w:w="147" w:type="pct"/>
          </w:tcPr>
          <w:p w14:paraId="0490C4BF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40D897DF" w14:textId="040A025C" w:rsidR="00FD3A4C" w:rsidRPr="009C526C" w:rsidRDefault="0066503B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113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,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012</w:t>
            </w:r>
          </w:p>
        </w:tc>
      </w:tr>
      <w:tr w:rsidR="00FD3A4C" w:rsidRPr="009C526C" w14:paraId="3EC326E4" w14:textId="77777777" w:rsidTr="00343C60">
        <w:tc>
          <w:tcPr>
            <w:tcW w:w="2961" w:type="pct"/>
          </w:tcPr>
          <w:p w14:paraId="53BA7E93" w14:textId="2CC4325C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อาคารและ</w:t>
            </w:r>
            <w:r w:rsidR="00B802C2" w:rsidRPr="009C526C">
              <w:rPr>
                <w:rFonts w:hint="cs"/>
                <w:spacing w:val="0"/>
                <w:cs/>
              </w:rPr>
              <w:t>อุปกรณ์</w:t>
            </w:r>
            <w:r w:rsidRPr="009C526C">
              <w:rPr>
                <w:spacing w:val="0"/>
                <w:cs/>
              </w:rPr>
              <w:t>อื่น</w:t>
            </w:r>
          </w:p>
        </w:tc>
        <w:tc>
          <w:tcPr>
            <w:tcW w:w="923" w:type="pct"/>
          </w:tcPr>
          <w:p w14:paraId="3496A3F2" w14:textId="7D90456E" w:rsidR="00FD3A4C" w:rsidRPr="009C526C" w:rsidRDefault="0066503B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</w:rPr>
              <w:t>6,447</w:t>
            </w:r>
          </w:p>
        </w:tc>
        <w:tc>
          <w:tcPr>
            <w:tcW w:w="147" w:type="pct"/>
          </w:tcPr>
          <w:p w14:paraId="121C4CE4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62BE6F5D" w14:textId="559DFDA1" w:rsidR="00FD3A4C" w:rsidRPr="009C526C" w:rsidRDefault="0066503B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</w:rPr>
              <w:t>6,447</w:t>
            </w:r>
          </w:p>
        </w:tc>
      </w:tr>
      <w:tr w:rsidR="00FD3A4C" w:rsidRPr="009C526C" w14:paraId="147CC351" w14:textId="77777777" w:rsidTr="00343C60">
        <w:tc>
          <w:tcPr>
            <w:tcW w:w="2961" w:type="pct"/>
          </w:tcPr>
          <w:p w14:paraId="5FB7C614" w14:textId="77777777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โปรแกรมคอมพิวเตอร์</w:t>
            </w:r>
          </w:p>
        </w:tc>
        <w:tc>
          <w:tcPr>
            <w:tcW w:w="923" w:type="pct"/>
          </w:tcPr>
          <w:p w14:paraId="2836D185" w14:textId="553FEFD4" w:rsidR="00FD3A4C" w:rsidRPr="007D1712" w:rsidRDefault="0066503B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</w:rPr>
              <w:t>1,23</w:t>
            </w:r>
            <w:r w:rsidR="007D1712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</w:t>
            </w:r>
          </w:p>
        </w:tc>
        <w:tc>
          <w:tcPr>
            <w:tcW w:w="147" w:type="pct"/>
          </w:tcPr>
          <w:p w14:paraId="5A10B681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4E364EE0" w14:textId="44B6A796" w:rsidR="00FD3A4C" w:rsidRPr="009C526C" w:rsidRDefault="0066503B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</w:rPr>
              <w:t>1,23</w:t>
            </w:r>
            <w:r w:rsidR="007D1712">
              <w:rPr>
                <w:rFonts w:ascii="Angsana New" w:hAnsi="Angsana New"/>
                <w:spacing w:val="0"/>
                <w:sz w:val="30"/>
                <w:szCs w:val="30"/>
              </w:rPr>
              <w:t>4</w:t>
            </w:r>
          </w:p>
        </w:tc>
      </w:tr>
      <w:tr w:rsidR="00FD3A4C" w:rsidRPr="009C526C" w14:paraId="28508A4E" w14:textId="77777777" w:rsidTr="00343C60">
        <w:tc>
          <w:tcPr>
            <w:tcW w:w="2961" w:type="pct"/>
            <w:hideMark/>
          </w:tcPr>
          <w:p w14:paraId="115DA909" w14:textId="77777777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2A70FF" w14:textId="0C4EDDD0" w:rsidR="00FD3A4C" w:rsidRPr="009C526C" w:rsidRDefault="0066503B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  <w:t>120</w:t>
            </w: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,</w:t>
            </w: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  <w:t>69</w:t>
            </w:r>
            <w:r w:rsidR="007D1712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7" w:type="pct"/>
          </w:tcPr>
          <w:p w14:paraId="643DBF5A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E2BBEF" w14:textId="1CAABF94" w:rsidR="00FD3A4C" w:rsidRPr="009C526C" w:rsidRDefault="0066503B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  <w:t>120</w:t>
            </w: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,</w:t>
            </w: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  <w:t>69</w:t>
            </w:r>
            <w:r w:rsidR="007D1712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3</w:t>
            </w:r>
          </w:p>
        </w:tc>
      </w:tr>
      <w:tr w:rsidR="00D6380C" w:rsidRPr="009C526C" w14:paraId="07E66DDD" w14:textId="77777777" w:rsidTr="00343C60">
        <w:tc>
          <w:tcPr>
            <w:tcW w:w="2961" w:type="pct"/>
          </w:tcPr>
          <w:p w14:paraId="677160A1" w14:textId="77777777" w:rsidR="00D6380C" w:rsidRPr="009C526C" w:rsidRDefault="00D6380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0" w:right="-131" w:hanging="20"/>
              <w:rPr>
                <w:spacing w:val="0"/>
                <w:cs/>
              </w:rPr>
            </w:pPr>
          </w:p>
        </w:tc>
        <w:tc>
          <w:tcPr>
            <w:tcW w:w="923" w:type="pct"/>
          </w:tcPr>
          <w:p w14:paraId="0394E5A5" w14:textId="77777777" w:rsidR="00D6380C" w:rsidRPr="009C526C" w:rsidRDefault="00D6380C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3AA6AA" w14:textId="77777777" w:rsidR="00D6380C" w:rsidRPr="009C526C" w:rsidRDefault="00D6380C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spacing w:val="0"/>
              </w:rPr>
            </w:pPr>
          </w:p>
        </w:tc>
        <w:tc>
          <w:tcPr>
            <w:tcW w:w="969" w:type="pct"/>
          </w:tcPr>
          <w:p w14:paraId="1F187252" w14:textId="77777777" w:rsidR="00D6380C" w:rsidRPr="009C526C" w:rsidRDefault="00D6380C" w:rsidP="00EF6DF1">
            <w:pPr>
              <w:pStyle w:val="acctfourfigures"/>
              <w:tabs>
                <w:tab w:val="clear" w:pos="765"/>
                <w:tab w:val="decimal" w:pos="1510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871D34" w:rsidRPr="009C526C" w14:paraId="04D4459D" w14:textId="77777777" w:rsidTr="00343C60">
        <w:tc>
          <w:tcPr>
            <w:tcW w:w="2961" w:type="pct"/>
          </w:tcPr>
          <w:p w14:paraId="56404A2F" w14:textId="1A8FDF20" w:rsidR="00871D34" w:rsidRPr="009C526C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0" w:right="-131" w:hanging="20"/>
              <w:rPr>
                <w:b/>
                <w:bCs/>
                <w:i/>
                <w:iCs/>
                <w:spacing w:val="0"/>
                <w:cs/>
              </w:rPr>
            </w:pPr>
            <w:bookmarkStart w:id="0" w:name="_Hlk40097820"/>
            <w:r w:rsidRPr="009C526C">
              <w:rPr>
                <w:b/>
                <w:bCs/>
                <w:i/>
                <w:iCs/>
                <w:spacing w:val="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923" w:type="pct"/>
          </w:tcPr>
          <w:p w14:paraId="7B6AC51D" w14:textId="77777777" w:rsidR="00871D34" w:rsidRPr="009C526C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18EAC9" w14:textId="77777777" w:rsidR="00871D34" w:rsidRPr="009C526C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38F40799" w14:textId="77777777" w:rsidR="00871D34" w:rsidRPr="009C526C" w:rsidRDefault="00871D34" w:rsidP="00EF6DF1">
            <w:pPr>
              <w:pStyle w:val="acctfourfigures"/>
              <w:tabs>
                <w:tab w:val="clear" w:pos="765"/>
                <w:tab w:val="decimal" w:pos="1510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bookmarkEnd w:id="0"/>
      <w:tr w:rsidR="00FD3A4C" w:rsidRPr="009C526C" w14:paraId="578CE1FD" w14:textId="77777777" w:rsidTr="00343C60">
        <w:tc>
          <w:tcPr>
            <w:tcW w:w="2961" w:type="pct"/>
          </w:tcPr>
          <w:p w14:paraId="5E7F4105" w14:textId="63071430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i/>
                <w:iCs/>
                <w:spacing w:val="0"/>
                <w:cs/>
              </w:rPr>
            </w:pPr>
            <w:r w:rsidRPr="009C526C">
              <w:rPr>
                <w:spacing w:val="0"/>
                <w:cs/>
              </w:rPr>
              <w:t>ภายใน</w:t>
            </w:r>
            <w:r w:rsidRPr="009C526C">
              <w:rPr>
                <w:spacing w:val="0"/>
              </w:rPr>
              <w:t xml:space="preserve"> </w:t>
            </w:r>
            <w:r w:rsidR="00903A1C" w:rsidRPr="009C526C">
              <w:rPr>
                <w:spacing w:val="0"/>
              </w:rPr>
              <w:t>1</w:t>
            </w:r>
            <w:r w:rsidRPr="009C526C">
              <w:rPr>
                <w:spacing w:val="0"/>
              </w:rPr>
              <w:t xml:space="preserve"> </w:t>
            </w:r>
            <w:r w:rsidRPr="009C526C">
              <w:rPr>
                <w:spacing w:val="0"/>
                <w:cs/>
              </w:rPr>
              <w:t>ปี</w:t>
            </w:r>
          </w:p>
        </w:tc>
        <w:tc>
          <w:tcPr>
            <w:tcW w:w="923" w:type="pct"/>
          </w:tcPr>
          <w:p w14:paraId="52EE445E" w14:textId="24367528" w:rsidR="00FD3A4C" w:rsidRPr="009C526C" w:rsidRDefault="0066503B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9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,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693</w:t>
            </w:r>
          </w:p>
        </w:tc>
        <w:tc>
          <w:tcPr>
            <w:tcW w:w="147" w:type="pct"/>
          </w:tcPr>
          <w:p w14:paraId="19C1A50A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34E530C6" w14:textId="6DB0665D" w:rsidR="00FD3A4C" w:rsidRPr="009C526C" w:rsidRDefault="0066503B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9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,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693</w:t>
            </w:r>
          </w:p>
        </w:tc>
      </w:tr>
      <w:tr w:rsidR="00FD3A4C" w:rsidRPr="009C526C" w14:paraId="56C92915" w14:textId="77777777" w:rsidTr="00343C60">
        <w:tc>
          <w:tcPr>
            <w:tcW w:w="2961" w:type="pct"/>
          </w:tcPr>
          <w:p w14:paraId="52C67A61" w14:textId="607DDB0C" w:rsidR="00FD3A4C" w:rsidRPr="009C526C" w:rsidRDefault="00903A1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i/>
                <w:iCs/>
                <w:spacing w:val="0"/>
                <w:cs/>
              </w:rPr>
            </w:pPr>
            <w:r w:rsidRPr="009C526C">
              <w:rPr>
                <w:spacing w:val="0"/>
              </w:rPr>
              <w:t>1</w:t>
            </w:r>
            <w:r w:rsidR="00FD3A4C" w:rsidRPr="009C526C">
              <w:rPr>
                <w:spacing w:val="0"/>
              </w:rPr>
              <w:t xml:space="preserve"> - </w:t>
            </w:r>
            <w:r w:rsidRPr="009C526C">
              <w:rPr>
                <w:spacing w:val="0"/>
              </w:rPr>
              <w:t>5</w:t>
            </w:r>
            <w:r w:rsidR="00FD3A4C" w:rsidRPr="009C526C">
              <w:rPr>
                <w:spacing w:val="0"/>
              </w:rPr>
              <w:t xml:space="preserve"> </w:t>
            </w:r>
            <w:r w:rsidR="00FD3A4C" w:rsidRPr="009C526C">
              <w:rPr>
                <w:spacing w:val="0"/>
                <w:cs/>
              </w:rPr>
              <w:t>ปี</w:t>
            </w:r>
          </w:p>
        </w:tc>
        <w:tc>
          <w:tcPr>
            <w:tcW w:w="923" w:type="pct"/>
          </w:tcPr>
          <w:p w14:paraId="2351C26B" w14:textId="6039D865" w:rsidR="00FD3A4C" w:rsidRPr="009C526C" w:rsidRDefault="0066503B" w:rsidP="00AD7C05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15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,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815</w:t>
            </w:r>
          </w:p>
        </w:tc>
        <w:tc>
          <w:tcPr>
            <w:tcW w:w="147" w:type="pct"/>
          </w:tcPr>
          <w:p w14:paraId="129C3AEC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0E8D1E1E" w14:textId="597B380B" w:rsidR="00FD3A4C" w:rsidRPr="009C526C" w:rsidRDefault="0066503B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15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,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815</w:t>
            </w:r>
          </w:p>
        </w:tc>
      </w:tr>
      <w:tr w:rsidR="00FD3A4C" w:rsidRPr="009C526C" w14:paraId="65C24E04" w14:textId="77777777" w:rsidTr="00343C60">
        <w:tc>
          <w:tcPr>
            <w:tcW w:w="2961" w:type="pct"/>
          </w:tcPr>
          <w:p w14:paraId="7E39EFB4" w14:textId="3230ED2B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i/>
                <w:iCs/>
                <w:spacing w:val="0"/>
                <w:cs/>
              </w:rPr>
            </w:pPr>
            <w:r w:rsidRPr="009C526C">
              <w:rPr>
                <w:spacing w:val="0"/>
                <w:cs/>
              </w:rPr>
              <w:t xml:space="preserve">หลัง </w:t>
            </w:r>
            <w:r w:rsidR="00903A1C" w:rsidRPr="009C526C">
              <w:rPr>
                <w:spacing w:val="0"/>
              </w:rPr>
              <w:t>5</w:t>
            </w:r>
            <w:r w:rsidRPr="009C526C">
              <w:rPr>
                <w:spacing w:val="0"/>
              </w:rPr>
              <w:t xml:space="preserve"> </w:t>
            </w:r>
            <w:r w:rsidRPr="009C526C">
              <w:rPr>
                <w:spacing w:val="0"/>
                <w:cs/>
              </w:rPr>
              <w:t>ปี</w:t>
            </w:r>
          </w:p>
        </w:tc>
        <w:tc>
          <w:tcPr>
            <w:tcW w:w="923" w:type="pct"/>
          </w:tcPr>
          <w:p w14:paraId="0FADCDDF" w14:textId="649F7F43" w:rsidR="00FD3A4C" w:rsidRPr="009C526C" w:rsidRDefault="0066503B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71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,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22</w:t>
            </w:r>
            <w:r w:rsidR="00BC66A5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8</w:t>
            </w:r>
          </w:p>
        </w:tc>
        <w:tc>
          <w:tcPr>
            <w:tcW w:w="147" w:type="pct"/>
          </w:tcPr>
          <w:p w14:paraId="19BF92B2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656B705B" w14:textId="5625B11F" w:rsidR="00FD3A4C" w:rsidRPr="009C526C" w:rsidRDefault="0066503B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71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,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22</w:t>
            </w:r>
            <w:r w:rsidR="00BC66A5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8</w:t>
            </w:r>
          </w:p>
        </w:tc>
      </w:tr>
      <w:tr w:rsidR="00FD3A4C" w:rsidRPr="009C526C" w14:paraId="1601B254" w14:textId="77777777" w:rsidTr="00343C60">
        <w:tc>
          <w:tcPr>
            <w:tcW w:w="2961" w:type="pct"/>
          </w:tcPr>
          <w:p w14:paraId="6A37CC10" w14:textId="77777777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9C6F21" w14:textId="5B48A0BC" w:rsidR="00FD3A4C" w:rsidRPr="009C526C" w:rsidRDefault="0066503B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96,73</w:t>
            </w:r>
            <w:r w:rsidR="00BC66A5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  <w:vAlign w:val="bottom"/>
          </w:tcPr>
          <w:p w14:paraId="016045B8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5F59B7" w14:textId="3C9AE083" w:rsidR="00FD3A4C" w:rsidRPr="009C526C" w:rsidRDefault="0066503B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</w:rPr>
            </w:pP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96,73</w:t>
            </w:r>
            <w:r w:rsidR="00BC66A5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6</w:t>
            </w:r>
          </w:p>
        </w:tc>
      </w:tr>
      <w:tr w:rsidR="00871D34" w:rsidRPr="009C526C" w14:paraId="1767EBA8" w14:textId="77777777" w:rsidTr="00343C60">
        <w:tc>
          <w:tcPr>
            <w:tcW w:w="2961" w:type="pct"/>
          </w:tcPr>
          <w:p w14:paraId="5A22EE38" w14:textId="77777777" w:rsidR="00871D34" w:rsidRPr="009C526C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pacing w:val="0"/>
                <w:sz w:val="20"/>
                <w:szCs w:val="20"/>
                <w:cs/>
              </w:rPr>
            </w:pPr>
          </w:p>
        </w:tc>
        <w:tc>
          <w:tcPr>
            <w:tcW w:w="923" w:type="pct"/>
          </w:tcPr>
          <w:p w14:paraId="0919D2E8" w14:textId="77777777" w:rsidR="00871D34" w:rsidRPr="009C526C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Theme="majorBidi" w:hAnsiTheme="majorBidi" w:cstheme="majorBidi"/>
                <w:spacing w:val="0"/>
                <w:sz w:val="20"/>
              </w:rPr>
            </w:pPr>
          </w:p>
        </w:tc>
        <w:tc>
          <w:tcPr>
            <w:tcW w:w="147" w:type="pct"/>
          </w:tcPr>
          <w:p w14:paraId="3EBCCBB9" w14:textId="77777777" w:rsidR="00871D34" w:rsidRPr="009C526C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Theme="majorBidi" w:hAnsiTheme="majorBidi" w:cstheme="majorBidi"/>
                <w:spacing w:val="0"/>
                <w:sz w:val="20"/>
                <w:szCs w:val="20"/>
              </w:rPr>
            </w:pPr>
          </w:p>
        </w:tc>
        <w:tc>
          <w:tcPr>
            <w:tcW w:w="969" w:type="pct"/>
          </w:tcPr>
          <w:p w14:paraId="6BE04FF2" w14:textId="77777777" w:rsidR="00871D34" w:rsidRPr="009C526C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Theme="majorBidi" w:hAnsiTheme="majorBidi" w:cstheme="majorBidi"/>
                <w:spacing w:val="0"/>
                <w:sz w:val="20"/>
              </w:rPr>
            </w:pPr>
          </w:p>
        </w:tc>
      </w:tr>
      <w:tr w:rsidR="00871D34" w:rsidRPr="009C526C" w14:paraId="3E9D75D5" w14:textId="77777777" w:rsidTr="00343C60">
        <w:tc>
          <w:tcPr>
            <w:tcW w:w="2961" w:type="pct"/>
            <w:hideMark/>
          </w:tcPr>
          <w:p w14:paraId="08C83F83" w14:textId="77777777" w:rsidR="00871D34" w:rsidRPr="009C526C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ภาระผูกพันอื่นๆ</w:t>
            </w:r>
          </w:p>
        </w:tc>
        <w:tc>
          <w:tcPr>
            <w:tcW w:w="923" w:type="pct"/>
          </w:tcPr>
          <w:p w14:paraId="05392FE7" w14:textId="77777777" w:rsidR="00871D34" w:rsidRPr="009C526C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DEF63F1" w14:textId="77777777" w:rsidR="00871D34" w:rsidRPr="009C526C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63DA0923" w14:textId="77777777" w:rsidR="00871D34" w:rsidRPr="009C526C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FD3A4C" w:rsidRPr="009C526C" w14:paraId="2BB0873B" w14:textId="77777777" w:rsidTr="00343C60">
        <w:tc>
          <w:tcPr>
            <w:tcW w:w="2961" w:type="pct"/>
            <w:hideMark/>
          </w:tcPr>
          <w:p w14:paraId="39BE385B" w14:textId="77777777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9C526C">
              <w:rPr>
                <w:spacing w:val="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23" w:type="pct"/>
          </w:tcPr>
          <w:p w14:paraId="5184DBF1" w14:textId="7F7D9698" w:rsidR="00FD3A4C" w:rsidRPr="009C526C" w:rsidRDefault="0066503B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1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,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684</w:t>
            </w:r>
          </w:p>
        </w:tc>
        <w:tc>
          <w:tcPr>
            <w:tcW w:w="147" w:type="pct"/>
          </w:tcPr>
          <w:p w14:paraId="70F68111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3BC2652F" w14:textId="7E1476BC" w:rsidR="00FD3A4C" w:rsidRPr="009C526C" w:rsidRDefault="0066503B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1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,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684</w:t>
            </w:r>
          </w:p>
        </w:tc>
      </w:tr>
      <w:tr w:rsidR="00FD3A4C" w:rsidRPr="009C526C" w14:paraId="5EAF5CF9" w14:textId="77777777" w:rsidTr="005A0428">
        <w:tc>
          <w:tcPr>
            <w:tcW w:w="2961" w:type="pct"/>
            <w:hideMark/>
          </w:tcPr>
          <w:p w14:paraId="2E409D07" w14:textId="3434CA63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9C526C">
              <w:rPr>
                <w:spacing w:val="0"/>
                <w:cs/>
              </w:rPr>
              <w:t>หนังสือค้ำประกันจาก</w:t>
            </w:r>
            <w:r w:rsidR="006E7C3B" w:rsidRPr="009C526C">
              <w:rPr>
                <w:rFonts w:hint="cs"/>
                <w:spacing w:val="0"/>
                <w:cs/>
              </w:rPr>
              <w:t>สถาบันการเงิน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7FD4F107" w14:textId="63E142C7" w:rsidR="00FD3A4C" w:rsidRPr="009C526C" w:rsidRDefault="0066503B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42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,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972</w:t>
            </w:r>
          </w:p>
        </w:tc>
        <w:tc>
          <w:tcPr>
            <w:tcW w:w="147" w:type="pct"/>
          </w:tcPr>
          <w:p w14:paraId="272F916E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spacing w:val="0"/>
              </w:rPr>
            </w:pPr>
          </w:p>
        </w:tc>
        <w:tc>
          <w:tcPr>
            <w:tcW w:w="969" w:type="pct"/>
          </w:tcPr>
          <w:p w14:paraId="66EAF469" w14:textId="6B585B7C" w:rsidR="00FD3A4C" w:rsidRPr="009C526C" w:rsidRDefault="0066503B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42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,</w:t>
            </w:r>
            <w:r w:rsidRPr="009C526C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972</w:t>
            </w:r>
          </w:p>
        </w:tc>
      </w:tr>
      <w:tr w:rsidR="00FD3A4C" w:rsidRPr="009C526C" w14:paraId="2BFDC09C" w14:textId="77777777" w:rsidTr="00343C60">
        <w:tc>
          <w:tcPr>
            <w:tcW w:w="2961" w:type="pct"/>
            <w:hideMark/>
          </w:tcPr>
          <w:p w14:paraId="088EADD4" w14:textId="77777777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F4AAC" w14:textId="55E0625C" w:rsidR="00FD3A4C" w:rsidRPr="009C526C" w:rsidRDefault="0066503B" w:rsidP="006E7C3B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  <w:t>44</w:t>
            </w: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,</w:t>
            </w: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  <w:t>656</w:t>
            </w:r>
          </w:p>
        </w:tc>
        <w:tc>
          <w:tcPr>
            <w:tcW w:w="147" w:type="pct"/>
            <w:vAlign w:val="bottom"/>
          </w:tcPr>
          <w:p w14:paraId="33D08C37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9FEAC0" w14:textId="5C37EF26" w:rsidR="00FD3A4C" w:rsidRPr="009C526C" w:rsidRDefault="0066503B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  <w:t>44</w:t>
            </w: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,</w:t>
            </w:r>
            <w:r w:rsidRPr="009C526C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  <w:t>656</w:t>
            </w:r>
          </w:p>
        </w:tc>
      </w:tr>
    </w:tbl>
    <w:p w14:paraId="5419AB05" w14:textId="77777777" w:rsidR="001E7C0C" w:rsidRPr="009C526C" w:rsidRDefault="001E7C0C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</w:p>
    <w:p w14:paraId="38E30004" w14:textId="007328AC" w:rsidR="002F6CBB" w:rsidRDefault="00D6380C" w:rsidP="00BC66A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pacing w:val="0"/>
          <w:sz w:val="30"/>
          <w:szCs w:val="30"/>
          <w:lang w:bidi="th-TH"/>
        </w:rPr>
      </w:pP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ณ วันที่ </w:t>
      </w:r>
      <w:r w:rsidR="00FC61C2" w:rsidRPr="009C526C">
        <w:rPr>
          <w:rFonts w:asciiTheme="majorBidi" w:eastAsia="MS Mincho" w:hAnsiTheme="majorBidi" w:cstheme="majorBidi"/>
          <w:sz w:val="30"/>
          <w:szCs w:val="30"/>
          <w:lang w:val="en-US"/>
        </w:rPr>
        <w:t>3</w:t>
      </w:r>
      <w:r w:rsidR="002F6CBB" w:rsidRPr="009C526C">
        <w:rPr>
          <w:rFonts w:asciiTheme="majorBidi" w:eastAsia="MS Mincho" w:hAnsiTheme="majorBidi" w:cstheme="majorBidi"/>
          <w:sz w:val="30"/>
          <w:szCs w:val="30"/>
          <w:lang w:val="en-US" w:bidi="th-TH"/>
        </w:rPr>
        <w:t>0</w:t>
      </w:r>
      <w:r w:rsidR="00FC61C2" w:rsidRPr="009C526C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="002F6CBB" w:rsidRPr="009C526C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="00FC61C2" w:rsidRPr="009C526C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</w:t>
      </w:r>
      <w:r w:rsidR="00FC61C2" w:rsidRPr="009C526C">
        <w:rPr>
          <w:rFonts w:ascii="Angsana New" w:eastAsia="MS Mincho" w:hAnsi="Angsana New"/>
          <w:sz w:val="30"/>
          <w:szCs w:val="30"/>
          <w:lang w:val="en-US"/>
        </w:rPr>
        <w:t xml:space="preserve">2567 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บริษัทมีวงเงินสินเชื่อซึ่งยังมิได้เบิกใช้ นอกเหนือจากวงเงินกู้ยืมเป็นจำนวนรวม</w:t>
      </w:r>
      <w:r w:rsidR="002C388C" w:rsidRPr="009C526C">
        <w:rPr>
          <w:rFonts w:ascii="Angsana New" w:hAnsi="Angsana New" w:hint="cs"/>
          <w:spacing w:val="0"/>
          <w:sz w:val="30"/>
          <w:szCs w:val="30"/>
          <w:cs/>
          <w:lang w:val="en-US" w:bidi="th-TH"/>
        </w:rPr>
        <w:t xml:space="preserve"> </w:t>
      </w:r>
      <w:r w:rsidR="002C388C" w:rsidRPr="009C526C">
        <w:rPr>
          <w:rFonts w:ascii="Angsana New" w:hAnsi="Angsana New"/>
          <w:spacing w:val="0"/>
          <w:sz w:val="30"/>
          <w:szCs w:val="30"/>
          <w:lang w:val="en-US" w:bidi="th-TH"/>
        </w:rPr>
        <w:t>126.03</w:t>
      </w:r>
      <w:r w:rsidRPr="009C526C">
        <w:rPr>
          <w:rFonts w:ascii="Angsana New" w:hAnsi="Angsana New"/>
          <w:spacing w:val="0"/>
          <w:sz w:val="30"/>
          <w:szCs w:val="30"/>
          <w:lang w:bidi="th-TH"/>
        </w:rPr>
        <w:t xml:space="preserve"> 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ล้านบาท</w:t>
      </w:r>
      <w:r w:rsidR="009B2A34" w:rsidRPr="009C526C">
        <w:rPr>
          <w:rFonts w:ascii="Angsana New" w:hAnsi="Angsana New" w:hint="cs"/>
          <w:spacing w:val="0"/>
          <w:sz w:val="30"/>
          <w:szCs w:val="30"/>
          <w:cs/>
          <w:lang w:bidi="th-TH"/>
        </w:rPr>
        <w:t xml:space="preserve"> และ</w:t>
      </w:r>
      <w:r w:rsidR="002C388C" w:rsidRPr="009C526C">
        <w:rPr>
          <w:rFonts w:ascii="Angsana New" w:hAnsi="Angsana New" w:hint="cs"/>
          <w:spacing w:val="0"/>
          <w:sz w:val="30"/>
          <w:szCs w:val="30"/>
          <w:cs/>
          <w:lang w:bidi="th-TH"/>
        </w:rPr>
        <w:t xml:space="preserve"> </w:t>
      </w:r>
      <w:r w:rsidR="002C388C" w:rsidRPr="009C526C">
        <w:rPr>
          <w:rFonts w:ascii="Angsana New" w:hAnsi="Angsana New"/>
          <w:spacing w:val="0"/>
          <w:sz w:val="30"/>
          <w:szCs w:val="30"/>
          <w:lang w:val="en-US" w:bidi="th-TH"/>
        </w:rPr>
        <w:t>3</w:t>
      </w:r>
      <w:r w:rsidR="009B2A34" w:rsidRPr="009C526C">
        <w:rPr>
          <w:rFonts w:ascii="Angsana New" w:hAnsi="Angsana New"/>
          <w:spacing w:val="0"/>
          <w:sz w:val="30"/>
          <w:szCs w:val="30"/>
          <w:lang w:val="en-US" w:bidi="th-TH"/>
        </w:rPr>
        <w:t xml:space="preserve"> </w:t>
      </w:r>
      <w:r w:rsidR="009B2A34" w:rsidRPr="009C526C">
        <w:rPr>
          <w:rFonts w:ascii="Angsana New" w:hAnsi="Angsana New" w:hint="cs"/>
          <w:spacing w:val="0"/>
          <w:sz w:val="30"/>
          <w:szCs w:val="30"/>
          <w:cs/>
          <w:lang w:val="en-US" w:bidi="th-TH"/>
        </w:rPr>
        <w:t>ล้านเหรียญดอลลาร์สหรัฐอเมริกา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 </w:t>
      </w:r>
      <w:r w:rsidRPr="009C526C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>(</w:t>
      </w:r>
      <w:r w:rsidR="00903A1C" w:rsidRPr="009C526C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>31</w:t>
      </w:r>
      <w:r w:rsidRPr="009C526C">
        <w:rPr>
          <w:rFonts w:ascii="Angsana New" w:hAnsi="Angsana New"/>
          <w:i/>
          <w:iCs/>
          <w:spacing w:val="0"/>
          <w:sz w:val="30"/>
          <w:szCs w:val="30"/>
          <w:lang w:bidi="th-TH"/>
        </w:rPr>
        <w:t xml:space="preserve"> </w:t>
      </w:r>
      <w:r w:rsidRPr="009C526C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 xml:space="preserve">ธันวาคม </w:t>
      </w:r>
      <w:r w:rsidR="00903A1C" w:rsidRPr="009C526C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>256</w:t>
      </w:r>
      <w:r w:rsidR="00FC61C2" w:rsidRPr="009C526C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>6</w:t>
      </w:r>
      <w:r w:rsidRPr="009C526C">
        <w:rPr>
          <w:rFonts w:ascii="Angsana New" w:hAnsi="Angsana New"/>
          <w:i/>
          <w:iCs/>
          <w:spacing w:val="0"/>
          <w:sz w:val="30"/>
          <w:szCs w:val="30"/>
          <w:lang w:bidi="th-TH"/>
        </w:rPr>
        <w:t xml:space="preserve">: </w:t>
      </w:r>
      <w:r w:rsidR="00FC61C2" w:rsidRPr="009C526C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>124.21</w:t>
      </w:r>
      <w:r w:rsidRPr="009C526C">
        <w:rPr>
          <w:rFonts w:ascii="Angsana New" w:hAnsi="Angsana New"/>
          <w:i/>
          <w:iCs/>
          <w:spacing w:val="0"/>
          <w:sz w:val="30"/>
          <w:szCs w:val="30"/>
          <w:lang w:bidi="th-TH"/>
        </w:rPr>
        <w:t xml:space="preserve"> </w:t>
      </w:r>
      <w:r w:rsidRPr="009C526C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>ล้านบาท</w:t>
      </w:r>
      <w:r w:rsidR="009B2A34" w:rsidRPr="009C526C">
        <w:rPr>
          <w:rFonts w:ascii="Angsana New" w:hAnsi="Angsana New" w:hint="cs"/>
          <w:i/>
          <w:iCs/>
          <w:spacing w:val="0"/>
          <w:sz w:val="30"/>
          <w:szCs w:val="30"/>
          <w:cs/>
          <w:lang w:bidi="th-TH"/>
        </w:rPr>
        <w:t xml:space="preserve"> และ </w:t>
      </w:r>
      <w:r w:rsidR="009B2A34" w:rsidRPr="009C526C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>3</w:t>
      </w:r>
      <w:r w:rsidR="009B2A34" w:rsidRPr="009C526C">
        <w:rPr>
          <w:rFonts w:ascii="Angsana New" w:hAnsi="Angsana New" w:hint="cs"/>
          <w:i/>
          <w:iCs/>
          <w:spacing w:val="0"/>
          <w:sz w:val="30"/>
          <w:szCs w:val="30"/>
          <w:cs/>
          <w:lang w:val="en-US" w:bidi="th-TH"/>
        </w:rPr>
        <w:t xml:space="preserve"> ล้านเหรียญดอลลาร์สหรัฐอเมริกา</w:t>
      </w:r>
      <w:r w:rsidRPr="009C526C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>)</w:t>
      </w:r>
    </w:p>
    <w:p w14:paraId="43A07376" w14:textId="77777777" w:rsidR="00AC6C5D" w:rsidRPr="00AC6C5D" w:rsidRDefault="00AC6C5D" w:rsidP="00BC66A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</w:p>
    <w:p w14:paraId="78CD262A" w14:textId="0D2467DF" w:rsidR="00C50C0A" w:rsidRPr="009C526C" w:rsidRDefault="00C50C0A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pacing w:val="0"/>
          <w:sz w:val="30"/>
          <w:szCs w:val="30"/>
          <w:rtl/>
        </w:rPr>
      </w:pPr>
      <w:r w:rsidRPr="009C526C">
        <w:rPr>
          <w:rFonts w:ascii="Angsana New" w:hAnsi="Angsana New"/>
          <w:b/>
          <w:bCs/>
          <w:i/>
          <w:iCs/>
          <w:spacing w:val="0"/>
          <w:sz w:val="30"/>
          <w:szCs w:val="30"/>
          <w:cs/>
          <w:lang w:val="en-US" w:bidi="th-TH"/>
        </w:rPr>
        <w:t>หนังสือค้ำประกันจากสถาบันการเงิน</w:t>
      </w:r>
    </w:p>
    <w:p w14:paraId="713E0F7E" w14:textId="77777777" w:rsidR="00C50C0A" w:rsidRPr="009C526C" w:rsidRDefault="00C50C0A" w:rsidP="00F80A3C">
      <w:pPr>
        <w:pStyle w:val="block"/>
        <w:spacing w:after="0" w:line="120" w:lineRule="atLeast"/>
        <w:ind w:left="540" w:right="-405" w:hanging="540"/>
        <w:jc w:val="both"/>
        <w:rPr>
          <w:rFonts w:ascii="Angsana New" w:hAnsi="Angsana New"/>
          <w:spacing w:val="0"/>
          <w:sz w:val="30"/>
          <w:szCs w:val="30"/>
          <w:lang w:val="en-US" w:bidi="th-TH"/>
        </w:rPr>
      </w:pPr>
    </w:p>
    <w:p w14:paraId="5B8CCC68" w14:textId="302B6D4E" w:rsidR="00E4055C" w:rsidRDefault="00C50C0A" w:rsidP="00BC66A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ณ</w:t>
      </w:r>
      <w:r w:rsidR="00EC0B4E" w:rsidRPr="009C526C">
        <w:rPr>
          <w:rFonts w:ascii="Angsana New" w:hAnsi="Angsana New"/>
          <w:color w:val="FFFFFF"/>
          <w:spacing w:val="0"/>
          <w:sz w:val="30"/>
          <w:szCs w:val="30"/>
          <w:lang w:bidi="th-TH"/>
        </w:rPr>
        <w:t xml:space="preserve"> 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วันที่</w:t>
      </w:r>
      <w:r w:rsidR="00EC0B4E" w:rsidRPr="009C526C">
        <w:rPr>
          <w:rFonts w:ascii="Angsana New" w:hAnsi="Angsana New"/>
          <w:color w:val="FFFFFF"/>
          <w:spacing w:val="0"/>
          <w:sz w:val="30"/>
          <w:szCs w:val="30"/>
          <w:lang w:bidi="th-TH"/>
        </w:rPr>
        <w:t xml:space="preserve"> </w:t>
      </w:r>
      <w:r w:rsidR="00FC61C2" w:rsidRPr="009C526C">
        <w:rPr>
          <w:rFonts w:asciiTheme="majorBidi" w:eastAsia="MS Mincho" w:hAnsiTheme="majorBidi" w:cstheme="majorBidi"/>
          <w:sz w:val="30"/>
          <w:szCs w:val="30"/>
          <w:lang w:val="en-US"/>
        </w:rPr>
        <w:t>3</w:t>
      </w:r>
      <w:r w:rsidR="002F6CBB" w:rsidRPr="009C526C">
        <w:rPr>
          <w:rFonts w:asciiTheme="majorBidi" w:eastAsia="MS Mincho" w:hAnsiTheme="majorBidi" w:cstheme="majorBidi"/>
          <w:sz w:val="30"/>
          <w:szCs w:val="30"/>
          <w:lang w:val="en-US"/>
        </w:rPr>
        <w:t>0</w:t>
      </w:r>
      <w:r w:rsidR="00FC61C2" w:rsidRPr="009C526C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="002F6CBB" w:rsidRPr="009C526C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="00FC61C2" w:rsidRPr="009C526C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</w:t>
      </w:r>
      <w:r w:rsidR="00FC61C2" w:rsidRPr="009C526C">
        <w:rPr>
          <w:rFonts w:ascii="Angsana New" w:eastAsia="MS Mincho" w:hAnsi="Angsana New"/>
          <w:sz w:val="30"/>
          <w:szCs w:val="30"/>
          <w:lang w:val="en-US"/>
        </w:rPr>
        <w:t xml:space="preserve">2567 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บริษัท</w:t>
      </w:r>
      <w:r w:rsidR="00925964"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มีหนังสือค้ำประกัน</w:t>
      </w:r>
      <w:r w:rsidR="006E7C3B" w:rsidRPr="009C526C">
        <w:rPr>
          <w:rFonts w:ascii="Angsana New" w:hAnsi="Angsana New" w:hint="cs"/>
          <w:spacing w:val="0"/>
          <w:sz w:val="30"/>
          <w:szCs w:val="30"/>
          <w:cs/>
          <w:lang w:bidi="th-TH"/>
        </w:rPr>
        <w:t>จากสถาบันการเงิน</w:t>
      </w:r>
      <w:r w:rsidR="00097FEF" w:rsidRPr="009C526C">
        <w:rPr>
          <w:rFonts w:ascii="Angsana New" w:hAnsi="Angsana New"/>
          <w:spacing w:val="0"/>
          <w:sz w:val="30"/>
          <w:szCs w:val="30"/>
          <w:lang w:bidi="th-TH"/>
        </w:rPr>
        <w:t xml:space="preserve"> </w:t>
      </w:r>
      <w:r w:rsidR="00925964"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เพื่อค้ำประกันการใช้โครงข่ายระบบเส้นใยแก้วนำแสง การเช่าพื้นที่ และ</w:t>
      </w:r>
      <w:r w:rsidR="00097FEF"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สาธารณูปโภค</w:t>
      </w:r>
    </w:p>
    <w:p w14:paraId="3124F0FF" w14:textId="77777777" w:rsidR="00BC66A5" w:rsidRPr="009C526C" w:rsidRDefault="00BC66A5" w:rsidP="00BC66A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</w:p>
    <w:p w14:paraId="2D3B1AB8" w14:textId="77777777" w:rsidR="00AC6C5D" w:rsidRDefault="00AC6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pacing w:val="0"/>
          <w:cs/>
        </w:rPr>
      </w:pPr>
      <w:r>
        <w:rPr>
          <w:b/>
          <w:bCs/>
          <w:i/>
          <w:iCs/>
          <w:spacing w:val="0"/>
          <w:cs/>
        </w:rPr>
        <w:br w:type="page"/>
      </w:r>
    </w:p>
    <w:p w14:paraId="1ADD64E2" w14:textId="690CDB04" w:rsidR="00DD1892" w:rsidRPr="009C526C" w:rsidRDefault="00DD1892" w:rsidP="00DD1892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pacing w:val="0"/>
          <w:sz w:val="30"/>
          <w:szCs w:val="30"/>
          <w:rtl/>
        </w:rPr>
      </w:pPr>
      <w:r w:rsidRPr="009C526C">
        <w:rPr>
          <w:rFonts w:ascii="Angsana New" w:hAnsi="Angsana New"/>
          <w:b/>
          <w:bCs/>
          <w:i/>
          <w:iCs/>
          <w:spacing w:val="0"/>
          <w:sz w:val="30"/>
          <w:szCs w:val="30"/>
          <w:cs/>
          <w:lang w:val="en-US" w:bidi="th-TH"/>
        </w:rPr>
        <w:lastRenderedPageBreak/>
        <w:t>สัญญาบริการ</w:t>
      </w:r>
    </w:p>
    <w:p w14:paraId="3A73F3AA" w14:textId="77777777" w:rsidR="00DD1892" w:rsidRPr="009C526C" w:rsidRDefault="00DD1892" w:rsidP="00F80A3C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pacing w:val="0"/>
          <w:szCs w:val="22"/>
          <w:lang w:bidi="th-TH"/>
        </w:rPr>
      </w:pPr>
    </w:p>
    <w:p w14:paraId="680FF867" w14:textId="5C6482CE" w:rsidR="007A577C" w:rsidRPr="009C526C" w:rsidRDefault="00DD1892" w:rsidP="00401B3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val="en-US" w:bidi="th-TH"/>
        </w:rPr>
      </w:pP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บริษัทได้ทำสัญญา</w:t>
      </w:r>
      <w:r w:rsidR="001E6861"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บริการ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ที่เกี่ยวข้องกับการเช่าอุปกรณ์และสัญญาบริการ</w:t>
      </w:r>
      <w:r w:rsidR="003A3301"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อื่น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 อายุของสัญญามีระยะเวลาตั้งแต</w:t>
      </w:r>
      <w:r w:rsidR="000819B2"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่</w:t>
      </w:r>
      <w:r w:rsidR="00171598" w:rsidRPr="009C526C">
        <w:rPr>
          <w:rFonts w:ascii="Angsana New" w:hAnsi="Angsana New"/>
          <w:spacing w:val="0"/>
          <w:sz w:val="30"/>
          <w:szCs w:val="30"/>
          <w:lang w:bidi="th-TH"/>
        </w:rPr>
        <w:t xml:space="preserve"> </w:t>
      </w:r>
      <w:r w:rsidR="00903A1C" w:rsidRPr="009C526C">
        <w:rPr>
          <w:rFonts w:ascii="Angsana New" w:hAnsi="Angsana New"/>
          <w:spacing w:val="0"/>
          <w:sz w:val="30"/>
          <w:szCs w:val="30"/>
          <w:lang w:val="en-US" w:bidi="th-TH"/>
        </w:rPr>
        <w:t>1</w:t>
      </w:r>
      <w:r w:rsidRPr="009C526C">
        <w:rPr>
          <w:rFonts w:ascii="Angsana New" w:hAnsi="Angsana New"/>
          <w:spacing w:val="0"/>
          <w:sz w:val="30"/>
          <w:szCs w:val="30"/>
          <w:lang w:val="en-US" w:bidi="th-TH"/>
        </w:rPr>
        <w:t xml:space="preserve"> </w:t>
      </w:r>
      <w:r w:rsidRPr="009C526C">
        <w:rPr>
          <w:rFonts w:ascii="Angsana New" w:hAnsi="Angsana New"/>
          <w:spacing w:val="0"/>
          <w:sz w:val="30"/>
          <w:szCs w:val="30"/>
          <w:cs/>
          <w:lang w:val="en-US" w:bidi="th-TH"/>
        </w:rPr>
        <w:t xml:space="preserve">ถึง </w:t>
      </w:r>
      <w:r w:rsidR="00903A1C" w:rsidRPr="009C526C">
        <w:rPr>
          <w:rFonts w:ascii="Angsana New" w:hAnsi="Angsana New"/>
          <w:spacing w:val="0"/>
          <w:sz w:val="30"/>
          <w:szCs w:val="30"/>
          <w:lang w:val="en-US" w:bidi="th-TH"/>
        </w:rPr>
        <w:t>30</w:t>
      </w:r>
      <w:r w:rsidRPr="009C526C">
        <w:rPr>
          <w:rFonts w:ascii="Angsana New" w:hAnsi="Angsana New"/>
          <w:spacing w:val="0"/>
          <w:sz w:val="30"/>
          <w:szCs w:val="30"/>
          <w:lang w:val="en-US" w:bidi="th-TH"/>
        </w:rPr>
        <w:t xml:space="preserve"> </w:t>
      </w:r>
      <w:r w:rsidRPr="009C526C">
        <w:rPr>
          <w:rFonts w:ascii="Angsana New" w:hAnsi="Angsana New"/>
          <w:spacing w:val="0"/>
          <w:sz w:val="30"/>
          <w:szCs w:val="30"/>
          <w:cs/>
          <w:lang w:val="en-US" w:bidi="th-TH"/>
        </w:rPr>
        <w:t>ปี</w:t>
      </w:r>
      <w:bookmarkStart w:id="1" w:name="_Hlk85999046"/>
    </w:p>
    <w:p w14:paraId="573CAC10" w14:textId="7DD852C6" w:rsidR="00147418" w:rsidRPr="009C526C" w:rsidRDefault="00147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2"/>
          <w:szCs w:val="22"/>
          <w:cs/>
        </w:rPr>
      </w:pPr>
    </w:p>
    <w:p w14:paraId="1AD33D9D" w14:textId="3C65EC65" w:rsidR="00271CF5" w:rsidRPr="009C526C" w:rsidRDefault="00903A1C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b/>
          <w:bCs/>
          <w:spacing w:val="0"/>
          <w:lang w:val="th-TH"/>
        </w:rPr>
      </w:pPr>
      <w:bookmarkStart w:id="2" w:name="_Hlk165562470"/>
      <w:r w:rsidRPr="009C526C">
        <w:rPr>
          <w:b/>
          <w:bCs/>
          <w:spacing w:val="0"/>
        </w:rPr>
        <w:t>1</w:t>
      </w:r>
      <w:r w:rsidR="002F6CBB" w:rsidRPr="009C526C">
        <w:rPr>
          <w:b/>
          <w:bCs/>
          <w:spacing w:val="0"/>
        </w:rPr>
        <w:t>2</w:t>
      </w:r>
      <w:r w:rsidR="00515202" w:rsidRPr="009C526C">
        <w:rPr>
          <w:b/>
          <w:bCs/>
          <w:spacing w:val="0"/>
          <w:cs/>
        </w:rPr>
        <w:tab/>
      </w:r>
      <w:r w:rsidR="00271CF5" w:rsidRPr="009C526C">
        <w:rPr>
          <w:b/>
          <w:bCs/>
          <w:spacing w:val="0"/>
          <w:cs/>
        </w:rPr>
        <w:t>หนี้สินที่อาจเกิดขึ้น</w:t>
      </w:r>
    </w:p>
    <w:p w14:paraId="34EF71E6" w14:textId="77777777" w:rsidR="00B83A79" w:rsidRPr="009C526C" w:rsidRDefault="00B83A79" w:rsidP="000F748C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="Angsana New" w:hAnsi="Angsana New" w:cs="Angsana New"/>
          <w:spacing w:val="0"/>
          <w:lang w:val="en-US"/>
        </w:rPr>
      </w:pPr>
    </w:p>
    <w:bookmarkEnd w:id="1"/>
    <w:p w14:paraId="43CA685C" w14:textId="0DB5F1B7" w:rsidR="00B729AD" w:rsidRPr="009C526C" w:rsidRDefault="00B729AD" w:rsidP="000F748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 xml:space="preserve">ในปี </w:t>
      </w:r>
      <w:r w:rsidR="00903A1C" w:rsidRPr="009C526C">
        <w:rPr>
          <w:rFonts w:hint="cs"/>
          <w:spacing w:val="0"/>
        </w:rPr>
        <w:t>2554</w:t>
      </w:r>
      <w:r w:rsidRPr="009C526C">
        <w:rPr>
          <w:rFonts w:hint="cs"/>
          <w:spacing w:val="0"/>
          <w:cs/>
        </w:rPr>
        <w:t xml:space="preserve"> บริษัทได้รับโอนสายไฟเบอร์ออฟติกจำนวนหนึ่งจากบริษัทแห่งหนึ่งซึ่งสายไฟเบอร์ออฟติกดังกล่าวติดตั้งและใช้งานเดิมอยู่แล้วในท่อร้อยสายเคเบิลใต้ดินซึ่งเป็นของผู้ประกอบการกิจการโทรคมนาคมรายหนึ่งในพื้นที่กรุงเทพมหานคร ต่อมาในไตรมาส </w:t>
      </w:r>
      <w:r w:rsidR="00903A1C" w:rsidRPr="009C526C">
        <w:rPr>
          <w:rFonts w:hint="cs"/>
          <w:spacing w:val="0"/>
        </w:rPr>
        <w:t>1</w:t>
      </w:r>
      <w:r w:rsidRPr="009C526C">
        <w:rPr>
          <w:rFonts w:hint="cs"/>
          <w:spacing w:val="0"/>
          <w:cs/>
        </w:rPr>
        <w:t xml:space="preserve"> ปี </w:t>
      </w:r>
      <w:r w:rsidR="00903A1C" w:rsidRPr="009C526C">
        <w:rPr>
          <w:rFonts w:hint="cs"/>
          <w:spacing w:val="0"/>
        </w:rPr>
        <w:t>2555</w:t>
      </w:r>
      <w:r w:rsidRPr="009C526C">
        <w:rPr>
          <w:rFonts w:hint="cs"/>
          <w:spacing w:val="0"/>
          <w:cs/>
        </w:rPr>
        <w:t xml:space="preserve"> บริษัทได้รับแจ้งอัตราค่าเช่าท่อร้อยสายเคเบิลใต้ดินที่กำหนด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ขึ้นใหม่จากผู้ประกอบการกิจการโทรคมนาคมรายดังกล่าว แต่ยังไม่มีการออกใบแจ้งหนี้เพื่อเรียกเก็บค่าเช่าท่อร้อยสายเคเบิลใต้ดิน อย่างไรก็ตาม บริษัทได้บันทึกหนี้สินจากภาระผูกพันนี้โดยประมาณขึ้นจากอัตราค่าเช่าซึ่งบริษัทผู้โอนสายไฟเบอร์ออฟติกเคยได้รับแจ้งซึ่งต่ำกว่าอัตราที่ผู้ประกอบการกิจการโทรคมนาคมรายดังกล่าวกำหนดขึ้นใหม่ เนื่องจากฝ่ายบริหารของบริษัทเชื่อว่าการกำหนดอัตราค่าเช่าท่อร้อยสายเคเบิลใต้ดินในอัตราใหม่มีอัตราสูง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กว่าอัตราเดิมมาก ซึ่งเป็นอัตราที่ผู้ประกอบกิจการโทรคมนาคมรายนั้นกำหนดขึ้น โดยไม่สอดคล้องกับหลักการและวิธีการกำหนดอัตราค่าใช้โครงข่ายของผู้รับใบอนุญาตตามประกาศของคณะกรรมการกิจการกระจายเสียง กิจการโทรทัศน์ และกิจการโทรคมนาคมแห่งชาติ (กสทช.) ว่าด้วยการใช้และเชื่อมต่อโครงข่าย พ.ศ.</w:t>
      </w:r>
      <w:r w:rsidR="00903A1C" w:rsidRPr="009C526C">
        <w:rPr>
          <w:rFonts w:hint="cs"/>
          <w:spacing w:val="0"/>
        </w:rPr>
        <w:t>2549</w:t>
      </w:r>
      <w:r w:rsidRPr="009C526C">
        <w:rPr>
          <w:rFonts w:hint="cs"/>
          <w:spacing w:val="0"/>
          <w:cs/>
        </w:rPr>
        <w:t xml:space="preserve"> (</w:t>
      </w:r>
      <w:r w:rsidRPr="009C526C">
        <w:rPr>
          <w:rFonts w:hint="cs"/>
          <w:spacing w:val="0"/>
        </w:rPr>
        <w:t>“</w:t>
      </w:r>
      <w:r w:rsidRPr="009C526C">
        <w:rPr>
          <w:rFonts w:hint="cs"/>
          <w:spacing w:val="0"/>
          <w:cs/>
        </w:rPr>
        <w:t>ประกาศไอซี</w:t>
      </w:r>
      <w:r w:rsidRPr="009C526C">
        <w:rPr>
          <w:rFonts w:hint="cs"/>
          <w:spacing w:val="0"/>
        </w:rPr>
        <w:t xml:space="preserve">”) </w:t>
      </w:r>
      <w:r w:rsidRPr="009C526C">
        <w:rPr>
          <w:rFonts w:hint="cs"/>
          <w:spacing w:val="0"/>
          <w:cs/>
        </w:rPr>
        <w:t xml:space="preserve">เนื่องจากตามข้อเท็จจริงท่อร้อยสายเคเบิลใต้ดินเหล่านี้ได้ถูกสร้างและถูกใช้งานโดยผู้ประกอบกิจการโทรคมนาคมรายนั้น รวมทั้งใช้งานโดยบริษัทผู้โอนสายไฟเบอร์ออฟติกแก่บริษัทมาแล้วไม่น้อยกว่า </w:t>
      </w:r>
      <w:r w:rsidR="00903A1C" w:rsidRPr="009C526C">
        <w:rPr>
          <w:rFonts w:hint="cs"/>
          <w:spacing w:val="0"/>
        </w:rPr>
        <w:t>10</w:t>
      </w:r>
      <w:r w:rsidRPr="009C526C">
        <w:rPr>
          <w:rFonts w:hint="cs"/>
          <w:spacing w:val="0"/>
          <w:cs/>
        </w:rPr>
        <w:t xml:space="preserve"> ปี 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จึงเป็นทรัพย์สินที่ผู้ประกอบกิจการโทรคมนาคมรายนั้นมีอยู่เดิมมิได้จัดสร้างขึ้นมาใหม่ ผู้ประกอบกิจการโทรคมนาคมรายนั้นจึงไม่มีภาระต้นทุนค่าใช้จ่ายในการลงทุนเพิ่มเติมในทรัพย์สินเหล่านี้ บริษัทจึงเชื่อว่าอัตราค่าเช่าท่อร้อยสายเคเบิลใต้ดินที่ผู้ประกอบกิจการโทรคมนาคมรายนั้นกำหนดขึ้นใหม่นี้ไม่เป็นตามหลักการอัตราอิงต้นทุน (</w:t>
      </w:r>
      <w:r w:rsidRPr="009C526C">
        <w:rPr>
          <w:rFonts w:hint="cs"/>
          <w:spacing w:val="0"/>
        </w:rPr>
        <w:t>cost-based basis) (</w:t>
      </w:r>
      <w:r w:rsidRPr="009C526C">
        <w:rPr>
          <w:rFonts w:hint="cs"/>
          <w:spacing w:val="0"/>
          <w:cs/>
        </w:rPr>
        <w:t xml:space="preserve">ประกาศไอซีข้อ </w:t>
      </w:r>
      <w:r w:rsidR="00903A1C" w:rsidRPr="009C526C">
        <w:rPr>
          <w:rFonts w:hint="cs"/>
          <w:spacing w:val="0"/>
        </w:rPr>
        <w:t>19</w:t>
      </w:r>
      <w:r w:rsidRPr="009C526C">
        <w:rPr>
          <w:rFonts w:hint="cs"/>
          <w:spacing w:val="0"/>
          <w:cs/>
        </w:rPr>
        <w:t>) และวิธีการคำนวณอัตรา  ค่าเช่าท่อร้อยสายเคเบิลใต้ดินก็อาจมิได้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ใช้วิธีการคำนวณที่สะท้อนต้นทุนตามที่ กสทช.เห็นชอบ (ประกาศไอซี ข้อ </w:t>
      </w:r>
      <w:r w:rsidR="00903A1C" w:rsidRPr="009C526C">
        <w:rPr>
          <w:rFonts w:hint="cs"/>
          <w:spacing w:val="0"/>
        </w:rPr>
        <w:t>20</w:t>
      </w:r>
      <w:r w:rsidRPr="009C526C">
        <w:rPr>
          <w:rFonts w:hint="cs"/>
          <w:spacing w:val="0"/>
          <w:cs/>
        </w:rPr>
        <w:t xml:space="preserve">) นอกจากนี้ เมื่อมีการเปลี่ยนแปลงอัตราดังกล่าว ผู้ประกอบกิจการโทรคมนาคมรายนั้นในฐานะผู้รับใบอนุญาตที่มีโครงข่ายมีหน้าที่จะต้องแจ้งให้บริษัทในฐานะผู้รับใบอนุญาตที่ขอใช้โครงข่ายทราบล่วงหน้าอย่างน้อย </w:t>
      </w:r>
      <w:r w:rsidR="00903A1C" w:rsidRPr="009C526C">
        <w:rPr>
          <w:rFonts w:hint="cs"/>
          <w:spacing w:val="0"/>
        </w:rPr>
        <w:t>90</w:t>
      </w:r>
      <w:r w:rsidRPr="009C526C">
        <w:rPr>
          <w:rFonts w:hint="cs"/>
          <w:spacing w:val="0"/>
          <w:cs/>
        </w:rPr>
        <w:t xml:space="preserve"> วันพร้อมแสดงหลักฐานหรือสาเหตุที่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ทำให้ต้องเปลี่ยนแปลงอัตราค่าตอบแทนนั้นด้วย (ประกาศไอซีข้อ </w:t>
      </w:r>
      <w:r w:rsidR="00903A1C" w:rsidRPr="009C526C">
        <w:rPr>
          <w:rFonts w:hint="cs"/>
          <w:spacing w:val="0"/>
        </w:rPr>
        <w:t>21</w:t>
      </w:r>
      <w:r w:rsidRPr="009C526C">
        <w:rPr>
          <w:rFonts w:hint="cs"/>
          <w:spacing w:val="0"/>
          <w:cs/>
        </w:rPr>
        <w:t>) แต่ผู้ประกอบกิจการโทรคมนาคมรายนั้นก็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ยังมิได้ดำเนินการเช่นกัน ดังนั้น เพื่อให้การดำเนินการเรื่องนี้เป็นไปโดยชอบด้วยหลักเกณฑ์และขั้นตอนของกฎหมาย บริษัทจึงได้ส่งหนังสือแจ้งให้ผู้ประกอบกิจการโทรคมนาคมรายนั้นชี้แจงเหตุผลในการกำหนดอัตราค่าเช่าท่อร้อยสายเคเบิลใต้ดินในอัตราใหม่ พร้อมทั้งแสดงหลักฐานและวิธีการคำนวณต้นทุนในการกำหนดอัตรา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ใหม่ดังกล่าวให้บริษัททราบด้วย ทั้งนี้ บริษัทได้แจ้งขอสงวนสิทธิที่จะเจรจากับผู้ประกอบกิจการโทรคมนาคมรายนั้นเพื่อปรับลดอัตราค่าเช่าท่อร้อยสายเคเบิลใต้ดินดังกล่าวลงให้เป็นอัตราที่สมเหตุสมผลและเป็นธรรมแก่บริษัทตามกฎหมายต่อไปด้วย</w:t>
      </w:r>
    </w:p>
    <w:p w14:paraId="47126A83" w14:textId="2A5E11E8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lastRenderedPageBreak/>
        <w:t xml:space="preserve">ต่อมาในเดือนกรกฎาคม </w:t>
      </w:r>
      <w:r w:rsidR="00903A1C" w:rsidRPr="009C526C">
        <w:rPr>
          <w:rFonts w:hint="cs"/>
          <w:spacing w:val="0"/>
        </w:rPr>
        <w:t>2555</w:t>
      </w:r>
      <w:r w:rsidRPr="009C526C">
        <w:rPr>
          <w:rFonts w:hint="cs"/>
          <w:spacing w:val="0"/>
          <w:cs/>
        </w:rPr>
        <w:t xml:space="preserve"> ผู้ประกอบกิจการโทรคมนาคมรายดังกล่าวได้มีหนังสือตอบกลับมายังบริษัท</w:t>
      </w:r>
      <w:r w:rsidRPr="009C526C">
        <w:rPr>
          <w:spacing w:val="0"/>
        </w:rPr>
        <w:br/>
      </w:r>
      <w:r w:rsidRPr="009C526C">
        <w:rPr>
          <w:rFonts w:hint="cs"/>
          <w:spacing w:val="0"/>
          <w:cs/>
        </w:rPr>
        <w:t>โดยยืนยันว่าอัตราค่าเช่าท่อร้อยสายเคเบิลใต้ดินที่กำหนดขึ้นใช้ดังกล่าวเป็นอัตราที่เหมาะสมแล้ว พร้อมทั้ง</w:t>
      </w:r>
      <w:r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แจ้งให้บริษัทยืนยันการชำระค่าเช่าท่อร้อยสายเคเบิลใต้ดินภายในวันที่ </w:t>
      </w:r>
      <w:r w:rsidR="00903A1C" w:rsidRPr="009C526C">
        <w:rPr>
          <w:rFonts w:hint="cs"/>
          <w:spacing w:val="0"/>
        </w:rPr>
        <w:t>15</w:t>
      </w:r>
      <w:r w:rsidRPr="009C526C">
        <w:rPr>
          <w:rFonts w:hint="cs"/>
          <w:spacing w:val="0"/>
          <w:cs/>
        </w:rPr>
        <w:t xml:space="preserve"> สิงหาคม </w:t>
      </w:r>
      <w:r w:rsidR="00903A1C" w:rsidRPr="009C526C">
        <w:rPr>
          <w:rFonts w:hint="cs"/>
          <w:spacing w:val="0"/>
        </w:rPr>
        <w:t>2555</w:t>
      </w:r>
      <w:r w:rsidRPr="009C526C">
        <w:rPr>
          <w:rFonts w:hint="cs"/>
          <w:spacing w:val="0"/>
          <w:cs/>
        </w:rPr>
        <w:t xml:space="preserve"> เพื่อจะได้ดำเนินการจัดเก็บเงินกับบริษัทต่อไป โดยมิได้มีการปรับลดอัตราค่าเช่าท่อร้อยสายเคเบิลใต้ดินตามที่บริษัทได้โต้แย้งไว้</w:t>
      </w:r>
      <w:r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แต่อย่างใด</w:t>
      </w:r>
    </w:p>
    <w:p w14:paraId="288CFC4F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</w:p>
    <w:p w14:paraId="43B81893" w14:textId="59FA75FA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 xml:space="preserve">อย่างไรก็ตาม บริษัทได้มีการแจ้งปรับลดปริมาณการใช้ท่อร้อยสายเคเบิลใต้ดินคงเหลือเท่าที่จำเป็นตั้งแต่วันที่ </w:t>
      </w:r>
      <w:r w:rsidR="00903A1C" w:rsidRPr="009C526C">
        <w:rPr>
          <w:rFonts w:hint="cs"/>
          <w:spacing w:val="0"/>
        </w:rPr>
        <w:t>1</w:t>
      </w:r>
      <w:r w:rsidRPr="009C526C">
        <w:rPr>
          <w:rFonts w:hint="cs"/>
          <w:spacing w:val="0"/>
          <w:cs/>
        </w:rPr>
        <w:t xml:space="preserve"> เมษายน </w:t>
      </w:r>
      <w:r w:rsidR="00903A1C" w:rsidRPr="009C526C">
        <w:rPr>
          <w:rFonts w:hint="cs"/>
          <w:spacing w:val="0"/>
        </w:rPr>
        <w:t>2555</w:t>
      </w:r>
      <w:r w:rsidRPr="009C526C">
        <w:rPr>
          <w:rFonts w:hint="cs"/>
          <w:spacing w:val="0"/>
          <w:cs/>
        </w:rPr>
        <w:t xml:space="preserve"> เป็นต้นไป ซึ่งผู้ประกอบกิจการโทรคมนาคมรายดังกล่าวได้ตรวจสอบข้อมูล และเรียกเก็บค่าเช่าท่อร้อยสายเคเบิลใต้ดินเพิ่มเติมในเดือนสิงหาคม </w:t>
      </w:r>
      <w:r w:rsidR="00903A1C" w:rsidRPr="009C526C">
        <w:rPr>
          <w:rFonts w:hint="cs"/>
          <w:spacing w:val="0"/>
        </w:rPr>
        <w:t>2555</w:t>
      </w:r>
      <w:r w:rsidRPr="009C526C">
        <w:rPr>
          <w:rFonts w:hint="cs"/>
          <w:spacing w:val="0"/>
          <w:cs/>
        </w:rPr>
        <w:t xml:space="preserve"> โดยเป็นอัตราเดียวกับอัตราที่กำหนดขึ้นใหม่</w:t>
      </w:r>
    </w:p>
    <w:p w14:paraId="089389E3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</w:p>
    <w:p w14:paraId="1F1D6BB6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>จากการยืนยันอัตราราคาค่าเช่าท่อร้อยสายเคเบิลใต้ดินของผู้ประกอบกิจการโทรคมนาคมรายดังกล่าวข้างต้น ฝ่ายบริหารของบริษัทเห็นว่ายังคงมีความเห็นแตกต่างกันระหว่างบริษัทกับผู้ประกอบกิจการโทรคมนาคมรายดังกล่าว กรณีการโต้แย้งสิทธิในข้อสัญญาใช้ท่อร้อยสายเคเบิลใต้ดิน บริษัทจึงดำเนินการส่งหนังสือแจ้งสงวนสิทธิไม่ยอมรับจำนวนหนี้ที่ระบุไว้ เนื่องจากเห็นว่าเป็นหนี้ที่คำนวณจากอัตราค่าเช่าท่อร้อยสายเคเบิลใต้ดินที่ไม่เป็นธรรมต่อบริษัทและไม่ชอบด้วยกฎหมายตามประกาศไอซี รวมทั้งยังสงวนสิทธิในการขอใช้เวลาตรวจสอบความถูกต้องของจำนวนเงินที่แจ้งมานี้ นอกจากนี้ บริษัทยังมีสิทธิที่จะร้องขอความเป็นธรรมไปยังกสทช. เพื่อขอให้รับเรื่องข้อโต้แย้งดังกล่าว เข้าสู่กระบวนการระงับข้อพิพาทตามประกาศไอซีต่อไป</w:t>
      </w:r>
    </w:p>
    <w:p w14:paraId="46B9D8F8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</w:p>
    <w:p w14:paraId="117C850B" w14:textId="78F7DF9F" w:rsidR="001E7C0C" w:rsidRPr="009C526C" w:rsidRDefault="00B729AD" w:rsidP="00BC6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  <w:cs/>
        </w:rPr>
      </w:pPr>
      <w:r w:rsidRPr="009C526C">
        <w:rPr>
          <w:rFonts w:hint="cs"/>
          <w:spacing w:val="0"/>
          <w:cs/>
        </w:rPr>
        <w:t>ต่อมาในระหว่างที่บริษัทเตรียมการเพื่อร้องขอความเป็นธรรมจาก กสทช.นั้น ฝ่ายบริหารของบริษัทได้เจรจากับฝ่ายบริหารของผู้ประกอบการกิจการโทรคมนาคมรายดังกล่าวเพื่อหาแนวทางแก้ไขปัญหา แต่ผู้ประกอบการกิจการโทรคมนาคมรายดังกล่าวได้ยื่นฟ้องบริษัทเป็นจำเลยที่สองต่อศาลแพ่งเรียกร้องให้บริษัทชำระหนี้ค่าใช้ประโยชน์</w:t>
      </w:r>
      <w:r w:rsidR="006110B3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ท่อรวมค่าดอกเบี้ยนับถึงวันฟ้องจำนวน </w:t>
      </w:r>
      <w:r w:rsidR="00903A1C" w:rsidRPr="009C526C">
        <w:rPr>
          <w:rFonts w:hint="cs"/>
          <w:spacing w:val="0"/>
        </w:rPr>
        <w:t>39</w:t>
      </w:r>
      <w:r w:rsidRPr="009C526C">
        <w:rPr>
          <w:rFonts w:hint="cs"/>
          <w:spacing w:val="0"/>
        </w:rPr>
        <w:t>.</w:t>
      </w:r>
      <w:r w:rsidR="00903A1C" w:rsidRPr="009C526C">
        <w:rPr>
          <w:rFonts w:hint="cs"/>
          <w:spacing w:val="0"/>
        </w:rPr>
        <w:t>2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ล้านบาท พร้อมดอกเบี้ยในอัตรา </w:t>
      </w:r>
      <w:r w:rsidR="00903A1C" w:rsidRPr="009C526C">
        <w:rPr>
          <w:rFonts w:hint="cs"/>
          <w:spacing w:val="0"/>
        </w:rPr>
        <w:t>7</w:t>
      </w:r>
      <w:r w:rsidRPr="009C526C">
        <w:rPr>
          <w:rFonts w:hint="cs"/>
          <w:spacing w:val="0"/>
        </w:rPr>
        <w:t>.</w:t>
      </w:r>
      <w:r w:rsidR="00903A1C" w:rsidRPr="009C526C">
        <w:rPr>
          <w:rFonts w:hint="cs"/>
          <w:spacing w:val="0"/>
        </w:rPr>
        <w:t>5</w:t>
      </w:r>
      <w:r w:rsidRPr="009C526C">
        <w:rPr>
          <w:rFonts w:hint="cs"/>
          <w:spacing w:val="0"/>
        </w:rPr>
        <w:t>%</w:t>
      </w:r>
      <w:r w:rsidRPr="009C526C">
        <w:rPr>
          <w:rFonts w:hint="cs"/>
          <w:spacing w:val="0"/>
          <w:cs/>
        </w:rPr>
        <w:t xml:space="preserve"> ต่อปีของต้นเงิน</w:t>
      </w:r>
      <w:r w:rsidR="00131668" w:rsidRPr="009C526C">
        <w:rPr>
          <w:rFonts w:hint="cs"/>
          <w:spacing w:val="0"/>
          <w:cs/>
        </w:rPr>
        <w:t xml:space="preserve"> </w:t>
      </w:r>
      <w:r w:rsidR="00903A1C" w:rsidRPr="009C526C">
        <w:rPr>
          <w:rFonts w:hint="cs"/>
          <w:spacing w:val="0"/>
        </w:rPr>
        <w:t>36</w:t>
      </w:r>
      <w:r w:rsidRPr="009C526C">
        <w:rPr>
          <w:rFonts w:hint="cs"/>
          <w:spacing w:val="0"/>
        </w:rPr>
        <w:t>.</w:t>
      </w:r>
      <w:r w:rsidR="00903A1C" w:rsidRPr="009C526C">
        <w:rPr>
          <w:rFonts w:hint="cs"/>
          <w:spacing w:val="0"/>
        </w:rPr>
        <w:t>8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>ล้านบาท</w:t>
      </w:r>
      <w:r w:rsidR="00883C1B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โดยบริษัทได้รับสำเนาคำฟ้องเมื่อวันที่ </w:t>
      </w:r>
      <w:r w:rsidR="00903A1C" w:rsidRPr="009C526C">
        <w:rPr>
          <w:rFonts w:hint="cs"/>
          <w:spacing w:val="0"/>
        </w:rPr>
        <w:t>24</w:t>
      </w:r>
      <w:r w:rsidRPr="009C526C">
        <w:rPr>
          <w:rFonts w:hint="cs"/>
          <w:spacing w:val="0"/>
          <w:cs/>
        </w:rPr>
        <w:t xml:space="preserve"> กรกฎาคม </w:t>
      </w:r>
      <w:r w:rsidR="00903A1C" w:rsidRPr="009C526C">
        <w:rPr>
          <w:rFonts w:hint="cs"/>
          <w:spacing w:val="0"/>
        </w:rPr>
        <w:t>2556</w:t>
      </w:r>
      <w:r w:rsidRPr="009C526C">
        <w:rPr>
          <w:rFonts w:hint="cs"/>
          <w:spacing w:val="0"/>
          <w:cs/>
        </w:rPr>
        <w:t xml:space="preserve"> ทั้งนี้ ฝ่ายบริหารของผู้ประกอบการกิจการโทรคมนาคม</w:t>
      </w:r>
      <w:r w:rsidR="00883C1B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รายดังกล่าวไม่เคยแจ้งให้บริษัททราบถึงการดำเนินการฟ้องร้องแต่อย่างใด ดังนั้น บริษัทจึงจำเป็นจะต้องดำเนินการต่อสู้คดีในศาลเพื่อยุติข้อพิพาทนี้ต่อไป ทั้งนี้ ฝ่ายบริหารของบริษัทเชื่อว่าบริษัทจะชนะคดีดังกล่าว เนื่องจากคดีนี้ควรเข้าสู่กระบวนการระงับข้อพิพาทตามประกาศไอซี และไม่อยู่ในเขตอำนาจศาลแพ่ง อีกทั้งผู้ประกอบการ</w:t>
      </w:r>
      <w:r w:rsidR="00883C1B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โทรคมนาคมไม่ปฏิบัติตามข้อกำหนดของ กสทช. (ประกาศไอซี)</w:t>
      </w:r>
    </w:p>
    <w:p w14:paraId="047A911F" w14:textId="77777777" w:rsidR="00AC6C5D" w:rsidRDefault="00AC6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cs/>
        </w:rPr>
      </w:pPr>
      <w:r>
        <w:rPr>
          <w:spacing w:val="0"/>
          <w:cs/>
        </w:rPr>
        <w:br w:type="page"/>
      </w:r>
    </w:p>
    <w:p w14:paraId="0BC86842" w14:textId="4F7CDEC2" w:rsidR="00B729AD" w:rsidRDefault="00B729AD" w:rsidP="00BC6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0"/>
        </w:tabs>
        <w:spacing w:line="240" w:lineRule="auto"/>
        <w:ind w:left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lastRenderedPageBreak/>
        <w:t>ต่อมา บริษัทได้มีโอกาสเข้าเจรจากับผู้บริหารของผู้ประกอบการกิจการโทรคมนาคมรายดังกล่าว เพื่อไกล่เกลี่ยข้อพิพาทระหว่างกัน ผลการเจรจาในเบื้องต้นปรากฏว่า การเจรจามีแนวโน้มที่จะตกลงกันได้ โดยบริษัทได้ยื่</w:t>
      </w:r>
      <w:r w:rsidR="00131668" w:rsidRPr="009C526C">
        <w:rPr>
          <w:rFonts w:hint="cs"/>
          <w:spacing w:val="0"/>
          <w:cs/>
        </w:rPr>
        <w:t>น</w:t>
      </w:r>
      <w:r w:rsidR="00245F04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ข้อเสนอในการประนีประนอมข้อพิพาทต่อผู้ประกอบการกิจการโทรคมนาคมรายดังกล่าว ซึ่งมีสาระสำคัญคือ</w:t>
      </w:r>
      <w:r w:rsidR="00245F04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บริษัทขอให้ผู้ประกอบการกิจการโทรคมนาคมรายดังกล่าว ใช้อัตราค่าเช่าท่อร้อยสายเคเบิลใต้ดินในอัตราเดิม นับตั้งแต่วันถัดจากวันครบกำหนดสัญญาการให้บริการระหว่างผู้ประกอบการกิจการโทรคมนาคมรายดังกล่าวกับบริษัทผู้โอนสายไฟเบอร์ออฟติกให้แก่บริษัทไปจนถึงวันที่บริษัทได้รับแจ้งอัตราค่าเช่าอัตราใหม่จาก</w:t>
      </w:r>
      <w:r w:rsidR="00245F04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ผู้ประกอบการกิจการโทรคมนาคมรายดังกล่าว หลังจากนั้นจึงใช้อัตราค่าเช่าในอัตราใหม่ต่อ ซึ่งผลจากข้อเสนอประนีประนอมข้อพิพาทนี้จะทำให้หนี้สินที่เกิดจากค่าเช่าดังกล่าวมีจำนวนลดลงอย่างเป็นนัยสำคัญ อย่างไรก็</w:t>
      </w:r>
      <w:r w:rsidR="00245F04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ตาม ผู้ประกอบกิจการโทรคมนาคมรายดังกล่าวไม่สามารถประนีประนอมตามที่บริษัทเสนอมาได้ เนื่องจากมี</w:t>
      </w:r>
      <w:r w:rsidR="00017B2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การฟ้องร้องคดีไปแล้ว ดังนั้น บริษัทจึงดำเนินการเป็นสองแนวทาง</w:t>
      </w:r>
    </w:p>
    <w:p w14:paraId="79FF6855" w14:textId="77777777" w:rsidR="00BC66A5" w:rsidRPr="009C526C" w:rsidRDefault="00BC66A5" w:rsidP="00BC6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0"/>
        </w:tabs>
        <w:spacing w:line="240" w:lineRule="auto"/>
        <w:ind w:left="540"/>
        <w:jc w:val="thaiDistribute"/>
        <w:rPr>
          <w:spacing w:val="0"/>
        </w:rPr>
      </w:pPr>
    </w:p>
    <w:p w14:paraId="7C53AEB1" w14:textId="3161A4AD" w:rsidR="00BC66A5" w:rsidRDefault="00B729AD" w:rsidP="00BC6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>แนวทางแรกคือ การยื่นคำร้องเรียนต่อ กสทช. เพื่อขอให้ กสทช.พิจารณาให้ความเป็นธรรมตามกฎหมาย</w:t>
      </w:r>
      <w:r w:rsidR="00371DC5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โทรคมนาคมและประกาศไอซีเพื่อกำหนดอัตราค่าเช่าท่อร้อยสายเคเบิลใต้ดินของผู้ประกอบการกิจการ</w:t>
      </w:r>
      <w:r w:rsidR="008E1FD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โทรคมนาคมรายดังกล่าวให้เป็นไปโดยถูกต้อง ตลอดจนขอให้ กสทช.ให้ความคุ้มครองแก่บริษัทให้สามารถใช้ท่อ</w:t>
      </w:r>
      <w:r w:rsidR="00371DC5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ร้อยสายเคเบิลใต้ดินได้ต่อไป หลังจากนั้น บริษัทจึงได้ดำเนินการในแนวทางที่สอง คือ ยื่นคำให้การเพื่อสู้คดีต่อ</w:t>
      </w:r>
      <w:r w:rsidR="00371DC5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ศาลแพ่ง โดยยกเหตุผลในการต่อสู้คดีทั้งแง่กฎหมายและข้อเท็จจริงต่างๆที่บ่งชี้ได้ว่า ผู้ประกอบการกิจการโทรคมนาคมรายดังกล่าวได้กระทำการที่ไม่ถูกต้องตามกฎหมายและบริษัทไม่มีภาระหน้าที่ตามกฎหมายที่ต้อง</w:t>
      </w:r>
      <w:r w:rsidR="00371DC5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ชำระเงินให้แก่ผู้ประกอบการกิจการโทรคมนาคมรายดังกล่าวตามที่ฟ้องมาแต่อย่างใด และยื่นโต้แย้งอำนาจศาล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แพ่ง เนื่องจากคดีดังกล่าวควรจะอยู่ในเขตอำนาจของศาลปกครอง ดังนั้น ศาลแพ่งจึงระงับการพิจารณาและส่ง</w:t>
      </w:r>
      <w:r w:rsidR="00131668" w:rsidRPr="009C526C">
        <w:rPr>
          <w:rFonts w:hint="cs"/>
          <w:spacing w:val="0"/>
          <w:cs/>
        </w:rPr>
        <w:t xml:space="preserve">  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เรื่องให้ศาลปกครอง ต่อมาศาลปกครองมีความเห็นว่า คดีดังกล่าวอยู่ในอำนาจของศาลปกครอง ซึ่งทำให้เกิด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ความเห็นที่แตกต่างกันในเรื่องเขตอำนาจศาล จึงให้ส่งไปให้คณะกรรมการวินิจฉัยชี้ขาดอำนาจหน้าที่ระหว่างศาล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เพื่อพิจารณา ซึ่งคณะกรรมการฯมีความเห็นเมื่อวันที่ </w:t>
      </w:r>
      <w:r w:rsidR="00903A1C" w:rsidRPr="009C526C">
        <w:rPr>
          <w:rFonts w:hint="cs"/>
          <w:spacing w:val="0"/>
        </w:rPr>
        <w:t>29</w:t>
      </w:r>
      <w:r w:rsidRPr="009C526C">
        <w:rPr>
          <w:rFonts w:hint="cs"/>
          <w:spacing w:val="0"/>
          <w:cs/>
        </w:rPr>
        <w:t xml:space="preserve"> เมษายน </w:t>
      </w:r>
      <w:r w:rsidR="00903A1C" w:rsidRPr="009C526C">
        <w:rPr>
          <w:rFonts w:hint="cs"/>
          <w:spacing w:val="0"/>
        </w:rPr>
        <w:t>2558</w:t>
      </w:r>
      <w:r w:rsidRPr="009C526C">
        <w:rPr>
          <w:rFonts w:hint="cs"/>
          <w:spacing w:val="0"/>
          <w:cs/>
        </w:rPr>
        <w:t xml:space="preserve"> ว่าคดีนี้เป็นคดีปกครองจึงอยู่ภายใต้เขต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อำนาจของศาลปกครอง ดังนั้น ศาลแพ่งจึงได้มีคำสั่งให้จำหน่ายคดีนี้ออกจากสารบบความของศาลแพ่ง กรณีนี้จึง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ถือได้ว่า ขณะนี้ไม่มีคดีที่ผู้ประกอบกิจการโทรคมนาคมรายดังกล่าวฟ้องบริษัทในศาลแพ่งอีกต่อไป</w:t>
      </w:r>
      <w:bookmarkEnd w:id="2"/>
    </w:p>
    <w:p w14:paraId="339518B3" w14:textId="77777777" w:rsidR="00BC66A5" w:rsidRPr="009C526C" w:rsidRDefault="00BC66A5" w:rsidP="00BC6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spacing w:val="0"/>
          <w:cs/>
        </w:rPr>
      </w:pPr>
    </w:p>
    <w:p w14:paraId="331F9D39" w14:textId="77777777" w:rsidR="00AC6C5D" w:rsidRDefault="00AC6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cs/>
        </w:rPr>
      </w:pPr>
      <w:r>
        <w:rPr>
          <w:spacing w:val="0"/>
          <w:cs/>
        </w:rPr>
        <w:br w:type="page"/>
      </w:r>
    </w:p>
    <w:p w14:paraId="6654B901" w14:textId="6D1E012A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lastRenderedPageBreak/>
        <w:t>ต่อมาศาลปกครองกลางได้มีหมายแจ้งคำสั่งศาลลงวันที่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26</w:t>
      </w:r>
      <w:r w:rsidRPr="009C526C">
        <w:rPr>
          <w:rFonts w:hint="cs"/>
          <w:spacing w:val="0"/>
          <w:cs/>
        </w:rPr>
        <w:t xml:space="preserve"> มิถุนายน </w:t>
      </w:r>
      <w:r w:rsidR="00903A1C" w:rsidRPr="009C526C">
        <w:rPr>
          <w:rFonts w:hint="cs"/>
          <w:spacing w:val="0"/>
        </w:rPr>
        <w:t>2558</w:t>
      </w:r>
      <w:r w:rsidRPr="009C526C">
        <w:rPr>
          <w:rFonts w:hint="cs"/>
          <w:spacing w:val="0"/>
          <w:cs/>
        </w:rPr>
        <w:t xml:space="preserve"> ถึงบริษัทว่าศาลปกครองกลางได้รับ</w:t>
      </w:r>
      <w:r w:rsidR="004B5DD0" w:rsidRPr="009C526C">
        <w:rPr>
          <w:rFonts w:hint="cs"/>
          <w:spacing w:val="0"/>
          <w:cs/>
        </w:rPr>
        <w:t xml:space="preserve"> 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โอนคดีนี้มาจากศาลแพ่งแล้ว อย่างไรก็ตาม บริษัทพิจารณาแล้วไม่เห็นพ้องด้วยกับคำสั่งของศาลปกครองกลาง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ดังนั้น บริษัทจึงได้ยื่นคำร้องโต้แย้งคำสั่งศาลปกครองกลางเมื่อวันที่ </w:t>
      </w:r>
      <w:r w:rsidR="00903A1C" w:rsidRPr="009C526C">
        <w:rPr>
          <w:rFonts w:hint="cs"/>
          <w:spacing w:val="0"/>
        </w:rPr>
        <w:t>13</w:t>
      </w:r>
      <w:r w:rsidRPr="009C526C">
        <w:rPr>
          <w:rFonts w:hint="cs"/>
          <w:spacing w:val="0"/>
          <w:cs/>
        </w:rPr>
        <w:t xml:space="preserve"> สิงหาคม </w:t>
      </w:r>
      <w:r w:rsidR="00903A1C" w:rsidRPr="009C526C">
        <w:rPr>
          <w:rFonts w:hint="cs"/>
          <w:spacing w:val="0"/>
        </w:rPr>
        <w:t>2558</w:t>
      </w:r>
      <w:r w:rsidRPr="009C526C">
        <w:rPr>
          <w:rFonts w:hint="cs"/>
          <w:spacing w:val="0"/>
          <w:cs/>
        </w:rPr>
        <w:t xml:space="preserve"> ซึ่งศาลปกครองกลาง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พิจารณาคำร้องของบริษัทแล้วมีคำสั่งเมื่อวันที่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28</w:t>
      </w:r>
      <w:r w:rsidRPr="009C526C">
        <w:rPr>
          <w:rFonts w:hint="cs"/>
          <w:spacing w:val="0"/>
          <w:cs/>
        </w:rPr>
        <w:t xml:space="preserve"> สิงหาคม </w:t>
      </w:r>
      <w:r w:rsidR="00903A1C" w:rsidRPr="009C526C">
        <w:rPr>
          <w:rFonts w:hint="cs"/>
          <w:spacing w:val="0"/>
        </w:rPr>
        <w:t>2558</w:t>
      </w:r>
      <w:r w:rsidRPr="009C526C">
        <w:rPr>
          <w:rFonts w:hint="cs"/>
          <w:spacing w:val="0"/>
          <w:cs/>
        </w:rPr>
        <w:t xml:space="preserve"> ว่าไม่รับคำร้องของบริษัท เนื่องจากศาลปกครอง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กลางเห็นว่า แม้ศาลแพ่งจะสั่งจำหน่ายคดีออกจากสารบบความก็ตาม แต่ศาลแพ่งก็ได้มีการสรุปสำนวนและจัดส่งเอกสารในสำนวนคดีนี้ทั้งหมดมายังศาลปกครองกลาง กรณีนี้จึงถือได้ว่าศาลแพ่งได้โอนคดีนี้มายังศาลปกครองกลาง คำสั่งไม่รับคำร้องนี้ แม้บริษัทจะยังคงไม่เห็นพ้องด้วย แต่โดยที่ตามกฎหมายถือว่าเป็นคำสั่งระหว่างพิจารณา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การอุทธรณ์คำสั่งระหว่างพิจารณาจะต้องอุทธรณ์ไปพร้อมกับการอุทธรณ์คำพิพากษาจึงจำเป็นที่บริษัทจะต้องรอ</w:t>
      </w:r>
      <w:r w:rsidR="004B5DD0" w:rsidRPr="009C526C">
        <w:rPr>
          <w:rFonts w:hint="cs"/>
          <w:spacing w:val="0"/>
          <w:cs/>
        </w:rPr>
        <w:t xml:space="preserve">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ให้ศาลปกครองกลางมีคำพิพากษาตัดสินคดีนี้เสียก่อน บริษัทจึงจะสามารถใช้สิทธิอุทธรณ์ได้ ซึ่งศาลปกครอง</w:t>
      </w:r>
      <w:r w:rsidR="004B5DD0" w:rsidRPr="009C526C">
        <w:rPr>
          <w:rFonts w:hint="cs"/>
          <w:spacing w:val="0"/>
          <w:cs/>
        </w:rPr>
        <w:t xml:space="preserve"> 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กลางได้มีคำสั่งกำหนดให้วันที่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30</w:t>
      </w:r>
      <w:r w:rsidRPr="009C526C">
        <w:rPr>
          <w:rFonts w:hint="cs"/>
          <w:spacing w:val="0"/>
          <w:cs/>
        </w:rPr>
        <w:t xml:space="preserve"> มีนาคม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2561</w:t>
      </w:r>
      <w:r w:rsidRPr="009C526C">
        <w:rPr>
          <w:rFonts w:hint="cs"/>
          <w:spacing w:val="0"/>
          <w:cs/>
        </w:rPr>
        <w:t xml:space="preserve"> เป็นวันสิ้นสุดการแสวงหาข้อเท็จจริง</w:t>
      </w:r>
    </w:p>
    <w:p w14:paraId="1EB14EE8" w14:textId="77777777" w:rsidR="00FD45F9" w:rsidRPr="009C526C" w:rsidRDefault="00FD45F9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</w:rPr>
      </w:pPr>
    </w:p>
    <w:p w14:paraId="4DB62636" w14:textId="60EC8DBF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>เมื่อวันที่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31</w:t>
      </w:r>
      <w:r w:rsidRPr="009C526C">
        <w:rPr>
          <w:rFonts w:hint="cs"/>
          <w:spacing w:val="0"/>
          <w:cs/>
        </w:rPr>
        <w:t xml:space="preserve"> กรกฎาคม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2562</w:t>
      </w:r>
      <w:r w:rsidRPr="009C526C">
        <w:rPr>
          <w:rFonts w:hint="cs"/>
          <w:spacing w:val="0"/>
          <w:cs/>
        </w:rPr>
        <w:t xml:space="preserve"> ศาลปกครองกลางได้มีคำพิพากษาให้บริษัทชำระค่าเช่าแก่ผู้ประกอบกิจการ</w:t>
      </w:r>
      <w:r w:rsidR="00987830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โทรคมนาคมรายดังกล่าวตามอัตราขั้นต่ำตามที่บริษัทอ้างอิง พร้อมทั้งดอกเบี้ยในอัตราร้อยละ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7</w:t>
      </w:r>
      <w:r w:rsidRPr="009C526C">
        <w:rPr>
          <w:rFonts w:hint="cs"/>
          <w:spacing w:val="0"/>
        </w:rPr>
        <w:t>.</w:t>
      </w:r>
      <w:r w:rsidR="00903A1C" w:rsidRPr="009C526C">
        <w:rPr>
          <w:rFonts w:hint="cs"/>
          <w:spacing w:val="0"/>
        </w:rPr>
        <w:t>5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>ต่อปีของเงินต้นจำนวน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7</w:t>
      </w:r>
      <w:r w:rsidRPr="009C526C">
        <w:rPr>
          <w:rFonts w:hint="cs"/>
          <w:spacing w:val="0"/>
          <w:cs/>
        </w:rPr>
        <w:t xml:space="preserve"> ล้านบาท บริษัทได้ชำระค่าเช่าท่อพร้อมทั้งดอกเบี้ยให้แก่ผู้ประกอบกิจการโทรคมนาคมรายดังกล่าว</w:t>
      </w:r>
      <w:r w:rsidR="00987830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แล้วเป็นจำนวน </w:t>
      </w:r>
      <w:r w:rsidR="00903A1C" w:rsidRPr="009C526C">
        <w:rPr>
          <w:rFonts w:hint="cs"/>
          <w:spacing w:val="0"/>
        </w:rPr>
        <w:t>16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ล้านบาท ในวันที่ </w:t>
      </w:r>
      <w:r w:rsidR="00903A1C" w:rsidRPr="009C526C">
        <w:rPr>
          <w:rFonts w:hint="cs"/>
          <w:spacing w:val="0"/>
        </w:rPr>
        <w:t>21</w:t>
      </w:r>
      <w:r w:rsidRPr="009C526C">
        <w:rPr>
          <w:rFonts w:hint="cs"/>
          <w:spacing w:val="0"/>
          <w:cs/>
        </w:rPr>
        <w:t xml:space="preserve"> สิงหาคม </w:t>
      </w:r>
      <w:r w:rsidR="00903A1C" w:rsidRPr="009C526C">
        <w:rPr>
          <w:rFonts w:hint="cs"/>
          <w:spacing w:val="0"/>
        </w:rPr>
        <w:t>2562</w:t>
      </w:r>
    </w:p>
    <w:p w14:paraId="5FE4BFE7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</w:rPr>
      </w:pPr>
    </w:p>
    <w:p w14:paraId="65A2FC66" w14:textId="09B290CC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 xml:space="preserve">ต่อมาผู้ประกอบกิจการโทรคมนาคมรายดังกล่าว ได้ยื่นขออุทธรณ์คัดค้านคำพิพากษาของศาลปกครองกลางในวันที่ </w:t>
      </w:r>
      <w:r w:rsidR="00987830" w:rsidRPr="009C526C">
        <w:rPr>
          <w:spacing w:val="0"/>
          <w:cs/>
        </w:rPr>
        <w:br/>
      </w:r>
      <w:r w:rsidR="00903A1C" w:rsidRPr="009C526C">
        <w:rPr>
          <w:rFonts w:hint="cs"/>
          <w:spacing w:val="0"/>
        </w:rPr>
        <w:t>28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สิงหาคม </w:t>
      </w:r>
      <w:r w:rsidR="00903A1C" w:rsidRPr="009C526C">
        <w:rPr>
          <w:rFonts w:hint="cs"/>
          <w:spacing w:val="0"/>
        </w:rPr>
        <w:t>2562</w:t>
      </w:r>
      <w:r w:rsidRPr="009C526C">
        <w:rPr>
          <w:rFonts w:hint="cs"/>
          <w:spacing w:val="0"/>
          <w:cs/>
        </w:rPr>
        <w:t xml:space="preserve"> ซึ่งบริษัทได้ทำการยื่นคำแก้อุทธรณ์ต่อศาลปกครองกลางแล้วเมื่อวันที่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17</w:t>
      </w:r>
      <w:r w:rsidRPr="009C526C">
        <w:rPr>
          <w:rFonts w:hint="cs"/>
          <w:spacing w:val="0"/>
          <w:cs/>
        </w:rPr>
        <w:t xml:space="preserve"> ธันวาคม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2562</w:t>
      </w:r>
      <w:r w:rsidR="004B5DD0" w:rsidRPr="009C526C">
        <w:rPr>
          <w:rFonts w:hint="cs"/>
          <w:spacing w:val="0"/>
          <w:cs/>
        </w:rPr>
        <w:t xml:space="preserve"> </w:t>
      </w:r>
      <w:r w:rsidRPr="009C526C">
        <w:rPr>
          <w:rFonts w:hint="cs"/>
          <w:spacing w:val="0"/>
          <w:cs/>
        </w:rPr>
        <w:t>โดย</w:t>
      </w:r>
      <w:r w:rsidR="00987830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ขณะนี้บริษัทอยู่ระหว่างรอผลการตัดสินพิพากษาจากศาลปกครองสูงสุด</w:t>
      </w:r>
    </w:p>
    <w:p w14:paraId="38B9BC15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</w:rPr>
      </w:pPr>
    </w:p>
    <w:p w14:paraId="4871421A" w14:textId="43666A23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 xml:space="preserve">ทั้งนี้ บริษัทได้บันทึกค่าเช่าท่อสำหรับเดือนสิงหาคม </w:t>
      </w:r>
      <w:r w:rsidR="00903A1C" w:rsidRPr="009C526C">
        <w:rPr>
          <w:rFonts w:hint="cs"/>
          <w:spacing w:val="0"/>
        </w:rPr>
        <w:t>2562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เป็นต้นไป ในจำนวนต่อเดือนตามคำพิพากษาของศาลปกครองกลาง โดย ณ วันที่ </w:t>
      </w:r>
      <w:r w:rsidR="005A3DA2" w:rsidRPr="009C526C">
        <w:rPr>
          <w:spacing w:val="0"/>
        </w:rPr>
        <w:t xml:space="preserve">30 </w:t>
      </w:r>
      <w:r w:rsidR="005A3DA2" w:rsidRPr="009C526C">
        <w:rPr>
          <w:rFonts w:hint="cs"/>
          <w:spacing w:val="0"/>
          <w:cs/>
        </w:rPr>
        <w:t xml:space="preserve">มิถุนายน </w:t>
      </w:r>
      <w:r w:rsidR="00903A1C" w:rsidRPr="009C526C">
        <w:rPr>
          <w:spacing w:val="0"/>
        </w:rPr>
        <w:t>256</w:t>
      </w:r>
      <w:r w:rsidR="007E166B" w:rsidRPr="009C526C">
        <w:rPr>
          <w:spacing w:val="0"/>
        </w:rPr>
        <w:t>7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บริษัทมีค่าเช่าท่อค้างจ่ายในงบการเงินจำนวน </w:t>
      </w:r>
      <w:r w:rsidR="00C7353A" w:rsidRPr="009C526C">
        <w:rPr>
          <w:spacing w:val="0"/>
        </w:rPr>
        <w:t>0.</w:t>
      </w:r>
      <w:r w:rsidR="007E166B" w:rsidRPr="009C526C">
        <w:rPr>
          <w:spacing w:val="0"/>
        </w:rPr>
        <w:t>0</w:t>
      </w:r>
      <w:r w:rsidR="00C7353A" w:rsidRPr="009C526C">
        <w:rPr>
          <w:spacing w:val="0"/>
        </w:rPr>
        <w:t>5</w:t>
      </w:r>
      <w:r w:rsidRPr="009C526C">
        <w:rPr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ล้านบาท </w:t>
      </w:r>
      <w:r w:rsidRPr="009C526C">
        <w:rPr>
          <w:spacing w:val="0"/>
          <w:cs/>
        </w:rPr>
        <w:t>โดยฝ่ายบริหารของบริษัทเชื่อว่าผลของคดีฟ้องร้องดังกล่าวจะไม่ส่งผลกระทบอย่างมีนัยสำคัญต่อฐานะทางการเงินของบริษัท</w:t>
      </w:r>
    </w:p>
    <w:p w14:paraId="3C01BC6F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</w:rPr>
      </w:pPr>
    </w:p>
    <w:p w14:paraId="54BB636F" w14:textId="45A4357C" w:rsidR="00112E84" w:rsidRPr="009C526C" w:rsidRDefault="000359E4" w:rsidP="00D81A1F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spacing w:val="0"/>
          <w:szCs w:val="30"/>
          <w:cs/>
        </w:rPr>
      </w:pPr>
      <w:r w:rsidRPr="009C526C">
        <w:rPr>
          <w:rFonts w:asciiTheme="majorBidi" w:hAnsiTheme="majorBidi"/>
          <w:spacing w:val="0"/>
          <w:szCs w:val="30"/>
          <w:cs/>
        </w:rPr>
        <w:t xml:space="preserve">เมื่อวันที่ </w:t>
      </w:r>
      <w:r w:rsidRPr="009C526C">
        <w:rPr>
          <w:rFonts w:asciiTheme="majorBidi" w:hAnsiTheme="majorBidi"/>
          <w:spacing w:val="0"/>
          <w:szCs w:val="30"/>
        </w:rPr>
        <w:t>21</w:t>
      </w:r>
      <w:r w:rsidRPr="009C526C">
        <w:rPr>
          <w:rFonts w:asciiTheme="majorBidi" w:hAnsiTheme="majorBidi"/>
          <w:spacing w:val="0"/>
          <w:szCs w:val="30"/>
          <w:cs/>
        </w:rPr>
        <w:t xml:space="preserve"> เมษายน </w:t>
      </w:r>
      <w:r w:rsidRPr="009C526C">
        <w:rPr>
          <w:rFonts w:asciiTheme="majorBidi" w:hAnsiTheme="majorBidi"/>
          <w:spacing w:val="0"/>
          <w:szCs w:val="30"/>
        </w:rPr>
        <w:t>2566</w:t>
      </w:r>
      <w:r w:rsidRPr="009C526C">
        <w:rPr>
          <w:rFonts w:asciiTheme="majorBidi" w:hAnsiTheme="majorBidi"/>
          <w:spacing w:val="0"/>
          <w:szCs w:val="30"/>
          <w:cs/>
        </w:rPr>
        <w:t xml:space="preserve"> </w:t>
      </w:r>
      <w:r w:rsidR="008C174C" w:rsidRPr="009C526C">
        <w:rPr>
          <w:rFonts w:asciiTheme="majorBidi" w:hAnsiTheme="majorBidi" w:hint="cs"/>
          <w:spacing w:val="0"/>
          <w:szCs w:val="30"/>
          <w:cs/>
        </w:rPr>
        <w:t>บริษัทถูกบริษัทในประเทศแห่งหนึ่งฟ้องร้อง</w:t>
      </w:r>
      <w:r w:rsidRPr="009C526C">
        <w:rPr>
          <w:rFonts w:asciiTheme="majorBidi" w:hAnsiTheme="majorBidi"/>
          <w:spacing w:val="0"/>
          <w:szCs w:val="30"/>
          <w:cs/>
        </w:rPr>
        <w:t>และเรียกร้องค่า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>ชดเชยสำหรับ</w:t>
      </w:r>
      <w:r w:rsidRPr="009C526C">
        <w:rPr>
          <w:rFonts w:asciiTheme="majorBidi" w:hAnsiTheme="majorBidi"/>
          <w:spacing w:val="0"/>
          <w:szCs w:val="30"/>
          <w:cs/>
        </w:rPr>
        <w:t>ความเสียหาย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>อันเนื่องมาจาก</w:t>
      </w:r>
      <w:r w:rsidRPr="009C526C">
        <w:rPr>
          <w:rFonts w:asciiTheme="majorBidi" w:hAnsiTheme="majorBidi"/>
          <w:spacing w:val="0"/>
          <w:szCs w:val="30"/>
          <w:cs/>
        </w:rPr>
        <w:t>เหตุ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>เพลิง</w:t>
      </w:r>
      <w:r w:rsidRPr="009C526C">
        <w:rPr>
          <w:rFonts w:asciiTheme="majorBidi" w:hAnsiTheme="majorBidi"/>
          <w:spacing w:val="0"/>
          <w:szCs w:val="30"/>
          <w:cs/>
        </w:rPr>
        <w:t>ไหม้เสาไฟฟ้าที่มีสายสื่อสารพาดอยู่บริเวณหน้าร้านของ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>โจทก์เป็น</w:t>
      </w:r>
      <w:r w:rsidRPr="009C526C">
        <w:rPr>
          <w:rFonts w:asciiTheme="majorBidi" w:hAnsiTheme="majorBidi"/>
          <w:spacing w:val="0"/>
          <w:szCs w:val="30"/>
          <w:cs/>
        </w:rPr>
        <w:t xml:space="preserve">จำนวนเงิน </w:t>
      </w:r>
      <w:r w:rsidRPr="009C526C">
        <w:rPr>
          <w:rFonts w:asciiTheme="majorBidi" w:hAnsiTheme="majorBidi"/>
          <w:spacing w:val="0"/>
          <w:szCs w:val="30"/>
        </w:rPr>
        <w:t>0.</w:t>
      </w:r>
      <w:r w:rsidR="009E723C" w:rsidRPr="009C526C">
        <w:rPr>
          <w:rFonts w:asciiTheme="majorBidi" w:hAnsiTheme="majorBidi"/>
          <w:spacing w:val="0"/>
          <w:szCs w:val="30"/>
        </w:rPr>
        <w:t>49</w:t>
      </w:r>
      <w:r w:rsidRPr="009C526C">
        <w:rPr>
          <w:rFonts w:asciiTheme="majorBidi" w:hAnsiTheme="majorBidi"/>
          <w:spacing w:val="0"/>
          <w:szCs w:val="30"/>
          <w:cs/>
        </w:rPr>
        <w:t xml:space="preserve"> ล้านบาท พร้อมดอกเบี้ยในอัตราร้อยละ </w:t>
      </w:r>
      <w:r w:rsidRPr="009C526C">
        <w:rPr>
          <w:rFonts w:asciiTheme="majorBidi" w:hAnsiTheme="majorBidi"/>
          <w:spacing w:val="0"/>
          <w:szCs w:val="30"/>
        </w:rPr>
        <w:t>5</w:t>
      </w:r>
      <w:r w:rsidRPr="009C526C">
        <w:rPr>
          <w:rFonts w:asciiTheme="majorBidi" w:hAnsiTheme="majorBidi"/>
          <w:spacing w:val="0"/>
          <w:szCs w:val="30"/>
          <w:cs/>
        </w:rPr>
        <w:t xml:space="preserve"> ต่อปีของเงินต้นนับ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 xml:space="preserve">แต่วันที่ </w:t>
      </w:r>
      <w:r w:rsidR="009E723C" w:rsidRPr="009C526C">
        <w:rPr>
          <w:rFonts w:asciiTheme="majorBidi" w:hAnsiTheme="majorBidi"/>
          <w:spacing w:val="0"/>
          <w:szCs w:val="30"/>
        </w:rPr>
        <w:t xml:space="preserve">7 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 xml:space="preserve">มกราคม </w:t>
      </w:r>
      <w:r w:rsidR="009E723C" w:rsidRPr="009C526C">
        <w:rPr>
          <w:rFonts w:asciiTheme="majorBidi" w:hAnsiTheme="majorBidi"/>
          <w:spacing w:val="0"/>
          <w:szCs w:val="30"/>
        </w:rPr>
        <w:t xml:space="preserve">2566 </w:t>
      </w:r>
      <w:r w:rsidRPr="009C526C">
        <w:rPr>
          <w:rFonts w:asciiTheme="majorBidi" w:hAnsiTheme="majorBidi"/>
          <w:spacing w:val="0"/>
          <w:szCs w:val="30"/>
          <w:cs/>
        </w:rPr>
        <w:t>เป็นต้นไปจนกว่าจะชำระเงินแล้วเสร็จ บริษัทได้ตรวจสอบเรื่องดังกล่าวแ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>ละ</w:t>
      </w:r>
      <w:r w:rsidRPr="009C526C">
        <w:rPr>
          <w:rFonts w:asciiTheme="majorBidi" w:hAnsiTheme="majorBidi"/>
          <w:spacing w:val="0"/>
          <w:szCs w:val="30"/>
          <w:cs/>
        </w:rPr>
        <w:t>พิจารณาว่าเหตุเพลิงไหม้ไม่ได้เกิดจากสายสื่อสารของบริษัท แล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>ะค่าชดเชย</w:t>
      </w:r>
      <w:r w:rsidRPr="009C526C">
        <w:rPr>
          <w:rFonts w:asciiTheme="majorBidi" w:hAnsiTheme="majorBidi"/>
          <w:spacing w:val="0"/>
          <w:szCs w:val="30"/>
          <w:cs/>
        </w:rPr>
        <w:t>ที่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>โจทก์</w:t>
      </w:r>
      <w:r w:rsidRPr="009C526C">
        <w:rPr>
          <w:rFonts w:asciiTheme="majorBidi" w:hAnsiTheme="majorBidi"/>
          <w:spacing w:val="0"/>
          <w:szCs w:val="30"/>
          <w:cs/>
        </w:rPr>
        <w:t>เรียก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>ร้อง</w:t>
      </w:r>
      <w:r w:rsidRPr="009C526C">
        <w:rPr>
          <w:rFonts w:asciiTheme="majorBidi" w:hAnsiTheme="majorBidi"/>
          <w:spacing w:val="0"/>
          <w:szCs w:val="30"/>
          <w:cs/>
        </w:rPr>
        <w:t>มานั้นไม่สมเหตุ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>สม</w:t>
      </w:r>
      <w:r w:rsidRPr="009C526C">
        <w:rPr>
          <w:rFonts w:asciiTheme="majorBidi" w:hAnsiTheme="majorBidi"/>
          <w:spacing w:val="0"/>
          <w:szCs w:val="30"/>
          <w:cs/>
        </w:rPr>
        <w:t>ผล บริษัท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>จึง</w:t>
      </w:r>
      <w:r w:rsidRPr="009C526C">
        <w:rPr>
          <w:rFonts w:asciiTheme="majorBidi" w:hAnsiTheme="majorBidi"/>
          <w:spacing w:val="0"/>
          <w:szCs w:val="30"/>
          <w:cs/>
        </w:rPr>
        <w:t>ยื่นคำให้การต่อสู้คดี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>ใน</w:t>
      </w:r>
      <w:r w:rsidR="009E723C" w:rsidRPr="009C526C">
        <w:rPr>
          <w:rFonts w:asciiTheme="majorBidi" w:hAnsiTheme="majorBidi"/>
          <w:spacing w:val="0"/>
          <w:szCs w:val="30"/>
          <w:cs/>
        </w:rPr>
        <w:t xml:space="preserve">วันที่ </w:t>
      </w:r>
      <w:r w:rsidR="009E723C" w:rsidRPr="009C526C">
        <w:rPr>
          <w:rFonts w:asciiTheme="majorBidi" w:hAnsiTheme="majorBidi"/>
          <w:spacing w:val="0"/>
          <w:szCs w:val="30"/>
        </w:rPr>
        <w:t>3</w:t>
      </w:r>
      <w:r w:rsidR="009E723C" w:rsidRPr="009C526C">
        <w:rPr>
          <w:rFonts w:asciiTheme="majorBidi" w:hAnsiTheme="majorBidi"/>
          <w:spacing w:val="0"/>
          <w:szCs w:val="30"/>
          <w:cs/>
        </w:rPr>
        <w:t xml:space="preserve"> กรกฎาคม </w:t>
      </w:r>
      <w:r w:rsidR="009E723C" w:rsidRPr="009C526C">
        <w:rPr>
          <w:rFonts w:asciiTheme="majorBidi" w:hAnsiTheme="majorBidi"/>
          <w:spacing w:val="0"/>
          <w:szCs w:val="30"/>
        </w:rPr>
        <w:t>2566</w:t>
      </w:r>
      <w:r w:rsidR="009E723C" w:rsidRPr="009C526C">
        <w:rPr>
          <w:rFonts w:asciiTheme="majorBidi" w:hAnsiTheme="majorBidi"/>
          <w:spacing w:val="0"/>
          <w:szCs w:val="30"/>
          <w:cs/>
        </w:rPr>
        <w:t xml:space="preserve"> </w:t>
      </w:r>
      <w:r w:rsidRPr="009C526C">
        <w:rPr>
          <w:rFonts w:asciiTheme="majorBidi" w:hAnsiTheme="majorBidi"/>
          <w:spacing w:val="0"/>
          <w:szCs w:val="30"/>
          <w:cs/>
        </w:rPr>
        <w:t>และศาล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>ได้</w:t>
      </w:r>
      <w:r w:rsidRPr="009C526C">
        <w:rPr>
          <w:rFonts w:asciiTheme="majorBidi" w:hAnsiTheme="majorBidi"/>
          <w:spacing w:val="0"/>
          <w:szCs w:val="30"/>
          <w:cs/>
        </w:rPr>
        <w:t xml:space="preserve">นัดสืบพยานในวันที่ </w:t>
      </w:r>
      <w:r w:rsidRPr="009C526C">
        <w:rPr>
          <w:rFonts w:asciiTheme="majorBidi" w:hAnsiTheme="majorBidi"/>
          <w:spacing w:val="0"/>
          <w:szCs w:val="30"/>
        </w:rPr>
        <w:t>20</w:t>
      </w:r>
      <w:r w:rsidRPr="009C526C">
        <w:rPr>
          <w:rFonts w:asciiTheme="majorBidi" w:hAnsiTheme="majorBidi"/>
          <w:spacing w:val="0"/>
          <w:szCs w:val="30"/>
          <w:cs/>
        </w:rPr>
        <w:t xml:space="preserve"> สิงหาคม </w:t>
      </w:r>
      <w:r w:rsidRPr="009C526C">
        <w:rPr>
          <w:rFonts w:asciiTheme="majorBidi" w:hAnsiTheme="majorBidi"/>
          <w:spacing w:val="0"/>
          <w:szCs w:val="30"/>
        </w:rPr>
        <w:t>2567</w:t>
      </w:r>
      <w:r w:rsidRPr="009C526C">
        <w:rPr>
          <w:rFonts w:asciiTheme="majorBidi" w:hAnsiTheme="majorBidi"/>
          <w:spacing w:val="0"/>
          <w:szCs w:val="30"/>
          <w:cs/>
        </w:rPr>
        <w:t xml:space="preserve"> ทั้งนี้ 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>ฝ่ายบริหารของบริษัท</w:t>
      </w:r>
      <w:r w:rsidRPr="009C526C">
        <w:rPr>
          <w:rFonts w:asciiTheme="majorBidi" w:hAnsiTheme="majorBidi"/>
          <w:spacing w:val="0"/>
          <w:szCs w:val="30"/>
          <w:cs/>
        </w:rPr>
        <w:t>เชื่อว่า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>จะ</w:t>
      </w:r>
      <w:r w:rsidRPr="009C526C">
        <w:rPr>
          <w:rFonts w:asciiTheme="majorBidi" w:hAnsiTheme="majorBidi"/>
          <w:spacing w:val="0"/>
          <w:szCs w:val="30"/>
          <w:cs/>
        </w:rPr>
        <w:t>สามารถต่อสู้คดี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>ความ</w:t>
      </w:r>
      <w:r w:rsidRPr="009C526C">
        <w:rPr>
          <w:rFonts w:asciiTheme="majorBidi" w:hAnsiTheme="majorBidi"/>
          <w:spacing w:val="0"/>
          <w:szCs w:val="30"/>
          <w:cs/>
        </w:rPr>
        <w:t xml:space="preserve">ดังกล่าวได้ </w:t>
      </w:r>
      <w:r w:rsidRPr="009C526C">
        <w:rPr>
          <w:rFonts w:asciiTheme="majorBidi" w:hAnsiTheme="majorBidi" w:hint="cs"/>
          <w:spacing w:val="0"/>
          <w:szCs w:val="30"/>
          <w:cs/>
        </w:rPr>
        <w:t>และ</w:t>
      </w:r>
      <w:r w:rsidRPr="009C526C">
        <w:rPr>
          <w:rFonts w:asciiTheme="majorBidi" w:hAnsiTheme="majorBidi"/>
          <w:spacing w:val="0"/>
          <w:szCs w:val="30"/>
          <w:cs/>
        </w:rPr>
        <w:t>ผลของคดีจะไม่ส่งผลกระทบอย่างมีนัยสำคัญต่อ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>งบ</w:t>
      </w:r>
      <w:r w:rsidRPr="009C526C">
        <w:rPr>
          <w:rFonts w:asciiTheme="majorBidi" w:hAnsiTheme="majorBidi"/>
          <w:spacing w:val="0"/>
          <w:szCs w:val="30"/>
          <w:cs/>
        </w:rPr>
        <w:t>การเงินของบริษัท</w:t>
      </w:r>
    </w:p>
    <w:sectPr w:rsidR="00112E84" w:rsidRPr="009C526C" w:rsidSect="008A3956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E2F27" w14:textId="77777777" w:rsidR="009E4413" w:rsidRDefault="009E4413" w:rsidP="00900EE2">
      <w:r>
        <w:separator/>
      </w:r>
    </w:p>
  </w:endnote>
  <w:endnote w:type="continuationSeparator" w:id="0">
    <w:p w14:paraId="1E0B66C1" w14:textId="77777777" w:rsidR="009E4413" w:rsidRDefault="009E4413" w:rsidP="00900EE2">
      <w:r>
        <w:continuationSeparator/>
      </w:r>
    </w:p>
  </w:endnote>
  <w:endnote w:type="continuationNotice" w:id="1">
    <w:p w14:paraId="43A2B300" w14:textId="77777777" w:rsidR="009E4413" w:rsidRDefault="009E441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6BA60" w14:textId="73287923" w:rsidR="00F06F54" w:rsidRPr="005E3BBD" w:rsidRDefault="00F06F54">
    <w:pPr>
      <w:pStyle w:val="Footer"/>
      <w:jc w:val="center"/>
      <w:rPr>
        <w:noProof/>
        <w:lang w:val="en-US"/>
      </w:rPr>
    </w:pPr>
    <w:r w:rsidRPr="001C120C">
      <w:fldChar w:fldCharType="begin"/>
    </w:r>
    <w:r w:rsidRPr="001C120C">
      <w:instrText xml:space="preserve"> PAGE   \* MERGEFORMAT </w:instrText>
    </w:r>
    <w:r w:rsidRPr="001C120C">
      <w:fldChar w:fldCharType="separate"/>
    </w:r>
    <w:r w:rsidR="00903A1C" w:rsidRPr="00903A1C">
      <w:rPr>
        <w:noProof/>
        <w:lang w:val="en-US"/>
      </w:rPr>
      <w:t>2</w:t>
    </w:r>
    <w:r w:rsidRPr="001C120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C7F6D" w14:textId="77777777" w:rsidR="009E4413" w:rsidRDefault="009E4413" w:rsidP="00900EE2">
      <w:r>
        <w:separator/>
      </w:r>
    </w:p>
  </w:footnote>
  <w:footnote w:type="continuationSeparator" w:id="0">
    <w:p w14:paraId="1EB9972C" w14:textId="77777777" w:rsidR="009E4413" w:rsidRDefault="009E4413" w:rsidP="00900EE2">
      <w:r>
        <w:continuationSeparator/>
      </w:r>
    </w:p>
  </w:footnote>
  <w:footnote w:type="continuationNotice" w:id="1">
    <w:p w14:paraId="1BA34C79" w14:textId="77777777" w:rsidR="009E4413" w:rsidRDefault="009E441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6F8EE" w14:textId="77777777" w:rsidR="00F06F54" w:rsidRPr="004D5C63" w:rsidRDefault="00F06F54" w:rsidP="00B52A6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pacing w:val="0"/>
        <w:sz w:val="32"/>
        <w:szCs w:val="32"/>
      </w:rPr>
    </w:pPr>
    <w:r w:rsidRPr="004D5C63">
      <w:rPr>
        <w:rFonts w:hint="cs"/>
        <w:b/>
        <w:bCs/>
        <w:spacing w:val="0"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14:paraId="72E8C3A2" w14:textId="77777777" w:rsidR="00F06F54" w:rsidRPr="004D5C63" w:rsidRDefault="00F06F54" w:rsidP="00B52A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pacing w:val="0"/>
        <w:sz w:val="32"/>
        <w:szCs w:val="32"/>
      </w:rPr>
    </w:pPr>
    <w:r w:rsidRPr="004D5C63">
      <w:rPr>
        <w:rFonts w:hint="cs"/>
        <w:b/>
        <w:bCs/>
        <w:spacing w:val="0"/>
        <w:sz w:val="32"/>
        <w:szCs w:val="32"/>
        <w:cs/>
      </w:rPr>
      <w:t>หมายเหตุประกอบงบการเงินระหว่างกาลแบบย่อ</w:t>
    </w:r>
  </w:p>
  <w:p w14:paraId="678EF387" w14:textId="656A356C" w:rsidR="00121FCB" w:rsidRPr="0002526B" w:rsidRDefault="00121FCB" w:rsidP="00121FC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A378C6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>3</w:t>
    </w:r>
    <w:r w:rsidR="00A378C6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AB365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 w:rsidR="00A378C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ิถุนายน</w:t>
    </w:r>
    <w:r w:rsidRPr="00AB365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02526B">
      <w:rPr>
        <w:rFonts w:ascii="Angsana New" w:hAnsi="Angsana New" w:hint="cs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  <w:r w:rsidRPr="0002526B">
      <w:rPr>
        <w:rFonts w:ascii="Angsana New" w:hAnsi="Angsana New" w:hint="cs"/>
        <w:sz w:val="32"/>
        <w:szCs w:val="32"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(</w:t>
    </w:r>
    <w:r w:rsidRPr="0002526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1B4915">
      <w:rPr>
        <w:rFonts w:ascii="Angsana New" w:hAnsi="Angsana New"/>
        <w:sz w:val="32"/>
        <w:szCs w:val="32"/>
        <w:lang w:val="en-US" w:bidi="th-TH"/>
      </w:rPr>
      <w:t>)</w:t>
    </w:r>
  </w:p>
  <w:p w14:paraId="0EB64702" w14:textId="77777777" w:rsidR="00F06F54" w:rsidRPr="004D5C63" w:rsidRDefault="00F06F54" w:rsidP="00812387">
    <w:pPr>
      <w:pStyle w:val="acctmainheading"/>
      <w:spacing w:after="0" w:line="240" w:lineRule="atLeast"/>
      <w:rPr>
        <w:rFonts w:ascii="Angsana New" w:hAnsi="Angsana New"/>
        <w:b w:val="0"/>
        <w:bCs/>
        <w:spacing w:val="0"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31023"/>
    <w:multiLevelType w:val="hybridMultilevel"/>
    <w:tmpl w:val="0E8A08DA"/>
    <w:lvl w:ilvl="0" w:tplc="AFE099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667A90"/>
    <w:multiLevelType w:val="hybridMultilevel"/>
    <w:tmpl w:val="8F867718"/>
    <w:lvl w:ilvl="0" w:tplc="F28EF6B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8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FC71A0"/>
    <w:multiLevelType w:val="multilevel"/>
    <w:tmpl w:val="6332E4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737C2117"/>
    <w:multiLevelType w:val="hybridMultilevel"/>
    <w:tmpl w:val="ACF0E36C"/>
    <w:lvl w:ilvl="0" w:tplc="C820EA42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480924415">
    <w:abstractNumId w:val="6"/>
  </w:num>
  <w:num w:numId="2" w16cid:durableId="224029437">
    <w:abstractNumId w:val="5"/>
  </w:num>
  <w:num w:numId="3" w16cid:durableId="1438481943">
    <w:abstractNumId w:val="9"/>
  </w:num>
  <w:num w:numId="4" w16cid:durableId="752505767">
    <w:abstractNumId w:val="7"/>
  </w:num>
  <w:num w:numId="5" w16cid:durableId="888763827">
    <w:abstractNumId w:val="8"/>
  </w:num>
  <w:num w:numId="6" w16cid:durableId="94596367">
    <w:abstractNumId w:val="3"/>
  </w:num>
  <w:num w:numId="7" w16cid:durableId="33502723">
    <w:abstractNumId w:val="2"/>
  </w:num>
  <w:num w:numId="8" w16cid:durableId="1330211953">
    <w:abstractNumId w:val="0"/>
  </w:num>
  <w:num w:numId="9" w16cid:durableId="486942489">
    <w:abstractNumId w:val="1"/>
  </w:num>
  <w:num w:numId="10" w16cid:durableId="770275361">
    <w:abstractNumId w:val="4"/>
  </w:num>
  <w:num w:numId="11" w16cid:durableId="1790464866">
    <w:abstractNumId w:val="17"/>
  </w:num>
  <w:num w:numId="12" w16cid:durableId="902909241">
    <w:abstractNumId w:val="14"/>
  </w:num>
  <w:num w:numId="13" w16cid:durableId="1786465772">
    <w:abstractNumId w:val="29"/>
  </w:num>
  <w:num w:numId="14" w16cid:durableId="1399396384">
    <w:abstractNumId w:val="15"/>
  </w:num>
  <w:num w:numId="15" w16cid:durableId="241068622">
    <w:abstractNumId w:val="18"/>
  </w:num>
  <w:num w:numId="16" w16cid:durableId="756443333">
    <w:abstractNumId w:val="31"/>
  </w:num>
  <w:num w:numId="17" w16cid:durableId="1753235369">
    <w:abstractNumId w:val="11"/>
  </w:num>
  <w:num w:numId="18" w16cid:durableId="15576605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60079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4269032">
    <w:abstractNumId w:val="30"/>
  </w:num>
  <w:num w:numId="21" w16cid:durableId="660235218">
    <w:abstractNumId w:val="22"/>
  </w:num>
  <w:num w:numId="22" w16cid:durableId="1391539038">
    <w:abstractNumId w:val="23"/>
  </w:num>
  <w:num w:numId="23" w16cid:durableId="1027607344">
    <w:abstractNumId w:val="16"/>
  </w:num>
  <w:num w:numId="24" w16cid:durableId="1503544196">
    <w:abstractNumId w:val="21"/>
  </w:num>
  <w:num w:numId="25" w16cid:durableId="310797609">
    <w:abstractNumId w:val="20"/>
  </w:num>
  <w:num w:numId="26" w16cid:durableId="1534077416">
    <w:abstractNumId w:val="12"/>
  </w:num>
  <w:num w:numId="27" w16cid:durableId="1056512002">
    <w:abstractNumId w:val="19"/>
  </w:num>
  <w:num w:numId="28" w16cid:durableId="1148549509">
    <w:abstractNumId w:val="23"/>
  </w:num>
  <w:num w:numId="29" w16cid:durableId="1527216027">
    <w:abstractNumId w:val="10"/>
  </w:num>
  <w:num w:numId="30" w16cid:durableId="550069650">
    <w:abstractNumId w:val="24"/>
  </w:num>
  <w:num w:numId="31" w16cid:durableId="1814639401">
    <w:abstractNumId w:val="33"/>
  </w:num>
  <w:num w:numId="32" w16cid:durableId="861116">
    <w:abstractNumId w:val="27"/>
  </w:num>
  <w:num w:numId="33" w16cid:durableId="261838128">
    <w:abstractNumId w:val="32"/>
  </w:num>
  <w:num w:numId="34" w16cid:durableId="1909461230">
    <w:abstractNumId w:val="30"/>
  </w:num>
  <w:num w:numId="35" w16cid:durableId="685711535">
    <w:abstractNumId w:val="22"/>
  </w:num>
  <w:num w:numId="36" w16cid:durableId="186531429">
    <w:abstractNumId w:val="16"/>
  </w:num>
  <w:num w:numId="37" w16cid:durableId="50887743">
    <w:abstractNumId w:val="21"/>
  </w:num>
  <w:num w:numId="38" w16cid:durableId="181632117">
    <w:abstractNumId w:val="25"/>
  </w:num>
  <w:num w:numId="39" w16cid:durableId="374356992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5FC"/>
    <w:rsid w:val="00000D7A"/>
    <w:rsid w:val="00000DA9"/>
    <w:rsid w:val="0000113A"/>
    <w:rsid w:val="000013E3"/>
    <w:rsid w:val="0000155D"/>
    <w:rsid w:val="00001A22"/>
    <w:rsid w:val="00001B45"/>
    <w:rsid w:val="00001CDF"/>
    <w:rsid w:val="00001F9D"/>
    <w:rsid w:val="00002377"/>
    <w:rsid w:val="0000245D"/>
    <w:rsid w:val="00002620"/>
    <w:rsid w:val="0000291C"/>
    <w:rsid w:val="00002B1F"/>
    <w:rsid w:val="00002E24"/>
    <w:rsid w:val="00003040"/>
    <w:rsid w:val="000036F9"/>
    <w:rsid w:val="00003A8F"/>
    <w:rsid w:val="00003D90"/>
    <w:rsid w:val="00004681"/>
    <w:rsid w:val="000047EA"/>
    <w:rsid w:val="00005193"/>
    <w:rsid w:val="0000528E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C5A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AAD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6D85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B2F"/>
    <w:rsid w:val="00017F57"/>
    <w:rsid w:val="00020346"/>
    <w:rsid w:val="000203D5"/>
    <w:rsid w:val="00020696"/>
    <w:rsid w:val="000210EB"/>
    <w:rsid w:val="00021470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3E4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32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5547"/>
    <w:rsid w:val="000359E4"/>
    <w:rsid w:val="00036001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08"/>
    <w:rsid w:val="00041068"/>
    <w:rsid w:val="00041359"/>
    <w:rsid w:val="000413CD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9B"/>
    <w:rsid w:val="000439B7"/>
    <w:rsid w:val="00043CB9"/>
    <w:rsid w:val="000440B1"/>
    <w:rsid w:val="000440DB"/>
    <w:rsid w:val="00044137"/>
    <w:rsid w:val="000441AE"/>
    <w:rsid w:val="00044269"/>
    <w:rsid w:val="0004431A"/>
    <w:rsid w:val="000447E8"/>
    <w:rsid w:val="00044817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472"/>
    <w:rsid w:val="00051522"/>
    <w:rsid w:val="000518DA"/>
    <w:rsid w:val="00051920"/>
    <w:rsid w:val="0005196C"/>
    <w:rsid w:val="00051994"/>
    <w:rsid w:val="00051BDC"/>
    <w:rsid w:val="00051BDE"/>
    <w:rsid w:val="00052547"/>
    <w:rsid w:val="00052D29"/>
    <w:rsid w:val="00052E75"/>
    <w:rsid w:val="00053079"/>
    <w:rsid w:val="000534BE"/>
    <w:rsid w:val="00053938"/>
    <w:rsid w:val="00053D9E"/>
    <w:rsid w:val="00054074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C9C"/>
    <w:rsid w:val="00055EBA"/>
    <w:rsid w:val="000560BA"/>
    <w:rsid w:val="00056831"/>
    <w:rsid w:val="00056A55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11A"/>
    <w:rsid w:val="000606AF"/>
    <w:rsid w:val="000611E5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566"/>
    <w:rsid w:val="000708C1"/>
    <w:rsid w:val="00071434"/>
    <w:rsid w:val="00071553"/>
    <w:rsid w:val="00071775"/>
    <w:rsid w:val="00071904"/>
    <w:rsid w:val="0007199D"/>
    <w:rsid w:val="00071E21"/>
    <w:rsid w:val="00072261"/>
    <w:rsid w:val="000726C1"/>
    <w:rsid w:val="00072839"/>
    <w:rsid w:val="00072B49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58E9"/>
    <w:rsid w:val="000760E8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EA5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8D2"/>
    <w:rsid w:val="00085A22"/>
    <w:rsid w:val="00085E61"/>
    <w:rsid w:val="00085E64"/>
    <w:rsid w:val="000860DA"/>
    <w:rsid w:val="00086678"/>
    <w:rsid w:val="00086743"/>
    <w:rsid w:val="00086792"/>
    <w:rsid w:val="00086840"/>
    <w:rsid w:val="00086B4A"/>
    <w:rsid w:val="00086D91"/>
    <w:rsid w:val="00086E8C"/>
    <w:rsid w:val="000870D6"/>
    <w:rsid w:val="0008760C"/>
    <w:rsid w:val="00087B8A"/>
    <w:rsid w:val="00087CA3"/>
    <w:rsid w:val="0009004A"/>
    <w:rsid w:val="000900BB"/>
    <w:rsid w:val="000901F2"/>
    <w:rsid w:val="000904CB"/>
    <w:rsid w:val="0009077F"/>
    <w:rsid w:val="0009079D"/>
    <w:rsid w:val="00090916"/>
    <w:rsid w:val="000909FC"/>
    <w:rsid w:val="00090E59"/>
    <w:rsid w:val="000912CF"/>
    <w:rsid w:val="0009140D"/>
    <w:rsid w:val="00091495"/>
    <w:rsid w:val="000914A9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193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7BB"/>
    <w:rsid w:val="00094B90"/>
    <w:rsid w:val="00094D3A"/>
    <w:rsid w:val="00095354"/>
    <w:rsid w:val="00095444"/>
    <w:rsid w:val="00095510"/>
    <w:rsid w:val="0009569B"/>
    <w:rsid w:val="00095CD4"/>
    <w:rsid w:val="00096015"/>
    <w:rsid w:val="00096028"/>
    <w:rsid w:val="000967BD"/>
    <w:rsid w:val="000968BA"/>
    <w:rsid w:val="00096A47"/>
    <w:rsid w:val="00096A5E"/>
    <w:rsid w:val="00096DDF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68"/>
    <w:rsid w:val="000A117F"/>
    <w:rsid w:val="000A13C5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49B"/>
    <w:rsid w:val="000A36C7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53"/>
    <w:rsid w:val="000A665A"/>
    <w:rsid w:val="000A6913"/>
    <w:rsid w:val="000A69B3"/>
    <w:rsid w:val="000A6D5E"/>
    <w:rsid w:val="000A6E37"/>
    <w:rsid w:val="000A6EC9"/>
    <w:rsid w:val="000A6ECD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0E94"/>
    <w:rsid w:val="000B10E5"/>
    <w:rsid w:val="000B1463"/>
    <w:rsid w:val="000B1701"/>
    <w:rsid w:val="000B171F"/>
    <w:rsid w:val="000B177F"/>
    <w:rsid w:val="000B1BC3"/>
    <w:rsid w:val="000B1C92"/>
    <w:rsid w:val="000B2075"/>
    <w:rsid w:val="000B2444"/>
    <w:rsid w:val="000B2A77"/>
    <w:rsid w:val="000B30AE"/>
    <w:rsid w:val="000B3606"/>
    <w:rsid w:val="000B36E3"/>
    <w:rsid w:val="000B4141"/>
    <w:rsid w:val="000B4821"/>
    <w:rsid w:val="000B49DA"/>
    <w:rsid w:val="000B4D17"/>
    <w:rsid w:val="000B53DE"/>
    <w:rsid w:val="000B5955"/>
    <w:rsid w:val="000B5A72"/>
    <w:rsid w:val="000B5B72"/>
    <w:rsid w:val="000B5B98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88B"/>
    <w:rsid w:val="000C2A19"/>
    <w:rsid w:val="000C396F"/>
    <w:rsid w:val="000C39B3"/>
    <w:rsid w:val="000C3AD4"/>
    <w:rsid w:val="000C3BA8"/>
    <w:rsid w:val="000C4506"/>
    <w:rsid w:val="000C45F6"/>
    <w:rsid w:val="000C506A"/>
    <w:rsid w:val="000C5365"/>
    <w:rsid w:val="000C55AB"/>
    <w:rsid w:val="000C5759"/>
    <w:rsid w:val="000C5DCA"/>
    <w:rsid w:val="000C5E24"/>
    <w:rsid w:val="000C5EF3"/>
    <w:rsid w:val="000C608C"/>
    <w:rsid w:val="000C61BC"/>
    <w:rsid w:val="000C64C2"/>
    <w:rsid w:val="000C64C9"/>
    <w:rsid w:val="000C6DE9"/>
    <w:rsid w:val="000C6E70"/>
    <w:rsid w:val="000C6F6E"/>
    <w:rsid w:val="000C6FE9"/>
    <w:rsid w:val="000C6FF1"/>
    <w:rsid w:val="000C7715"/>
    <w:rsid w:val="000C77EB"/>
    <w:rsid w:val="000C781F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C93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1C7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B0E"/>
    <w:rsid w:val="000D5D2D"/>
    <w:rsid w:val="000D5D3E"/>
    <w:rsid w:val="000D5FDD"/>
    <w:rsid w:val="000D60F6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17E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132"/>
    <w:rsid w:val="000F25CD"/>
    <w:rsid w:val="000F2A55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38D"/>
    <w:rsid w:val="000F5D4C"/>
    <w:rsid w:val="000F5E2D"/>
    <w:rsid w:val="000F614D"/>
    <w:rsid w:val="000F644E"/>
    <w:rsid w:val="000F6616"/>
    <w:rsid w:val="000F66D9"/>
    <w:rsid w:val="000F6776"/>
    <w:rsid w:val="000F680B"/>
    <w:rsid w:val="000F6FAE"/>
    <w:rsid w:val="000F731D"/>
    <w:rsid w:val="000F748C"/>
    <w:rsid w:val="000F75D4"/>
    <w:rsid w:val="000F7F4A"/>
    <w:rsid w:val="00100100"/>
    <w:rsid w:val="00100158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2CC3"/>
    <w:rsid w:val="0010300F"/>
    <w:rsid w:val="0010350E"/>
    <w:rsid w:val="00103548"/>
    <w:rsid w:val="00103C3B"/>
    <w:rsid w:val="00103D0D"/>
    <w:rsid w:val="00103D70"/>
    <w:rsid w:val="00103DB7"/>
    <w:rsid w:val="00104019"/>
    <w:rsid w:val="0010412B"/>
    <w:rsid w:val="0010445E"/>
    <w:rsid w:val="00104CE8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5DFE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C4C"/>
    <w:rsid w:val="00111CA6"/>
    <w:rsid w:val="00111CB2"/>
    <w:rsid w:val="001123C4"/>
    <w:rsid w:val="00112751"/>
    <w:rsid w:val="00112A0D"/>
    <w:rsid w:val="00112A49"/>
    <w:rsid w:val="00112B86"/>
    <w:rsid w:val="00112BFB"/>
    <w:rsid w:val="00112D61"/>
    <w:rsid w:val="00112E84"/>
    <w:rsid w:val="001131F1"/>
    <w:rsid w:val="001136D5"/>
    <w:rsid w:val="00113F4B"/>
    <w:rsid w:val="0011445A"/>
    <w:rsid w:val="0011447D"/>
    <w:rsid w:val="00114C93"/>
    <w:rsid w:val="00114CF3"/>
    <w:rsid w:val="00115384"/>
    <w:rsid w:val="00115990"/>
    <w:rsid w:val="001159A3"/>
    <w:rsid w:val="00115A91"/>
    <w:rsid w:val="00115D8E"/>
    <w:rsid w:val="00116838"/>
    <w:rsid w:val="00116A17"/>
    <w:rsid w:val="00116AD8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54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7BA"/>
    <w:rsid w:val="00121B3C"/>
    <w:rsid w:val="00121FCB"/>
    <w:rsid w:val="0012201F"/>
    <w:rsid w:val="001221E7"/>
    <w:rsid w:val="001229B2"/>
    <w:rsid w:val="00122C0A"/>
    <w:rsid w:val="00122FF9"/>
    <w:rsid w:val="0012315E"/>
    <w:rsid w:val="00123264"/>
    <w:rsid w:val="00123577"/>
    <w:rsid w:val="001238E5"/>
    <w:rsid w:val="00123B93"/>
    <w:rsid w:val="00123E86"/>
    <w:rsid w:val="00123F38"/>
    <w:rsid w:val="001242F6"/>
    <w:rsid w:val="001244D4"/>
    <w:rsid w:val="00124517"/>
    <w:rsid w:val="001249FE"/>
    <w:rsid w:val="00124C26"/>
    <w:rsid w:val="00124E81"/>
    <w:rsid w:val="00125355"/>
    <w:rsid w:val="00125B9F"/>
    <w:rsid w:val="00125BA5"/>
    <w:rsid w:val="00125BC2"/>
    <w:rsid w:val="00125C10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68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1BA"/>
    <w:rsid w:val="001342CB"/>
    <w:rsid w:val="0013464F"/>
    <w:rsid w:val="0013471C"/>
    <w:rsid w:val="0013518D"/>
    <w:rsid w:val="00135230"/>
    <w:rsid w:val="001352AD"/>
    <w:rsid w:val="001352C2"/>
    <w:rsid w:val="0013608B"/>
    <w:rsid w:val="0013659F"/>
    <w:rsid w:val="0013696E"/>
    <w:rsid w:val="00136DC2"/>
    <w:rsid w:val="00137605"/>
    <w:rsid w:val="001377D7"/>
    <w:rsid w:val="00137B74"/>
    <w:rsid w:val="00140077"/>
    <w:rsid w:val="001403C6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20D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418"/>
    <w:rsid w:val="00147506"/>
    <w:rsid w:val="001477AD"/>
    <w:rsid w:val="00147858"/>
    <w:rsid w:val="00147C86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50"/>
    <w:rsid w:val="00153A79"/>
    <w:rsid w:val="00153BFE"/>
    <w:rsid w:val="00153C82"/>
    <w:rsid w:val="001540AA"/>
    <w:rsid w:val="0015422A"/>
    <w:rsid w:val="00154978"/>
    <w:rsid w:val="00154CBE"/>
    <w:rsid w:val="00154EEF"/>
    <w:rsid w:val="00154F49"/>
    <w:rsid w:val="00155093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4A3"/>
    <w:rsid w:val="0015785B"/>
    <w:rsid w:val="0015797C"/>
    <w:rsid w:val="001579DB"/>
    <w:rsid w:val="00157A82"/>
    <w:rsid w:val="00157EB3"/>
    <w:rsid w:val="00160100"/>
    <w:rsid w:val="0016027D"/>
    <w:rsid w:val="001603F3"/>
    <w:rsid w:val="0016054B"/>
    <w:rsid w:val="001606B3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85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73B"/>
    <w:rsid w:val="00167B8D"/>
    <w:rsid w:val="00167C2B"/>
    <w:rsid w:val="00167CF1"/>
    <w:rsid w:val="00167D4E"/>
    <w:rsid w:val="001702F3"/>
    <w:rsid w:val="00170772"/>
    <w:rsid w:val="00170BFD"/>
    <w:rsid w:val="00170C90"/>
    <w:rsid w:val="00171218"/>
    <w:rsid w:val="00171598"/>
    <w:rsid w:val="0017160C"/>
    <w:rsid w:val="00171765"/>
    <w:rsid w:val="00171A4E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10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258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17"/>
    <w:rsid w:val="001777F3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454"/>
    <w:rsid w:val="00191661"/>
    <w:rsid w:val="00191692"/>
    <w:rsid w:val="00191C63"/>
    <w:rsid w:val="00191D93"/>
    <w:rsid w:val="00192259"/>
    <w:rsid w:val="0019240C"/>
    <w:rsid w:val="00192548"/>
    <w:rsid w:val="001925AA"/>
    <w:rsid w:val="00192CFF"/>
    <w:rsid w:val="00192D1C"/>
    <w:rsid w:val="00192F3A"/>
    <w:rsid w:val="00192F42"/>
    <w:rsid w:val="00192F8F"/>
    <w:rsid w:val="00193118"/>
    <w:rsid w:val="00193303"/>
    <w:rsid w:val="00193420"/>
    <w:rsid w:val="00193C7B"/>
    <w:rsid w:val="00193F97"/>
    <w:rsid w:val="001947FC"/>
    <w:rsid w:val="00194845"/>
    <w:rsid w:val="0019489D"/>
    <w:rsid w:val="00194C3C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56"/>
    <w:rsid w:val="00196DF5"/>
    <w:rsid w:val="00197685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64"/>
    <w:rsid w:val="001A3A07"/>
    <w:rsid w:val="001A3A90"/>
    <w:rsid w:val="001A3BEE"/>
    <w:rsid w:val="001A4036"/>
    <w:rsid w:val="001A4358"/>
    <w:rsid w:val="001A44D2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EB2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C49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A8"/>
    <w:rsid w:val="001B6FBC"/>
    <w:rsid w:val="001B70D2"/>
    <w:rsid w:val="001B7785"/>
    <w:rsid w:val="001B7B8B"/>
    <w:rsid w:val="001B7CF7"/>
    <w:rsid w:val="001C0094"/>
    <w:rsid w:val="001C00C0"/>
    <w:rsid w:val="001C02CF"/>
    <w:rsid w:val="001C07D8"/>
    <w:rsid w:val="001C0872"/>
    <w:rsid w:val="001C0950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BBC"/>
    <w:rsid w:val="001C5EFB"/>
    <w:rsid w:val="001C6451"/>
    <w:rsid w:val="001C68AA"/>
    <w:rsid w:val="001C696A"/>
    <w:rsid w:val="001C6A29"/>
    <w:rsid w:val="001C6AE4"/>
    <w:rsid w:val="001C6D65"/>
    <w:rsid w:val="001C6FDF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0A2A"/>
    <w:rsid w:val="001D10F3"/>
    <w:rsid w:val="001D1102"/>
    <w:rsid w:val="001D11D1"/>
    <w:rsid w:val="001D1460"/>
    <w:rsid w:val="001D1565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4"/>
    <w:rsid w:val="001D334D"/>
    <w:rsid w:val="001D3897"/>
    <w:rsid w:val="001D405A"/>
    <w:rsid w:val="001D40A9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F5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AE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61D"/>
    <w:rsid w:val="001E2867"/>
    <w:rsid w:val="001E2C76"/>
    <w:rsid w:val="001E32EF"/>
    <w:rsid w:val="001E335E"/>
    <w:rsid w:val="001E33FE"/>
    <w:rsid w:val="001E3842"/>
    <w:rsid w:val="001E3CCE"/>
    <w:rsid w:val="001E3EE6"/>
    <w:rsid w:val="001E40EC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C0C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5E4"/>
    <w:rsid w:val="001F2743"/>
    <w:rsid w:val="001F2868"/>
    <w:rsid w:val="001F296E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C1B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850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013"/>
    <w:rsid w:val="00202357"/>
    <w:rsid w:val="0020266B"/>
    <w:rsid w:val="00202BB3"/>
    <w:rsid w:val="002030C1"/>
    <w:rsid w:val="00203176"/>
    <w:rsid w:val="0020331B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8D7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2A24"/>
    <w:rsid w:val="0021301D"/>
    <w:rsid w:val="00213205"/>
    <w:rsid w:val="0021333C"/>
    <w:rsid w:val="002133CA"/>
    <w:rsid w:val="00213649"/>
    <w:rsid w:val="00213658"/>
    <w:rsid w:val="0021388A"/>
    <w:rsid w:val="00213C8B"/>
    <w:rsid w:val="00213DDC"/>
    <w:rsid w:val="00213E81"/>
    <w:rsid w:val="0021417A"/>
    <w:rsid w:val="002141AF"/>
    <w:rsid w:val="0021425A"/>
    <w:rsid w:val="00214538"/>
    <w:rsid w:val="0021454A"/>
    <w:rsid w:val="00214652"/>
    <w:rsid w:val="00214A9B"/>
    <w:rsid w:val="002150FF"/>
    <w:rsid w:val="0021515B"/>
    <w:rsid w:val="00215567"/>
    <w:rsid w:val="002157EB"/>
    <w:rsid w:val="00215ADE"/>
    <w:rsid w:val="00215B79"/>
    <w:rsid w:val="00215DF7"/>
    <w:rsid w:val="002160CA"/>
    <w:rsid w:val="00216598"/>
    <w:rsid w:val="002166C0"/>
    <w:rsid w:val="00216773"/>
    <w:rsid w:val="00217034"/>
    <w:rsid w:val="00217C08"/>
    <w:rsid w:val="00217D3E"/>
    <w:rsid w:val="00220908"/>
    <w:rsid w:val="0022094E"/>
    <w:rsid w:val="00220AAB"/>
    <w:rsid w:val="00220B12"/>
    <w:rsid w:val="00220DEF"/>
    <w:rsid w:val="00220ED1"/>
    <w:rsid w:val="0022101F"/>
    <w:rsid w:val="002212F4"/>
    <w:rsid w:val="0022194A"/>
    <w:rsid w:val="00221B8B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89B"/>
    <w:rsid w:val="00223974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93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872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F9"/>
    <w:rsid w:val="00232F94"/>
    <w:rsid w:val="0023320D"/>
    <w:rsid w:val="0023326B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60B"/>
    <w:rsid w:val="00235927"/>
    <w:rsid w:val="00235C3E"/>
    <w:rsid w:val="00235F36"/>
    <w:rsid w:val="0023610A"/>
    <w:rsid w:val="00236442"/>
    <w:rsid w:val="002366A9"/>
    <w:rsid w:val="00236741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78C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5F04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2F"/>
    <w:rsid w:val="00247F9E"/>
    <w:rsid w:val="00247FD4"/>
    <w:rsid w:val="00247FE0"/>
    <w:rsid w:val="0025000F"/>
    <w:rsid w:val="0025024B"/>
    <w:rsid w:val="0025036C"/>
    <w:rsid w:val="002503DE"/>
    <w:rsid w:val="002503F7"/>
    <w:rsid w:val="002506A7"/>
    <w:rsid w:val="00250724"/>
    <w:rsid w:val="00250758"/>
    <w:rsid w:val="002511FB"/>
    <w:rsid w:val="00251241"/>
    <w:rsid w:val="0025133F"/>
    <w:rsid w:val="00251444"/>
    <w:rsid w:val="00251615"/>
    <w:rsid w:val="00251657"/>
    <w:rsid w:val="00251AFE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97F"/>
    <w:rsid w:val="00254AB8"/>
    <w:rsid w:val="0025584D"/>
    <w:rsid w:val="0025598F"/>
    <w:rsid w:val="00255B60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8C6"/>
    <w:rsid w:val="002609A8"/>
    <w:rsid w:val="0026109F"/>
    <w:rsid w:val="002611F8"/>
    <w:rsid w:val="00261326"/>
    <w:rsid w:val="00261536"/>
    <w:rsid w:val="0026186A"/>
    <w:rsid w:val="00261A0A"/>
    <w:rsid w:val="00262816"/>
    <w:rsid w:val="00262A58"/>
    <w:rsid w:val="00263195"/>
    <w:rsid w:val="002636E0"/>
    <w:rsid w:val="00263C1E"/>
    <w:rsid w:val="00264297"/>
    <w:rsid w:val="002644EB"/>
    <w:rsid w:val="00264801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0BB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363"/>
    <w:rsid w:val="00276613"/>
    <w:rsid w:val="002767A0"/>
    <w:rsid w:val="00276A7C"/>
    <w:rsid w:val="00276AFC"/>
    <w:rsid w:val="00276DE6"/>
    <w:rsid w:val="0027738C"/>
    <w:rsid w:val="00277C8A"/>
    <w:rsid w:val="00277CAA"/>
    <w:rsid w:val="00277E3C"/>
    <w:rsid w:val="00277F65"/>
    <w:rsid w:val="00280290"/>
    <w:rsid w:val="002808E9"/>
    <w:rsid w:val="00280F69"/>
    <w:rsid w:val="0028185C"/>
    <w:rsid w:val="002818A7"/>
    <w:rsid w:val="00281AF4"/>
    <w:rsid w:val="00281ECA"/>
    <w:rsid w:val="00281F46"/>
    <w:rsid w:val="0028225E"/>
    <w:rsid w:val="002827AE"/>
    <w:rsid w:val="002827DB"/>
    <w:rsid w:val="00282D74"/>
    <w:rsid w:val="00282FDF"/>
    <w:rsid w:val="002834CA"/>
    <w:rsid w:val="0028353A"/>
    <w:rsid w:val="00283A4E"/>
    <w:rsid w:val="00283BF2"/>
    <w:rsid w:val="00283D49"/>
    <w:rsid w:val="00284099"/>
    <w:rsid w:val="002842E2"/>
    <w:rsid w:val="00284692"/>
    <w:rsid w:val="0028522D"/>
    <w:rsid w:val="002852B0"/>
    <w:rsid w:val="0028554F"/>
    <w:rsid w:val="0028555D"/>
    <w:rsid w:val="002855AC"/>
    <w:rsid w:val="002856C4"/>
    <w:rsid w:val="00285A30"/>
    <w:rsid w:val="00285E2C"/>
    <w:rsid w:val="002860DA"/>
    <w:rsid w:val="002860F4"/>
    <w:rsid w:val="00286D32"/>
    <w:rsid w:val="0028722D"/>
    <w:rsid w:val="00287507"/>
    <w:rsid w:val="00287667"/>
    <w:rsid w:val="00287790"/>
    <w:rsid w:val="002878B8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1BB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52"/>
    <w:rsid w:val="00293F9F"/>
    <w:rsid w:val="00293FB3"/>
    <w:rsid w:val="00294496"/>
    <w:rsid w:val="0029459B"/>
    <w:rsid w:val="002949EE"/>
    <w:rsid w:val="00294EB0"/>
    <w:rsid w:val="0029549E"/>
    <w:rsid w:val="00295555"/>
    <w:rsid w:val="00295ACD"/>
    <w:rsid w:val="00295E76"/>
    <w:rsid w:val="00296390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674"/>
    <w:rsid w:val="002A18EE"/>
    <w:rsid w:val="002A1A59"/>
    <w:rsid w:val="002A1C89"/>
    <w:rsid w:val="002A1D22"/>
    <w:rsid w:val="002A24DC"/>
    <w:rsid w:val="002A25CC"/>
    <w:rsid w:val="002A2C5A"/>
    <w:rsid w:val="002A2DA1"/>
    <w:rsid w:val="002A2F76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7DD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0B"/>
    <w:rsid w:val="002B1812"/>
    <w:rsid w:val="002B19D2"/>
    <w:rsid w:val="002B1A8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E9D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536"/>
    <w:rsid w:val="002B780A"/>
    <w:rsid w:val="002B7E72"/>
    <w:rsid w:val="002C0243"/>
    <w:rsid w:val="002C035E"/>
    <w:rsid w:val="002C0520"/>
    <w:rsid w:val="002C0738"/>
    <w:rsid w:val="002C080B"/>
    <w:rsid w:val="002C0B87"/>
    <w:rsid w:val="002C0E19"/>
    <w:rsid w:val="002C1A74"/>
    <w:rsid w:val="002C1B75"/>
    <w:rsid w:val="002C233B"/>
    <w:rsid w:val="002C236F"/>
    <w:rsid w:val="002C299E"/>
    <w:rsid w:val="002C2EA1"/>
    <w:rsid w:val="002C320F"/>
    <w:rsid w:val="002C340D"/>
    <w:rsid w:val="002C388C"/>
    <w:rsid w:val="002C3A00"/>
    <w:rsid w:val="002C3CAC"/>
    <w:rsid w:val="002C3CDC"/>
    <w:rsid w:val="002C3F43"/>
    <w:rsid w:val="002C4252"/>
    <w:rsid w:val="002C4446"/>
    <w:rsid w:val="002C4472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791"/>
    <w:rsid w:val="002D1A07"/>
    <w:rsid w:val="002D1BF0"/>
    <w:rsid w:val="002D1D78"/>
    <w:rsid w:val="002D1F48"/>
    <w:rsid w:val="002D1FEB"/>
    <w:rsid w:val="002D2218"/>
    <w:rsid w:val="002D25E2"/>
    <w:rsid w:val="002D2675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6C7C"/>
    <w:rsid w:val="002D74F5"/>
    <w:rsid w:val="002D77ED"/>
    <w:rsid w:val="002D7B97"/>
    <w:rsid w:val="002D7D64"/>
    <w:rsid w:val="002D7E53"/>
    <w:rsid w:val="002E0697"/>
    <w:rsid w:val="002E0889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F8C"/>
    <w:rsid w:val="002E408E"/>
    <w:rsid w:val="002E4167"/>
    <w:rsid w:val="002E42A7"/>
    <w:rsid w:val="002E42A8"/>
    <w:rsid w:val="002E42E3"/>
    <w:rsid w:val="002E4355"/>
    <w:rsid w:val="002E43F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BC"/>
    <w:rsid w:val="002F2CFB"/>
    <w:rsid w:val="002F3187"/>
    <w:rsid w:val="002F32A9"/>
    <w:rsid w:val="002F3317"/>
    <w:rsid w:val="002F3724"/>
    <w:rsid w:val="002F3CAD"/>
    <w:rsid w:val="002F3F2E"/>
    <w:rsid w:val="002F4416"/>
    <w:rsid w:val="002F449C"/>
    <w:rsid w:val="002F44BE"/>
    <w:rsid w:val="002F4814"/>
    <w:rsid w:val="002F497A"/>
    <w:rsid w:val="002F49CA"/>
    <w:rsid w:val="002F4DAB"/>
    <w:rsid w:val="002F501A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BEA"/>
    <w:rsid w:val="002F6CBB"/>
    <w:rsid w:val="002F6E41"/>
    <w:rsid w:val="002F6EBD"/>
    <w:rsid w:val="002F6FB0"/>
    <w:rsid w:val="002F7B3E"/>
    <w:rsid w:val="00300183"/>
    <w:rsid w:val="00300362"/>
    <w:rsid w:val="0030038C"/>
    <w:rsid w:val="00300630"/>
    <w:rsid w:val="00300F20"/>
    <w:rsid w:val="003014F8"/>
    <w:rsid w:val="003017D0"/>
    <w:rsid w:val="00301A44"/>
    <w:rsid w:val="00301B58"/>
    <w:rsid w:val="00301C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3F5D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B8F"/>
    <w:rsid w:val="00305D5F"/>
    <w:rsid w:val="00305E7F"/>
    <w:rsid w:val="00306066"/>
    <w:rsid w:val="00306092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78F"/>
    <w:rsid w:val="00313813"/>
    <w:rsid w:val="003144E0"/>
    <w:rsid w:val="00314542"/>
    <w:rsid w:val="0031483C"/>
    <w:rsid w:val="00314D9F"/>
    <w:rsid w:val="00314E0A"/>
    <w:rsid w:val="00315607"/>
    <w:rsid w:val="00315876"/>
    <w:rsid w:val="00315C55"/>
    <w:rsid w:val="00315C62"/>
    <w:rsid w:val="00315D8C"/>
    <w:rsid w:val="00315F0C"/>
    <w:rsid w:val="00316126"/>
    <w:rsid w:val="00316272"/>
    <w:rsid w:val="00316396"/>
    <w:rsid w:val="00316818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5FB"/>
    <w:rsid w:val="003207C3"/>
    <w:rsid w:val="00320F19"/>
    <w:rsid w:val="00321030"/>
    <w:rsid w:val="003212AD"/>
    <w:rsid w:val="003212DE"/>
    <w:rsid w:val="003215EF"/>
    <w:rsid w:val="0032178D"/>
    <w:rsid w:val="00321A64"/>
    <w:rsid w:val="00321BE5"/>
    <w:rsid w:val="00321BEF"/>
    <w:rsid w:val="00321C3C"/>
    <w:rsid w:val="00321F21"/>
    <w:rsid w:val="003224E8"/>
    <w:rsid w:val="003225AB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C9E"/>
    <w:rsid w:val="00324FFE"/>
    <w:rsid w:val="0032541D"/>
    <w:rsid w:val="00325A02"/>
    <w:rsid w:val="00325A78"/>
    <w:rsid w:val="00325BB9"/>
    <w:rsid w:val="00325C26"/>
    <w:rsid w:val="0032618F"/>
    <w:rsid w:val="003263B6"/>
    <w:rsid w:val="00326500"/>
    <w:rsid w:val="00326656"/>
    <w:rsid w:val="00326823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2DE"/>
    <w:rsid w:val="00330407"/>
    <w:rsid w:val="003304E7"/>
    <w:rsid w:val="0033097F"/>
    <w:rsid w:val="00330CF2"/>
    <w:rsid w:val="00330E82"/>
    <w:rsid w:val="00331292"/>
    <w:rsid w:val="003313A8"/>
    <w:rsid w:val="00331AEF"/>
    <w:rsid w:val="00331E29"/>
    <w:rsid w:val="0033265B"/>
    <w:rsid w:val="003328D3"/>
    <w:rsid w:val="0033293F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437"/>
    <w:rsid w:val="003375E6"/>
    <w:rsid w:val="003376A1"/>
    <w:rsid w:val="00337A8C"/>
    <w:rsid w:val="00337D8D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C60"/>
    <w:rsid w:val="00343D4F"/>
    <w:rsid w:val="003445E9"/>
    <w:rsid w:val="00344689"/>
    <w:rsid w:val="00344C5B"/>
    <w:rsid w:val="00344E29"/>
    <w:rsid w:val="00344E54"/>
    <w:rsid w:val="00345474"/>
    <w:rsid w:val="00345539"/>
    <w:rsid w:val="00345717"/>
    <w:rsid w:val="00345939"/>
    <w:rsid w:val="00345A12"/>
    <w:rsid w:val="00345C6B"/>
    <w:rsid w:val="00345CB0"/>
    <w:rsid w:val="00345FE7"/>
    <w:rsid w:val="003460AE"/>
    <w:rsid w:val="00346124"/>
    <w:rsid w:val="0034626B"/>
    <w:rsid w:val="003463BA"/>
    <w:rsid w:val="00346505"/>
    <w:rsid w:val="0034652E"/>
    <w:rsid w:val="003467EE"/>
    <w:rsid w:val="00346863"/>
    <w:rsid w:val="00346CD0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63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083"/>
    <w:rsid w:val="00364215"/>
    <w:rsid w:val="00364621"/>
    <w:rsid w:val="00365231"/>
    <w:rsid w:val="003655FB"/>
    <w:rsid w:val="0036566A"/>
    <w:rsid w:val="003656D6"/>
    <w:rsid w:val="003657A0"/>
    <w:rsid w:val="00365FA7"/>
    <w:rsid w:val="00365FED"/>
    <w:rsid w:val="0036619B"/>
    <w:rsid w:val="003661D8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69D"/>
    <w:rsid w:val="00367979"/>
    <w:rsid w:val="00367AA5"/>
    <w:rsid w:val="00367EDF"/>
    <w:rsid w:val="00370231"/>
    <w:rsid w:val="00370561"/>
    <w:rsid w:val="00370857"/>
    <w:rsid w:val="003708A0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8C"/>
    <w:rsid w:val="00371CE2"/>
    <w:rsid w:val="00371CEC"/>
    <w:rsid w:val="00371DC5"/>
    <w:rsid w:val="00372002"/>
    <w:rsid w:val="003723D0"/>
    <w:rsid w:val="0037258B"/>
    <w:rsid w:val="00372684"/>
    <w:rsid w:val="003729D0"/>
    <w:rsid w:val="00372BF3"/>
    <w:rsid w:val="0037313F"/>
    <w:rsid w:val="003736ED"/>
    <w:rsid w:val="003737AF"/>
    <w:rsid w:val="00374327"/>
    <w:rsid w:val="003746AC"/>
    <w:rsid w:val="0037474F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1FED"/>
    <w:rsid w:val="0038201E"/>
    <w:rsid w:val="003826B4"/>
    <w:rsid w:val="003827D5"/>
    <w:rsid w:val="00382AD8"/>
    <w:rsid w:val="00382D5C"/>
    <w:rsid w:val="00382DD9"/>
    <w:rsid w:val="003837A1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223"/>
    <w:rsid w:val="00385959"/>
    <w:rsid w:val="00385A7A"/>
    <w:rsid w:val="00386B84"/>
    <w:rsid w:val="00386DF6"/>
    <w:rsid w:val="003870CB"/>
    <w:rsid w:val="00387855"/>
    <w:rsid w:val="003878A7"/>
    <w:rsid w:val="003879EE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076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AEF"/>
    <w:rsid w:val="00395D23"/>
    <w:rsid w:val="00396518"/>
    <w:rsid w:val="003968F9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2B7"/>
    <w:rsid w:val="003A0430"/>
    <w:rsid w:val="003A0450"/>
    <w:rsid w:val="003A0662"/>
    <w:rsid w:val="003A0BBB"/>
    <w:rsid w:val="003A11A6"/>
    <w:rsid w:val="003A1377"/>
    <w:rsid w:val="003A1C59"/>
    <w:rsid w:val="003A206D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DD7"/>
    <w:rsid w:val="003A3EE6"/>
    <w:rsid w:val="003A49FC"/>
    <w:rsid w:val="003A4DE7"/>
    <w:rsid w:val="003A4E2D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46"/>
    <w:rsid w:val="003A62D9"/>
    <w:rsid w:val="003A66C1"/>
    <w:rsid w:val="003A6D0F"/>
    <w:rsid w:val="003A7544"/>
    <w:rsid w:val="003A75C6"/>
    <w:rsid w:val="003A7770"/>
    <w:rsid w:val="003A7C03"/>
    <w:rsid w:val="003A7C7B"/>
    <w:rsid w:val="003A7D1A"/>
    <w:rsid w:val="003A7D9F"/>
    <w:rsid w:val="003A7E0D"/>
    <w:rsid w:val="003B0118"/>
    <w:rsid w:val="003B017D"/>
    <w:rsid w:val="003B03E1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DA6"/>
    <w:rsid w:val="003B4FB7"/>
    <w:rsid w:val="003B51E6"/>
    <w:rsid w:val="003B548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A0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88E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A47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4F2"/>
    <w:rsid w:val="003D5972"/>
    <w:rsid w:val="003D5A65"/>
    <w:rsid w:val="003D5AE0"/>
    <w:rsid w:val="003D5B7B"/>
    <w:rsid w:val="003D5D3F"/>
    <w:rsid w:val="003D5FAE"/>
    <w:rsid w:val="003D6377"/>
    <w:rsid w:val="003D685D"/>
    <w:rsid w:val="003D694A"/>
    <w:rsid w:val="003D6EF5"/>
    <w:rsid w:val="003D7000"/>
    <w:rsid w:val="003D74A8"/>
    <w:rsid w:val="003D7825"/>
    <w:rsid w:val="003D7BC9"/>
    <w:rsid w:val="003D7D18"/>
    <w:rsid w:val="003E0335"/>
    <w:rsid w:val="003E07AF"/>
    <w:rsid w:val="003E09A1"/>
    <w:rsid w:val="003E1060"/>
    <w:rsid w:val="003E128F"/>
    <w:rsid w:val="003E1455"/>
    <w:rsid w:val="003E14C2"/>
    <w:rsid w:val="003E190B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A2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7E1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5FE8"/>
    <w:rsid w:val="003F6224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FE"/>
    <w:rsid w:val="004011BE"/>
    <w:rsid w:val="00401753"/>
    <w:rsid w:val="00401B35"/>
    <w:rsid w:val="00401D42"/>
    <w:rsid w:val="00402D07"/>
    <w:rsid w:val="00403158"/>
    <w:rsid w:val="00403465"/>
    <w:rsid w:val="0040367F"/>
    <w:rsid w:val="00403839"/>
    <w:rsid w:val="0040397B"/>
    <w:rsid w:val="00403F83"/>
    <w:rsid w:val="004040B9"/>
    <w:rsid w:val="004040C9"/>
    <w:rsid w:val="00404167"/>
    <w:rsid w:val="0040486E"/>
    <w:rsid w:val="004049E4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BE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7C"/>
    <w:rsid w:val="00416EF7"/>
    <w:rsid w:val="00417411"/>
    <w:rsid w:val="0041742F"/>
    <w:rsid w:val="00420A30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60B"/>
    <w:rsid w:val="0042387E"/>
    <w:rsid w:val="00423919"/>
    <w:rsid w:val="00423967"/>
    <w:rsid w:val="00423D93"/>
    <w:rsid w:val="00424207"/>
    <w:rsid w:val="0042424C"/>
    <w:rsid w:val="0042446F"/>
    <w:rsid w:val="00424C79"/>
    <w:rsid w:val="00424EE6"/>
    <w:rsid w:val="00424F8D"/>
    <w:rsid w:val="0042535B"/>
    <w:rsid w:val="004253C9"/>
    <w:rsid w:val="00425549"/>
    <w:rsid w:val="00425833"/>
    <w:rsid w:val="00425A56"/>
    <w:rsid w:val="00425B5A"/>
    <w:rsid w:val="00425D16"/>
    <w:rsid w:val="00426107"/>
    <w:rsid w:val="00426414"/>
    <w:rsid w:val="00426468"/>
    <w:rsid w:val="004264EA"/>
    <w:rsid w:val="00426790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B66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82"/>
    <w:rsid w:val="004341BA"/>
    <w:rsid w:val="0043440C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742"/>
    <w:rsid w:val="00440864"/>
    <w:rsid w:val="004409CD"/>
    <w:rsid w:val="00440D11"/>
    <w:rsid w:val="00440EB1"/>
    <w:rsid w:val="00440F7C"/>
    <w:rsid w:val="0044119F"/>
    <w:rsid w:val="004411C4"/>
    <w:rsid w:val="00441265"/>
    <w:rsid w:val="00441571"/>
    <w:rsid w:val="004415ED"/>
    <w:rsid w:val="004417C6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760"/>
    <w:rsid w:val="0044581A"/>
    <w:rsid w:val="00445A01"/>
    <w:rsid w:val="00445D0C"/>
    <w:rsid w:val="00445E7E"/>
    <w:rsid w:val="0044641B"/>
    <w:rsid w:val="004467F1"/>
    <w:rsid w:val="00446C6B"/>
    <w:rsid w:val="00446C87"/>
    <w:rsid w:val="00446E19"/>
    <w:rsid w:val="004470E2"/>
    <w:rsid w:val="0044724D"/>
    <w:rsid w:val="0044730B"/>
    <w:rsid w:val="00447388"/>
    <w:rsid w:val="0044747B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51DF"/>
    <w:rsid w:val="004552E1"/>
    <w:rsid w:val="004557EA"/>
    <w:rsid w:val="004558CA"/>
    <w:rsid w:val="00455A40"/>
    <w:rsid w:val="004562A2"/>
    <w:rsid w:val="00456518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0B3"/>
    <w:rsid w:val="00462650"/>
    <w:rsid w:val="00462845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D24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1B5"/>
    <w:rsid w:val="00470391"/>
    <w:rsid w:val="00470514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484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A60"/>
    <w:rsid w:val="00476D31"/>
    <w:rsid w:val="00476E1C"/>
    <w:rsid w:val="00477702"/>
    <w:rsid w:val="004779C1"/>
    <w:rsid w:val="00477C6E"/>
    <w:rsid w:val="004805D6"/>
    <w:rsid w:val="0048083C"/>
    <w:rsid w:val="00480890"/>
    <w:rsid w:val="00480AE1"/>
    <w:rsid w:val="00480C6D"/>
    <w:rsid w:val="00480F3A"/>
    <w:rsid w:val="00481274"/>
    <w:rsid w:val="00481375"/>
    <w:rsid w:val="004819F3"/>
    <w:rsid w:val="00481B1C"/>
    <w:rsid w:val="00481D22"/>
    <w:rsid w:val="004825C5"/>
    <w:rsid w:val="0048291F"/>
    <w:rsid w:val="00482D18"/>
    <w:rsid w:val="00482F86"/>
    <w:rsid w:val="00483240"/>
    <w:rsid w:val="00483486"/>
    <w:rsid w:val="0048353F"/>
    <w:rsid w:val="004835D1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1F"/>
    <w:rsid w:val="0048568C"/>
    <w:rsid w:val="00485A17"/>
    <w:rsid w:val="0048610C"/>
    <w:rsid w:val="0048629A"/>
    <w:rsid w:val="00486747"/>
    <w:rsid w:val="004870D9"/>
    <w:rsid w:val="0048752D"/>
    <w:rsid w:val="0048779E"/>
    <w:rsid w:val="00487974"/>
    <w:rsid w:val="00487ABC"/>
    <w:rsid w:val="00487F3C"/>
    <w:rsid w:val="004900D0"/>
    <w:rsid w:val="00491019"/>
    <w:rsid w:val="00491045"/>
    <w:rsid w:val="004913A4"/>
    <w:rsid w:val="004918A2"/>
    <w:rsid w:val="00491955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556"/>
    <w:rsid w:val="00493626"/>
    <w:rsid w:val="00493707"/>
    <w:rsid w:val="00493937"/>
    <w:rsid w:val="00493AA4"/>
    <w:rsid w:val="00493B4F"/>
    <w:rsid w:val="00493D22"/>
    <w:rsid w:val="0049411A"/>
    <w:rsid w:val="0049419C"/>
    <w:rsid w:val="0049449D"/>
    <w:rsid w:val="00494505"/>
    <w:rsid w:val="00494931"/>
    <w:rsid w:val="00494A84"/>
    <w:rsid w:val="00494C88"/>
    <w:rsid w:val="004951B6"/>
    <w:rsid w:val="00495625"/>
    <w:rsid w:val="00495744"/>
    <w:rsid w:val="00496068"/>
    <w:rsid w:val="0049629B"/>
    <w:rsid w:val="004963B9"/>
    <w:rsid w:val="00496433"/>
    <w:rsid w:val="00496729"/>
    <w:rsid w:val="004968A2"/>
    <w:rsid w:val="00496C7A"/>
    <w:rsid w:val="004973B7"/>
    <w:rsid w:val="004973FD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6F6"/>
    <w:rsid w:val="004A0B5A"/>
    <w:rsid w:val="004A0EB9"/>
    <w:rsid w:val="004A1066"/>
    <w:rsid w:val="004A1333"/>
    <w:rsid w:val="004A139A"/>
    <w:rsid w:val="004A13CC"/>
    <w:rsid w:val="004A13EF"/>
    <w:rsid w:val="004A1494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1AD"/>
    <w:rsid w:val="004A46C1"/>
    <w:rsid w:val="004A48FE"/>
    <w:rsid w:val="004A4AB4"/>
    <w:rsid w:val="004A4D55"/>
    <w:rsid w:val="004A4EFF"/>
    <w:rsid w:val="004A51B8"/>
    <w:rsid w:val="004A51E9"/>
    <w:rsid w:val="004A5AE5"/>
    <w:rsid w:val="004A5DDE"/>
    <w:rsid w:val="004A6A14"/>
    <w:rsid w:val="004A7832"/>
    <w:rsid w:val="004A790F"/>
    <w:rsid w:val="004A7989"/>
    <w:rsid w:val="004A7A0B"/>
    <w:rsid w:val="004A7FFE"/>
    <w:rsid w:val="004B0283"/>
    <w:rsid w:val="004B02B5"/>
    <w:rsid w:val="004B0308"/>
    <w:rsid w:val="004B0459"/>
    <w:rsid w:val="004B0CEA"/>
    <w:rsid w:val="004B0F4C"/>
    <w:rsid w:val="004B118E"/>
    <w:rsid w:val="004B1318"/>
    <w:rsid w:val="004B1356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657"/>
    <w:rsid w:val="004B4892"/>
    <w:rsid w:val="004B4A96"/>
    <w:rsid w:val="004B4CEB"/>
    <w:rsid w:val="004B4D23"/>
    <w:rsid w:val="004B4E75"/>
    <w:rsid w:val="004B4F5E"/>
    <w:rsid w:val="004B508F"/>
    <w:rsid w:val="004B50C2"/>
    <w:rsid w:val="004B5409"/>
    <w:rsid w:val="004B5627"/>
    <w:rsid w:val="004B57D2"/>
    <w:rsid w:val="004B58AE"/>
    <w:rsid w:val="004B5BF0"/>
    <w:rsid w:val="004B5DD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81"/>
    <w:rsid w:val="004C3A24"/>
    <w:rsid w:val="004C47F5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D4"/>
    <w:rsid w:val="004C6E78"/>
    <w:rsid w:val="004C747A"/>
    <w:rsid w:val="004C7BD4"/>
    <w:rsid w:val="004C7C2C"/>
    <w:rsid w:val="004C7E51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33BC"/>
    <w:rsid w:val="004D4308"/>
    <w:rsid w:val="004D441F"/>
    <w:rsid w:val="004D4488"/>
    <w:rsid w:val="004D44AC"/>
    <w:rsid w:val="004D4505"/>
    <w:rsid w:val="004D469A"/>
    <w:rsid w:val="004D4F0B"/>
    <w:rsid w:val="004D522E"/>
    <w:rsid w:val="004D57F4"/>
    <w:rsid w:val="004D5B96"/>
    <w:rsid w:val="004D5C63"/>
    <w:rsid w:val="004D5DC2"/>
    <w:rsid w:val="004D5FED"/>
    <w:rsid w:val="004D6202"/>
    <w:rsid w:val="004D68C3"/>
    <w:rsid w:val="004D6AE5"/>
    <w:rsid w:val="004D721D"/>
    <w:rsid w:val="004D77B1"/>
    <w:rsid w:val="004D793E"/>
    <w:rsid w:val="004D7A53"/>
    <w:rsid w:val="004D7AAE"/>
    <w:rsid w:val="004D7EBF"/>
    <w:rsid w:val="004E0A43"/>
    <w:rsid w:val="004E0FF8"/>
    <w:rsid w:val="004E14A3"/>
    <w:rsid w:val="004E163A"/>
    <w:rsid w:val="004E1968"/>
    <w:rsid w:val="004E1A3B"/>
    <w:rsid w:val="004E1C01"/>
    <w:rsid w:val="004E20D0"/>
    <w:rsid w:val="004E2513"/>
    <w:rsid w:val="004E2558"/>
    <w:rsid w:val="004E27DE"/>
    <w:rsid w:val="004E2941"/>
    <w:rsid w:val="004E29E5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0C"/>
    <w:rsid w:val="004E55EE"/>
    <w:rsid w:val="004E58EE"/>
    <w:rsid w:val="004E5A7D"/>
    <w:rsid w:val="004E5AA9"/>
    <w:rsid w:val="004E5D6A"/>
    <w:rsid w:val="004E5ECE"/>
    <w:rsid w:val="004E627A"/>
    <w:rsid w:val="004E62C6"/>
    <w:rsid w:val="004E6720"/>
    <w:rsid w:val="004E6848"/>
    <w:rsid w:val="004E6877"/>
    <w:rsid w:val="004E714C"/>
    <w:rsid w:val="004E722A"/>
    <w:rsid w:val="004E72D8"/>
    <w:rsid w:val="004E7505"/>
    <w:rsid w:val="004E7810"/>
    <w:rsid w:val="004E7BF4"/>
    <w:rsid w:val="004E7D9E"/>
    <w:rsid w:val="004F001A"/>
    <w:rsid w:val="004F039F"/>
    <w:rsid w:val="004F04BB"/>
    <w:rsid w:val="004F068E"/>
    <w:rsid w:val="004F0815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6DA"/>
    <w:rsid w:val="004F5AE5"/>
    <w:rsid w:val="004F5C4F"/>
    <w:rsid w:val="004F5CA4"/>
    <w:rsid w:val="004F5CEE"/>
    <w:rsid w:val="004F6633"/>
    <w:rsid w:val="004F6646"/>
    <w:rsid w:val="004F6BFC"/>
    <w:rsid w:val="004F7123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8F9"/>
    <w:rsid w:val="005011E3"/>
    <w:rsid w:val="005013F4"/>
    <w:rsid w:val="005018F6"/>
    <w:rsid w:val="00501D3A"/>
    <w:rsid w:val="00501E23"/>
    <w:rsid w:val="0050202F"/>
    <w:rsid w:val="0050239A"/>
    <w:rsid w:val="005024A5"/>
    <w:rsid w:val="0050293E"/>
    <w:rsid w:val="00502BAC"/>
    <w:rsid w:val="00502CA0"/>
    <w:rsid w:val="005031A1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141"/>
    <w:rsid w:val="00505266"/>
    <w:rsid w:val="0050537B"/>
    <w:rsid w:val="005059D9"/>
    <w:rsid w:val="005059ED"/>
    <w:rsid w:val="00505A8F"/>
    <w:rsid w:val="00505B55"/>
    <w:rsid w:val="00505D66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1BC"/>
    <w:rsid w:val="005104B3"/>
    <w:rsid w:val="0051072B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228"/>
    <w:rsid w:val="00513A58"/>
    <w:rsid w:val="00513D9E"/>
    <w:rsid w:val="00513DB8"/>
    <w:rsid w:val="00514129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202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2E9"/>
    <w:rsid w:val="005226F7"/>
    <w:rsid w:val="005226FB"/>
    <w:rsid w:val="00522E9A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0CA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071"/>
    <w:rsid w:val="00527D55"/>
    <w:rsid w:val="00530099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977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FAB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17C"/>
    <w:rsid w:val="0054553A"/>
    <w:rsid w:val="00545548"/>
    <w:rsid w:val="005455FC"/>
    <w:rsid w:val="00545818"/>
    <w:rsid w:val="00545926"/>
    <w:rsid w:val="00545E8F"/>
    <w:rsid w:val="005460D9"/>
    <w:rsid w:val="00546A22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0E53"/>
    <w:rsid w:val="0055109D"/>
    <w:rsid w:val="0055119D"/>
    <w:rsid w:val="00551380"/>
    <w:rsid w:val="0055160C"/>
    <w:rsid w:val="00551725"/>
    <w:rsid w:val="00551DA8"/>
    <w:rsid w:val="00551F1E"/>
    <w:rsid w:val="00551F35"/>
    <w:rsid w:val="0055286B"/>
    <w:rsid w:val="00552C5E"/>
    <w:rsid w:val="0055300C"/>
    <w:rsid w:val="00553019"/>
    <w:rsid w:val="005530BD"/>
    <w:rsid w:val="005530DF"/>
    <w:rsid w:val="005536D5"/>
    <w:rsid w:val="005539FB"/>
    <w:rsid w:val="00553BAB"/>
    <w:rsid w:val="00553D84"/>
    <w:rsid w:val="00554B23"/>
    <w:rsid w:val="00554D59"/>
    <w:rsid w:val="00554EA8"/>
    <w:rsid w:val="0055527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61F"/>
    <w:rsid w:val="00560860"/>
    <w:rsid w:val="005609CB"/>
    <w:rsid w:val="005609D0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3DC"/>
    <w:rsid w:val="005626E9"/>
    <w:rsid w:val="00562846"/>
    <w:rsid w:val="005628F0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B6A"/>
    <w:rsid w:val="00566467"/>
    <w:rsid w:val="00566525"/>
    <w:rsid w:val="0056659C"/>
    <w:rsid w:val="00566BBE"/>
    <w:rsid w:val="00566DDE"/>
    <w:rsid w:val="00567703"/>
    <w:rsid w:val="00567F3C"/>
    <w:rsid w:val="0057005F"/>
    <w:rsid w:val="005700CD"/>
    <w:rsid w:val="0057022E"/>
    <w:rsid w:val="005703A0"/>
    <w:rsid w:val="005708F5"/>
    <w:rsid w:val="0057116E"/>
    <w:rsid w:val="00571192"/>
    <w:rsid w:val="0057140F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3040"/>
    <w:rsid w:val="005730A6"/>
    <w:rsid w:val="0057322B"/>
    <w:rsid w:val="005732E6"/>
    <w:rsid w:val="0057374C"/>
    <w:rsid w:val="00573A02"/>
    <w:rsid w:val="00573AAE"/>
    <w:rsid w:val="00573C97"/>
    <w:rsid w:val="00573D93"/>
    <w:rsid w:val="00574087"/>
    <w:rsid w:val="0057421A"/>
    <w:rsid w:val="00574282"/>
    <w:rsid w:val="00574309"/>
    <w:rsid w:val="0057463F"/>
    <w:rsid w:val="00574B28"/>
    <w:rsid w:val="0057517F"/>
    <w:rsid w:val="0057520F"/>
    <w:rsid w:val="005752D8"/>
    <w:rsid w:val="00575670"/>
    <w:rsid w:val="00575860"/>
    <w:rsid w:val="00575972"/>
    <w:rsid w:val="005761D8"/>
    <w:rsid w:val="005767C8"/>
    <w:rsid w:val="00576FF9"/>
    <w:rsid w:val="005777AB"/>
    <w:rsid w:val="005777F5"/>
    <w:rsid w:val="00577866"/>
    <w:rsid w:val="005778C8"/>
    <w:rsid w:val="00577998"/>
    <w:rsid w:val="00577A05"/>
    <w:rsid w:val="00577FCD"/>
    <w:rsid w:val="00577FEC"/>
    <w:rsid w:val="00580446"/>
    <w:rsid w:val="00580AE7"/>
    <w:rsid w:val="005810D1"/>
    <w:rsid w:val="0058110F"/>
    <w:rsid w:val="005812AB"/>
    <w:rsid w:val="0058138A"/>
    <w:rsid w:val="005814F6"/>
    <w:rsid w:val="00581532"/>
    <w:rsid w:val="0058156E"/>
    <w:rsid w:val="00581705"/>
    <w:rsid w:val="005817C6"/>
    <w:rsid w:val="00581CC5"/>
    <w:rsid w:val="00581F38"/>
    <w:rsid w:val="00581F88"/>
    <w:rsid w:val="00582370"/>
    <w:rsid w:val="00582700"/>
    <w:rsid w:val="00582EA3"/>
    <w:rsid w:val="0058301D"/>
    <w:rsid w:val="00583100"/>
    <w:rsid w:val="00583181"/>
    <w:rsid w:val="00583480"/>
    <w:rsid w:val="00583663"/>
    <w:rsid w:val="005836A7"/>
    <w:rsid w:val="005837AF"/>
    <w:rsid w:val="0058382E"/>
    <w:rsid w:val="005839A8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42A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428"/>
    <w:rsid w:val="005A07D7"/>
    <w:rsid w:val="005A0ECB"/>
    <w:rsid w:val="005A0EDE"/>
    <w:rsid w:val="005A10D5"/>
    <w:rsid w:val="005A14B0"/>
    <w:rsid w:val="005A1848"/>
    <w:rsid w:val="005A1AF1"/>
    <w:rsid w:val="005A1CEC"/>
    <w:rsid w:val="005A1F1D"/>
    <w:rsid w:val="005A2319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DA2"/>
    <w:rsid w:val="005A3F5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19F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9FA"/>
    <w:rsid w:val="005B0A78"/>
    <w:rsid w:val="005B0BB4"/>
    <w:rsid w:val="005B0CB7"/>
    <w:rsid w:val="005B111D"/>
    <w:rsid w:val="005B11E9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946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96F"/>
    <w:rsid w:val="005C5DB0"/>
    <w:rsid w:val="005C5DF6"/>
    <w:rsid w:val="005C5F22"/>
    <w:rsid w:val="005C5F52"/>
    <w:rsid w:val="005C5FF3"/>
    <w:rsid w:val="005C60FF"/>
    <w:rsid w:val="005C649C"/>
    <w:rsid w:val="005C6533"/>
    <w:rsid w:val="005C66A3"/>
    <w:rsid w:val="005C67EC"/>
    <w:rsid w:val="005C681C"/>
    <w:rsid w:val="005C6EE1"/>
    <w:rsid w:val="005C73E0"/>
    <w:rsid w:val="005C73E6"/>
    <w:rsid w:val="005C7531"/>
    <w:rsid w:val="005C7599"/>
    <w:rsid w:val="005D0196"/>
    <w:rsid w:val="005D0449"/>
    <w:rsid w:val="005D059E"/>
    <w:rsid w:val="005D061D"/>
    <w:rsid w:val="005D0635"/>
    <w:rsid w:val="005D0F9A"/>
    <w:rsid w:val="005D16FB"/>
    <w:rsid w:val="005D1AB0"/>
    <w:rsid w:val="005D1EA0"/>
    <w:rsid w:val="005D218D"/>
    <w:rsid w:val="005D23DB"/>
    <w:rsid w:val="005D2969"/>
    <w:rsid w:val="005D2D75"/>
    <w:rsid w:val="005D2F2A"/>
    <w:rsid w:val="005D3B48"/>
    <w:rsid w:val="005D4406"/>
    <w:rsid w:val="005D4661"/>
    <w:rsid w:val="005D5004"/>
    <w:rsid w:val="005D52B7"/>
    <w:rsid w:val="005D5A05"/>
    <w:rsid w:val="005D5B37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912"/>
    <w:rsid w:val="005D7C91"/>
    <w:rsid w:val="005D7CD3"/>
    <w:rsid w:val="005E0080"/>
    <w:rsid w:val="005E0223"/>
    <w:rsid w:val="005E02AC"/>
    <w:rsid w:val="005E02C8"/>
    <w:rsid w:val="005E0332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BBD"/>
    <w:rsid w:val="005E3D2E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EEF"/>
    <w:rsid w:val="005F302C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5BA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511"/>
    <w:rsid w:val="0060171F"/>
    <w:rsid w:val="00601982"/>
    <w:rsid w:val="006019D1"/>
    <w:rsid w:val="00601E2A"/>
    <w:rsid w:val="00601ED1"/>
    <w:rsid w:val="00602464"/>
    <w:rsid w:val="006027A5"/>
    <w:rsid w:val="00602C00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EF6"/>
    <w:rsid w:val="00606182"/>
    <w:rsid w:val="0060662F"/>
    <w:rsid w:val="00606852"/>
    <w:rsid w:val="00607107"/>
    <w:rsid w:val="00607378"/>
    <w:rsid w:val="00607699"/>
    <w:rsid w:val="006076BA"/>
    <w:rsid w:val="00610609"/>
    <w:rsid w:val="00610636"/>
    <w:rsid w:val="0061077C"/>
    <w:rsid w:val="00610A03"/>
    <w:rsid w:val="00610E64"/>
    <w:rsid w:val="00610F7C"/>
    <w:rsid w:val="00610F93"/>
    <w:rsid w:val="006110B3"/>
    <w:rsid w:val="006111C6"/>
    <w:rsid w:val="006116A5"/>
    <w:rsid w:val="006116D0"/>
    <w:rsid w:val="0061173F"/>
    <w:rsid w:val="00611E17"/>
    <w:rsid w:val="00611E72"/>
    <w:rsid w:val="00611F79"/>
    <w:rsid w:val="00612045"/>
    <w:rsid w:val="006121A3"/>
    <w:rsid w:val="0061264B"/>
    <w:rsid w:val="006126B3"/>
    <w:rsid w:val="00612B23"/>
    <w:rsid w:val="00613049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14A"/>
    <w:rsid w:val="00615712"/>
    <w:rsid w:val="006158F1"/>
    <w:rsid w:val="00615B0D"/>
    <w:rsid w:val="00615E48"/>
    <w:rsid w:val="00615FBB"/>
    <w:rsid w:val="00616303"/>
    <w:rsid w:val="006168C6"/>
    <w:rsid w:val="00616FA1"/>
    <w:rsid w:val="006179D4"/>
    <w:rsid w:val="00620463"/>
    <w:rsid w:val="0062059D"/>
    <w:rsid w:val="00620690"/>
    <w:rsid w:val="00620D75"/>
    <w:rsid w:val="00621446"/>
    <w:rsid w:val="00621AC3"/>
    <w:rsid w:val="00622339"/>
    <w:rsid w:val="0062236F"/>
    <w:rsid w:val="00622A1F"/>
    <w:rsid w:val="00622B8B"/>
    <w:rsid w:val="00622C21"/>
    <w:rsid w:val="00622DC3"/>
    <w:rsid w:val="0062301A"/>
    <w:rsid w:val="0062314E"/>
    <w:rsid w:val="006235F0"/>
    <w:rsid w:val="006246B3"/>
    <w:rsid w:val="00624932"/>
    <w:rsid w:val="00624BDF"/>
    <w:rsid w:val="00624CB1"/>
    <w:rsid w:val="00624F8E"/>
    <w:rsid w:val="00625032"/>
    <w:rsid w:val="00625161"/>
    <w:rsid w:val="006252B0"/>
    <w:rsid w:val="00625623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DC3"/>
    <w:rsid w:val="00630ECC"/>
    <w:rsid w:val="006312FC"/>
    <w:rsid w:val="0063141F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3CB8"/>
    <w:rsid w:val="0063416C"/>
    <w:rsid w:val="006343B8"/>
    <w:rsid w:val="00634A89"/>
    <w:rsid w:val="00634D67"/>
    <w:rsid w:val="00634DB7"/>
    <w:rsid w:val="00634E48"/>
    <w:rsid w:val="00634FF1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834"/>
    <w:rsid w:val="00641D94"/>
    <w:rsid w:val="00641ED2"/>
    <w:rsid w:val="00641F13"/>
    <w:rsid w:val="00642436"/>
    <w:rsid w:val="00642840"/>
    <w:rsid w:val="006428E1"/>
    <w:rsid w:val="0064293E"/>
    <w:rsid w:val="006429DC"/>
    <w:rsid w:val="00642AA0"/>
    <w:rsid w:val="00642BF3"/>
    <w:rsid w:val="006430B4"/>
    <w:rsid w:val="0064328E"/>
    <w:rsid w:val="006433EB"/>
    <w:rsid w:val="00643576"/>
    <w:rsid w:val="00643938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1A07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4E14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6E6C"/>
    <w:rsid w:val="00657336"/>
    <w:rsid w:val="006574AD"/>
    <w:rsid w:val="0065789D"/>
    <w:rsid w:val="006579F7"/>
    <w:rsid w:val="00657FC4"/>
    <w:rsid w:val="006601E3"/>
    <w:rsid w:val="00660472"/>
    <w:rsid w:val="00660684"/>
    <w:rsid w:val="0066069C"/>
    <w:rsid w:val="006613CB"/>
    <w:rsid w:val="00661C31"/>
    <w:rsid w:val="00661D4B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3841"/>
    <w:rsid w:val="00663930"/>
    <w:rsid w:val="00663C2E"/>
    <w:rsid w:val="006640F9"/>
    <w:rsid w:val="006641BC"/>
    <w:rsid w:val="00664C2D"/>
    <w:rsid w:val="0066503B"/>
    <w:rsid w:val="006650D6"/>
    <w:rsid w:val="00665243"/>
    <w:rsid w:val="006652D0"/>
    <w:rsid w:val="006655C0"/>
    <w:rsid w:val="00665817"/>
    <w:rsid w:val="00665E56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45"/>
    <w:rsid w:val="00670A9E"/>
    <w:rsid w:val="00670EB0"/>
    <w:rsid w:val="00670F4C"/>
    <w:rsid w:val="00670F8B"/>
    <w:rsid w:val="006710F7"/>
    <w:rsid w:val="006711EA"/>
    <w:rsid w:val="00671748"/>
    <w:rsid w:val="00671951"/>
    <w:rsid w:val="00671A79"/>
    <w:rsid w:val="00671B42"/>
    <w:rsid w:val="00671CD2"/>
    <w:rsid w:val="00671DEB"/>
    <w:rsid w:val="00672420"/>
    <w:rsid w:val="0067250D"/>
    <w:rsid w:val="0067251A"/>
    <w:rsid w:val="006726E2"/>
    <w:rsid w:val="00672D3E"/>
    <w:rsid w:val="00673141"/>
    <w:rsid w:val="006732A3"/>
    <w:rsid w:val="00673C50"/>
    <w:rsid w:val="00673F36"/>
    <w:rsid w:val="00674360"/>
    <w:rsid w:val="0067436E"/>
    <w:rsid w:val="00674A8D"/>
    <w:rsid w:val="00674BCA"/>
    <w:rsid w:val="00674D5B"/>
    <w:rsid w:val="00674E1B"/>
    <w:rsid w:val="0067532C"/>
    <w:rsid w:val="006755AB"/>
    <w:rsid w:val="006758B0"/>
    <w:rsid w:val="00675D6D"/>
    <w:rsid w:val="006761F9"/>
    <w:rsid w:val="006769A7"/>
    <w:rsid w:val="00676AED"/>
    <w:rsid w:val="00676E8F"/>
    <w:rsid w:val="00676EF6"/>
    <w:rsid w:val="00676FCF"/>
    <w:rsid w:val="00676FEC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607"/>
    <w:rsid w:val="00684A96"/>
    <w:rsid w:val="00684D17"/>
    <w:rsid w:val="006851F8"/>
    <w:rsid w:val="006852F9"/>
    <w:rsid w:val="00685335"/>
    <w:rsid w:val="0068597E"/>
    <w:rsid w:val="00685AF0"/>
    <w:rsid w:val="00685FEA"/>
    <w:rsid w:val="00686145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C40"/>
    <w:rsid w:val="006922FF"/>
    <w:rsid w:val="00692749"/>
    <w:rsid w:val="006929AA"/>
    <w:rsid w:val="00692A62"/>
    <w:rsid w:val="00693775"/>
    <w:rsid w:val="006938CC"/>
    <w:rsid w:val="006939A6"/>
    <w:rsid w:val="00694D40"/>
    <w:rsid w:val="00694DA5"/>
    <w:rsid w:val="00694FB2"/>
    <w:rsid w:val="0069627A"/>
    <w:rsid w:val="0069629C"/>
    <w:rsid w:val="00696557"/>
    <w:rsid w:val="00696662"/>
    <w:rsid w:val="00696A15"/>
    <w:rsid w:val="00697573"/>
    <w:rsid w:val="006976D5"/>
    <w:rsid w:val="006976DB"/>
    <w:rsid w:val="00697728"/>
    <w:rsid w:val="00697737"/>
    <w:rsid w:val="00697740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0C1"/>
    <w:rsid w:val="006A62CE"/>
    <w:rsid w:val="006A658E"/>
    <w:rsid w:val="006A6912"/>
    <w:rsid w:val="006A6A93"/>
    <w:rsid w:val="006A6C4D"/>
    <w:rsid w:val="006A6E2B"/>
    <w:rsid w:val="006B0150"/>
    <w:rsid w:val="006B0197"/>
    <w:rsid w:val="006B03E1"/>
    <w:rsid w:val="006B0403"/>
    <w:rsid w:val="006B0BFC"/>
    <w:rsid w:val="006B0D88"/>
    <w:rsid w:val="006B0E00"/>
    <w:rsid w:val="006B11BF"/>
    <w:rsid w:val="006B1323"/>
    <w:rsid w:val="006B13EB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4EC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7E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E7A"/>
    <w:rsid w:val="006C6129"/>
    <w:rsid w:val="006C6386"/>
    <w:rsid w:val="006C655C"/>
    <w:rsid w:val="006C6B77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2A53"/>
    <w:rsid w:val="006D323A"/>
    <w:rsid w:val="006D3399"/>
    <w:rsid w:val="006D33E6"/>
    <w:rsid w:val="006D37C1"/>
    <w:rsid w:val="006D3C5E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6AE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4A"/>
    <w:rsid w:val="006E4361"/>
    <w:rsid w:val="006E466A"/>
    <w:rsid w:val="006E47D2"/>
    <w:rsid w:val="006E48D9"/>
    <w:rsid w:val="006E4F67"/>
    <w:rsid w:val="006E50FE"/>
    <w:rsid w:val="006E567B"/>
    <w:rsid w:val="006E5A94"/>
    <w:rsid w:val="006E5F3A"/>
    <w:rsid w:val="006E6469"/>
    <w:rsid w:val="006E6522"/>
    <w:rsid w:val="006E6732"/>
    <w:rsid w:val="006E688F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C3B"/>
    <w:rsid w:val="006E7D42"/>
    <w:rsid w:val="006F0022"/>
    <w:rsid w:val="006F015B"/>
    <w:rsid w:val="006F0587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3839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A51"/>
    <w:rsid w:val="006F6C8F"/>
    <w:rsid w:val="006F6EC2"/>
    <w:rsid w:val="006F6F85"/>
    <w:rsid w:val="006F71A9"/>
    <w:rsid w:val="006F72F6"/>
    <w:rsid w:val="006F730C"/>
    <w:rsid w:val="006F74A0"/>
    <w:rsid w:val="006F7996"/>
    <w:rsid w:val="006F7A0C"/>
    <w:rsid w:val="006F7A8C"/>
    <w:rsid w:val="006F7BC8"/>
    <w:rsid w:val="0070069D"/>
    <w:rsid w:val="00700994"/>
    <w:rsid w:val="007009F4"/>
    <w:rsid w:val="00700A68"/>
    <w:rsid w:val="00700D8C"/>
    <w:rsid w:val="00700DAE"/>
    <w:rsid w:val="0070130D"/>
    <w:rsid w:val="007013BF"/>
    <w:rsid w:val="0070141E"/>
    <w:rsid w:val="00701A94"/>
    <w:rsid w:val="00701D35"/>
    <w:rsid w:val="00702307"/>
    <w:rsid w:val="007025F4"/>
    <w:rsid w:val="00702865"/>
    <w:rsid w:val="00702EE1"/>
    <w:rsid w:val="00702F5E"/>
    <w:rsid w:val="007036F8"/>
    <w:rsid w:val="00703927"/>
    <w:rsid w:val="00703998"/>
    <w:rsid w:val="00703F92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1E1"/>
    <w:rsid w:val="00706204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690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203"/>
    <w:rsid w:val="0071335A"/>
    <w:rsid w:val="0071380B"/>
    <w:rsid w:val="00713931"/>
    <w:rsid w:val="00713AC2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742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9EF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3A9"/>
    <w:rsid w:val="00740541"/>
    <w:rsid w:val="007405B7"/>
    <w:rsid w:val="0074078E"/>
    <w:rsid w:val="007407F0"/>
    <w:rsid w:val="00740A27"/>
    <w:rsid w:val="00740CC3"/>
    <w:rsid w:val="0074103D"/>
    <w:rsid w:val="00741526"/>
    <w:rsid w:val="00741581"/>
    <w:rsid w:val="00741763"/>
    <w:rsid w:val="00741FFA"/>
    <w:rsid w:val="00742288"/>
    <w:rsid w:val="0074261D"/>
    <w:rsid w:val="00742755"/>
    <w:rsid w:val="00742818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2EB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296"/>
    <w:rsid w:val="00746320"/>
    <w:rsid w:val="00746619"/>
    <w:rsid w:val="00746EAA"/>
    <w:rsid w:val="00746F44"/>
    <w:rsid w:val="00747180"/>
    <w:rsid w:val="00747246"/>
    <w:rsid w:val="007472AE"/>
    <w:rsid w:val="0074742A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837"/>
    <w:rsid w:val="00751BCA"/>
    <w:rsid w:val="00752591"/>
    <w:rsid w:val="00752A0F"/>
    <w:rsid w:val="00752A5A"/>
    <w:rsid w:val="00752B03"/>
    <w:rsid w:val="00752B98"/>
    <w:rsid w:val="00752C77"/>
    <w:rsid w:val="00752F4D"/>
    <w:rsid w:val="00752F60"/>
    <w:rsid w:val="007531E9"/>
    <w:rsid w:val="0075342C"/>
    <w:rsid w:val="007534A1"/>
    <w:rsid w:val="00753626"/>
    <w:rsid w:val="007538D7"/>
    <w:rsid w:val="00753972"/>
    <w:rsid w:val="00753AE1"/>
    <w:rsid w:val="00753AE6"/>
    <w:rsid w:val="007547FC"/>
    <w:rsid w:val="007548A0"/>
    <w:rsid w:val="00754E04"/>
    <w:rsid w:val="00754EBA"/>
    <w:rsid w:val="00755271"/>
    <w:rsid w:val="007552D3"/>
    <w:rsid w:val="00755577"/>
    <w:rsid w:val="00755742"/>
    <w:rsid w:val="00755E61"/>
    <w:rsid w:val="00756179"/>
    <w:rsid w:val="007562C5"/>
    <w:rsid w:val="00756540"/>
    <w:rsid w:val="00756561"/>
    <w:rsid w:val="00756599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8DB"/>
    <w:rsid w:val="00760936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4E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1AA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2BA"/>
    <w:rsid w:val="007737C0"/>
    <w:rsid w:val="007738EF"/>
    <w:rsid w:val="00773F74"/>
    <w:rsid w:val="00773F77"/>
    <w:rsid w:val="007741A5"/>
    <w:rsid w:val="007741EF"/>
    <w:rsid w:val="00774ADB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80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81"/>
    <w:rsid w:val="0078626A"/>
    <w:rsid w:val="0078696A"/>
    <w:rsid w:val="00786A17"/>
    <w:rsid w:val="00786BFE"/>
    <w:rsid w:val="00787085"/>
    <w:rsid w:val="00787173"/>
    <w:rsid w:val="0078729F"/>
    <w:rsid w:val="007873D9"/>
    <w:rsid w:val="007874B9"/>
    <w:rsid w:val="00787580"/>
    <w:rsid w:val="007875A1"/>
    <w:rsid w:val="007876A1"/>
    <w:rsid w:val="007876CC"/>
    <w:rsid w:val="007878BA"/>
    <w:rsid w:val="0078790A"/>
    <w:rsid w:val="00787D03"/>
    <w:rsid w:val="00787F67"/>
    <w:rsid w:val="00790060"/>
    <w:rsid w:val="0079044D"/>
    <w:rsid w:val="007914D3"/>
    <w:rsid w:val="00791634"/>
    <w:rsid w:val="00791DC2"/>
    <w:rsid w:val="007920F3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4D9E"/>
    <w:rsid w:val="00794FBF"/>
    <w:rsid w:val="007952A6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A68"/>
    <w:rsid w:val="00797EA5"/>
    <w:rsid w:val="00797F4B"/>
    <w:rsid w:val="007A0144"/>
    <w:rsid w:val="007A0884"/>
    <w:rsid w:val="007A10D7"/>
    <w:rsid w:val="007A1313"/>
    <w:rsid w:val="007A169D"/>
    <w:rsid w:val="007A1B6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77C"/>
    <w:rsid w:val="007A5E84"/>
    <w:rsid w:val="007A5F68"/>
    <w:rsid w:val="007A5FAB"/>
    <w:rsid w:val="007A6229"/>
    <w:rsid w:val="007A628C"/>
    <w:rsid w:val="007A62F9"/>
    <w:rsid w:val="007A6656"/>
    <w:rsid w:val="007A66F0"/>
    <w:rsid w:val="007A687B"/>
    <w:rsid w:val="007A69F8"/>
    <w:rsid w:val="007A6EA8"/>
    <w:rsid w:val="007A771F"/>
    <w:rsid w:val="007A77ED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986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17D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5F1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7"/>
    <w:rsid w:val="007C3EFB"/>
    <w:rsid w:val="007C3F60"/>
    <w:rsid w:val="007C41B7"/>
    <w:rsid w:val="007C43D9"/>
    <w:rsid w:val="007C445C"/>
    <w:rsid w:val="007C45A0"/>
    <w:rsid w:val="007C47C4"/>
    <w:rsid w:val="007C4E0C"/>
    <w:rsid w:val="007C53F8"/>
    <w:rsid w:val="007C559D"/>
    <w:rsid w:val="007C586C"/>
    <w:rsid w:val="007C5A2E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65C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712"/>
    <w:rsid w:val="007D18C5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2C5E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14"/>
    <w:rsid w:val="007D4E6C"/>
    <w:rsid w:val="007D5165"/>
    <w:rsid w:val="007D51D1"/>
    <w:rsid w:val="007D5DBF"/>
    <w:rsid w:val="007D5F4A"/>
    <w:rsid w:val="007D60F2"/>
    <w:rsid w:val="007D676B"/>
    <w:rsid w:val="007D69A9"/>
    <w:rsid w:val="007D6D35"/>
    <w:rsid w:val="007D6DEC"/>
    <w:rsid w:val="007D71F1"/>
    <w:rsid w:val="007D77C6"/>
    <w:rsid w:val="007D7D9A"/>
    <w:rsid w:val="007E0148"/>
    <w:rsid w:val="007E0517"/>
    <w:rsid w:val="007E06DD"/>
    <w:rsid w:val="007E080D"/>
    <w:rsid w:val="007E0A3E"/>
    <w:rsid w:val="007E0F82"/>
    <w:rsid w:val="007E1660"/>
    <w:rsid w:val="007E166B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B0B"/>
    <w:rsid w:val="007E7BAC"/>
    <w:rsid w:val="007E7C43"/>
    <w:rsid w:val="007F010C"/>
    <w:rsid w:val="007F035F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826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808"/>
    <w:rsid w:val="008018A3"/>
    <w:rsid w:val="008026A5"/>
    <w:rsid w:val="00802910"/>
    <w:rsid w:val="00802D1A"/>
    <w:rsid w:val="00802D51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AE"/>
    <w:rsid w:val="00805CF1"/>
    <w:rsid w:val="00805DC5"/>
    <w:rsid w:val="00805DF5"/>
    <w:rsid w:val="00805E2D"/>
    <w:rsid w:val="0080601A"/>
    <w:rsid w:val="008060F3"/>
    <w:rsid w:val="008065B0"/>
    <w:rsid w:val="008065BD"/>
    <w:rsid w:val="0080684C"/>
    <w:rsid w:val="008068D2"/>
    <w:rsid w:val="008068E7"/>
    <w:rsid w:val="008068F7"/>
    <w:rsid w:val="008069DF"/>
    <w:rsid w:val="0080703C"/>
    <w:rsid w:val="00807121"/>
    <w:rsid w:val="008074AA"/>
    <w:rsid w:val="00807654"/>
    <w:rsid w:val="00807AE9"/>
    <w:rsid w:val="00807B21"/>
    <w:rsid w:val="00807D51"/>
    <w:rsid w:val="00807DAB"/>
    <w:rsid w:val="00807ECA"/>
    <w:rsid w:val="00810223"/>
    <w:rsid w:val="00810366"/>
    <w:rsid w:val="00810B10"/>
    <w:rsid w:val="00810BC5"/>
    <w:rsid w:val="00810C14"/>
    <w:rsid w:val="00810CCE"/>
    <w:rsid w:val="00810D5B"/>
    <w:rsid w:val="008110C9"/>
    <w:rsid w:val="0081172B"/>
    <w:rsid w:val="00811802"/>
    <w:rsid w:val="0081196B"/>
    <w:rsid w:val="00811E56"/>
    <w:rsid w:val="008120C2"/>
    <w:rsid w:val="008121A2"/>
    <w:rsid w:val="00812387"/>
    <w:rsid w:val="008127A3"/>
    <w:rsid w:val="00812A32"/>
    <w:rsid w:val="00812D5C"/>
    <w:rsid w:val="00813242"/>
    <w:rsid w:val="008133AF"/>
    <w:rsid w:val="008133B1"/>
    <w:rsid w:val="008135B0"/>
    <w:rsid w:val="0081383F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642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494"/>
    <w:rsid w:val="0081775B"/>
    <w:rsid w:val="0081785A"/>
    <w:rsid w:val="00817C30"/>
    <w:rsid w:val="00817CBB"/>
    <w:rsid w:val="00817D83"/>
    <w:rsid w:val="00817D85"/>
    <w:rsid w:val="0082005F"/>
    <w:rsid w:val="008201DA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42"/>
    <w:rsid w:val="00822631"/>
    <w:rsid w:val="0082281D"/>
    <w:rsid w:val="00822A5E"/>
    <w:rsid w:val="00822B6A"/>
    <w:rsid w:val="00823080"/>
    <w:rsid w:val="00823128"/>
    <w:rsid w:val="00823485"/>
    <w:rsid w:val="00823886"/>
    <w:rsid w:val="008239B2"/>
    <w:rsid w:val="00823C84"/>
    <w:rsid w:val="00823CF6"/>
    <w:rsid w:val="00823EB2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9B2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C10"/>
    <w:rsid w:val="00832027"/>
    <w:rsid w:val="0083202D"/>
    <w:rsid w:val="008324B2"/>
    <w:rsid w:val="0083253F"/>
    <w:rsid w:val="008325A4"/>
    <w:rsid w:val="008326B7"/>
    <w:rsid w:val="008329D1"/>
    <w:rsid w:val="00832D3D"/>
    <w:rsid w:val="008331BF"/>
    <w:rsid w:val="00833275"/>
    <w:rsid w:val="00833431"/>
    <w:rsid w:val="0083392F"/>
    <w:rsid w:val="00833C2E"/>
    <w:rsid w:val="0083480D"/>
    <w:rsid w:val="00834951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21D1"/>
    <w:rsid w:val="00842447"/>
    <w:rsid w:val="008424C8"/>
    <w:rsid w:val="008425ED"/>
    <w:rsid w:val="00842A37"/>
    <w:rsid w:val="00842DBA"/>
    <w:rsid w:val="008433A1"/>
    <w:rsid w:val="00843814"/>
    <w:rsid w:val="0084381E"/>
    <w:rsid w:val="0084395B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BF2"/>
    <w:rsid w:val="00846CAC"/>
    <w:rsid w:val="00846D61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80"/>
    <w:rsid w:val="00851E9D"/>
    <w:rsid w:val="00851EC0"/>
    <w:rsid w:val="0085210E"/>
    <w:rsid w:val="0085221C"/>
    <w:rsid w:val="00852393"/>
    <w:rsid w:val="00852415"/>
    <w:rsid w:val="008524E2"/>
    <w:rsid w:val="00852758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9F4"/>
    <w:rsid w:val="00853D24"/>
    <w:rsid w:val="00853E60"/>
    <w:rsid w:val="0085428B"/>
    <w:rsid w:val="008542F1"/>
    <w:rsid w:val="008547D2"/>
    <w:rsid w:val="00854AD5"/>
    <w:rsid w:val="00854BD2"/>
    <w:rsid w:val="008552C9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BB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3DFD"/>
    <w:rsid w:val="008643AB"/>
    <w:rsid w:val="00864510"/>
    <w:rsid w:val="008646A7"/>
    <w:rsid w:val="0086477A"/>
    <w:rsid w:val="0086490C"/>
    <w:rsid w:val="00864997"/>
    <w:rsid w:val="00864DF6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16"/>
    <w:rsid w:val="00870EA5"/>
    <w:rsid w:val="00870EC4"/>
    <w:rsid w:val="00870FDF"/>
    <w:rsid w:val="008715D6"/>
    <w:rsid w:val="00871B37"/>
    <w:rsid w:val="00871C21"/>
    <w:rsid w:val="00871CF9"/>
    <w:rsid w:val="00871D34"/>
    <w:rsid w:val="0087207C"/>
    <w:rsid w:val="0087213D"/>
    <w:rsid w:val="008727E0"/>
    <w:rsid w:val="008728DA"/>
    <w:rsid w:val="00872ABC"/>
    <w:rsid w:val="00872B0A"/>
    <w:rsid w:val="008730A9"/>
    <w:rsid w:val="00873360"/>
    <w:rsid w:val="00873735"/>
    <w:rsid w:val="00873743"/>
    <w:rsid w:val="008737D0"/>
    <w:rsid w:val="008737ED"/>
    <w:rsid w:val="00873B28"/>
    <w:rsid w:val="00873FFA"/>
    <w:rsid w:val="00874236"/>
    <w:rsid w:val="00874721"/>
    <w:rsid w:val="008749E7"/>
    <w:rsid w:val="0087565E"/>
    <w:rsid w:val="00875A0C"/>
    <w:rsid w:val="00875DDB"/>
    <w:rsid w:val="00876147"/>
    <w:rsid w:val="00876634"/>
    <w:rsid w:val="008766C5"/>
    <w:rsid w:val="00876714"/>
    <w:rsid w:val="00876AB4"/>
    <w:rsid w:val="00876AFB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77E54"/>
    <w:rsid w:val="00880024"/>
    <w:rsid w:val="00880631"/>
    <w:rsid w:val="0088070B"/>
    <w:rsid w:val="008808A3"/>
    <w:rsid w:val="00880C47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3C1B"/>
    <w:rsid w:val="00884102"/>
    <w:rsid w:val="008841D9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E2"/>
    <w:rsid w:val="00891782"/>
    <w:rsid w:val="008917D5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03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4B5"/>
    <w:rsid w:val="00894696"/>
    <w:rsid w:val="00894740"/>
    <w:rsid w:val="0089535E"/>
    <w:rsid w:val="008955FC"/>
    <w:rsid w:val="00895D15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B86"/>
    <w:rsid w:val="008A1C94"/>
    <w:rsid w:val="008A1F62"/>
    <w:rsid w:val="008A1F66"/>
    <w:rsid w:val="008A2515"/>
    <w:rsid w:val="008A2674"/>
    <w:rsid w:val="008A2735"/>
    <w:rsid w:val="008A2878"/>
    <w:rsid w:val="008A28A6"/>
    <w:rsid w:val="008A28B4"/>
    <w:rsid w:val="008A2971"/>
    <w:rsid w:val="008A2C9F"/>
    <w:rsid w:val="008A2DE6"/>
    <w:rsid w:val="008A31E2"/>
    <w:rsid w:val="008A327B"/>
    <w:rsid w:val="008A3668"/>
    <w:rsid w:val="008A3956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3C9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56E"/>
    <w:rsid w:val="008A7782"/>
    <w:rsid w:val="008A784F"/>
    <w:rsid w:val="008A7E94"/>
    <w:rsid w:val="008B0342"/>
    <w:rsid w:val="008B048D"/>
    <w:rsid w:val="008B056E"/>
    <w:rsid w:val="008B0604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564"/>
    <w:rsid w:val="008B4AB4"/>
    <w:rsid w:val="008B4B6C"/>
    <w:rsid w:val="008B4B8D"/>
    <w:rsid w:val="008B50A4"/>
    <w:rsid w:val="008B51A5"/>
    <w:rsid w:val="008B563A"/>
    <w:rsid w:val="008B56FA"/>
    <w:rsid w:val="008B59A7"/>
    <w:rsid w:val="008B5EA1"/>
    <w:rsid w:val="008B5FC7"/>
    <w:rsid w:val="008B628A"/>
    <w:rsid w:val="008B62AE"/>
    <w:rsid w:val="008B639A"/>
    <w:rsid w:val="008B6A93"/>
    <w:rsid w:val="008B6B6B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0B6D"/>
    <w:rsid w:val="008C1484"/>
    <w:rsid w:val="008C1560"/>
    <w:rsid w:val="008C174C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AE9"/>
    <w:rsid w:val="008C4B1C"/>
    <w:rsid w:val="008C4B53"/>
    <w:rsid w:val="008C4B5E"/>
    <w:rsid w:val="008C52C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9F8"/>
    <w:rsid w:val="008D3B01"/>
    <w:rsid w:val="008D41BA"/>
    <w:rsid w:val="008D43A7"/>
    <w:rsid w:val="008D473E"/>
    <w:rsid w:val="008D4798"/>
    <w:rsid w:val="008D4BA1"/>
    <w:rsid w:val="008D4FAA"/>
    <w:rsid w:val="008D503B"/>
    <w:rsid w:val="008D52A3"/>
    <w:rsid w:val="008D532A"/>
    <w:rsid w:val="008D55D8"/>
    <w:rsid w:val="008D5684"/>
    <w:rsid w:val="008D5A88"/>
    <w:rsid w:val="008D5B72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91"/>
    <w:rsid w:val="008E15D4"/>
    <w:rsid w:val="008E1CF3"/>
    <w:rsid w:val="008E1E34"/>
    <w:rsid w:val="008E1FDF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B9F"/>
    <w:rsid w:val="008F23C7"/>
    <w:rsid w:val="008F282B"/>
    <w:rsid w:val="008F32C6"/>
    <w:rsid w:val="008F376B"/>
    <w:rsid w:val="008F3900"/>
    <w:rsid w:val="008F3DF8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C26"/>
    <w:rsid w:val="00901F4C"/>
    <w:rsid w:val="009029DC"/>
    <w:rsid w:val="00902A6D"/>
    <w:rsid w:val="00902D9C"/>
    <w:rsid w:val="0090341F"/>
    <w:rsid w:val="00903A1C"/>
    <w:rsid w:val="00903A30"/>
    <w:rsid w:val="009042C4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584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202"/>
    <w:rsid w:val="0091236C"/>
    <w:rsid w:val="0091239A"/>
    <w:rsid w:val="009126EF"/>
    <w:rsid w:val="009127CB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2E7"/>
    <w:rsid w:val="00916DD4"/>
    <w:rsid w:val="00916E47"/>
    <w:rsid w:val="00917431"/>
    <w:rsid w:val="0091769A"/>
    <w:rsid w:val="00917814"/>
    <w:rsid w:val="00917D61"/>
    <w:rsid w:val="00917DA9"/>
    <w:rsid w:val="00917F70"/>
    <w:rsid w:val="00920466"/>
    <w:rsid w:val="009205A0"/>
    <w:rsid w:val="00920624"/>
    <w:rsid w:val="0092086E"/>
    <w:rsid w:val="00920C30"/>
    <w:rsid w:val="00920C72"/>
    <w:rsid w:val="00920C73"/>
    <w:rsid w:val="00920C9F"/>
    <w:rsid w:val="00920E7C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D81"/>
    <w:rsid w:val="00925EB0"/>
    <w:rsid w:val="00926027"/>
    <w:rsid w:val="00926141"/>
    <w:rsid w:val="00926401"/>
    <w:rsid w:val="009265BA"/>
    <w:rsid w:val="00926643"/>
    <w:rsid w:val="0092667A"/>
    <w:rsid w:val="009267D1"/>
    <w:rsid w:val="009278E1"/>
    <w:rsid w:val="00927F84"/>
    <w:rsid w:val="00927FF1"/>
    <w:rsid w:val="0093028A"/>
    <w:rsid w:val="0093059D"/>
    <w:rsid w:val="0093061D"/>
    <w:rsid w:val="00930C7C"/>
    <w:rsid w:val="00930CEB"/>
    <w:rsid w:val="00930E09"/>
    <w:rsid w:val="00930FD4"/>
    <w:rsid w:val="00931266"/>
    <w:rsid w:val="009317F2"/>
    <w:rsid w:val="00931F67"/>
    <w:rsid w:val="009320E4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5D4"/>
    <w:rsid w:val="00936653"/>
    <w:rsid w:val="009367D2"/>
    <w:rsid w:val="00936C84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35B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821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6AE"/>
    <w:rsid w:val="00947AC1"/>
    <w:rsid w:val="00947C67"/>
    <w:rsid w:val="00947C86"/>
    <w:rsid w:val="009502A0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483"/>
    <w:rsid w:val="00952674"/>
    <w:rsid w:val="009527FB"/>
    <w:rsid w:val="00952BF5"/>
    <w:rsid w:val="009533D5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6A8A"/>
    <w:rsid w:val="009571B1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302F"/>
    <w:rsid w:val="00963111"/>
    <w:rsid w:val="00963258"/>
    <w:rsid w:val="009632A3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319"/>
    <w:rsid w:val="0096531B"/>
    <w:rsid w:val="0096550E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8C7"/>
    <w:rsid w:val="0096799B"/>
    <w:rsid w:val="00967C1D"/>
    <w:rsid w:val="00967DF6"/>
    <w:rsid w:val="00967E50"/>
    <w:rsid w:val="00970495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315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06A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9FD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4D"/>
    <w:rsid w:val="00982FF8"/>
    <w:rsid w:val="0098306B"/>
    <w:rsid w:val="0098336E"/>
    <w:rsid w:val="0098362C"/>
    <w:rsid w:val="00983643"/>
    <w:rsid w:val="0098367F"/>
    <w:rsid w:val="009837B6"/>
    <w:rsid w:val="0098397D"/>
    <w:rsid w:val="00983DBC"/>
    <w:rsid w:val="00983DD3"/>
    <w:rsid w:val="00984025"/>
    <w:rsid w:val="00984294"/>
    <w:rsid w:val="00984841"/>
    <w:rsid w:val="00984B6E"/>
    <w:rsid w:val="00984E81"/>
    <w:rsid w:val="009852D1"/>
    <w:rsid w:val="00985389"/>
    <w:rsid w:val="009858EB"/>
    <w:rsid w:val="00985999"/>
    <w:rsid w:val="00985AF3"/>
    <w:rsid w:val="009860FA"/>
    <w:rsid w:val="00986CC0"/>
    <w:rsid w:val="00986D83"/>
    <w:rsid w:val="00986DBD"/>
    <w:rsid w:val="00987002"/>
    <w:rsid w:val="0098713C"/>
    <w:rsid w:val="00987830"/>
    <w:rsid w:val="009878C5"/>
    <w:rsid w:val="00990517"/>
    <w:rsid w:val="00990976"/>
    <w:rsid w:val="009909D8"/>
    <w:rsid w:val="00990E27"/>
    <w:rsid w:val="0099108F"/>
    <w:rsid w:val="00991417"/>
    <w:rsid w:val="009916B9"/>
    <w:rsid w:val="009918D7"/>
    <w:rsid w:val="00991932"/>
    <w:rsid w:val="00991CE0"/>
    <w:rsid w:val="0099293E"/>
    <w:rsid w:val="00992A47"/>
    <w:rsid w:val="00992A7D"/>
    <w:rsid w:val="00992F3D"/>
    <w:rsid w:val="00992FCE"/>
    <w:rsid w:val="009931FA"/>
    <w:rsid w:val="009932CA"/>
    <w:rsid w:val="00993795"/>
    <w:rsid w:val="00993A39"/>
    <w:rsid w:val="00993CFC"/>
    <w:rsid w:val="00993DD6"/>
    <w:rsid w:val="009943D3"/>
    <w:rsid w:val="00994644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048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627"/>
    <w:rsid w:val="009A47DD"/>
    <w:rsid w:val="009A4838"/>
    <w:rsid w:val="009A4A32"/>
    <w:rsid w:val="009A5294"/>
    <w:rsid w:val="009A5571"/>
    <w:rsid w:val="009A56CB"/>
    <w:rsid w:val="009A56E0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D9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C5B"/>
    <w:rsid w:val="009B1D2C"/>
    <w:rsid w:val="009B27DD"/>
    <w:rsid w:val="009B2839"/>
    <w:rsid w:val="009B2876"/>
    <w:rsid w:val="009B2A34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7AA"/>
    <w:rsid w:val="009B4C87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A68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26C"/>
    <w:rsid w:val="009C58CF"/>
    <w:rsid w:val="009C5AFF"/>
    <w:rsid w:val="009C5FF3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1C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4C9"/>
    <w:rsid w:val="009E2576"/>
    <w:rsid w:val="009E25D4"/>
    <w:rsid w:val="009E2878"/>
    <w:rsid w:val="009E2E2E"/>
    <w:rsid w:val="009E33AF"/>
    <w:rsid w:val="009E381B"/>
    <w:rsid w:val="009E394B"/>
    <w:rsid w:val="009E399C"/>
    <w:rsid w:val="009E39F6"/>
    <w:rsid w:val="009E3B83"/>
    <w:rsid w:val="009E3C9A"/>
    <w:rsid w:val="009E3DA7"/>
    <w:rsid w:val="009E4098"/>
    <w:rsid w:val="009E4361"/>
    <w:rsid w:val="009E4413"/>
    <w:rsid w:val="009E4483"/>
    <w:rsid w:val="009E44A2"/>
    <w:rsid w:val="009E44FF"/>
    <w:rsid w:val="009E4528"/>
    <w:rsid w:val="009E457D"/>
    <w:rsid w:val="009E49A5"/>
    <w:rsid w:val="009E4B27"/>
    <w:rsid w:val="009E4C9A"/>
    <w:rsid w:val="009E4F6E"/>
    <w:rsid w:val="009E4FDC"/>
    <w:rsid w:val="009E5490"/>
    <w:rsid w:val="009E5AD1"/>
    <w:rsid w:val="009E60DA"/>
    <w:rsid w:val="009E6B41"/>
    <w:rsid w:val="009E6B61"/>
    <w:rsid w:val="009E713D"/>
    <w:rsid w:val="009E723C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5A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911"/>
    <w:rsid w:val="009F5B7D"/>
    <w:rsid w:val="009F5EEA"/>
    <w:rsid w:val="009F60EB"/>
    <w:rsid w:val="009F6176"/>
    <w:rsid w:val="009F61BF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103"/>
    <w:rsid w:val="00A01881"/>
    <w:rsid w:val="00A0189C"/>
    <w:rsid w:val="00A019D8"/>
    <w:rsid w:val="00A01E93"/>
    <w:rsid w:val="00A0201E"/>
    <w:rsid w:val="00A02059"/>
    <w:rsid w:val="00A0219D"/>
    <w:rsid w:val="00A0224F"/>
    <w:rsid w:val="00A022D1"/>
    <w:rsid w:val="00A029A0"/>
    <w:rsid w:val="00A02CEE"/>
    <w:rsid w:val="00A03377"/>
    <w:rsid w:val="00A03534"/>
    <w:rsid w:val="00A038AB"/>
    <w:rsid w:val="00A03C53"/>
    <w:rsid w:val="00A03EF7"/>
    <w:rsid w:val="00A049BB"/>
    <w:rsid w:val="00A05149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BD6"/>
    <w:rsid w:val="00A05E7D"/>
    <w:rsid w:val="00A05F86"/>
    <w:rsid w:val="00A06764"/>
    <w:rsid w:val="00A06B98"/>
    <w:rsid w:val="00A06BF8"/>
    <w:rsid w:val="00A06C5A"/>
    <w:rsid w:val="00A06DD8"/>
    <w:rsid w:val="00A06EFD"/>
    <w:rsid w:val="00A070B5"/>
    <w:rsid w:val="00A07350"/>
    <w:rsid w:val="00A073CD"/>
    <w:rsid w:val="00A07A25"/>
    <w:rsid w:val="00A07BDB"/>
    <w:rsid w:val="00A07C30"/>
    <w:rsid w:val="00A07F01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768"/>
    <w:rsid w:val="00A12D56"/>
    <w:rsid w:val="00A13990"/>
    <w:rsid w:val="00A13AE5"/>
    <w:rsid w:val="00A15321"/>
    <w:rsid w:val="00A154DD"/>
    <w:rsid w:val="00A155DE"/>
    <w:rsid w:val="00A156DA"/>
    <w:rsid w:val="00A15A7F"/>
    <w:rsid w:val="00A15D7D"/>
    <w:rsid w:val="00A15E57"/>
    <w:rsid w:val="00A15F00"/>
    <w:rsid w:val="00A16299"/>
    <w:rsid w:val="00A1630D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AC5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2FA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5518"/>
    <w:rsid w:val="00A25804"/>
    <w:rsid w:val="00A259DD"/>
    <w:rsid w:val="00A25A93"/>
    <w:rsid w:val="00A25B8B"/>
    <w:rsid w:val="00A26248"/>
    <w:rsid w:val="00A26E37"/>
    <w:rsid w:val="00A27117"/>
    <w:rsid w:val="00A271FD"/>
    <w:rsid w:val="00A27659"/>
    <w:rsid w:val="00A27ADF"/>
    <w:rsid w:val="00A27B00"/>
    <w:rsid w:val="00A27BED"/>
    <w:rsid w:val="00A27FE3"/>
    <w:rsid w:val="00A302C4"/>
    <w:rsid w:val="00A30411"/>
    <w:rsid w:val="00A3046D"/>
    <w:rsid w:val="00A3095D"/>
    <w:rsid w:val="00A30A57"/>
    <w:rsid w:val="00A30A89"/>
    <w:rsid w:val="00A30CE2"/>
    <w:rsid w:val="00A30EC9"/>
    <w:rsid w:val="00A3128C"/>
    <w:rsid w:val="00A312FD"/>
    <w:rsid w:val="00A31485"/>
    <w:rsid w:val="00A3148C"/>
    <w:rsid w:val="00A3149C"/>
    <w:rsid w:val="00A314D2"/>
    <w:rsid w:val="00A315B2"/>
    <w:rsid w:val="00A31B60"/>
    <w:rsid w:val="00A31EDE"/>
    <w:rsid w:val="00A31FD7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4D0B"/>
    <w:rsid w:val="00A352DB"/>
    <w:rsid w:val="00A3537D"/>
    <w:rsid w:val="00A353E9"/>
    <w:rsid w:val="00A3540F"/>
    <w:rsid w:val="00A35EA4"/>
    <w:rsid w:val="00A35F12"/>
    <w:rsid w:val="00A35F83"/>
    <w:rsid w:val="00A36245"/>
    <w:rsid w:val="00A3686A"/>
    <w:rsid w:val="00A368DF"/>
    <w:rsid w:val="00A36B58"/>
    <w:rsid w:val="00A37859"/>
    <w:rsid w:val="00A378C6"/>
    <w:rsid w:val="00A378C9"/>
    <w:rsid w:val="00A379AA"/>
    <w:rsid w:val="00A37A2D"/>
    <w:rsid w:val="00A37C22"/>
    <w:rsid w:val="00A37D84"/>
    <w:rsid w:val="00A4037D"/>
    <w:rsid w:val="00A40D53"/>
    <w:rsid w:val="00A4117F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97F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5E7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8"/>
    <w:rsid w:val="00A6623E"/>
    <w:rsid w:val="00A6628A"/>
    <w:rsid w:val="00A662CB"/>
    <w:rsid w:val="00A66306"/>
    <w:rsid w:val="00A66355"/>
    <w:rsid w:val="00A666EB"/>
    <w:rsid w:val="00A66797"/>
    <w:rsid w:val="00A668CD"/>
    <w:rsid w:val="00A66AF9"/>
    <w:rsid w:val="00A66BEF"/>
    <w:rsid w:val="00A66C0A"/>
    <w:rsid w:val="00A67333"/>
    <w:rsid w:val="00A6739C"/>
    <w:rsid w:val="00A674AA"/>
    <w:rsid w:val="00A675A1"/>
    <w:rsid w:val="00A677A7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13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2"/>
    <w:rsid w:val="00A7357C"/>
    <w:rsid w:val="00A7376A"/>
    <w:rsid w:val="00A73B2E"/>
    <w:rsid w:val="00A7417B"/>
    <w:rsid w:val="00A74551"/>
    <w:rsid w:val="00A7457C"/>
    <w:rsid w:val="00A74A99"/>
    <w:rsid w:val="00A74BB8"/>
    <w:rsid w:val="00A74D11"/>
    <w:rsid w:val="00A74E62"/>
    <w:rsid w:val="00A75669"/>
    <w:rsid w:val="00A75825"/>
    <w:rsid w:val="00A758B0"/>
    <w:rsid w:val="00A75C6D"/>
    <w:rsid w:val="00A761A9"/>
    <w:rsid w:val="00A76456"/>
    <w:rsid w:val="00A76461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03F"/>
    <w:rsid w:val="00A83291"/>
    <w:rsid w:val="00A8357C"/>
    <w:rsid w:val="00A836C8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012"/>
    <w:rsid w:val="00A92436"/>
    <w:rsid w:val="00A92456"/>
    <w:rsid w:val="00A92838"/>
    <w:rsid w:val="00A9283C"/>
    <w:rsid w:val="00A92946"/>
    <w:rsid w:val="00A92BB3"/>
    <w:rsid w:val="00A92C8F"/>
    <w:rsid w:val="00A92D97"/>
    <w:rsid w:val="00A9381A"/>
    <w:rsid w:val="00A93865"/>
    <w:rsid w:val="00A938C7"/>
    <w:rsid w:val="00A93BCB"/>
    <w:rsid w:val="00A93C0C"/>
    <w:rsid w:val="00A93E3B"/>
    <w:rsid w:val="00A9401B"/>
    <w:rsid w:val="00A9427D"/>
    <w:rsid w:val="00A942D7"/>
    <w:rsid w:val="00A9434C"/>
    <w:rsid w:val="00A943D0"/>
    <w:rsid w:val="00A9485C"/>
    <w:rsid w:val="00A94BD2"/>
    <w:rsid w:val="00A954FE"/>
    <w:rsid w:val="00A95794"/>
    <w:rsid w:val="00A95861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5D3"/>
    <w:rsid w:val="00A97632"/>
    <w:rsid w:val="00A97803"/>
    <w:rsid w:val="00A97902"/>
    <w:rsid w:val="00A97B44"/>
    <w:rsid w:val="00AA005F"/>
    <w:rsid w:val="00AA01A6"/>
    <w:rsid w:val="00AA04B4"/>
    <w:rsid w:val="00AA0718"/>
    <w:rsid w:val="00AA0799"/>
    <w:rsid w:val="00AA0BF4"/>
    <w:rsid w:val="00AA0DE9"/>
    <w:rsid w:val="00AA1254"/>
    <w:rsid w:val="00AA1576"/>
    <w:rsid w:val="00AA159C"/>
    <w:rsid w:val="00AA1807"/>
    <w:rsid w:val="00AA18A6"/>
    <w:rsid w:val="00AA19EC"/>
    <w:rsid w:val="00AA1DBA"/>
    <w:rsid w:val="00AA1DD0"/>
    <w:rsid w:val="00AA21E4"/>
    <w:rsid w:val="00AA22DB"/>
    <w:rsid w:val="00AA243B"/>
    <w:rsid w:val="00AA2793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5DC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989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139"/>
    <w:rsid w:val="00AB2D74"/>
    <w:rsid w:val="00AB356B"/>
    <w:rsid w:val="00AB358D"/>
    <w:rsid w:val="00AB3651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4F29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8C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557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5D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394"/>
    <w:rsid w:val="00AD1479"/>
    <w:rsid w:val="00AD14B2"/>
    <w:rsid w:val="00AD14C6"/>
    <w:rsid w:val="00AD1A49"/>
    <w:rsid w:val="00AD1FAC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67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621C"/>
    <w:rsid w:val="00AD62A5"/>
    <w:rsid w:val="00AD64D4"/>
    <w:rsid w:val="00AD6728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9AD"/>
    <w:rsid w:val="00AD7AB6"/>
    <w:rsid w:val="00AD7C05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88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6D21"/>
    <w:rsid w:val="00AE6EF6"/>
    <w:rsid w:val="00AE737F"/>
    <w:rsid w:val="00AE781B"/>
    <w:rsid w:val="00AE7916"/>
    <w:rsid w:val="00AF06B7"/>
    <w:rsid w:val="00AF06EB"/>
    <w:rsid w:val="00AF1073"/>
    <w:rsid w:val="00AF11F7"/>
    <w:rsid w:val="00AF1709"/>
    <w:rsid w:val="00AF1919"/>
    <w:rsid w:val="00AF1FAE"/>
    <w:rsid w:val="00AF2553"/>
    <w:rsid w:val="00AF2B47"/>
    <w:rsid w:val="00AF306A"/>
    <w:rsid w:val="00AF318C"/>
    <w:rsid w:val="00AF3327"/>
    <w:rsid w:val="00AF3481"/>
    <w:rsid w:val="00AF349E"/>
    <w:rsid w:val="00AF34CF"/>
    <w:rsid w:val="00AF34D2"/>
    <w:rsid w:val="00AF3581"/>
    <w:rsid w:val="00AF3867"/>
    <w:rsid w:val="00AF3A28"/>
    <w:rsid w:val="00AF3AB0"/>
    <w:rsid w:val="00AF3AD4"/>
    <w:rsid w:val="00AF3B64"/>
    <w:rsid w:val="00AF3F03"/>
    <w:rsid w:val="00AF40AE"/>
    <w:rsid w:val="00AF45DE"/>
    <w:rsid w:val="00AF4A0F"/>
    <w:rsid w:val="00AF4CA5"/>
    <w:rsid w:val="00AF4E4D"/>
    <w:rsid w:val="00AF5278"/>
    <w:rsid w:val="00AF5395"/>
    <w:rsid w:val="00AF55E7"/>
    <w:rsid w:val="00AF5877"/>
    <w:rsid w:val="00AF6032"/>
    <w:rsid w:val="00AF6463"/>
    <w:rsid w:val="00AF67E5"/>
    <w:rsid w:val="00AF690B"/>
    <w:rsid w:val="00AF7251"/>
    <w:rsid w:val="00AF7455"/>
    <w:rsid w:val="00AF76CF"/>
    <w:rsid w:val="00AF7AFD"/>
    <w:rsid w:val="00AF7B8B"/>
    <w:rsid w:val="00AF7C55"/>
    <w:rsid w:val="00AF7ED0"/>
    <w:rsid w:val="00B001A6"/>
    <w:rsid w:val="00B001C9"/>
    <w:rsid w:val="00B003F3"/>
    <w:rsid w:val="00B00D83"/>
    <w:rsid w:val="00B00E52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5BCE"/>
    <w:rsid w:val="00B06137"/>
    <w:rsid w:val="00B063C7"/>
    <w:rsid w:val="00B06474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3C1"/>
    <w:rsid w:val="00B13C28"/>
    <w:rsid w:val="00B14161"/>
    <w:rsid w:val="00B142EC"/>
    <w:rsid w:val="00B14575"/>
    <w:rsid w:val="00B14631"/>
    <w:rsid w:val="00B146C4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245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4E7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A06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5E0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23"/>
    <w:rsid w:val="00B31EDB"/>
    <w:rsid w:val="00B322F1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6A"/>
    <w:rsid w:val="00B350C7"/>
    <w:rsid w:val="00B35557"/>
    <w:rsid w:val="00B355FA"/>
    <w:rsid w:val="00B35610"/>
    <w:rsid w:val="00B35756"/>
    <w:rsid w:val="00B35C09"/>
    <w:rsid w:val="00B35E71"/>
    <w:rsid w:val="00B36163"/>
    <w:rsid w:val="00B36639"/>
    <w:rsid w:val="00B36BC4"/>
    <w:rsid w:val="00B36BDC"/>
    <w:rsid w:val="00B36DD6"/>
    <w:rsid w:val="00B36DE8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51"/>
    <w:rsid w:val="00B44CD2"/>
    <w:rsid w:val="00B44E86"/>
    <w:rsid w:val="00B4533A"/>
    <w:rsid w:val="00B4537C"/>
    <w:rsid w:val="00B454C6"/>
    <w:rsid w:val="00B454EC"/>
    <w:rsid w:val="00B456C6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69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A63"/>
    <w:rsid w:val="00B52F64"/>
    <w:rsid w:val="00B52F7A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339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6A"/>
    <w:rsid w:val="00B612BC"/>
    <w:rsid w:val="00B61EAE"/>
    <w:rsid w:val="00B61ED9"/>
    <w:rsid w:val="00B62002"/>
    <w:rsid w:val="00B624DC"/>
    <w:rsid w:val="00B62901"/>
    <w:rsid w:val="00B62DB5"/>
    <w:rsid w:val="00B62EE5"/>
    <w:rsid w:val="00B63837"/>
    <w:rsid w:val="00B639F7"/>
    <w:rsid w:val="00B63C5C"/>
    <w:rsid w:val="00B63E5D"/>
    <w:rsid w:val="00B63EA7"/>
    <w:rsid w:val="00B63EC0"/>
    <w:rsid w:val="00B64238"/>
    <w:rsid w:val="00B64769"/>
    <w:rsid w:val="00B647CE"/>
    <w:rsid w:val="00B64A76"/>
    <w:rsid w:val="00B64AD3"/>
    <w:rsid w:val="00B64AF1"/>
    <w:rsid w:val="00B64B13"/>
    <w:rsid w:val="00B64C26"/>
    <w:rsid w:val="00B65130"/>
    <w:rsid w:val="00B658BB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590"/>
    <w:rsid w:val="00B72615"/>
    <w:rsid w:val="00B728B5"/>
    <w:rsid w:val="00B729AD"/>
    <w:rsid w:val="00B72C4D"/>
    <w:rsid w:val="00B72C68"/>
    <w:rsid w:val="00B72FD9"/>
    <w:rsid w:val="00B73215"/>
    <w:rsid w:val="00B73499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4C34"/>
    <w:rsid w:val="00B75388"/>
    <w:rsid w:val="00B75DAA"/>
    <w:rsid w:val="00B760BA"/>
    <w:rsid w:val="00B7646A"/>
    <w:rsid w:val="00B764F7"/>
    <w:rsid w:val="00B7652C"/>
    <w:rsid w:val="00B767ED"/>
    <w:rsid w:val="00B7682A"/>
    <w:rsid w:val="00B76941"/>
    <w:rsid w:val="00B7716F"/>
    <w:rsid w:val="00B77181"/>
    <w:rsid w:val="00B774CF"/>
    <w:rsid w:val="00B77825"/>
    <w:rsid w:val="00B77CA2"/>
    <w:rsid w:val="00B802C2"/>
    <w:rsid w:val="00B80669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3F8F"/>
    <w:rsid w:val="00B84059"/>
    <w:rsid w:val="00B84094"/>
    <w:rsid w:val="00B84381"/>
    <w:rsid w:val="00B84CBC"/>
    <w:rsid w:val="00B84DCA"/>
    <w:rsid w:val="00B84E37"/>
    <w:rsid w:val="00B84E62"/>
    <w:rsid w:val="00B851C4"/>
    <w:rsid w:val="00B852C6"/>
    <w:rsid w:val="00B8542F"/>
    <w:rsid w:val="00B854E3"/>
    <w:rsid w:val="00B85583"/>
    <w:rsid w:val="00B8570C"/>
    <w:rsid w:val="00B85E0A"/>
    <w:rsid w:val="00B86304"/>
    <w:rsid w:val="00B86422"/>
    <w:rsid w:val="00B86499"/>
    <w:rsid w:val="00B864CE"/>
    <w:rsid w:val="00B865F5"/>
    <w:rsid w:val="00B86980"/>
    <w:rsid w:val="00B86AEF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B26"/>
    <w:rsid w:val="00B87C3E"/>
    <w:rsid w:val="00B87E4C"/>
    <w:rsid w:val="00B905FC"/>
    <w:rsid w:val="00B906A4"/>
    <w:rsid w:val="00B90756"/>
    <w:rsid w:val="00B907F6"/>
    <w:rsid w:val="00B9080A"/>
    <w:rsid w:val="00B90D4D"/>
    <w:rsid w:val="00B91229"/>
    <w:rsid w:val="00B9146A"/>
    <w:rsid w:val="00B9156D"/>
    <w:rsid w:val="00B91597"/>
    <w:rsid w:val="00B916C5"/>
    <w:rsid w:val="00B9196A"/>
    <w:rsid w:val="00B91CAD"/>
    <w:rsid w:val="00B91F60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67"/>
    <w:rsid w:val="00B93BD7"/>
    <w:rsid w:val="00B93D07"/>
    <w:rsid w:val="00B93EBD"/>
    <w:rsid w:val="00B94289"/>
    <w:rsid w:val="00B9440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405"/>
    <w:rsid w:val="00BA080E"/>
    <w:rsid w:val="00BA0A17"/>
    <w:rsid w:val="00BA0C47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82"/>
    <w:rsid w:val="00BA28F1"/>
    <w:rsid w:val="00BA3304"/>
    <w:rsid w:val="00BA339D"/>
    <w:rsid w:val="00BA37EA"/>
    <w:rsid w:val="00BA3F1F"/>
    <w:rsid w:val="00BA436E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37"/>
    <w:rsid w:val="00BA6318"/>
    <w:rsid w:val="00BA67B2"/>
    <w:rsid w:val="00BA6841"/>
    <w:rsid w:val="00BA6B7F"/>
    <w:rsid w:val="00BA6C47"/>
    <w:rsid w:val="00BA6D38"/>
    <w:rsid w:val="00BA6DC2"/>
    <w:rsid w:val="00BA6EA1"/>
    <w:rsid w:val="00BA6F69"/>
    <w:rsid w:val="00BA70D6"/>
    <w:rsid w:val="00BA7241"/>
    <w:rsid w:val="00BA788B"/>
    <w:rsid w:val="00BB0371"/>
    <w:rsid w:val="00BB058C"/>
    <w:rsid w:val="00BB0699"/>
    <w:rsid w:val="00BB0C9E"/>
    <w:rsid w:val="00BB0E69"/>
    <w:rsid w:val="00BB11BB"/>
    <w:rsid w:val="00BB1369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983"/>
    <w:rsid w:val="00BB3A7F"/>
    <w:rsid w:val="00BB3DB7"/>
    <w:rsid w:val="00BB4080"/>
    <w:rsid w:val="00BB43CD"/>
    <w:rsid w:val="00BB4538"/>
    <w:rsid w:val="00BB49BF"/>
    <w:rsid w:val="00BB4B07"/>
    <w:rsid w:val="00BB4E7F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975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FA"/>
    <w:rsid w:val="00BC2081"/>
    <w:rsid w:val="00BC239C"/>
    <w:rsid w:val="00BC27BA"/>
    <w:rsid w:val="00BC2C3A"/>
    <w:rsid w:val="00BC2D11"/>
    <w:rsid w:val="00BC2F8C"/>
    <w:rsid w:val="00BC338A"/>
    <w:rsid w:val="00BC355B"/>
    <w:rsid w:val="00BC3710"/>
    <w:rsid w:val="00BC3AD5"/>
    <w:rsid w:val="00BC3D5E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6A5"/>
    <w:rsid w:val="00BC69A2"/>
    <w:rsid w:val="00BC6B56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27"/>
    <w:rsid w:val="00BD2B43"/>
    <w:rsid w:val="00BD2C42"/>
    <w:rsid w:val="00BD31D4"/>
    <w:rsid w:val="00BD35A5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7FA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34"/>
    <w:rsid w:val="00BD7346"/>
    <w:rsid w:val="00BD7D87"/>
    <w:rsid w:val="00BE000D"/>
    <w:rsid w:val="00BE0070"/>
    <w:rsid w:val="00BE0496"/>
    <w:rsid w:val="00BE05AC"/>
    <w:rsid w:val="00BE05F4"/>
    <w:rsid w:val="00BE08D0"/>
    <w:rsid w:val="00BE093D"/>
    <w:rsid w:val="00BE0945"/>
    <w:rsid w:val="00BE0CA7"/>
    <w:rsid w:val="00BE10D4"/>
    <w:rsid w:val="00BE12E3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845"/>
    <w:rsid w:val="00BE2BAE"/>
    <w:rsid w:val="00BE2C94"/>
    <w:rsid w:val="00BE2FAF"/>
    <w:rsid w:val="00BE313F"/>
    <w:rsid w:val="00BE32AA"/>
    <w:rsid w:val="00BE33E8"/>
    <w:rsid w:val="00BE357B"/>
    <w:rsid w:val="00BE3621"/>
    <w:rsid w:val="00BE36DC"/>
    <w:rsid w:val="00BE3C2B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AB5"/>
    <w:rsid w:val="00BE7F78"/>
    <w:rsid w:val="00BF0044"/>
    <w:rsid w:val="00BF057B"/>
    <w:rsid w:val="00BF09C2"/>
    <w:rsid w:val="00BF0ACA"/>
    <w:rsid w:val="00BF1119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314D"/>
    <w:rsid w:val="00BF350C"/>
    <w:rsid w:val="00BF3A21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6C8F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9C7"/>
    <w:rsid w:val="00C00B59"/>
    <w:rsid w:val="00C00DD3"/>
    <w:rsid w:val="00C00F5A"/>
    <w:rsid w:val="00C0146C"/>
    <w:rsid w:val="00C017D8"/>
    <w:rsid w:val="00C017EF"/>
    <w:rsid w:val="00C01945"/>
    <w:rsid w:val="00C01967"/>
    <w:rsid w:val="00C01C26"/>
    <w:rsid w:val="00C01C9D"/>
    <w:rsid w:val="00C01CD5"/>
    <w:rsid w:val="00C01D7A"/>
    <w:rsid w:val="00C0201D"/>
    <w:rsid w:val="00C020F2"/>
    <w:rsid w:val="00C02401"/>
    <w:rsid w:val="00C02481"/>
    <w:rsid w:val="00C025F3"/>
    <w:rsid w:val="00C03143"/>
    <w:rsid w:val="00C031C6"/>
    <w:rsid w:val="00C03408"/>
    <w:rsid w:val="00C03487"/>
    <w:rsid w:val="00C035D6"/>
    <w:rsid w:val="00C0386E"/>
    <w:rsid w:val="00C03A86"/>
    <w:rsid w:val="00C03A8B"/>
    <w:rsid w:val="00C03AA8"/>
    <w:rsid w:val="00C03ABB"/>
    <w:rsid w:val="00C03B3A"/>
    <w:rsid w:val="00C03CC7"/>
    <w:rsid w:val="00C03E3B"/>
    <w:rsid w:val="00C042C3"/>
    <w:rsid w:val="00C04444"/>
    <w:rsid w:val="00C04BEF"/>
    <w:rsid w:val="00C04F22"/>
    <w:rsid w:val="00C04F5D"/>
    <w:rsid w:val="00C05D88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2C"/>
    <w:rsid w:val="00C1208C"/>
    <w:rsid w:val="00C121D7"/>
    <w:rsid w:val="00C12409"/>
    <w:rsid w:val="00C1260A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2C8"/>
    <w:rsid w:val="00C15413"/>
    <w:rsid w:val="00C15CFD"/>
    <w:rsid w:val="00C1600A"/>
    <w:rsid w:val="00C16066"/>
    <w:rsid w:val="00C166DA"/>
    <w:rsid w:val="00C16748"/>
    <w:rsid w:val="00C167A7"/>
    <w:rsid w:val="00C16827"/>
    <w:rsid w:val="00C1686A"/>
    <w:rsid w:val="00C16C2B"/>
    <w:rsid w:val="00C16C47"/>
    <w:rsid w:val="00C171F7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1271"/>
    <w:rsid w:val="00C21299"/>
    <w:rsid w:val="00C21344"/>
    <w:rsid w:val="00C217C1"/>
    <w:rsid w:val="00C21A39"/>
    <w:rsid w:val="00C21B4C"/>
    <w:rsid w:val="00C22004"/>
    <w:rsid w:val="00C22CC1"/>
    <w:rsid w:val="00C22D93"/>
    <w:rsid w:val="00C22FE1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3CB"/>
    <w:rsid w:val="00C2660B"/>
    <w:rsid w:val="00C26612"/>
    <w:rsid w:val="00C269A9"/>
    <w:rsid w:val="00C26BF6"/>
    <w:rsid w:val="00C26C78"/>
    <w:rsid w:val="00C2730E"/>
    <w:rsid w:val="00C274AF"/>
    <w:rsid w:val="00C27846"/>
    <w:rsid w:val="00C27B69"/>
    <w:rsid w:val="00C3059D"/>
    <w:rsid w:val="00C3080D"/>
    <w:rsid w:val="00C308B0"/>
    <w:rsid w:val="00C30DA1"/>
    <w:rsid w:val="00C31096"/>
    <w:rsid w:val="00C31393"/>
    <w:rsid w:val="00C32F54"/>
    <w:rsid w:val="00C33168"/>
    <w:rsid w:val="00C3338B"/>
    <w:rsid w:val="00C340A2"/>
    <w:rsid w:val="00C34654"/>
    <w:rsid w:val="00C3471F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69E"/>
    <w:rsid w:val="00C357A9"/>
    <w:rsid w:val="00C35C5E"/>
    <w:rsid w:val="00C35F43"/>
    <w:rsid w:val="00C36022"/>
    <w:rsid w:val="00C363DD"/>
    <w:rsid w:val="00C36497"/>
    <w:rsid w:val="00C3669E"/>
    <w:rsid w:val="00C367CD"/>
    <w:rsid w:val="00C36A22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024"/>
    <w:rsid w:val="00C44132"/>
    <w:rsid w:val="00C44692"/>
    <w:rsid w:val="00C4470D"/>
    <w:rsid w:val="00C44753"/>
    <w:rsid w:val="00C44772"/>
    <w:rsid w:val="00C44D37"/>
    <w:rsid w:val="00C451DA"/>
    <w:rsid w:val="00C4559B"/>
    <w:rsid w:val="00C45615"/>
    <w:rsid w:val="00C45643"/>
    <w:rsid w:val="00C456B4"/>
    <w:rsid w:val="00C457FA"/>
    <w:rsid w:val="00C4601B"/>
    <w:rsid w:val="00C4606C"/>
    <w:rsid w:val="00C461CA"/>
    <w:rsid w:val="00C464AF"/>
    <w:rsid w:val="00C46653"/>
    <w:rsid w:val="00C46894"/>
    <w:rsid w:val="00C46952"/>
    <w:rsid w:val="00C46DED"/>
    <w:rsid w:val="00C46F7B"/>
    <w:rsid w:val="00C47108"/>
    <w:rsid w:val="00C4747C"/>
    <w:rsid w:val="00C4790A"/>
    <w:rsid w:val="00C47EC3"/>
    <w:rsid w:val="00C47EF2"/>
    <w:rsid w:val="00C501A9"/>
    <w:rsid w:val="00C5048F"/>
    <w:rsid w:val="00C508D2"/>
    <w:rsid w:val="00C50937"/>
    <w:rsid w:val="00C50AEA"/>
    <w:rsid w:val="00C50C0A"/>
    <w:rsid w:val="00C5105A"/>
    <w:rsid w:val="00C51287"/>
    <w:rsid w:val="00C5175C"/>
    <w:rsid w:val="00C519D4"/>
    <w:rsid w:val="00C519E7"/>
    <w:rsid w:val="00C51A17"/>
    <w:rsid w:val="00C52DD8"/>
    <w:rsid w:val="00C53276"/>
    <w:rsid w:val="00C5378A"/>
    <w:rsid w:val="00C537A2"/>
    <w:rsid w:val="00C53F5B"/>
    <w:rsid w:val="00C5450A"/>
    <w:rsid w:val="00C54CCB"/>
    <w:rsid w:val="00C54E19"/>
    <w:rsid w:val="00C55233"/>
    <w:rsid w:val="00C5537D"/>
    <w:rsid w:val="00C55637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48C"/>
    <w:rsid w:val="00C61739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0D1C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6CC"/>
    <w:rsid w:val="00C72976"/>
    <w:rsid w:val="00C72D42"/>
    <w:rsid w:val="00C72E99"/>
    <w:rsid w:val="00C72F75"/>
    <w:rsid w:val="00C730B8"/>
    <w:rsid w:val="00C731A6"/>
    <w:rsid w:val="00C7350F"/>
    <w:rsid w:val="00C7353A"/>
    <w:rsid w:val="00C7362A"/>
    <w:rsid w:val="00C73640"/>
    <w:rsid w:val="00C7383F"/>
    <w:rsid w:val="00C73E13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4C0"/>
    <w:rsid w:val="00C76676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6E6"/>
    <w:rsid w:val="00C8292B"/>
    <w:rsid w:val="00C829A3"/>
    <w:rsid w:val="00C82B70"/>
    <w:rsid w:val="00C82FA5"/>
    <w:rsid w:val="00C8315D"/>
    <w:rsid w:val="00C834BD"/>
    <w:rsid w:val="00C83629"/>
    <w:rsid w:val="00C836D3"/>
    <w:rsid w:val="00C83D2D"/>
    <w:rsid w:val="00C84135"/>
    <w:rsid w:val="00C84150"/>
    <w:rsid w:val="00C84615"/>
    <w:rsid w:val="00C8481C"/>
    <w:rsid w:val="00C84DE0"/>
    <w:rsid w:val="00C85260"/>
    <w:rsid w:val="00C85983"/>
    <w:rsid w:val="00C85A29"/>
    <w:rsid w:val="00C862E0"/>
    <w:rsid w:val="00C86A72"/>
    <w:rsid w:val="00C86D1D"/>
    <w:rsid w:val="00C86FAA"/>
    <w:rsid w:val="00C87449"/>
    <w:rsid w:val="00C87481"/>
    <w:rsid w:val="00C874D8"/>
    <w:rsid w:val="00C8751F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2B52"/>
    <w:rsid w:val="00C92C33"/>
    <w:rsid w:val="00C934EE"/>
    <w:rsid w:val="00C936EB"/>
    <w:rsid w:val="00C937DE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4D2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01A"/>
    <w:rsid w:val="00CA42CF"/>
    <w:rsid w:val="00CA4321"/>
    <w:rsid w:val="00CA44F5"/>
    <w:rsid w:val="00CA4853"/>
    <w:rsid w:val="00CA48E1"/>
    <w:rsid w:val="00CA4B12"/>
    <w:rsid w:val="00CA522D"/>
    <w:rsid w:val="00CA540B"/>
    <w:rsid w:val="00CA55C4"/>
    <w:rsid w:val="00CA5874"/>
    <w:rsid w:val="00CA59F7"/>
    <w:rsid w:val="00CA5F77"/>
    <w:rsid w:val="00CA62A1"/>
    <w:rsid w:val="00CA666D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79D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607"/>
    <w:rsid w:val="00CB5977"/>
    <w:rsid w:val="00CB5DAD"/>
    <w:rsid w:val="00CB608C"/>
    <w:rsid w:val="00CB6334"/>
    <w:rsid w:val="00CB63C1"/>
    <w:rsid w:val="00CB64A1"/>
    <w:rsid w:val="00CB66A5"/>
    <w:rsid w:val="00CB67F3"/>
    <w:rsid w:val="00CB6946"/>
    <w:rsid w:val="00CB694E"/>
    <w:rsid w:val="00CB6983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2D2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DD6"/>
    <w:rsid w:val="00CC6E72"/>
    <w:rsid w:val="00CC704F"/>
    <w:rsid w:val="00CC7494"/>
    <w:rsid w:val="00CC7636"/>
    <w:rsid w:val="00CC7D2C"/>
    <w:rsid w:val="00CD0228"/>
    <w:rsid w:val="00CD02AA"/>
    <w:rsid w:val="00CD02D7"/>
    <w:rsid w:val="00CD044A"/>
    <w:rsid w:val="00CD0580"/>
    <w:rsid w:val="00CD0CE9"/>
    <w:rsid w:val="00CD14C1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2B9F"/>
    <w:rsid w:val="00CD2DAC"/>
    <w:rsid w:val="00CD2FCE"/>
    <w:rsid w:val="00CD39A7"/>
    <w:rsid w:val="00CD4214"/>
    <w:rsid w:val="00CD42E7"/>
    <w:rsid w:val="00CD4305"/>
    <w:rsid w:val="00CD4446"/>
    <w:rsid w:val="00CD454F"/>
    <w:rsid w:val="00CD4755"/>
    <w:rsid w:val="00CD4ADF"/>
    <w:rsid w:val="00CD50C0"/>
    <w:rsid w:val="00CD5212"/>
    <w:rsid w:val="00CD5421"/>
    <w:rsid w:val="00CD551C"/>
    <w:rsid w:val="00CD5A63"/>
    <w:rsid w:val="00CD60D8"/>
    <w:rsid w:val="00CD6460"/>
    <w:rsid w:val="00CD6507"/>
    <w:rsid w:val="00CD68A6"/>
    <w:rsid w:val="00CD68BE"/>
    <w:rsid w:val="00CD6D3E"/>
    <w:rsid w:val="00CD710A"/>
    <w:rsid w:val="00CD74AA"/>
    <w:rsid w:val="00CD7918"/>
    <w:rsid w:val="00CE0213"/>
    <w:rsid w:val="00CE0718"/>
    <w:rsid w:val="00CE0842"/>
    <w:rsid w:val="00CE0D7F"/>
    <w:rsid w:val="00CE0E66"/>
    <w:rsid w:val="00CE11CE"/>
    <w:rsid w:val="00CE16E3"/>
    <w:rsid w:val="00CE1BFA"/>
    <w:rsid w:val="00CE1E74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DCF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220E"/>
    <w:rsid w:val="00CF3359"/>
    <w:rsid w:val="00CF3377"/>
    <w:rsid w:val="00CF3631"/>
    <w:rsid w:val="00CF385B"/>
    <w:rsid w:val="00CF3DCC"/>
    <w:rsid w:val="00CF3FE8"/>
    <w:rsid w:val="00CF40BE"/>
    <w:rsid w:val="00CF4909"/>
    <w:rsid w:val="00CF4B04"/>
    <w:rsid w:val="00CF4B32"/>
    <w:rsid w:val="00CF4D86"/>
    <w:rsid w:val="00CF508C"/>
    <w:rsid w:val="00CF535B"/>
    <w:rsid w:val="00CF5CA3"/>
    <w:rsid w:val="00CF68F6"/>
    <w:rsid w:val="00CF6E44"/>
    <w:rsid w:val="00CF724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7B2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018"/>
    <w:rsid w:val="00D1226F"/>
    <w:rsid w:val="00D12AC1"/>
    <w:rsid w:val="00D12DF5"/>
    <w:rsid w:val="00D12FA1"/>
    <w:rsid w:val="00D1372E"/>
    <w:rsid w:val="00D13A64"/>
    <w:rsid w:val="00D13C6E"/>
    <w:rsid w:val="00D14392"/>
    <w:rsid w:val="00D143AE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31E"/>
    <w:rsid w:val="00D178E6"/>
    <w:rsid w:val="00D17BCB"/>
    <w:rsid w:val="00D17C49"/>
    <w:rsid w:val="00D17F45"/>
    <w:rsid w:val="00D20214"/>
    <w:rsid w:val="00D2033F"/>
    <w:rsid w:val="00D205BB"/>
    <w:rsid w:val="00D20AA1"/>
    <w:rsid w:val="00D21193"/>
    <w:rsid w:val="00D2138B"/>
    <w:rsid w:val="00D213EE"/>
    <w:rsid w:val="00D21869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23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5E"/>
    <w:rsid w:val="00D305BA"/>
    <w:rsid w:val="00D306FF"/>
    <w:rsid w:val="00D31426"/>
    <w:rsid w:val="00D316B5"/>
    <w:rsid w:val="00D31767"/>
    <w:rsid w:val="00D3187E"/>
    <w:rsid w:val="00D31C75"/>
    <w:rsid w:val="00D31CE2"/>
    <w:rsid w:val="00D31F14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2FF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439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5CB"/>
    <w:rsid w:val="00D45D7A"/>
    <w:rsid w:val="00D45FDC"/>
    <w:rsid w:val="00D46057"/>
    <w:rsid w:val="00D463D7"/>
    <w:rsid w:val="00D4644B"/>
    <w:rsid w:val="00D46B77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578"/>
    <w:rsid w:val="00D54611"/>
    <w:rsid w:val="00D54614"/>
    <w:rsid w:val="00D547C0"/>
    <w:rsid w:val="00D54A03"/>
    <w:rsid w:val="00D54A0D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A07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5C9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80C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5F29"/>
    <w:rsid w:val="00D662C1"/>
    <w:rsid w:val="00D66818"/>
    <w:rsid w:val="00D66C46"/>
    <w:rsid w:val="00D66CBC"/>
    <w:rsid w:val="00D672E4"/>
    <w:rsid w:val="00D67421"/>
    <w:rsid w:val="00D67573"/>
    <w:rsid w:val="00D67A34"/>
    <w:rsid w:val="00D67C6A"/>
    <w:rsid w:val="00D67CEA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76C"/>
    <w:rsid w:val="00D728E4"/>
    <w:rsid w:val="00D7294D"/>
    <w:rsid w:val="00D72DAF"/>
    <w:rsid w:val="00D730B9"/>
    <w:rsid w:val="00D731CB"/>
    <w:rsid w:val="00D73497"/>
    <w:rsid w:val="00D738C1"/>
    <w:rsid w:val="00D739E9"/>
    <w:rsid w:val="00D739F4"/>
    <w:rsid w:val="00D73AD4"/>
    <w:rsid w:val="00D73FA8"/>
    <w:rsid w:val="00D74101"/>
    <w:rsid w:val="00D748F2"/>
    <w:rsid w:val="00D749AA"/>
    <w:rsid w:val="00D74A9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0C48"/>
    <w:rsid w:val="00D81562"/>
    <w:rsid w:val="00D81567"/>
    <w:rsid w:val="00D817D5"/>
    <w:rsid w:val="00D81A1F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5FE3"/>
    <w:rsid w:val="00D861DB"/>
    <w:rsid w:val="00D865E3"/>
    <w:rsid w:val="00D86730"/>
    <w:rsid w:val="00D867FA"/>
    <w:rsid w:val="00D86C06"/>
    <w:rsid w:val="00D86C2B"/>
    <w:rsid w:val="00D86C59"/>
    <w:rsid w:val="00D86D67"/>
    <w:rsid w:val="00D86FEC"/>
    <w:rsid w:val="00D8714F"/>
    <w:rsid w:val="00D8764B"/>
    <w:rsid w:val="00D87744"/>
    <w:rsid w:val="00D87DC8"/>
    <w:rsid w:val="00D90B09"/>
    <w:rsid w:val="00D90E25"/>
    <w:rsid w:val="00D90F7F"/>
    <w:rsid w:val="00D91370"/>
    <w:rsid w:val="00D91373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760"/>
    <w:rsid w:val="00D94E3C"/>
    <w:rsid w:val="00D95473"/>
    <w:rsid w:val="00D95A38"/>
    <w:rsid w:val="00D95F00"/>
    <w:rsid w:val="00D95F82"/>
    <w:rsid w:val="00D96709"/>
    <w:rsid w:val="00D967AF"/>
    <w:rsid w:val="00D9689E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874"/>
    <w:rsid w:val="00DA6B81"/>
    <w:rsid w:val="00DA6BE0"/>
    <w:rsid w:val="00DA6C54"/>
    <w:rsid w:val="00DA7C8F"/>
    <w:rsid w:val="00DB050B"/>
    <w:rsid w:val="00DB0680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8A8"/>
    <w:rsid w:val="00DB2AD7"/>
    <w:rsid w:val="00DB2FD2"/>
    <w:rsid w:val="00DB3353"/>
    <w:rsid w:val="00DB356E"/>
    <w:rsid w:val="00DB3C1C"/>
    <w:rsid w:val="00DB3E72"/>
    <w:rsid w:val="00DB403B"/>
    <w:rsid w:val="00DB43EA"/>
    <w:rsid w:val="00DB4451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5D9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0A1"/>
    <w:rsid w:val="00DC01B5"/>
    <w:rsid w:val="00DC073C"/>
    <w:rsid w:val="00DC0D8C"/>
    <w:rsid w:val="00DC0FD2"/>
    <w:rsid w:val="00DC1255"/>
    <w:rsid w:val="00DC12D5"/>
    <w:rsid w:val="00DC14B5"/>
    <w:rsid w:val="00DC15CA"/>
    <w:rsid w:val="00DC1CE9"/>
    <w:rsid w:val="00DC1D23"/>
    <w:rsid w:val="00DC26FF"/>
    <w:rsid w:val="00DC2CD2"/>
    <w:rsid w:val="00DC3289"/>
    <w:rsid w:val="00DC355F"/>
    <w:rsid w:val="00DC3B8A"/>
    <w:rsid w:val="00DC3F46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6316"/>
    <w:rsid w:val="00DC63B2"/>
    <w:rsid w:val="00DC6462"/>
    <w:rsid w:val="00DC668D"/>
    <w:rsid w:val="00DC69AE"/>
    <w:rsid w:val="00DC6A4E"/>
    <w:rsid w:val="00DC6F5A"/>
    <w:rsid w:val="00DC7206"/>
    <w:rsid w:val="00DC752E"/>
    <w:rsid w:val="00DC7F7D"/>
    <w:rsid w:val="00DD0053"/>
    <w:rsid w:val="00DD00F7"/>
    <w:rsid w:val="00DD0196"/>
    <w:rsid w:val="00DD028C"/>
    <w:rsid w:val="00DD02CF"/>
    <w:rsid w:val="00DD0458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2F60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A70"/>
    <w:rsid w:val="00DD4B0B"/>
    <w:rsid w:val="00DD4F1E"/>
    <w:rsid w:val="00DD5085"/>
    <w:rsid w:val="00DD50DF"/>
    <w:rsid w:val="00DD5131"/>
    <w:rsid w:val="00DD5424"/>
    <w:rsid w:val="00DD5434"/>
    <w:rsid w:val="00DD5486"/>
    <w:rsid w:val="00DD588F"/>
    <w:rsid w:val="00DD5A18"/>
    <w:rsid w:val="00DD6160"/>
    <w:rsid w:val="00DD648B"/>
    <w:rsid w:val="00DD650F"/>
    <w:rsid w:val="00DD6610"/>
    <w:rsid w:val="00DD696F"/>
    <w:rsid w:val="00DD6C25"/>
    <w:rsid w:val="00DD7208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852"/>
    <w:rsid w:val="00DE3CE7"/>
    <w:rsid w:val="00DE3F75"/>
    <w:rsid w:val="00DE4062"/>
    <w:rsid w:val="00DE411A"/>
    <w:rsid w:val="00DE4166"/>
    <w:rsid w:val="00DE4202"/>
    <w:rsid w:val="00DE4478"/>
    <w:rsid w:val="00DE4660"/>
    <w:rsid w:val="00DE49B5"/>
    <w:rsid w:val="00DE4A11"/>
    <w:rsid w:val="00DE4D9D"/>
    <w:rsid w:val="00DE5201"/>
    <w:rsid w:val="00DE534F"/>
    <w:rsid w:val="00DE553D"/>
    <w:rsid w:val="00DE55A7"/>
    <w:rsid w:val="00DE5C92"/>
    <w:rsid w:val="00DE5CAF"/>
    <w:rsid w:val="00DE6167"/>
    <w:rsid w:val="00DE6201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187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58C"/>
    <w:rsid w:val="00DF19FE"/>
    <w:rsid w:val="00DF24CD"/>
    <w:rsid w:val="00DF2A85"/>
    <w:rsid w:val="00DF2BCA"/>
    <w:rsid w:val="00DF2C0D"/>
    <w:rsid w:val="00DF2EFA"/>
    <w:rsid w:val="00DF3484"/>
    <w:rsid w:val="00DF34BF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DE9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2FE"/>
    <w:rsid w:val="00E10A2B"/>
    <w:rsid w:val="00E10E77"/>
    <w:rsid w:val="00E11278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2C3"/>
    <w:rsid w:val="00E1556E"/>
    <w:rsid w:val="00E15588"/>
    <w:rsid w:val="00E15598"/>
    <w:rsid w:val="00E1599A"/>
    <w:rsid w:val="00E15E59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822"/>
    <w:rsid w:val="00E20CA4"/>
    <w:rsid w:val="00E20F97"/>
    <w:rsid w:val="00E2125F"/>
    <w:rsid w:val="00E21452"/>
    <w:rsid w:val="00E214F4"/>
    <w:rsid w:val="00E218FA"/>
    <w:rsid w:val="00E21C30"/>
    <w:rsid w:val="00E21E01"/>
    <w:rsid w:val="00E21F02"/>
    <w:rsid w:val="00E221F7"/>
    <w:rsid w:val="00E22AB7"/>
    <w:rsid w:val="00E22BCE"/>
    <w:rsid w:val="00E22F00"/>
    <w:rsid w:val="00E22F89"/>
    <w:rsid w:val="00E22F9D"/>
    <w:rsid w:val="00E22FE1"/>
    <w:rsid w:val="00E23049"/>
    <w:rsid w:val="00E23C1C"/>
    <w:rsid w:val="00E23CE8"/>
    <w:rsid w:val="00E23E8D"/>
    <w:rsid w:val="00E24000"/>
    <w:rsid w:val="00E2400B"/>
    <w:rsid w:val="00E24209"/>
    <w:rsid w:val="00E246EF"/>
    <w:rsid w:val="00E249C2"/>
    <w:rsid w:val="00E249E4"/>
    <w:rsid w:val="00E249F8"/>
    <w:rsid w:val="00E24AE2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1F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0C3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901"/>
    <w:rsid w:val="00E349D5"/>
    <w:rsid w:val="00E35005"/>
    <w:rsid w:val="00E35402"/>
    <w:rsid w:val="00E3597A"/>
    <w:rsid w:val="00E35990"/>
    <w:rsid w:val="00E359A5"/>
    <w:rsid w:val="00E35B45"/>
    <w:rsid w:val="00E35F11"/>
    <w:rsid w:val="00E364F3"/>
    <w:rsid w:val="00E3681B"/>
    <w:rsid w:val="00E36FEC"/>
    <w:rsid w:val="00E37708"/>
    <w:rsid w:val="00E377B3"/>
    <w:rsid w:val="00E37A2A"/>
    <w:rsid w:val="00E37B43"/>
    <w:rsid w:val="00E37ECE"/>
    <w:rsid w:val="00E37F47"/>
    <w:rsid w:val="00E37FAA"/>
    <w:rsid w:val="00E40228"/>
    <w:rsid w:val="00E40293"/>
    <w:rsid w:val="00E403F9"/>
    <w:rsid w:val="00E4055C"/>
    <w:rsid w:val="00E4076B"/>
    <w:rsid w:val="00E408FC"/>
    <w:rsid w:val="00E40A49"/>
    <w:rsid w:val="00E40D3B"/>
    <w:rsid w:val="00E4123F"/>
    <w:rsid w:val="00E41251"/>
    <w:rsid w:val="00E4147D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674"/>
    <w:rsid w:val="00E438AB"/>
    <w:rsid w:val="00E43A41"/>
    <w:rsid w:val="00E43AEC"/>
    <w:rsid w:val="00E43D98"/>
    <w:rsid w:val="00E43ED6"/>
    <w:rsid w:val="00E44215"/>
    <w:rsid w:val="00E44304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626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A50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74D"/>
    <w:rsid w:val="00E57F67"/>
    <w:rsid w:val="00E57FE4"/>
    <w:rsid w:val="00E60389"/>
    <w:rsid w:val="00E60A88"/>
    <w:rsid w:val="00E61084"/>
    <w:rsid w:val="00E616B6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3BD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0C8"/>
    <w:rsid w:val="00E7024D"/>
    <w:rsid w:val="00E70667"/>
    <w:rsid w:val="00E70BF3"/>
    <w:rsid w:val="00E70F31"/>
    <w:rsid w:val="00E70F58"/>
    <w:rsid w:val="00E7107D"/>
    <w:rsid w:val="00E71293"/>
    <w:rsid w:val="00E71441"/>
    <w:rsid w:val="00E714DF"/>
    <w:rsid w:val="00E7188C"/>
    <w:rsid w:val="00E71977"/>
    <w:rsid w:val="00E71DC8"/>
    <w:rsid w:val="00E71E22"/>
    <w:rsid w:val="00E724E4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92E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4F1"/>
    <w:rsid w:val="00E80732"/>
    <w:rsid w:val="00E81277"/>
    <w:rsid w:val="00E819DE"/>
    <w:rsid w:val="00E81B90"/>
    <w:rsid w:val="00E81DC7"/>
    <w:rsid w:val="00E81E02"/>
    <w:rsid w:val="00E8206E"/>
    <w:rsid w:val="00E82C19"/>
    <w:rsid w:val="00E83308"/>
    <w:rsid w:val="00E83368"/>
    <w:rsid w:val="00E83700"/>
    <w:rsid w:val="00E8386D"/>
    <w:rsid w:val="00E83A75"/>
    <w:rsid w:val="00E8407E"/>
    <w:rsid w:val="00E84226"/>
    <w:rsid w:val="00E84721"/>
    <w:rsid w:val="00E84C2A"/>
    <w:rsid w:val="00E84C33"/>
    <w:rsid w:val="00E84C86"/>
    <w:rsid w:val="00E84E1E"/>
    <w:rsid w:val="00E85095"/>
    <w:rsid w:val="00E853E8"/>
    <w:rsid w:val="00E85568"/>
    <w:rsid w:val="00E859F2"/>
    <w:rsid w:val="00E85B2D"/>
    <w:rsid w:val="00E85B73"/>
    <w:rsid w:val="00E85D3A"/>
    <w:rsid w:val="00E85DB3"/>
    <w:rsid w:val="00E85EE6"/>
    <w:rsid w:val="00E8612B"/>
    <w:rsid w:val="00E86503"/>
    <w:rsid w:val="00E86530"/>
    <w:rsid w:val="00E869F3"/>
    <w:rsid w:val="00E86A88"/>
    <w:rsid w:val="00E8707E"/>
    <w:rsid w:val="00E87149"/>
    <w:rsid w:val="00E877E0"/>
    <w:rsid w:val="00E87AE9"/>
    <w:rsid w:val="00E87B8B"/>
    <w:rsid w:val="00E87F94"/>
    <w:rsid w:val="00E87FD9"/>
    <w:rsid w:val="00E900E4"/>
    <w:rsid w:val="00E90998"/>
    <w:rsid w:val="00E90A02"/>
    <w:rsid w:val="00E91242"/>
    <w:rsid w:val="00E912C5"/>
    <w:rsid w:val="00E9173A"/>
    <w:rsid w:val="00E91ADD"/>
    <w:rsid w:val="00E91C5F"/>
    <w:rsid w:val="00E91CAC"/>
    <w:rsid w:val="00E91D94"/>
    <w:rsid w:val="00E92536"/>
    <w:rsid w:val="00E92A5B"/>
    <w:rsid w:val="00E92A98"/>
    <w:rsid w:val="00E92ADB"/>
    <w:rsid w:val="00E92B19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9"/>
    <w:rsid w:val="00E952E2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92A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D4D"/>
    <w:rsid w:val="00EA5E83"/>
    <w:rsid w:val="00EA6304"/>
    <w:rsid w:val="00EA6540"/>
    <w:rsid w:val="00EA6B7C"/>
    <w:rsid w:val="00EA6C88"/>
    <w:rsid w:val="00EA7022"/>
    <w:rsid w:val="00EA782B"/>
    <w:rsid w:val="00EA7900"/>
    <w:rsid w:val="00EA7A35"/>
    <w:rsid w:val="00EA7AF3"/>
    <w:rsid w:val="00EA7B8D"/>
    <w:rsid w:val="00EA7C84"/>
    <w:rsid w:val="00EB0165"/>
    <w:rsid w:val="00EB0416"/>
    <w:rsid w:val="00EB0496"/>
    <w:rsid w:val="00EB04AA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5F4"/>
    <w:rsid w:val="00EB6825"/>
    <w:rsid w:val="00EB689E"/>
    <w:rsid w:val="00EB697A"/>
    <w:rsid w:val="00EB6D37"/>
    <w:rsid w:val="00EB6F3B"/>
    <w:rsid w:val="00EB6FF2"/>
    <w:rsid w:val="00EB704D"/>
    <w:rsid w:val="00EB7BDB"/>
    <w:rsid w:val="00EB7C34"/>
    <w:rsid w:val="00EB7ED0"/>
    <w:rsid w:val="00EC0022"/>
    <w:rsid w:val="00EC00ED"/>
    <w:rsid w:val="00EC027C"/>
    <w:rsid w:val="00EC03EB"/>
    <w:rsid w:val="00EC05C9"/>
    <w:rsid w:val="00EC0627"/>
    <w:rsid w:val="00EC0696"/>
    <w:rsid w:val="00EC07E9"/>
    <w:rsid w:val="00EC0A60"/>
    <w:rsid w:val="00EC0B1D"/>
    <w:rsid w:val="00EC0B4E"/>
    <w:rsid w:val="00EC0C4F"/>
    <w:rsid w:val="00EC0E00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D03"/>
    <w:rsid w:val="00EC4E23"/>
    <w:rsid w:val="00EC4F93"/>
    <w:rsid w:val="00EC5252"/>
    <w:rsid w:val="00EC548E"/>
    <w:rsid w:val="00EC574A"/>
    <w:rsid w:val="00EC5970"/>
    <w:rsid w:val="00EC5988"/>
    <w:rsid w:val="00EC5CFF"/>
    <w:rsid w:val="00EC5E80"/>
    <w:rsid w:val="00EC676E"/>
    <w:rsid w:val="00EC685B"/>
    <w:rsid w:val="00EC7217"/>
    <w:rsid w:val="00EC7752"/>
    <w:rsid w:val="00EC7CCE"/>
    <w:rsid w:val="00EC7FB1"/>
    <w:rsid w:val="00ED010C"/>
    <w:rsid w:val="00ED0C07"/>
    <w:rsid w:val="00ED0E7F"/>
    <w:rsid w:val="00ED1112"/>
    <w:rsid w:val="00ED14A8"/>
    <w:rsid w:val="00ED1BAA"/>
    <w:rsid w:val="00ED249F"/>
    <w:rsid w:val="00ED2DA7"/>
    <w:rsid w:val="00ED2DCB"/>
    <w:rsid w:val="00ED3117"/>
    <w:rsid w:val="00ED32E3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1ED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0B7"/>
    <w:rsid w:val="00EF6200"/>
    <w:rsid w:val="00EF6DF1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581"/>
    <w:rsid w:val="00F01881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E6C"/>
    <w:rsid w:val="00F02EBA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EFF"/>
    <w:rsid w:val="00F05610"/>
    <w:rsid w:val="00F05920"/>
    <w:rsid w:val="00F05B4A"/>
    <w:rsid w:val="00F05C0A"/>
    <w:rsid w:val="00F05C3A"/>
    <w:rsid w:val="00F05C49"/>
    <w:rsid w:val="00F06389"/>
    <w:rsid w:val="00F063B3"/>
    <w:rsid w:val="00F066D6"/>
    <w:rsid w:val="00F0674B"/>
    <w:rsid w:val="00F06BB4"/>
    <w:rsid w:val="00F06E52"/>
    <w:rsid w:val="00F06F54"/>
    <w:rsid w:val="00F07086"/>
    <w:rsid w:val="00F071C0"/>
    <w:rsid w:val="00F07574"/>
    <w:rsid w:val="00F07782"/>
    <w:rsid w:val="00F07A98"/>
    <w:rsid w:val="00F07CD7"/>
    <w:rsid w:val="00F07E99"/>
    <w:rsid w:val="00F10AA5"/>
    <w:rsid w:val="00F10CD1"/>
    <w:rsid w:val="00F11299"/>
    <w:rsid w:val="00F1134E"/>
    <w:rsid w:val="00F11860"/>
    <w:rsid w:val="00F119F2"/>
    <w:rsid w:val="00F121F5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34"/>
    <w:rsid w:val="00F1567B"/>
    <w:rsid w:val="00F1572E"/>
    <w:rsid w:val="00F158F0"/>
    <w:rsid w:val="00F15AB5"/>
    <w:rsid w:val="00F15C9B"/>
    <w:rsid w:val="00F15DAD"/>
    <w:rsid w:val="00F160B9"/>
    <w:rsid w:val="00F162F1"/>
    <w:rsid w:val="00F1641D"/>
    <w:rsid w:val="00F167A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0EE3"/>
    <w:rsid w:val="00F212CE"/>
    <w:rsid w:val="00F2159E"/>
    <w:rsid w:val="00F216DD"/>
    <w:rsid w:val="00F2190D"/>
    <w:rsid w:val="00F21E38"/>
    <w:rsid w:val="00F21EF4"/>
    <w:rsid w:val="00F21FB2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3DA9"/>
    <w:rsid w:val="00F242E0"/>
    <w:rsid w:val="00F2479C"/>
    <w:rsid w:val="00F247AF"/>
    <w:rsid w:val="00F24D29"/>
    <w:rsid w:val="00F24E3C"/>
    <w:rsid w:val="00F24FBE"/>
    <w:rsid w:val="00F2521D"/>
    <w:rsid w:val="00F254A3"/>
    <w:rsid w:val="00F2589C"/>
    <w:rsid w:val="00F25BFB"/>
    <w:rsid w:val="00F25C7B"/>
    <w:rsid w:val="00F260B6"/>
    <w:rsid w:val="00F2624A"/>
    <w:rsid w:val="00F268B8"/>
    <w:rsid w:val="00F26AA8"/>
    <w:rsid w:val="00F26BA2"/>
    <w:rsid w:val="00F27092"/>
    <w:rsid w:val="00F270D0"/>
    <w:rsid w:val="00F27107"/>
    <w:rsid w:val="00F273D1"/>
    <w:rsid w:val="00F2742B"/>
    <w:rsid w:val="00F274FB"/>
    <w:rsid w:val="00F275AE"/>
    <w:rsid w:val="00F277AD"/>
    <w:rsid w:val="00F277C3"/>
    <w:rsid w:val="00F27978"/>
    <w:rsid w:val="00F27B69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363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690D"/>
    <w:rsid w:val="00F3730E"/>
    <w:rsid w:val="00F377D5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C35"/>
    <w:rsid w:val="00F41DCB"/>
    <w:rsid w:val="00F42626"/>
    <w:rsid w:val="00F4263D"/>
    <w:rsid w:val="00F428FA"/>
    <w:rsid w:val="00F42CC2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11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54A"/>
    <w:rsid w:val="00F51627"/>
    <w:rsid w:val="00F5178A"/>
    <w:rsid w:val="00F517AF"/>
    <w:rsid w:val="00F51842"/>
    <w:rsid w:val="00F51CFE"/>
    <w:rsid w:val="00F524DA"/>
    <w:rsid w:val="00F52911"/>
    <w:rsid w:val="00F52A49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B30"/>
    <w:rsid w:val="00F53E62"/>
    <w:rsid w:val="00F54091"/>
    <w:rsid w:val="00F5431F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47E"/>
    <w:rsid w:val="00F62622"/>
    <w:rsid w:val="00F629B9"/>
    <w:rsid w:val="00F62B86"/>
    <w:rsid w:val="00F62C26"/>
    <w:rsid w:val="00F62C52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A1F"/>
    <w:rsid w:val="00F66C79"/>
    <w:rsid w:val="00F66C9A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2F6"/>
    <w:rsid w:val="00F73383"/>
    <w:rsid w:val="00F73988"/>
    <w:rsid w:val="00F739E8"/>
    <w:rsid w:val="00F73AD2"/>
    <w:rsid w:val="00F73F2D"/>
    <w:rsid w:val="00F73F8C"/>
    <w:rsid w:val="00F74450"/>
    <w:rsid w:val="00F74477"/>
    <w:rsid w:val="00F74884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247"/>
    <w:rsid w:val="00F803F1"/>
    <w:rsid w:val="00F80428"/>
    <w:rsid w:val="00F80462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44F8"/>
    <w:rsid w:val="00F850DE"/>
    <w:rsid w:val="00F85225"/>
    <w:rsid w:val="00F852E2"/>
    <w:rsid w:val="00F85458"/>
    <w:rsid w:val="00F85475"/>
    <w:rsid w:val="00F8561F"/>
    <w:rsid w:val="00F857B2"/>
    <w:rsid w:val="00F8593F"/>
    <w:rsid w:val="00F85BC5"/>
    <w:rsid w:val="00F85EF0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493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85B"/>
    <w:rsid w:val="00F939B5"/>
    <w:rsid w:val="00F93AD5"/>
    <w:rsid w:val="00F93DDC"/>
    <w:rsid w:val="00F9418A"/>
    <w:rsid w:val="00F941F9"/>
    <w:rsid w:val="00F94284"/>
    <w:rsid w:val="00F94DC3"/>
    <w:rsid w:val="00F94F3A"/>
    <w:rsid w:val="00F959EB"/>
    <w:rsid w:val="00F95BBB"/>
    <w:rsid w:val="00F95BE6"/>
    <w:rsid w:val="00F95C1A"/>
    <w:rsid w:val="00F95D93"/>
    <w:rsid w:val="00F95F85"/>
    <w:rsid w:val="00F96156"/>
    <w:rsid w:val="00F9641A"/>
    <w:rsid w:val="00F96688"/>
    <w:rsid w:val="00F966CA"/>
    <w:rsid w:val="00F967ED"/>
    <w:rsid w:val="00F968E6"/>
    <w:rsid w:val="00F969B9"/>
    <w:rsid w:val="00F9751D"/>
    <w:rsid w:val="00F975A0"/>
    <w:rsid w:val="00F97627"/>
    <w:rsid w:val="00F979A7"/>
    <w:rsid w:val="00F97CA2"/>
    <w:rsid w:val="00F97D36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9D3"/>
    <w:rsid w:val="00FA2ABA"/>
    <w:rsid w:val="00FA2E01"/>
    <w:rsid w:val="00FA3077"/>
    <w:rsid w:val="00FA3099"/>
    <w:rsid w:val="00FA32A1"/>
    <w:rsid w:val="00FA32EC"/>
    <w:rsid w:val="00FA3CF4"/>
    <w:rsid w:val="00FA3E32"/>
    <w:rsid w:val="00FA4300"/>
    <w:rsid w:val="00FA4452"/>
    <w:rsid w:val="00FA465A"/>
    <w:rsid w:val="00FA4A23"/>
    <w:rsid w:val="00FA4B52"/>
    <w:rsid w:val="00FA4C5F"/>
    <w:rsid w:val="00FA4C6A"/>
    <w:rsid w:val="00FA532E"/>
    <w:rsid w:val="00FA54B7"/>
    <w:rsid w:val="00FA558B"/>
    <w:rsid w:val="00FA5734"/>
    <w:rsid w:val="00FA59E7"/>
    <w:rsid w:val="00FA5AB2"/>
    <w:rsid w:val="00FA5DF4"/>
    <w:rsid w:val="00FA62DC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49"/>
    <w:rsid w:val="00FA7F57"/>
    <w:rsid w:val="00FB0009"/>
    <w:rsid w:val="00FB0776"/>
    <w:rsid w:val="00FB07C6"/>
    <w:rsid w:val="00FB0B01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3FD"/>
    <w:rsid w:val="00FB28CF"/>
    <w:rsid w:val="00FB2B5E"/>
    <w:rsid w:val="00FB2D75"/>
    <w:rsid w:val="00FB315B"/>
    <w:rsid w:val="00FB33A1"/>
    <w:rsid w:val="00FB3420"/>
    <w:rsid w:val="00FB3BE8"/>
    <w:rsid w:val="00FB3FAC"/>
    <w:rsid w:val="00FB4546"/>
    <w:rsid w:val="00FB46BF"/>
    <w:rsid w:val="00FB49B1"/>
    <w:rsid w:val="00FB4CA9"/>
    <w:rsid w:val="00FB4E62"/>
    <w:rsid w:val="00FB4FB8"/>
    <w:rsid w:val="00FB5002"/>
    <w:rsid w:val="00FB50B3"/>
    <w:rsid w:val="00FB5219"/>
    <w:rsid w:val="00FB5902"/>
    <w:rsid w:val="00FB5AC0"/>
    <w:rsid w:val="00FB5C74"/>
    <w:rsid w:val="00FB5CB8"/>
    <w:rsid w:val="00FB5DF7"/>
    <w:rsid w:val="00FB5F99"/>
    <w:rsid w:val="00FB6BFC"/>
    <w:rsid w:val="00FB6DF3"/>
    <w:rsid w:val="00FB6E28"/>
    <w:rsid w:val="00FB7304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E5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916"/>
    <w:rsid w:val="00FC5EF5"/>
    <w:rsid w:val="00FC5FB2"/>
    <w:rsid w:val="00FC5FCA"/>
    <w:rsid w:val="00FC60DF"/>
    <w:rsid w:val="00FC61C2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3A4C"/>
    <w:rsid w:val="00FD446D"/>
    <w:rsid w:val="00FD44F4"/>
    <w:rsid w:val="00FD4517"/>
    <w:rsid w:val="00FD45B4"/>
    <w:rsid w:val="00FD45F9"/>
    <w:rsid w:val="00FD4F29"/>
    <w:rsid w:val="00FD4FCA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82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432"/>
    <w:rsid w:val="00FE36DD"/>
    <w:rsid w:val="00FE3768"/>
    <w:rsid w:val="00FE3D6C"/>
    <w:rsid w:val="00FE4294"/>
    <w:rsid w:val="00FE44C0"/>
    <w:rsid w:val="00FE4906"/>
    <w:rsid w:val="00FE4CC8"/>
    <w:rsid w:val="00FE5033"/>
    <w:rsid w:val="00FE50F9"/>
    <w:rsid w:val="00FE57C3"/>
    <w:rsid w:val="00FE5821"/>
    <w:rsid w:val="00FE58E4"/>
    <w:rsid w:val="00FE5A4C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12"/>
    <w:rsid w:val="00FE767F"/>
    <w:rsid w:val="00FE7777"/>
    <w:rsid w:val="00FE7B7D"/>
    <w:rsid w:val="00FE7F37"/>
    <w:rsid w:val="00FF044D"/>
    <w:rsid w:val="00FF05EF"/>
    <w:rsid w:val="00FF074A"/>
    <w:rsid w:val="00FF08A1"/>
    <w:rsid w:val="00FF0B01"/>
    <w:rsid w:val="00FF0CBD"/>
    <w:rsid w:val="00FF0FE2"/>
    <w:rsid w:val="00FF13CE"/>
    <w:rsid w:val="00FF163B"/>
    <w:rsid w:val="00FF1828"/>
    <w:rsid w:val="00FF1956"/>
    <w:rsid w:val="00FF1BAB"/>
    <w:rsid w:val="00FF1E33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6BB"/>
    <w:rsid w:val="00FF377B"/>
    <w:rsid w:val="00FF3862"/>
    <w:rsid w:val="00FF39F1"/>
    <w:rsid w:val="00FF3CF4"/>
    <w:rsid w:val="00FF46BF"/>
    <w:rsid w:val="00FF487C"/>
    <w:rsid w:val="00FF494B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6FD4"/>
    <w:rsid w:val="00FF760B"/>
    <w:rsid w:val="00FF76F0"/>
    <w:rsid w:val="00FF7A72"/>
    <w:rsid w:val="00FF7B60"/>
    <w:rsid w:val="00FF7F26"/>
    <w:rsid w:val="01278785"/>
    <w:rsid w:val="064C86C4"/>
    <w:rsid w:val="1B81863B"/>
    <w:rsid w:val="1BCE9040"/>
    <w:rsid w:val="1C21B71B"/>
    <w:rsid w:val="2026E200"/>
    <w:rsid w:val="220B33C1"/>
    <w:rsid w:val="24C29FFE"/>
    <w:rsid w:val="269E9DE5"/>
    <w:rsid w:val="3259BB25"/>
    <w:rsid w:val="416754DE"/>
    <w:rsid w:val="45D45E31"/>
    <w:rsid w:val="4B6EDEFB"/>
    <w:rsid w:val="4EC23980"/>
    <w:rsid w:val="5A2F7EA8"/>
    <w:rsid w:val="5B3C80AA"/>
    <w:rsid w:val="665B49F4"/>
    <w:rsid w:val="66EAE12B"/>
    <w:rsid w:val="69242BC7"/>
    <w:rsid w:val="6E4E2C41"/>
    <w:rsid w:val="73E919BF"/>
    <w:rsid w:val="772D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5842D7C"/>
  <w15:chartTrackingRefBased/>
  <w15:docId w15:val="{00777617-4BE7-4735-B88A-368AE956F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SimSun" w:hAnsi="Angsana New" w:cs="Angsana New"/>
        <w:spacing w:val="-4"/>
        <w:sz w:val="30"/>
        <w:szCs w:val="30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99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99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b w:val="0"/>
      <w:bCs w:val="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0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eastAsia="MS Mincho"/>
      <w:b/>
      <w:bCs/>
      <w:i w:val="0"/>
      <w:iCs w:val="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Times New Roman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uiPriority w:val="99"/>
    <w:rsid w:val="001F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B3A1DC-AE7C-41A8-916E-B8101E5A54D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149BE0AB-543E-48F1-9CC3-5633CDE38E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22</TotalTime>
  <Pages>13</Pages>
  <Words>2936</Words>
  <Characters>16739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19636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Prongsatorn, Charitphet</cp:lastModifiedBy>
  <cp:revision>4</cp:revision>
  <cp:lastPrinted>2024-08-06T09:03:00Z</cp:lastPrinted>
  <dcterms:created xsi:type="dcterms:W3CDTF">2024-08-06T13:37:00Z</dcterms:created>
  <dcterms:modified xsi:type="dcterms:W3CDTF">2024-08-08T03:23:00Z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SIP_Label_7a4074b6-ae10-44c3-9248-82e73b5899b3_Enabled">
    <vt:lpwstr>true</vt:lpwstr>
  </property>
  <property fmtid="{D5CDD505-2E9C-101B-9397-08002B2CF9AE}" pid="4" name="MSIP_Label_7a4074b6-ae10-44c3-9248-82e73b5899b3_SetDate">
    <vt:lpwstr>2023-04-21T07:18:58Z</vt:lpwstr>
  </property>
  <property fmtid="{D5CDD505-2E9C-101B-9397-08002B2CF9AE}" pid="5" name="MSIP_Label_7a4074b6-ae10-44c3-9248-82e73b5899b3_Method">
    <vt:lpwstr>Standard</vt:lpwstr>
  </property>
  <property fmtid="{D5CDD505-2E9C-101B-9397-08002B2CF9AE}" pid="6" name="MSIP_Label_7a4074b6-ae10-44c3-9248-82e73b5899b3_Name">
    <vt:lpwstr>Public</vt:lpwstr>
  </property>
  <property fmtid="{D5CDD505-2E9C-101B-9397-08002B2CF9AE}" pid="7" name="MSIP_Label_7a4074b6-ae10-44c3-9248-82e73b5899b3_SiteId">
    <vt:lpwstr>b93aa31d-e9dc-41ad-9a6a-3e43366a05ef</vt:lpwstr>
  </property>
  <property fmtid="{D5CDD505-2E9C-101B-9397-08002B2CF9AE}" pid="8" name="MSIP_Label_7a4074b6-ae10-44c3-9248-82e73b5899b3_ActionId">
    <vt:lpwstr>ee622257-250e-469d-bf10-b80b443cbe82</vt:lpwstr>
  </property>
  <property fmtid="{D5CDD505-2E9C-101B-9397-08002B2CF9AE}" pid="9" name="MSIP_Label_7a4074b6-ae10-44c3-9248-82e73b5899b3_ContentBits">
    <vt:lpwstr>0</vt:lpwstr>
  </property>
  <property fmtid="{D5CDD505-2E9C-101B-9397-08002B2CF9AE}" pid="10" name="MediaServiceImageTags">
    <vt:lpwstr/>
  </property>
</Properties>
</file>