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64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:rsidTr="0029358A">
        <w:trPr>
          <w:trHeight w:val="1440"/>
        </w:trPr>
        <w:tc>
          <w:tcPr>
            <w:tcW w:w="5812" w:type="dxa"/>
          </w:tcPr>
          <w:p w:rsidR="007D1951" w:rsidRPr="00EF6C8C" w:rsidRDefault="007D1951" w:rsidP="0029358A">
            <w:pPr>
              <w:pStyle w:val="Header"/>
              <w:rPr>
                <w:cs/>
                <w:lang w:val="en-US" w:eastAsia="en-US"/>
              </w:rPr>
            </w:pPr>
          </w:p>
        </w:tc>
        <w:tc>
          <w:tcPr>
            <w:tcW w:w="3969" w:type="dxa"/>
          </w:tcPr>
          <w:p w:rsidR="007D1951" w:rsidRPr="00FB39CE" w:rsidRDefault="007D1951" w:rsidP="0029358A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:rsidR="007D1951" w:rsidRPr="00FB39CE" w:rsidRDefault="007D1951" w:rsidP="0029358A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:rsidR="007D1951" w:rsidRPr="007A34FF" w:rsidRDefault="007D1951" w:rsidP="007D1951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D16C32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7D1951" w:rsidRPr="008F5F61" w:rsidRDefault="007D1951" w:rsidP="00FB4084">
      <w:pPr>
        <w:pStyle w:val="Heading1"/>
        <w:spacing w:before="240" w:after="0"/>
        <w:ind w:left="0"/>
        <w:jc w:val="both"/>
        <w:rPr>
          <w:rFonts w:ascii="Angsana New" w:hAnsi="Angsana New"/>
          <w:sz w:val="28"/>
        </w:rPr>
      </w:pPr>
      <w:r w:rsidRPr="008F5F61">
        <w:rPr>
          <w:rFonts w:ascii="Angsana New" w:hAnsi="Angsana New"/>
          <w:spacing w:val="0"/>
          <w:sz w:val="28"/>
          <w:cs/>
        </w:rPr>
        <w:t xml:space="preserve">เสนอ </w:t>
      </w:r>
      <w:r w:rsidRPr="008F5F61">
        <w:rPr>
          <w:rFonts w:ascii="Angsana New" w:hAnsi="Angsana New"/>
          <w:sz w:val="28"/>
          <w:cs/>
        </w:rPr>
        <w:t>คณะกรรมการและผู้ถือหุ้น</w:t>
      </w:r>
      <w:r w:rsidR="00D07DC5" w:rsidRPr="008F5F61">
        <w:rPr>
          <w:rFonts w:ascii="Angsana New" w:hAnsi="Angsana New" w:hint="cs"/>
          <w:sz w:val="28"/>
          <w:cs/>
        </w:rPr>
        <w:t xml:space="preserve"> </w:t>
      </w:r>
      <w:r w:rsidRPr="008F5F61">
        <w:rPr>
          <w:rFonts w:ascii="Angsana New" w:hAnsi="Angsana New"/>
          <w:sz w:val="28"/>
          <w:cs/>
        </w:rPr>
        <w:t xml:space="preserve">บริษัท </w:t>
      </w:r>
      <w:r w:rsidRPr="008F5F61">
        <w:rPr>
          <w:rStyle w:val="PageNumber"/>
          <w:rFonts w:ascii="Angsana New" w:hAnsi="Angsana New"/>
          <w:sz w:val="28"/>
          <w:cs/>
        </w:rPr>
        <w:t>ผลธัญญะ</w:t>
      </w:r>
      <w:r w:rsidRPr="008F5F61">
        <w:rPr>
          <w:rFonts w:ascii="Angsana New" w:hAnsi="Angsana New"/>
          <w:sz w:val="28"/>
          <w:cs/>
        </w:rPr>
        <w:t xml:space="preserve"> จำกัด (มหาชน) </w:t>
      </w:r>
    </w:p>
    <w:p w:rsidR="008F5F61" w:rsidRDefault="008F5F61" w:rsidP="00216562">
      <w:pPr>
        <w:spacing w:before="240"/>
        <w:ind w:left="0" w:right="-130"/>
        <w:jc w:val="thaiDistribute"/>
        <w:rPr>
          <w:rFonts w:ascii="Angsana New" w:eastAsia="SimSun" w:hAnsi="Angsana New"/>
          <w:sz w:val="28"/>
        </w:rPr>
      </w:pPr>
      <w:r w:rsidRPr="009D2890">
        <w:rPr>
          <w:rFonts w:ascii="Angsana New" w:eastAsia="SimSun" w:hAnsi="Angsana New"/>
          <w:sz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9D2890">
        <w:rPr>
          <w:rStyle w:val="PageNumber"/>
          <w:rFonts w:ascii="Angsana New" w:hAnsi="Angsana New"/>
          <w:sz w:val="28"/>
          <w:cs/>
        </w:rPr>
        <w:t>ผลธัญญะ</w:t>
      </w:r>
      <w:r w:rsidRPr="009D2890">
        <w:rPr>
          <w:rFonts w:ascii="Angsana New" w:hAnsi="Angsana New"/>
          <w:b/>
          <w:bCs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 xml:space="preserve">จำกัด (มหาชน) และบริษัทย่อย และข้อมูลทางการเงินเฉพาะกิจการระหว่างกาลของบริษัท </w:t>
      </w:r>
      <w:r w:rsidRPr="009D2890">
        <w:rPr>
          <w:rStyle w:val="PageNumber"/>
          <w:rFonts w:ascii="Angsana New" w:hAnsi="Angsana New"/>
          <w:sz w:val="28"/>
          <w:cs/>
        </w:rPr>
        <w:t>ผลธัญญะ</w:t>
      </w:r>
      <w:r w:rsidRPr="009D2890">
        <w:rPr>
          <w:rFonts w:ascii="Angsana New" w:hAnsi="Angsana New"/>
          <w:sz w:val="28"/>
          <w:cs/>
        </w:rPr>
        <w:t xml:space="preserve"> </w:t>
      </w:r>
      <w:r>
        <w:rPr>
          <w:rFonts w:ascii="Angsana New" w:eastAsia="SimSun" w:hAnsi="Angsana New"/>
          <w:sz w:val="28"/>
          <w:cs/>
        </w:rPr>
        <w:t xml:space="preserve">จำกัด (มหาชน) </w:t>
      </w:r>
      <w:r>
        <w:rPr>
          <w:rFonts w:ascii="Angsana New" w:eastAsia="SimSun" w:hAnsi="Angsana New" w:hint="cs"/>
          <w:sz w:val="28"/>
          <w:cs/>
        </w:rPr>
        <w:t xml:space="preserve">ซึ่งประกอบด้วย </w:t>
      </w:r>
      <w:r w:rsidRPr="009D2890">
        <w:rPr>
          <w:rFonts w:ascii="Angsana New" w:eastAsia="SimSun" w:hAnsi="Angsana New"/>
          <w:sz w:val="28"/>
          <w:cs/>
        </w:rPr>
        <w:t>งบฐานะการเงินรวมและงบฐานะการเงินเฉพ</w:t>
      </w:r>
      <w:r>
        <w:rPr>
          <w:rFonts w:ascii="Angsana New" w:eastAsia="SimSun" w:hAnsi="Angsana New"/>
          <w:sz w:val="28"/>
          <w:cs/>
        </w:rPr>
        <w:t xml:space="preserve">าะกิจการ ณ วันที่ </w:t>
      </w:r>
      <w:r w:rsidR="00A872A3">
        <w:rPr>
          <w:rFonts w:ascii="Angsana New" w:eastAsia="SimSun" w:hAnsi="Angsana New"/>
          <w:sz w:val="28"/>
        </w:rPr>
        <w:t>30</w:t>
      </w:r>
      <w:r w:rsidR="00A872A3">
        <w:rPr>
          <w:rFonts w:ascii="Angsana New" w:eastAsia="SimSun" w:hAnsi="Angsana New"/>
          <w:sz w:val="28"/>
          <w:cs/>
        </w:rPr>
        <w:t xml:space="preserve"> มิถุนายน</w:t>
      </w:r>
      <w:r>
        <w:rPr>
          <w:rFonts w:ascii="Angsana New" w:eastAsia="SimSun" w:hAnsi="Angsana New"/>
          <w:sz w:val="28"/>
          <w:cs/>
        </w:rPr>
        <w:t xml:space="preserve"> </w:t>
      </w:r>
      <w:r>
        <w:rPr>
          <w:rFonts w:ascii="Angsana New" w:eastAsia="SimSun" w:hAnsi="Angsana New"/>
          <w:sz w:val="28"/>
        </w:rPr>
        <w:t>2567</w:t>
      </w:r>
      <w:r w:rsidRPr="009D2890">
        <w:rPr>
          <w:rFonts w:ascii="Angsana New" w:eastAsia="SimSun" w:hAnsi="Angsana New"/>
          <w:sz w:val="28"/>
          <w:cs/>
        </w:rPr>
        <w:t xml:space="preserve"> งบกำไรขาดทุนเบ็ดเสร็จรวมและง</w:t>
      </w:r>
      <w:r>
        <w:rPr>
          <w:rFonts w:ascii="Angsana New" w:eastAsia="SimSun" w:hAnsi="Angsana New"/>
          <w:sz w:val="28"/>
          <w:cs/>
        </w:rPr>
        <w:t>บกำไรขาดทุนเบ็ดเสร็จเฉพาะกิจการ</w:t>
      </w:r>
      <w:r w:rsidR="00216562">
        <w:rPr>
          <w:rFonts w:ascii="Angsana New" w:eastAsia="SimSun" w:hAnsi="Angsana New" w:hint="cs"/>
          <w:sz w:val="28"/>
          <w:cs/>
        </w:rPr>
        <w:t>สำหร</w:t>
      </w:r>
      <w:r w:rsidR="00265B3E">
        <w:rPr>
          <w:rFonts w:ascii="Angsana New" w:eastAsia="SimSun" w:hAnsi="Angsana New" w:hint="cs"/>
          <w:sz w:val="28"/>
          <w:cs/>
        </w:rPr>
        <w:t>ับงวดสามเดือนและหกเดือนสิ้นสุด</w:t>
      </w:r>
      <w:r w:rsidR="00551B79">
        <w:rPr>
          <w:rFonts w:ascii="Angsana New" w:eastAsia="SimSun" w:hAnsi="Angsana New" w:hint="cs"/>
          <w:sz w:val="28"/>
          <w:cs/>
        </w:rPr>
        <w:t>วันเดียวกัน</w:t>
      </w:r>
      <w:r w:rsidR="00216562">
        <w:rPr>
          <w:rFonts w:ascii="Angsana New" w:eastAsia="SimSun" w:hAnsi="Angsana New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งบการเปลี่ยนแปลงส่วนของผู้ถือหุ้นรวม</w:t>
      </w:r>
      <w:r w:rsidR="00551B79">
        <w:rPr>
          <w:rFonts w:ascii="Angsana New" w:eastAsia="SimSun" w:hAnsi="Angsana New"/>
          <w:sz w:val="28"/>
          <w:cs/>
        </w:rPr>
        <w:t>และงบการเปลี่ยนแปลงส่วน</w:t>
      </w:r>
      <w:r w:rsidR="00551B79">
        <w:rPr>
          <w:rFonts w:ascii="Angsana New" w:eastAsia="SimSun" w:hAnsi="Angsana New"/>
          <w:sz w:val="28"/>
          <w:cs/>
        </w:rPr>
        <w:br/>
        <w:t>ของผู้ถือ</w:t>
      </w:r>
      <w:r w:rsidRPr="009D2890">
        <w:rPr>
          <w:rFonts w:ascii="Angsana New" w:eastAsia="SimSun" w:hAnsi="Angsana New"/>
          <w:sz w:val="28"/>
          <w:cs/>
        </w:rPr>
        <w:t>หุ้นเฉพาะกิจการ และงบกระแสเงินสดรวมและงบกระแสเงินสดเฉพาะกิจการสำหรับงวด</w:t>
      </w:r>
      <w:r w:rsidR="00A872A3">
        <w:rPr>
          <w:rFonts w:ascii="Angsana New" w:eastAsia="SimSun" w:hAnsi="Angsana New" w:hint="cs"/>
          <w:sz w:val="28"/>
          <w:cs/>
        </w:rPr>
        <w:t>หกเดือน</w:t>
      </w:r>
      <w:r w:rsidRPr="009D2890">
        <w:rPr>
          <w:rFonts w:ascii="Angsana New" w:eastAsia="SimSun" w:hAnsi="Angsana New"/>
          <w:sz w:val="28"/>
          <w:cs/>
        </w:rPr>
        <w:t>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</w:t>
      </w:r>
      <w:r w:rsidR="00551B79">
        <w:rPr>
          <w:rFonts w:ascii="Angsana New" w:eastAsia="SimSun" w:hAnsi="Angsana New"/>
          <w:sz w:val="28"/>
          <w:cs/>
        </w:rPr>
        <w:t>ารจัดทำและนำเสนอข้อมูลทางการเงิ</w:t>
      </w:r>
      <w:r w:rsidR="00EA1C0C">
        <w:rPr>
          <w:rFonts w:ascii="Angsana New" w:eastAsia="SimSun" w:hAnsi="Angsana New" w:hint="cs"/>
          <w:sz w:val="28"/>
          <w:cs/>
        </w:rPr>
        <w:t>น</w:t>
      </w:r>
      <w:bookmarkStart w:id="0" w:name="_GoBack"/>
      <w:bookmarkEnd w:id="0"/>
      <w:r w:rsidRPr="009D2890">
        <w:rPr>
          <w:rFonts w:ascii="Angsana New" w:eastAsia="SimSun" w:hAnsi="Angsana New"/>
          <w:sz w:val="28"/>
          <w:cs/>
        </w:rPr>
        <w:t>รวมและข้อมูลทางการเงินเฉพาะกิจการระหว่างกาลนี้ตามมาตรฐานการบัญชีฉ</w:t>
      </w:r>
      <w:r>
        <w:rPr>
          <w:rFonts w:ascii="Angsana New" w:eastAsia="SimSun" w:hAnsi="Angsana New"/>
          <w:sz w:val="28"/>
          <w:cs/>
        </w:rPr>
        <w:t xml:space="preserve">บับที่ </w:t>
      </w:r>
      <w:r>
        <w:rPr>
          <w:rFonts w:ascii="Angsana New" w:eastAsia="SimSun" w:hAnsi="Angsana New"/>
          <w:sz w:val="28"/>
        </w:rPr>
        <w:t>34</w:t>
      </w:r>
      <w:r w:rsidRPr="009D2890">
        <w:rPr>
          <w:rFonts w:ascii="Angsana New" w:eastAsia="SimSun" w:hAnsi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7D1951" w:rsidRPr="007A34FF" w:rsidRDefault="007D1951" w:rsidP="00FB4084">
      <w:pPr>
        <w:spacing w:before="120"/>
        <w:ind w:left="0" w:right="-130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8F5F61" w:rsidRPr="009D2890" w:rsidRDefault="008F5F61" w:rsidP="008F5F61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9D2890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D2890">
        <w:rPr>
          <w:rFonts w:ascii="Angsana New" w:hAnsi="Angsana New"/>
          <w:sz w:val="28"/>
        </w:rPr>
        <w:t>2410 “</w:t>
      </w:r>
      <w:r w:rsidRPr="009D2890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>
        <w:rPr>
          <w:rFonts w:ascii="Angsana New" w:hAnsi="Angsana New" w:hint="cs"/>
          <w:sz w:val="28"/>
          <w:cs/>
        </w:rPr>
        <w:t xml:space="preserve">         </w:t>
      </w:r>
      <w:r w:rsidRPr="009D2890">
        <w:rPr>
          <w:rFonts w:ascii="Angsana New" w:hAnsi="Angsana New"/>
          <w:sz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>
        <w:rPr>
          <w:rFonts w:ascii="Angsana New" w:hAnsi="Angsana New"/>
          <w:sz w:val="28"/>
          <w:cs/>
        </w:rPr>
        <w:t>สอบทานอื่น การสอบทานนี้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</w:t>
      </w:r>
      <w:r>
        <w:rPr>
          <w:rFonts w:ascii="Angsana New" w:hAnsi="Angsana New"/>
          <w:sz w:val="28"/>
          <w:cs/>
        </w:rPr>
        <w:t>อมั่นว่าจะพบเรื่องที่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>มีนัยสำคัญทั้งหมดซึ่งอาจจะพบได้จากการตรวจสอบ ดังนั้นข้าพเจ้าจึงไม่อาจแสดงคว</w:t>
      </w:r>
      <w:r>
        <w:rPr>
          <w:rFonts w:ascii="Angsana New" w:hAnsi="Angsana New"/>
          <w:sz w:val="28"/>
          <w:cs/>
        </w:rPr>
        <w:t>ามเห็นต่อข้อมูลทางการเงิน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>ระหว่างกาลที่สอบทานได้</w:t>
      </w:r>
    </w:p>
    <w:p w:rsidR="007D1951" w:rsidRPr="0073204B" w:rsidRDefault="007D1951" w:rsidP="00FB4084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5C78E1" w:rsidRPr="008F5F61" w:rsidRDefault="008F5F61" w:rsidP="008F5F61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9D2890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eastAsia="SimSun" w:hAnsi="Angsana New"/>
          <w:sz w:val="28"/>
        </w:rPr>
        <w:t>34</w:t>
      </w:r>
      <w:r w:rsidRPr="00312657">
        <w:rPr>
          <w:rFonts w:ascii="Angsana New" w:eastAsia="SimSun" w:hAnsi="Angsana New"/>
          <w:sz w:val="28"/>
        </w:rPr>
        <w:t xml:space="preserve"> </w:t>
      </w:r>
      <w:r w:rsidRPr="009D2890">
        <w:rPr>
          <w:rFonts w:ascii="Angsana New" w:hAnsi="Angsana New"/>
          <w:sz w:val="28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:rsidR="00691CE3" w:rsidRPr="00265B3E" w:rsidRDefault="00691CE3" w:rsidP="007D1951">
      <w:pPr>
        <w:spacing w:before="120"/>
        <w:ind w:left="0" w:right="-125"/>
        <w:jc w:val="thaiDistribute"/>
        <w:rPr>
          <w:rFonts w:ascii="Angsana New" w:hAnsi="Angsana New"/>
          <w:sz w:val="4"/>
          <w:szCs w:val="4"/>
        </w:rPr>
      </w:pPr>
    </w:p>
    <w:p w:rsidR="00BA195A" w:rsidRDefault="00BA195A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29358A" w:rsidRPr="00FB4084" w:rsidRDefault="0029358A" w:rsidP="007D1951">
      <w:pPr>
        <w:spacing w:before="120"/>
        <w:ind w:left="0" w:right="-125"/>
        <w:jc w:val="thaiDistribute"/>
        <w:rPr>
          <w:rFonts w:ascii="Angsana New" w:hAnsi="Angsana New" w:hint="cs"/>
          <w:sz w:val="28"/>
        </w:rPr>
      </w:pPr>
    </w:p>
    <w:p w:rsidR="007D1951" w:rsidRPr="00A957A9" w:rsidRDefault="007D1951" w:rsidP="007D19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>(</w:t>
      </w:r>
      <w:r w:rsidR="003E1335">
        <w:rPr>
          <w:rFonts w:ascii="Angsana New" w:eastAsia="SimSun" w:hAnsi="Angsana New" w:hint="cs"/>
          <w:sz w:val="28"/>
          <w:cs/>
        </w:rPr>
        <w:t>นางสาว</w:t>
      </w:r>
      <w:r w:rsidR="003E1335" w:rsidRPr="003E1335">
        <w:rPr>
          <w:rFonts w:ascii="Angsana New" w:eastAsia="SimSun" w:hAnsi="Angsana New"/>
          <w:sz w:val="28"/>
          <w:cs/>
        </w:rPr>
        <w:t>กุลธิดา</w:t>
      </w:r>
      <w:r w:rsidR="003E1335">
        <w:rPr>
          <w:rFonts w:ascii="Angsana New" w:eastAsia="SimSun" w:hAnsi="Angsana New" w:hint="cs"/>
          <w:sz w:val="28"/>
          <w:cs/>
        </w:rPr>
        <w:t xml:space="preserve"> </w:t>
      </w:r>
      <w:r w:rsidR="003E1335" w:rsidRPr="003E1335">
        <w:rPr>
          <w:rFonts w:ascii="Angsana New" w:eastAsia="SimSun" w:hAnsi="Angsana New"/>
          <w:sz w:val="28"/>
          <w:cs/>
        </w:rPr>
        <w:t>ภาสุรกุล</w:t>
      </w:r>
      <w:r w:rsidRPr="00A957A9">
        <w:rPr>
          <w:rFonts w:ascii="Angsana New" w:hAnsi="Angsana New"/>
          <w:spacing w:val="0"/>
          <w:sz w:val="28"/>
          <w:cs/>
        </w:rPr>
        <w:t>)</w:t>
      </w:r>
    </w:p>
    <w:p w:rsidR="007D1951" w:rsidRPr="00A957A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3E1335">
        <w:rPr>
          <w:rFonts w:ascii="Angsana New" w:hAnsi="Angsana New"/>
          <w:spacing w:val="0"/>
          <w:sz w:val="28"/>
        </w:rPr>
        <w:t>5946</w:t>
      </w:r>
    </w:p>
    <w:p w:rsidR="007D1951" w:rsidRPr="00002A2C" w:rsidRDefault="007D1951" w:rsidP="00BB2D5C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002A2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E45FF9" w:rsidRDefault="007D1951" w:rsidP="0073204B">
      <w:pPr>
        <w:ind w:left="0"/>
        <w:jc w:val="left"/>
        <w:rPr>
          <w:rFonts w:ascii="Angsana New" w:hAnsi="Angsana New"/>
          <w:spacing w:val="0"/>
          <w:sz w:val="28"/>
        </w:rPr>
        <w:sectPr w:rsidR="00E45FF9" w:rsidSect="005C78E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418" w:bottom="783" w:left="1701" w:header="567" w:footer="337" w:gutter="0"/>
          <w:pgNumType w:start="1"/>
          <w:cols w:space="720"/>
          <w:titlePg/>
          <w:docGrid w:linePitch="272"/>
        </w:sectPr>
      </w:pPr>
      <w:r w:rsidRPr="00002A2C">
        <w:rPr>
          <w:rFonts w:ascii="Angsana New" w:hAnsi="Angsana New"/>
          <w:spacing w:val="0"/>
          <w:sz w:val="28"/>
          <w:cs/>
        </w:rPr>
        <w:t>กรุงเทพฯ</w:t>
      </w:r>
      <w:r w:rsidRPr="00002A2C">
        <w:rPr>
          <w:rFonts w:ascii="Angsana New" w:hAnsi="Angsana New" w:hint="cs"/>
          <w:spacing w:val="0"/>
          <w:sz w:val="28"/>
          <w:cs/>
        </w:rPr>
        <w:t xml:space="preserve"> </w:t>
      </w:r>
      <w:r w:rsidRPr="003E1335">
        <w:rPr>
          <w:rFonts w:ascii="Angsana New" w:hAnsi="Angsana New" w:hint="cs"/>
          <w:spacing w:val="0"/>
          <w:sz w:val="28"/>
          <w:cs/>
        </w:rPr>
        <w:t>วันที่</w:t>
      </w:r>
      <w:r w:rsidRPr="003E1335">
        <w:rPr>
          <w:rFonts w:ascii="Angsana New" w:hAnsi="Angsana New"/>
          <w:spacing w:val="0"/>
          <w:sz w:val="28"/>
          <w:cs/>
        </w:rPr>
        <w:t xml:space="preserve"> </w:t>
      </w:r>
      <w:r w:rsidR="003112B5" w:rsidRPr="003E1335">
        <w:rPr>
          <w:rFonts w:ascii="Angsana New" w:hAnsi="Angsana New"/>
          <w:spacing w:val="0"/>
          <w:sz w:val="28"/>
        </w:rPr>
        <w:t>1</w:t>
      </w:r>
      <w:r w:rsidR="003E1335" w:rsidRPr="003E1335">
        <w:rPr>
          <w:rFonts w:ascii="Angsana New" w:hAnsi="Angsana New"/>
          <w:spacing w:val="0"/>
          <w:sz w:val="28"/>
        </w:rPr>
        <w:t>3</w:t>
      </w:r>
      <w:r w:rsidR="005C78E1" w:rsidRPr="003E1335">
        <w:rPr>
          <w:rFonts w:ascii="Angsana New" w:hAnsi="Angsana New"/>
          <w:spacing w:val="0"/>
          <w:sz w:val="28"/>
        </w:rPr>
        <w:t xml:space="preserve"> </w:t>
      </w:r>
      <w:r w:rsidR="00C70C7B" w:rsidRPr="003E1335">
        <w:rPr>
          <w:rFonts w:ascii="Angsana New" w:hAnsi="Angsana New" w:hint="cs"/>
          <w:spacing w:val="0"/>
          <w:sz w:val="28"/>
          <w:cs/>
        </w:rPr>
        <w:t>สิงหาคม</w:t>
      </w:r>
      <w:r w:rsidR="00FB1A1C" w:rsidRPr="003E1335">
        <w:rPr>
          <w:rFonts w:ascii="Angsana New" w:hAnsi="Angsana New" w:hint="cs"/>
          <w:spacing w:val="0"/>
          <w:sz w:val="28"/>
          <w:cs/>
        </w:rPr>
        <w:t xml:space="preserve"> </w:t>
      </w:r>
      <w:r w:rsidR="00B74C5D">
        <w:rPr>
          <w:rFonts w:ascii="Angsana New" w:hAnsi="Angsana New"/>
          <w:spacing w:val="0"/>
          <w:sz w:val="28"/>
        </w:rPr>
        <w:t>256</w:t>
      </w:r>
      <w:r w:rsidR="00AE25E9">
        <w:rPr>
          <w:rFonts w:ascii="Angsana New" w:hAnsi="Angsana New"/>
          <w:spacing w:val="0"/>
          <w:sz w:val="28"/>
        </w:rPr>
        <w:t>7</w:t>
      </w: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002A2C" w:rsidRDefault="00002A2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B565C6" w:rsidRDefault="00B565C6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จำกัด (มหาชน) และบริษัทย่อย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งบการเงินระหว่างกาลและ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C2EDE" w:rsidRPr="009D7B36" w:rsidRDefault="005C3C80" w:rsidP="007C2EDE">
      <w:pPr>
        <w:ind w:left="0"/>
        <w:jc w:val="center"/>
        <w:rPr>
          <w:rFonts w:ascii="Angsana New" w:hAnsi="Angsana New"/>
          <w:sz w:val="28"/>
        </w:rPr>
      </w:pPr>
      <w:r w:rsidRPr="005C3C80">
        <w:rPr>
          <w:rFonts w:ascii="Angsana New" w:hAnsi="Angsana New"/>
          <w:sz w:val="28"/>
          <w:cs/>
        </w:rPr>
        <w:t xml:space="preserve">สำหรับงวดสามเดือนและหกเดือนสิ้นสุดวันที่ </w:t>
      </w:r>
      <w:r w:rsidRPr="005C3C80">
        <w:rPr>
          <w:rFonts w:ascii="Angsana New" w:hAnsi="Angsana New"/>
          <w:sz w:val="28"/>
        </w:rPr>
        <w:t xml:space="preserve">30 </w:t>
      </w:r>
      <w:r w:rsidRPr="005C3C80">
        <w:rPr>
          <w:rFonts w:ascii="Angsana New" w:hAnsi="Angsana New"/>
          <w:sz w:val="28"/>
          <w:cs/>
        </w:rPr>
        <w:t xml:space="preserve">มิถุนายน </w:t>
      </w:r>
      <w:r w:rsidR="0073204B">
        <w:rPr>
          <w:rFonts w:ascii="Angsana New" w:hAnsi="Angsana New"/>
          <w:sz w:val="28"/>
        </w:rPr>
        <w:t>2567</w:t>
      </w: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0A9" w:rsidRDefault="00B500A9">
      <w:r>
        <w:separator/>
      </w:r>
    </w:p>
  </w:endnote>
  <w:endnote w:type="continuationSeparator" w:id="0">
    <w:p w:rsidR="00B500A9" w:rsidRDefault="00B500A9">
      <w:r>
        <w:continuationSeparator/>
      </w:r>
    </w:p>
  </w:endnote>
  <w:endnote w:type="continuationNotice" w:id="1">
    <w:p w:rsidR="00B500A9" w:rsidRDefault="00B500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:rsidR="00C56448" w:rsidRDefault="00C56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 w:rsidR="0029358A"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0A9" w:rsidRDefault="00B500A9">
      <w:r>
        <w:separator/>
      </w:r>
    </w:p>
  </w:footnote>
  <w:footnote w:type="continuationSeparator" w:id="0">
    <w:p w:rsidR="00B500A9" w:rsidRDefault="00B500A9">
      <w:r>
        <w:continuationSeparator/>
      </w:r>
    </w:p>
  </w:footnote>
  <w:footnote w:type="continuationNotice" w:id="1">
    <w:p w:rsidR="00B500A9" w:rsidRDefault="00B500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335" w:rsidRDefault="003E13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335" w:rsidRDefault="003E13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2A2C"/>
    <w:rsid w:val="0000600D"/>
    <w:rsid w:val="00021471"/>
    <w:rsid w:val="000239AC"/>
    <w:rsid w:val="00026FF4"/>
    <w:rsid w:val="000305E0"/>
    <w:rsid w:val="00033360"/>
    <w:rsid w:val="00034EA5"/>
    <w:rsid w:val="00037B4C"/>
    <w:rsid w:val="00040BD8"/>
    <w:rsid w:val="00040EA2"/>
    <w:rsid w:val="00046653"/>
    <w:rsid w:val="00050F80"/>
    <w:rsid w:val="000516CE"/>
    <w:rsid w:val="0005536D"/>
    <w:rsid w:val="00055EF4"/>
    <w:rsid w:val="0005746E"/>
    <w:rsid w:val="000605BE"/>
    <w:rsid w:val="0006103B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A4B08"/>
    <w:rsid w:val="000C1EE9"/>
    <w:rsid w:val="000C6BAB"/>
    <w:rsid w:val="000D0A83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72DA"/>
    <w:rsid w:val="0012775C"/>
    <w:rsid w:val="00132804"/>
    <w:rsid w:val="0015078B"/>
    <w:rsid w:val="001578E1"/>
    <w:rsid w:val="00172511"/>
    <w:rsid w:val="00182A3C"/>
    <w:rsid w:val="00192D93"/>
    <w:rsid w:val="001A55B4"/>
    <w:rsid w:val="001B3730"/>
    <w:rsid w:val="001C1729"/>
    <w:rsid w:val="001C4646"/>
    <w:rsid w:val="001E3290"/>
    <w:rsid w:val="00203D8E"/>
    <w:rsid w:val="00206C27"/>
    <w:rsid w:val="00216562"/>
    <w:rsid w:val="00221414"/>
    <w:rsid w:val="00222262"/>
    <w:rsid w:val="0023042A"/>
    <w:rsid w:val="00230B6D"/>
    <w:rsid w:val="0023145B"/>
    <w:rsid w:val="00232090"/>
    <w:rsid w:val="00236332"/>
    <w:rsid w:val="00254A03"/>
    <w:rsid w:val="00257CF0"/>
    <w:rsid w:val="00265B3E"/>
    <w:rsid w:val="0026778E"/>
    <w:rsid w:val="00270E7D"/>
    <w:rsid w:val="002777AD"/>
    <w:rsid w:val="002842A4"/>
    <w:rsid w:val="002907D1"/>
    <w:rsid w:val="0029358A"/>
    <w:rsid w:val="002A200C"/>
    <w:rsid w:val="002B075F"/>
    <w:rsid w:val="002B25B7"/>
    <w:rsid w:val="002B5699"/>
    <w:rsid w:val="002C34B3"/>
    <w:rsid w:val="002E6759"/>
    <w:rsid w:val="003008EE"/>
    <w:rsid w:val="003009B4"/>
    <w:rsid w:val="0030368E"/>
    <w:rsid w:val="00304A27"/>
    <w:rsid w:val="00304B55"/>
    <w:rsid w:val="003112B5"/>
    <w:rsid w:val="003159C8"/>
    <w:rsid w:val="00316F82"/>
    <w:rsid w:val="003267BE"/>
    <w:rsid w:val="00330EDE"/>
    <w:rsid w:val="00336DDC"/>
    <w:rsid w:val="00345AB1"/>
    <w:rsid w:val="0035021D"/>
    <w:rsid w:val="003537B7"/>
    <w:rsid w:val="00354B0D"/>
    <w:rsid w:val="00371AB9"/>
    <w:rsid w:val="0037305B"/>
    <w:rsid w:val="003748CD"/>
    <w:rsid w:val="003811FA"/>
    <w:rsid w:val="00394AB9"/>
    <w:rsid w:val="0039632C"/>
    <w:rsid w:val="003A0700"/>
    <w:rsid w:val="003B3F59"/>
    <w:rsid w:val="003D0EAD"/>
    <w:rsid w:val="003D4935"/>
    <w:rsid w:val="003E1335"/>
    <w:rsid w:val="003F7661"/>
    <w:rsid w:val="00400D0D"/>
    <w:rsid w:val="00422755"/>
    <w:rsid w:val="00432103"/>
    <w:rsid w:val="00442744"/>
    <w:rsid w:val="00443783"/>
    <w:rsid w:val="004642DE"/>
    <w:rsid w:val="00470073"/>
    <w:rsid w:val="0047639E"/>
    <w:rsid w:val="004815DB"/>
    <w:rsid w:val="00485FE4"/>
    <w:rsid w:val="004901DB"/>
    <w:rsid w:val="004A30DA"/>
    <w:rsid w:val="004C130D"/>
    <w:rsid w:val="004C26E9"/>
    <w:rsid w:val="004D6005"/>
    <w:rsid w:val="004F5FCE"/>
    <w:rsid w:val="004F72B1"/>
    <w:rsid w:val="00500239"/>
    <w:rsid w:val="00503320"/>
    <w:rsid w:val="0051077E"/>
    <w:rsid w:val="0051231D"/>
    <w:rsid w:val="00514654"/>
    <w:rsid w:val="00522696"/>
    <w:rsid w:val="00550024"/>
    <w:rsid w:val="00551B79"/>
    <w:rsid w:val="00552297"/>
    <w:rsid w:val="00552F64"/>
    <w:rsid w:val="00555A01"/>
    <w:rsid w:val="005616A8"/>
    <w:rsid w:val="00561AAB"/>
    <w:rsid w:val="005758B3"/>
    <w:rsid w:val="005778F7"/>
    <w:rsid w:val="00593274"/>
    <w:rsid w:val="005A4292"/>
    <w:rsid w:val="005B264A"/>
    <w:rsid w:val="005B39FE"/>
    <w:rsid w:val="005B57AA"/>
    <w:rsid w:val="005C3C80"/>
    <w:rsid w:val="005C5C9E"/>
    <w:rsid w:val="005C78E1"/>
    <w:rsid w:val="005D6A00"/>
    <w:rsid w:val="005E2754"/>
    <w:rsid w:val="005E4004"/>
    <w:rsid w:val="005E7DC5"/>
    <w:rsid w:val="005F08AC"/>
    <w:rsid w:val="005F5AB4"/>
    <w:rsid w:val="005F64E4"/>
    <w:rsid w:val="006012A2"/>
    <w:rsid w:val="00601D03"/>
    <w:rsid w:val="0062011C"/>
    <w:rsid w:val="0062212B"/>
    <w:rsid w:val="00624543"/>
    <w:rsid w:val="00630B43"/>
    <w:rsid w:val="00633604"/>
    <w:rsid w:val="006340C8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4053"/>
    <w:rsid w:val="00691CC5"/>
    <w:rsid w:val="00691CE3"/>
    <w:rsid w:val="00695E44"/>
    <w:rsid w:val="00696571"/>
    <w:rsid w:val="006A03A5"/>
    <w:rsid w:val="006A624C"/>
    <w:rsid w:val="006B167D"/>
    <w:rsid w:val="006B3FA6"/>
    <w:rsid w:val="006B6620"/>
    <w:rsid w:val="006C0F7E"/>
    <w:rsid w:val="006C69B0"/>
    <w:rsid w:val="006D0602"/>
    <w:rsid w:val="006E2D12"/>
    <w:rsid w:val="006E322E"/>
    <w:rsid w:val="0070298A"/>
    <w:rsid w:val="007062B5"/>
    <w:rsid w:val="00711E83"/>
    <w:rsid w:val="007124E5"/>
    <w:rsid w:val="0071428F"/>
    <w:rsid w:val="00715900"/>
    <w:rsid w:val="00724665"/>
    <w:rsid w:val="00726574"/>
    <w:rsid w:val="0073204B"/>
    <w:rsid w:val="00732CFE"/>
    <w:rsid w:val="00736F0B"/>
    <w:rsid w:val="00743AE4"/>
    <w:rsid w:val="00743C37"/>
    <w:rsid w:val="00751DD1"/>
    <w:rsid w:val="00763374"/>
    <w:rsid w:val="0077072B"/>
    <w:rsid w:val="00770CA6"/>
    <w:rsid w:val="00770D2A"/>
    <w:rsid w:val="00784468"/>
    <w:rsid w:val="007905EF"/>
    <w:rsid w:val="007954B2"/>
    <w:rsid w:val="00797BD8"/>
    <w:rsid w:val="007A1080"/>
    <w:rsid w:val="007A1103"/>
    <w:rsid w:val="007A1BFE"/>
    <w:rsid w:val="007A34FF"/>
    <w:rsid w:val="007A6CAD"/>
    <w:rsid w:val="007B20E8"/>
    <w:rsid w:val="007B246C"/>
    <w:rsid w:val="007B26FF"/>
    <w:rsid w:val="007C0116"/>
    <w:rsid w:val="007C2EDE"/>
    <w:rsid w:val="007C784A"/>
    <w:rsid w:val="007D00C7"/>
    <w:rsid w:val="007D1951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4153F"/>
    <w:rsid w:val="008434FD"/>
    <w:rsid w:val="0085061A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B07D9"/>
    <w:rsid w:val="008B5623"/>
    <w:rsid w:val="008C408C"/>
    <w:rsid w:val="008C7F28"/>
    <w:rsid w:val="008D2A8F"/>
    <w:rsid w:val="008D341D"/>
    <w:rsid w:val="008D61D2"/>
    <w:rsid w:val="008D65F6"/>
    <w:rsid w:val="008E0A09"/>
    <w:rsid w:val="008F5F61"/>
    <w:rsid w:val="00903603"/>
    <w:rsid w:val="00910AE7"/>
    <w:rsid w:val="00913457"/>
    <w:rsid w:val="00920ABF"/>
    <w:rsid w:val="00921D46"/>
    <w:rsid w:val="0092217B"/>
    <w:rsid w:val="0092235C"/>
    <w:rsid w:val="00945C65"/>
    <w:rsid w:val="00946E13"/>
    <w:rsid w:val="009560A6"/>
    <w:rsid w:val="009718CA"/>
    <w:rsid w:val="009824F9"/>
    <w:rsid w:val="00982909"/>
    <w:rsid w:val="00993121"/>
    <w:rsid w:val="0099557C"/>
    <w:rsid w:val="009973A5"/>
    <w:rsid w:val="009A37FC"/>
    <w:rsid w:val="009B7B72"/>
    <w:rsid w:val="009C25D3"/>
    <w:rsid w:val="009D0F5F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5DB5"/>
    <w:rsid w:val="00A872A3"/>
    <w:rsid w:val="00A957A9"/>
    <w:rsid w:val="00AA5D13"/>
    <w:rsid w:val="00AB018C"/>
    <w:rsid w:val="00AB2238"/>
    <w:rsid w:val="00AB6168"/>
    <w:rsid w:val="00AB6B9C"/>
    <w:rsid w:val="00AC7B08"/>
    <w:rsid w:val="00AD78E8"/>
    <w:rsid w:val="00AE25E9"/>
    <w:rsid w:val="00AF5412"/>
    <w:rsid w:val="00AF6B11"/>
    <w:rsid w:val="00B02E98"/>
    <w:rsid w:val="00B12E9C"/>
    <w:rsid w:val="00B14017"/>
    <w:rsid w:val="00B23E1A"/>
    <w:rsid w:val="00B3382F"/>
    <w:rsid w:val="00B40903"/>
    <w:rsid w:val="00B437C6"/>
    <w:rsid w:val="00B500A9"/>
    <w:rsid w:val="00B50F6F"/>
    <w:rsid w:val="00B565C6"/>
    <w:rsid w:val="00B57397"/>
    <w:rsid w:val="00B61E4D"/>
    <w:rsid w:val="00B62C41"/>
    <w:rsid w:val="00B64A8F"/>
    <w:rsid w:val="00B651EB"/>
    <w:rsid w:val="00B71CB8"/>
    <w:rsid w:val="00B74C5D"/>
    <w:rsid w:val="00B81398"/>
    <w:rsid w:val="00B82C10"/>
    <w:rsid w:val="00B90F37"/>
    <w:rsid w:val="00B927C8"/>
    <w:rsid w:val="00B935EB"/>
    <w:rsid w:val="00B96F2E"/>
    <w:rsid w:val="00BA195A"/>
    <w:rsid w:val="00BA1E58"/>
    <w:rsid w:val="00BA6F4B"/>
    <w:rsid w:val="00BB2B8D"/>
    <w:rsid w:val="00BB2D5C"/>
    <w:rsid w:val="00BB37E4"/>
    <w:rsid w:val="00BB4EDC"/>
    <w:rsid w:val="00BC70E6"/>
    <w:rsid w:val="00BD0F9B"/>
    <w:rsid w:val="00BE586D"/>
    <w:rsid w:val="00BE700A"/>
    <w:rsid w:val="00BF5263"/>
    <w:rsid w:val="00BF579F"/>
    <w:rsid w:val="00BF59E0"/>
    <w:rsid w:val="00BF6E39"/>
    <w:rsid w:val="00C06803"/>
    <w:rsid w:val="00C10107"/>
    <w:rsid w:val="00C17485"/>
    <w:rsid w:val="00C30709"/>
    <w:rsid w:val="00C37030"/>
    <w:rsid w:val="00C41085"/>
    <w:rsid w:val="00C55EA9"/>
    <w:rsid w:val="00C56448"/>
    <w:rsid w:val="00C6048F"/>
    <w:rsid w:val="00C60519"/>
    <w:rsid w:val="00C62601"/>
    <w:rsid w:val="00C640F4"/>
    <w:rsid w:val="00C64E82"/>
    <w:rsid w:val="00C67882"/>
    <w:rsid w:val="00C70C7B"/>
    <w:rsid w:val="00C76749"/>
    <w:rsid w:val="00C8120D"/>
    <w:rsid w:val="00C8368A"/>
    <w:rsid w:val="00C93700"/>
    <w:rsid w:val="00C97323"/>
    <w:rsid w:val="00CA10E4"/>
    <w:rsid w:val="00CA2354"/>
    <w:rsid w:val="00CA7D17"/>
    <w:rsid w:val="00CB0B75"/>
    <w:rsid w:val="00CC324F"/>
    <w:rsid w:val="00CD0198"/>
    <w:rsid w:val="00CD0588"/>
    <w:rsid w:val="00CD4B74"/>
    <w:rsid w:val="00CE3F68"/>
    <w:rsid w:val="00CE5E25"/>
    <w:rsid w:val="00CF3B75"/>
    <w:rsid w:val="00CF3CB6"/>
    <w:rsid w:val="00D07DC5"/>
    <w:rsid w:val="00D135A3"/>
    <w:rsid w:val="00D145F5"/>
    <w:rsid w:val="00D16C32"/>
    <w:rsid w:val="00D20C40"/>
    <w:rsid w:val="00D21D24"/>
    <w:rsid w:val="00D24D30"/>
    <w:rsid w:val="00D31F69"/>
    <w:rsid w:val="00D41590"/>
    <w:rsid w:val="00D46F0D"/>
    <w:rsid w:val="00D507BC"/>
    <w:rsid w:val="00D547D2"/>
    <w:rsid w:val="00D55ADB"/>
    <w:rsid w:val="00D61D07"/>
    <w:rsid w:val="00D61F15"/>
    <w:rsid w:val="00D629C4"/>
    <w:rsid w:val="00D662E6"/>
    <w:rsid w:val="00D75691"/>
    <w:rsid w:val="00D767F9"/>
    <w:rsid w:val="00D83762"/>
    <w:rsid w:val="00D840F8"/>
    <w:rsid w:val="00D842FB"/>
    <w:rsid w:val="00DA5085"/>
    <w:rsid w:val="00DB5EF7"/>
    <w:rsid w:val="00DC63FD"/>
    <w:rsid w:val="00DC6F43"/>
    <w:rsid w:val="00DC7B29"/>
    <w:rsid w:val="00DD1904"/>
    <w:rsid w:val="00DD1969"/>
    <w:rsid w:val="00DD7A95"/>
    <w:rsid w:val="00DF1F2D"/>
    <w:rsid w:val="00DF5207"/>
    <w:rsid w:val="00DF6C21"/>
    <w:rsid w:val="00DF7BF4"/>
    <w:rsid w:val="00DF7C69"/>
    <w:rsid w:val="00E010D8"/>
    <w:rsid w:val="00E04DDE"/>
    <w:rsid w:val="00E1532D"/>
    <w:rsid w:val="00E15FD4"/>
    <w:rsid w:val="00E16126"/>
    <w:rsid w:val="00E21BA5"/>
    <w:rsid w:val="00E227B8"/>
    <w:rsid w:val="00E33416"/>
    <w:rsid w:val="00E4160D"/>
    <w:rsid w:val="00E43A39"/>
    <w:rsid w:val="00E44ABC"/>
    <w:rsid w:val="00E45FF9"/>
    <w:rsid w:val="00E4679E"/>
    <w:rsid w:val="00E51FE2"/>
    <w:rsid w:val="00E560EB"/>
    <w:rsid w:val="00E57EC6"/>
    <w:rsid w:val="00E60EC6"/>
    <w:rsid w:val="00E7302D"/>
    <w:rsid w:val="00E7303B"/>
    <w:rsid w:val="00E84734"/>
    <w:rsid w:val="00E857E6"/>
    <w:rsid w:val="00E93354"/>
    <w:rsid w:val="00E93F67"/>
    <w:rsid w:val="00E96EA3"/>
    <w:rsid w:val="00EA1C0C"/>
    <w:rsid w:val="00EA2BB2"/>
    <w:rsid w:val="00EA54BF"/>
    <w:rsid w:val="00EB1E77"/>
    <w:rsid w:val="00EB5711"/>
    <w:rsid w:val="00EC09E4"/>
    <w:rsid w:val="00EC130D"/>
    <w:rsid w:val="00EC17CF"/>
    <w:rsid w:val="00EC2FC2"/>
    <w:rsid w:val="00ED0557"/>
    <w:rsid w:val="00ED0AEA"/>
    <w:rsid w:val="00EE6C08"/>
    <w:rsid w:val="00EF030C"/>
    <w:rsid w:val="00EF11A0"/>
    <w:rsid w:val="00EF6C8C"/>
    <w:rsid w:val="00F20A05"/>
    <w:rsid w:val="00F237DD"/>
    <w:rsid w:val="00F32D2D"/>
    <w:rsid w:val="00F418E4"/>
    <w:rsid w:val="00F43C4B"/>
    <w:rsid w:val="00F50A63"/>
    <w:rsid w:val="00F610DF"/>
    <w:rsid w:val="00F6453E"/>
    <w:rsid w:val="00F66179"/>
    <w:rsid w:val="00F67753"/>
    <w:rsid w:val="00F72B8D"/>
    <w:rsid w:val="00F81E07"/>
    <w:rsid w:val="00F96E80"/>
    <w:rsid w:val="00FB1A1C"/>
    <w:rsid w:val="00FB36E5"/>
    <w:rsid w:val="00FB4084"/>
    <w:rsid w:val="00FD2EFC"/>
    <w:rsid w:val="00FD3A64"/>
    <w:rsid w:val="00FD7B64"/>
    <w:rsid w:val="00FF243B"/>
    <w:rsid w:val="00FF6440"/>
    <w:rsid w:val="00FF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77A50-F776-417D-994F-EA9AAA0BA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 w:bidi="th-TH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 w:bidi="th-TH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60</TotalTime>
  <Pages>2</Pages>
  <Words>321</Words>
  <Characters>1833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2150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Tipkanokwan Sorathaworn</cp:lastModifiedBy>
  <cp:revision>27</cp:revision>
  <cp:lastPrinted>2024-08-06T09:14:00Z</cp:lastPrinted>
  <dcterms:created xsi:type="dcterms:W3CDTF">2023-08-02T04:15:00Z</dcterms:created>
  <dcterms:modified xsi:type="dcterms:W3CDTF">2024-08-06T09:15:00Z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UseDefaultLanguage">
    <vt:bool>true</vt:bool>
  </op:property>
  <op:property fmtid="{D5CDD505-2E9C-101B-9397-08002B2CF9AE}" pid="3" name="LCID">
    <vt:i4>1054</vt:i4>
  </op:property>
  <op:property fmtid="{D5CDD505-2E9C-101B-9397-08002B2CF9AE}" pid="4" name="Version">
    <vt:i4>20</vt:i4>
  </op:property>
  <op:property fmtid="{D5CDD505-2E9C-101B-9397-08002B2CF9AE}" pid="5" name="tabName">
    <vt:lpwstr>TH</vt:lpwstr>
  </op:property>
  <op:property fmtid="{D5CDD505-2E9C-101B-9397-08002B2CF9AE}" pid="6" name="tabIndex">
    <vt:lpwstr/>
  </op:property>
  <op:property fmtid="{D5CDD505-2E9C-101B-9397-08002B2CF9AE}" pid="7" name="workpaperIndex">
    <vt:lpwstr>Z810.10</vt:lpwstr>
  </op:property>
</op:Properties>
</file>