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4E4F8D33" w:rsidR="00FC6BDF" w:rsidRPr="00184215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D04D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862F8">
        <w:rPr>
          <w:rFonts w:ascii="Angsana New" w:hAnsi="Angsana New"/>
          <w:sz w:val="32"/>
          <w:szCs w:val="32"/>
        </w:rPr>
        <w:t>3</w:t>
      </w:r>
      <w:r w:rsidR="000D04DE">
        <w:rPr>
          <w:rFonts w:ascii="Angsana New" w:hAnsi="Angsana New"/>
          <w:sz w:val="32"/>
          <w:szCs w:val="32"/>
        </w:rPr>
        <w:t xml:space="preserve">0 </w:t>
      </w:r>
      <w:r w:rsidR="000D04DE">
        <w:rPr>
          <w:rFonts w:ascii="Angsana New" w:hAnsi="Angsana New" w:hint="cs"/>
          <w:sz w:val="32"/>
          <w:szCs w:val="32"/>
          <w:cs/>
        </w:rPr>
        <w:t>มิถุนายน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756F9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B09E088" w14:textId="77777777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76BC1" w14:textId="7DB3A38B" w:rsidR="009760DE" w:rsidRPr="00582CFE" w:rsidRDefault="0058769C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3C14F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940816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940816">
        <w:rPr>
          <w:rFonts w:ascii="Angsana New" w:eastAsia="Calibri" w:hAnsi="Angsana New" w:hint="cs"/>
          <w:spacing w:val="-2"/>
          <w:sz w:val="30"/>
          <w:szCs w:val="30"/>
          <w:cs/>
        </w:rPr>
        <w:t>มิถุนายน</w:t>
      </w:r>
      <w:r w:rsidR="00F87BB6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40816" w:rsidRPr="003C1EB4">
        <w:rPr>
          <w:rFonts w:asciiTheme="majorBidi" w:hAnsiTheme="majorBidi" w:cstheme="majorBidi"/>
          <w:sz w:val="30"/>
          <w:szCs w:val="30"/>
        </w:rPr>
        <w:t>30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940816" w:rsidRPr="003C1EB4">
        <w:rPr>
          <w:rFonts w:asciiTheme="majorBidi" w:hAnsiTheme="majorBidi" w:cstheme="majorBidi"/>
          <w:sz w:val="30"/>
          <w:szCs w:val="30"/>
        </w:rPr>
        <w:t>256</w:t>
      </w:r>
      <w:r w:rsidR="00940816">
        <w:rPr>
          <w:rFonts w:asciiTheme="majorBidi" w:hAnsiTheme="majorBidi" w:cstheme="majorBidi"/>
          <w:sz w:val="30"/>
          <w:szCs w:val="30"/>
        </w:rPr>
        <w:t>7</w:t>
      </w:r>
      <w:r w:rsidR="00940816"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F87BB6"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 w:rsidR="00940816">
        <w:rPr>
          <w:rFonts w:ascii="Angsana New" w:eastAsia="Calibri" w:hAnsi="Angsana New" w:hint="cs"/>
          <w:spacing w:val="-2"/>
          <w:sz w:val="30"/>
          <w:szCs w:val="30"/>
          <w:cs/>
        </w:rPr>
        <w:t>หก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940816" w:rsidRPr="003C1EB4">
        <w:rPr>
          <w:rFonts w:asciiTheme="majorBidi" w:hAnsiTheme="majorBidi" w:cstheme="majorBidi"/>
          <w:sz w:val="30"/>
          <w:szCs w:val="30"/>
        </w:rPr>
        <w:t>30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46669">
        <w:rPr>
          <w:rFonts w:ascii="Angsana New" w:hAnsi="Angsana New" w:hint="cs"/>
          <w:sz w:val="30"/>
          <w:szCs w:val="30"/>
          <w:cs/>
        </w:rPr>
        <w:t>และ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A46669" w:rsidRPr="009D7222">
        <w:rPr>
          <w:rFonts w:ascii="Angsana New" w:hAnsi="Angsana New"/>
          <w:sz w:val="30"/>
          <w:szCs w:val="30"/>
        </w:rPr>
        <w:t>(</w:t>
      </w:r>
      <w:r w:rsidR="00A46669"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 w:rsidR="00297269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3A3470"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="009408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6669"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A46669">
        <w:rPr>
          <w:rFonts w:ascii="Angsana New" w:hAnsi="Angsana New" w:hint="cs"/>
          <w:sz w:val="30"/>
          <w:szCs w:val="30"/>
          <w:cs/>
        </w:rPr>
        <w:t>นำเสนอ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มาตรฐานการบัญชี ฉบับที่ </w:t>
      </w:r>
      <w:r w:rsidR="00A46669" w:rsidRPr="003B5AED">
        <w:rPr>
          <w:rFonts w:ascii="Angsana New" w:hAnsi="Angsana New"/>
          <w:spacing w:val="4"/>
          <w:sz w:val="30"/>
          <w:szCs w:val="30"/>
        </w:rPr>
        <w:t>34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="00AE2538">
        <w:rPr>
          <w:rFonts w:ascii="Angsana New" w:hAnsi="Angsana New"/>
          <w:spacing w:val="4"/>
          <w:sz w:val="30"/>
          <w:szCs w:val="30"/>
        </w:rPr>
        <w:t xml:space="preserve">            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5FA41BB4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Pr="008C1E96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26C33F12" w:rsidR="008A7795" w:rsidRDefault="008C582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C331FB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</w:t>
      </w:r>
      <w:r w:rsidR="00C331FB">
        <w:rPr>
          <w:rFonts w:ascii="Angsana New" w:hAnsi="Angsana New"/>
          <w:sz w:val="30"/>
          <w:szCs w:val="30"/>
        </w:rPr>
        <w:t>7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2303E217" w14:textId="77777777" w:rsidR="00900D91" w:rsidRDefault="00900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00CA104" w14:textId="5ABD160D" w:rsidR="00227B00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40C4A2D6" w14:textId="62B017A2" w:rsidR="00297269" w:rsidRPr="00297269" w:rsidRDefault="004F420F" w:rsidP="002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4E64CD">
        <w:rPr>
          <w:rFonts w:ascii="Angsana New" w:hAnsi="Angsana New"/>
          <w:b/>
          <w:bCs/>
          <w:sz w:val="30"/>
          <w:szCs w:val="30"/>
        </w:rPr>
        <w:t xml:space="preserve">30 </w:t>
      </w:r>
      <w:r w:rsidR="004E64CD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</w:p>
    <w:p w14:paraId="5D840FCD" w14:textId="6A891F64" w:rsidR="00FE437A" w:rsidRDefault="00184324" w:rsidP="0018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8190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184324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298638CA" wp14:editId="6F4DC76A">
            <wp:extent cx="6071004" cy="3783676"/>
            <wp:effectExtent l="0" t="0" r="635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454"/>
                    <a:stretch/>
                  </pic:blipFill>
                  <pic:spPr bwMode="auto">
                    <a:xfrm>
                      <a:off x="0" y="0"/>
                      <a:ext cx="6071468" cy="3783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6B9059" w14:textId="77777777" w:rsidR="0030451E" w:rsidRDefault="0030451E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C37456B" w14:textId="6CB95E82" w:rsidR="004E64CD" w:rsidRDefault="004E64CD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หก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0EC19F60" w14:textId="7A723E8B" w:rsidR="004E64CD" w:rsidRDefault="00184324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4324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0BD64FEA" wp14:editId="49858AE7">
            <wp:extent cx="6099175" cy="36849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68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255BC" w14:textId="77777777" w:rsidR="00900D91" w:rsidRDefault="00900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CA15CC6" w14:textId="76E75344" w:rsidR="004F420F" w:rsidRDefault="004F420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269559BC" w14:textId="77777777" w:rsidR="0074546E" w:rsidRDefault="0074546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6FDABC83" w14:textId="3423C4D8" w:rsidR="004F420F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800BC2">
        <w:rPr>
          <w:rFonts w:ascii="Angsana New" w:hAnsi="Angsana New"/>
          <w:b/>
          <w:bCs/>
          <w:sz w:val="30"/>
          <w:szCs w:val="30"/>
        </w:rPr>
        <w:t xml:space="preserve">30 </w:t>
      </w:r>
      <w:r w:rsidR="00800BC2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</w:p>
    <w:p w14:paraId="28D59668" w14:textId="0ACD42BA" w:rsidR="00987E48" w:rsidRPr="00987E48" w:rsidRDefault="008C1456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 w:rsidRPr="008C1456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7F859F8D" wp14:editId="4CE39A05">
            <wp:extent cx="6038850" cy="3906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r="989"/>
                    <a:stretch/>
                  </pic:blipFill>
                  <pic:spPr bwMode="auto">
                    <a:xfrm>
                      <a:off x="0" y="0"/>
                      <a:ext cx="6038850" cy="3906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9EFD96" w14:textId="0EE3130B" w:rsidR="004E64CD" w:rsidRDefault="004E64CD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หก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4E24A33A" w14:textId="2D358561" w:rsidR="004E64CD" w:rsidRDefault="008C1456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8C1456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94A9DBF" wp14:editId="6A0AAB10">
            <wp:extent cx="6099175" cy="39084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0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64CD" w:rsidSect="00673F00">
      <w:headerReference w:type="default" r:id="rId23"/>
      <w:footerReference w:type="default" r:id="rId24"/>
      <w:headerReference w:type="first" r:id="rId25"/>
      <w:footerReference w:type="first" r:id="rId26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2297" w14:textId="77777777" w:rsidR="00D2150B" w:rsidRDefault="00D2150B">
      <w:r>
        <w:separator/>
      </w:r>
    </w:p>
  </w:endnote>
  <w:endnote w:type="continuationSeparator" w:id="0">
    <w:p w14:paraId="5D079B2A" w14:textId="77777777" w:rsidR="00D2150B" w:rsidRDefault="00D2150B">
      <w:r>
        <w:continuationSeparator/>
      </w:r>
    </w:p>
  </w:endnote>
  <w:endnote w:type="continuationNotice" w:id="1">
    <w:p w14:paraId="19714C26" w14:textId="77777777" w:rsidR="00D2150B" w:rsidRDefault="00D215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900D91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6A8E" w14:textId="17C71952" w:rsidR="00B16281" w:rsidRPr="00673F00" w:rsidRDefault="00B16281" w:rsidP="00673F0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36700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1A2313" w14:textId="1173F3CF" w:rsidR="00900D91" w:rsidRPr="00900D91" w:rsidRDefault="00900D91" w:rsidP="00900D9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0D9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0D9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0D9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0D9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0D9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966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B33F99" w14:textId="17F8141A" w:rsidR="00900D91" w:rsidRPr="00900D91" w:rsidRDefault="00900D91" w:rsidP="00900D9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00D9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00D9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00D9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00D9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00D9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C599" w14:textId="77777777" w:rsidR="00D2150B" w:rsidRDefault="00D2150B">
      <w:r>
        <w:separator/>
      </w:r>
    </w:p>
  </w:footnote>
  <w:footnote w:type="continuationSeparator" w:id="0">
    <w:p w14:paraId="3138F707" w14:textId="77777777" w:rsidR="00D2150B" w:rsidRDefault="00D2150B">
      <w:r>
        <w:continuationSeparator/>
      </w:r>
    </w:p>
  </w:footnote>
  <w:footnote w:type="continuationNotice" w:id="1">
    <w:p w14:paraId="78D78702" w14:textId="77777777" w:rsidR="00D2150B" w:rsidRDefault="00D215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9AF1" w14:textId="77777777" w:rsidR="00900D91" w:rsidRDefault="00900D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77777777" w:rsid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61CB" w14:textId="60A43B4B" w:rsidR="00024B21" w:rsidRPr="00900D91" w:rsidRDefault="00024B21" w:rsidP="00024B21">
    <w:pPr>
      <w:rPr>
        <w:rFonts w:ascii="Angsana New" w:hAnsi="Angsana New"/>
        <w:sz w:val="32"/>
        <w:szCs w:val="32"/>
      </w:rPr>
    </w:pPr>
    <w:r w:rsidRPr="00900D91">
      <w:rPr>
        <w:noProof/>
      </w:rPr>
      <w:drawing>
        <wp:anchor distT="0" distB="0" distL="114300" distR="114300" simplePos="0" relativeHeight="251660289" behindDoc="0" locked="0" layoutInCell="1" allowOverlap="1" wp14:anchorId="37779E7A" wp14:editId="17839077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320349" w14:textId="2D49E9B7" w:rsidR="00B16281" w:rsidRDefault="00B16281" w:rsidP="00B16281">
    <w:pPr>
      <w:rPr>
        <w:rFonts w:ascii="Angsana New" w:hAnsi="Angsana New"/>
        <w:sz w:val="32"/>
        <w:szCs w:val="32"/>
      </w:rPr>
    </w:pPr>
  </w:p>
  <w:p w14:paraId="46A3717E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19C3D101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151C551F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6DAB0C23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7D5AF90C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7BE54779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1734CE5F" w14:textId="77777777" w:rsidR="00900D91" w:rsidRDefault="00900D91" w:rsidP="00B16281">
    <w:pPr>
      <w:rPr>
        <w:rFonts w:ascii="Angsana New" w:hAnsi="Angsana New"/>
        <w:sz w:val="32"/>
        <w:szCs w:val="32"/>
      </w:rPr>
    </w:pPr>
  </w:p>
  <w:p w14:paraId="58EA7920" w14:textId="77777777" w:rsidR="00900D91" w:rsidRPr="00900D91" w:rsidRDefault="00900D91" w:rsidP="00B16281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76F4" w14:textId="77777777" w:rsidR="00900D91" w:rsidRPr="00345798" w:rsidRDefault="00900D91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CC57" w14:textId="77777777" w:rsidR="00673F00" w:rsidRDefault="00673F00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B48B24D" w14:textId="77777777" w:rsidR="00900D91" w:rsidRDefault="00900D9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C9F89F" w14:textId="77777777" w:rsidR="00900D91" w:rsidRPr="00900D91" w:rsidRDefault="00900D9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B01D710" w14:textId="77777777" w:rsidR="00673F00" w:rsidRPr="00900D91" w:rsidRDefault="00673F00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61E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DE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3F00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DAA"/>
    <w:rsid w:val="00761F9D"/>
    <w:rsid w:val="00761FA2"/>
    <w:rsid w:val="00762369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3F47"/>
    <w:rsid w:val="0079402C"/>
    <w:rsid w:val="0079417D"/>
    <w:rsid w:val="007941EE"/>
    <w:rsid w:val="007949AB"/>
    <w:rsid w:val="00794F66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0D91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117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6C8"/>
    <w:rsid w:val="00EA67AE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3B"/>
    <w:rsid w:val="00F26994"/>
    <w:rsid w:val="00F26A79"/>
    <w:rsid w:val="00F26BD2"/>
    <w:rsid w:val="00F26CDC"/>
    <w:rsid w:val="00F27109"/>
    <w:rsid w:val="00F2721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63D503C2-89D1-4DEF-9DAF-F819009B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1039</TotalTime>
  <Pages>5</Pages>
  <Words>458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306</cp:revision>
  <cp:lastPrinted>2024-07-17T22:48:00Z</cp:lastPrinted>
  <dcterms:created xsi:type="dcterms:W3CDTF">2024-05-09T20:56:00Z</dcterms:created>
  <dcterms:modified xsi:type="dcterms:W3CDTF">2024-08-08T02:15:00Z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