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F1EF" w14:textId="77777777" w:rsidR="000300EB" w:rsidRPr="00184215" w:rsidRDefault="000300EB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320EC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31188242" w:rsidR="00CA0EE7" w:rsidRPr="00B24B12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62819C2E" w14:textId="2208D59B" w:rsidR="00FD6063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47F75D78" w14:textId="637CD6DC" w:rsidR="00C74E13" w:rsidRDefault="003331A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</w:t>
      </w:r>
    </w:p>
    <w:p w14:paraId="373F219A" w14:textId="11115F4C" w:rsidR="006E3B29" w:rsidRDefault="00FA2EDA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59C34C69" w:rsidR="00373D37" w:rsidRPr="006E3B29" w:rsidRDefault="006E3B29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E3B29">
        <w:rPr>
          <w:rFonts w:ascii="Angsana New" w:hAnsi="Angsana New"/>
          <w:sz w:val="30"/>
          <w:szCs w:val="30"/>
          <w:cs/>
        </w:rPr>
        <w:t>เงินปันผล</w:t>
      </w:r>
    </w:p>
    <w:p w14:paraId="1C2FD9E9" w14:textId="002F4B2E" w:rsidR="00373D37" w:rsidRPr="00245A6C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742804F" w14:textId="0EC96A0D" w:rsidR="005B5FA8" w:rsidRPr="00A239AF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666AEEB" w14:textId="5BAC0102" w:rsidR="003C45B9" w:rsidRDefault="005B5FA8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0AF947F" w14:textId="0ACEF1A6" w:rsidR="006161E5" w:rsidRDefault="006161E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C405335" w14:textId="77777777" w:rsidR="005B5FA8" w:rsidRPr="00C00174" w:rsidRDefault="005B5FA8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877D0D2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290194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E6C79" w14:textId="0379475F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4C5754">
        <w:rPr>
          <w:rFonts w:asciiTheme="majorBidi" w:hAnsiTheme="majorBidi" w:cstheme="majorBidi"/>
          <w:sz w:val="30"/>
          <w:szCs w:val="30"/>
        </w:rPr>
        <w:t xml:space="preserve">9 </w:t>
      </w:r>
      <w:r w:rsidR="004C575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C5754">
        <w:rPr>
          <w:rFonts w:ascii="Angsana New" w:hAnsi="Angsana New" w:hint="cs"/>
          <w:sz w:val="30"/>
          <w:szCs w:val="30"/>
          <w:cs/>
        </w:rPr>
        <w:t xml:space="preserve"> </w:t>
      </w:r>
      <w:r w:rsidR="00734B3D" w:rsidRPr="007B4922">
        <w:rPr>
          <w:rFonts w:asciiTheme="majorBidi" w:hAnsiTheme="majorBidi" w:cstheme="majorBidi"/>
          <w:sz w:val="30"/>
          <w:szCs w:val="30"/>
        </w:rPr>
        <w:t>256</w:t>
      </w:r>
      <w:r w:rsidR="00C331FB">
        <w:rPr>
          <w:rFonts w:asciiTheme="majorBidi" w:hAnsiTheme="majorBidi" w:cstheme="majorBidi"/>
          <w:sz w:val="30"/>
          <w:szCs w:val="30"/>
        </w:rPr>
        <w:t>7</w:t>
      </w:r>
    </w:p>
    <w:p w14:paraId="14BDBA89" w14:textId="4DD27620" w:rsidR="00B70BE2" w:rsidRPr="00345798" w:rsidRDefault="00B70BE2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9D4AA" w14:textId="2D1C4F82" w:rsidR="000300EB" w:rsidRPr="007B4922" w:rsidRDefault="00B70BE2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EA5EF" w14:textId="7A16014D" w:rsidR="00A65592" w:rsidRPr="007B492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139ED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F139ED">
        <w:rPr>
          <w:rFonts w:asciiTheme="majorBidi" w:hAnsiTheme="majorBidi" w:cstheme="majorBidi"/>
          <w:sz w:val="30"/>
          <w:szCs w:val="30"/>
        </w:rPr>
        <w:t xml:space="preserve">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C331FB">
        <w:rPr>
          <w:rFonts w:asciiTheme="majorBidi" w:hAnsiTheme="majorBidi" w:cstheme="majorBidi"/>
          <w:sz w:val="30"/>
          <w:szCs w:val="30"/>
        </w:rPr>
        <w:t>6</w:t>
      </w:r>
    </w:p>
    <w:p w14:paraId="47507F44" w14:textId="77777777" w:rsidR="00A65592" w:rsidRPr="00345798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2B71" w14:textId="60D2D73B" w:rsidR="00A6559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C331FB">
        <w:rPr>
          <w:rFonts w:asciiTheme="majorBidi" w:hAnsiTheme="majorBidi" w:cstheme="majorBidi"/>
          <w:sz w:val="30"/>
          <w:szCs w:val="30"/>
        </w:rPr>
        <w:t>6</w:t>
      </w:r>
    </w:p>
    <w:p w14:paraId="63D87B47" w14:textId="77777777" w:rsidR="001273BB" w:rsidRPr="006C3A27" w:rsidRDefault="001273BB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40C2D" w14:textId="32E01E8D" w:rsidR="001273BB" w:rsidRDefault="001273BB" w:rsidP="00320ECC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79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45361A8" w14:textId="39F95073" w:rsidR="00355145" w:rsidRPr="00345798" w:rsidRDefault="000702B6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45798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เมื่อวันที่</w:t>
      </w:r>
      <w:r w:rsidRPr="00345798">
        <w:rPr>
          <w:rFonts w:asciiTheme="majorBidi" w:hAnsiTheme="majorBidi" w:cstheme="majorBidi"/>
          <w:sz w:val="30"/>
          <w:szCs w:val="30"/>
        </w:rPr>
        <w:br/>
        <w:t xml:space="preserve">20 </w:t>
      </w:r>
      <w:r w:rsidRPr="00345798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345798">
        <w:rPr>
          <w:rFonts w:asciiTheme="majorBidi" w:hAnsiTheme="majorBidi" w:cstheme="majorBidi"/>
          <w:sz w:val="30"/>
          <w:szCs w:val="30"/>
        </w:rPr>
        <w:t xml:space="preserve"> 2566 </w:t>
      </w:r>
      <w:r w:rsidRPr="00345798">
        <w:rPr>
          <w:rFonts w:asciiTheme="majorBidi" w:hAnsiTheme="majorBidi" w:cstheme="majorBidi"/>
          <w:sz w:val="30"/>
          <w:szCs w:val="30"/>
          <w:cs/>
        </w:rPr>
        <w:t>บริษัทได้จดทะเบียนจัดตั้งบริษัทย่อย</w:t>
      </w:r>
      <w:r w:rsidRPr="00345798">
        <w:rPr>
          <w:rFonts w:asciiTheme="majorBidi" w:hAnsiTheme="majorBidi" w:cstheme="majorBidi"/>
          <w:sz w:val="30"/>
          <w:szCs w:val="30"/>
        </w:rPr>
        <w:t> (</w:t>
      </w:r>
      <w:r w:rsidRPr="00345798">
        <w:rPr>
          <w:rFonts w:asciiTheme="majorBidi" w:hAnsiTheme="majorBidi" w:cstheme="majorBidi"/>
          <w:sz w:val="30"/>
          <w:szCs w:val="30"/>
          <w:cs/>
        </w:rPr>
        <w:t>บริษัท เอ สยาม อินฟรา จำกัด)</w:t>
      </w:r>
      <w:r w:rsidRPr="00345798">
        <w:rPr>
          <w:rFonts w:asciiTheme="majorBidi" w:hAnsiTheme="majorBidi" w:cstheme="majorBidi"/>
          <w:sz w:val="30"/>
          <w:szCs w:val="30"/>
        </w:rPr>
        <w:t> </w:t>
      </w:r>
      <w:r w:rsidRPr="00345798">
        <w:rPr>
          <w:rFonts w:asciiTheme="majorBidi" w:hAnsiTheme="majorBidi" w:cstheme="majorBidi"/>
          <w:sz w:val="30"/>
          <w:szCs w:val="30"/>
          <w:cs/>
        </w:rPr>
        <w:t>ซึ่งดำเนินธุรกิจ</w:t>
      </w:r>
      <w:r w:rsidR="0094312D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</w:t>
      </w:r>
      <w:r w:rsidRPr="00345798">
        <w:rPr>
          <w:rFonts w:asciiTheme="majorBidi" w:hAnsiTheme="majorBidi" w:cstheme="majorBidi"/>
          <w:sz w:val="30"/>
          <w:szCs w:val="30"/>
          <w:cs/>
        </w:rPr>
        <w:t xml:space="preserve">ด้านการซ่อมแซม ปรับปรุงและเพิ่มความแข็งแรงโครงสร้างพื้นฐาน บริษัทจึงเริ่มมีการจัดทำงบการเงินรวมขึ้นเป็นครั้งแรกในปี </w:t>
      </w:r>
      <w:r w:rsidRPr="00345798">
        <w:rPr>
          <w:rFonts w:asciiTheme="majorBidi" w:hAnsiTheme="majorBidi" w:cstheme="majorBidi"/>
          <w:sz w:val="30"/>
          <w:szCs w:val="30"/>
        </w:rPr>
        <w:t xml:space="preserve">2566 </w:t>
      </w:r>
      <w:r w:rsidRPr="00345798">
        <w:rPr>
          <w:rFonts w:asciiTheme="majorBidi" w:hAnsiTheme="majorBidi" w:cstheme="majorBidi"/>
          <w:sz w:val="30"/>
          <w:szCs w:val="30"/>
          <w:cs/>
        </w:rPr>
        <w:t>โดยงบการเงินรวมได้รวมผลการดำเนินงานของบริษัทย่อยดังกล่าวตั้งแต่วันที่</w:t>
      </w:r>
      <w:r w:rsidRPr="00345798">
        <w:rPr>
          <w:rFonts w:asciiTheme="majorBidi" w:hAnsiTheme="majorBidi" w:cstheme="majorBidi"/>
          <w:sz w:val="30"/>
          <w:szCs w:val="30"/>
        </w:rPr>
        <w:t xml:space="preserve"> 20 </w:t>
      </w:r>
      <w:r w:rsidRPr="00345798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345798">
        <w:rPr>
          <w:rFonts w:asciiTheme="majorBidi" w:hAnsiTheme="majorBidi" w:cstheme="majorBidi"/>
          <w:sz w:val="30"/>
          <w:szCs w:val="30"/>
        </w:rPr>
        <w:t> 2566</w:t>
      </w:r>
    </w:p>
    <w:p w14:paraId="16837D7B" w14:textId="6B3B6E86" w:rsidR="00432770" w:rsidRPr="00345798" w:rsidRDefault="00432770" w:rsidP="00345798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006DBAF" w14:textId="77777777" w:rsidR="0025461D" w:rsidRDefault="0025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AFC933" w14:textId="7C291B3D" w:rsidR="00432770" w:rsidRPr="002530FF" w:rsidRDefault="000300EB" w:rsidP="009631A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3F67E8ED" w14:textId="77777777" w:rsidR="0025461D" w:rsidRPr="00247CB1" w:rsidRDefault="0025461D" w:rsidP="00345798">
      <w:pPr>
        <w:rPr>
          <w:rFonts w:asciiTheme="majorBidi" w:hAnsiTheme="majorBidi" w:cstheme="majorBidi"/>
          <w:cs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7"/>
        <w:gridCol w:w="270"/>
        <w:gridCol w:w="1104"/>
        <w:gridCol w:w="275"/>
        <w:gridCol w:w="1081"/>
        <w:gridCol w:w="245"/>
        <w:gridCol w:w="1087"/>
      </w:tblGrid>
      <w:tr w:rsidR="002F47FA" w:rsidRPr="002F47FA" w14:paraId="78EC45E4" w14:textId="77777777" w:rsidTr="002F47FA">
        <w:trPr>
          <w:tblHeader/>
        </w:trPr>
        <w:tc>
          <w:tcPr>
            <w:tcW w:w="2257" w:type="pct"/>
            <w:vAlign w:val="bottom"/>
          </w:tcPr>
          <w:p w14:paraId="7D1A0726" w14:textId="22AE520F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6A913F07" w14:textId="46B9B1DC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12BE40E" w14:textId="77777777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  <w:vAlign w:val="bottom"/>
          </w:tcPr>
          <w:p w14:paraId="6BD8D83B" w14:textId="77777777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7FA" w:rsidRPr="002F47FA" w14:paraId="43EB35D6" w14:textId="77777777" w:rsidTr="002F47FA">
        <w:trPr>
          <w:tblHeader/>
        </w:trPr>
        <w:tc>
          <w:tcPr>
            <w:tcW w:w="2257" w:type="pct"/>
            <w:vAlign w:val="bottom"/>
          </w:tcPr>
          <w:p w14:paraId="1B4242C7" w14:textId="77777777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5" w:type="pct"/>
          </w:tcPr>
          <w:p w14:paraId="489CB2CD" w14:textId="2965A06E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7E4FFE7" w14:textId="4E9BC335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8088503" w14:textId="773C85C6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9E3B12F" w14:textId="77777777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F1143E6" w14:textId="7E0873C2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2A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vAlign w:val="bottom"/>
          </w:tcPr>
          <w:p w14:paraId="246690A5" w14:textId="77777777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DC7C55D" w14:textId="37E6AB79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2A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F47FA" w:rsidRPr="002F47FA" w14:paraId="67152D2A" w14:textId="77777777" w:rsidTr="002F47FA">
        <w:trPr>
          <w:tblHeader/>
        </w:trPr>
        <w:tc>
          <w:tcPr>
            <w:tcW w:w="2257" w:type="pct"/>
            <w:vAlign w:val="bottom"/>
          </w:tcPr>
          <w:p w14:paraId="317D1D4C" w14:textId="77777777" w:rsidR="002F47FA" w:rsidRPr="002F47FA" w:rsidRDefault="002F47FA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27D9BC2F" w14:textId="573A2E3D" w:rsidR="002F47FA" w:rsidRPr="002F47FA" w:rsidRDefault="002F47FA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3627" w:rsidRPr="002F47FA" w14:paraId="758E94E3" w14:textId="77777777" w:rsidTr="002F47FA">
        <w:tc>
          <w:tcPr>
            <w:tcW w:w="2257" w:type="pct"/>
            <w:vAlign w:val="bottom"/>
          </w:tcPr>
          <w:p w14:paraId="461AC46F" w14:textId="3D1637D0" w:rsidR="00973627" w:rsidRPr="002F47FA" w:rsidRDefault="00973627" w:rsidP="002F47F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75" w:type="pct"/>
          </w:tcPr>
          <w:p w14:paraId="02A428EE" w14:textId="77777777" w:rsidR="00973627" w:rsidRPr="002F47FA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CE701E" w14:textId="72CECD3A" w:rsidR="00973627" w:rsidRPr="002F47FA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EEBCFB" w14:textId="11A89C35" w:rsidR="00973627" w:rsidRPr="002F47FA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496D0" w14:textId="77777777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6AA9B27" w14:textId="10FAD358" w:rsidR="00973627" w:rsidRPr="002F47FA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A0F0F17" w14:textId="77777777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EC2E315" w14:textId="0C7D6244" w:rsidR="00973627" w:rsidRPr="002F47FA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627" w:rsidRPr="002F47FA" w14:paraId="6C3EBD7D" w14:textId="77777777" w:rsidTr="002F47FA">
        <w:tc>
          <w:tcPr>
            <w:tcW w:w="2257" w:type="pct"/>
            <w:vAlign w:val="bottom"/>
          </w:tcPr>
          <w:p w14:paraId="79F2B6C2" w14:textId="412F8958" w:rsidR="00973627" w:rsidRPr="002F47FA" w:rsidRDefault="00973627" w:rsidP="002F47F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4338D9AD" w14:textId="77777777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156ECB" w14:textId="6EC2D380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5A18B3" w14:textId="57B00750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727E57" w14:textId="77777777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65BE6D" w14:textId="77777777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0F4727F4" w14:textId="77777777" w:rsidR="00973627" w:rsidRPr="008820A4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7D472A4" w14:textId="77777777" w:rsidR="00973627" w:rsidRPr="002F47FA" w:rsidRDefault="00973627" w:rsidP="0088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627" w:rsidRPr="002F47FA" w14:paraId="0B808704" w14:textId="77777777" w:rsidTr="002F47FA">
        <w:tc>
          <w:tcPr>
            <w:tcW w:w="2257" w:type="pct"/>
            <w:vAlign w:val="bottom"/>
          </w:tcPr>
          <w:p w14:paraId="3DF8624A" w14:textId="4D9436B3" w:rsidR="00973627" w:rsidRPr="002F47FA" w:rsidRDefault="00973627" w:rsidP="002F47F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5" w:type="pct"/>
          </w:tcPr>
          <w:p w14:paraId="608F7F93" w14:textId="521BC63A" w:rsidR="00973627" w:rsidRPr="00780BC6" w:rsidRDefault="00BA54D8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25,77</w:t>
            </w:r>
            <w:r w:rsidR="008F36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48E1B70" w14:textId="77039C48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DF90B6" w14:textId="72D87845" w:rsidR="00973627" w:rsidRPr="00780BC6" w:rsidRDefault="00A919D0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7B9F" w:rsidRPr="00780B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73627" w:rsidRPr="00780B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7B9F" w:rsidRPr="00780BC6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780B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7BFA289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DCB2487" w14:textId="4068E2C5" w:rsidR="00973627" w:rsidRPr="00780BC6" w:rsidRDefault="007E5ABC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25,758</w:t>
            </w:r>
          </w:p>
        </w:tc>
        <w:tc>
          <w:tcPr>
            <w:tcW w:w="131" w:type="pct"/>
            <w:vAlign w:val="bottom"/>
          </w:tcPr>
          <w:p w14:paraId="7545492C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E15202E" w14:textId="5308C2D5" w:rsidR="00973627" w:rsidRPr="00780BC6" w:rsidRDefault="00A919D0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7B9F" w:rsidRPr="00780BC6">
              <w:rPr>
                <w:rFonts w:asciiTheme="majorBidi" w:hAnsiTheme="majorBidi" w:cstheme="majorBidi"/>
                <w:sz w:val="30"/>
                <w:szCs w:val="30"/>
              </w:rPr>
              <w:t>8,475</w:t>
            </w:r>
          </w:p>
        </w:tc>
      </w:tr>
      <w:tr w:rsidR="00973627" w:rsidRPr="002F47FA" w14:paraId="144DD47A" w14:textId="77777777" w:rsidTr="002F47FA">
        <w:tc>
          <w:tcPr>
            <w:tcW w:w="2257" w:type="pct"/>
            <w:vAlign w:val="bottom"/>
          </w:tcPr>
          <w:p w14:paraId="5CC85322" w14:textId="78F591D3" w:rsidR="00973627" w:rsidRPr="002F47FA" w:rsidRDefault="00973627" w:rsidP="002F47F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</w:tcPr>
          <w:p w14:paraId="27590767" w14:textId="5C1BD1ED" w:rsidR="00973627" w:rsidRPr="00780BC6" w:rsidRDefault="00BA54D8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  <w:tc>
          <w:tcPr>
            <w:tcW w:w="144" w:type="pct"/>
          </w:tcPr>
          <w:p w14:paraId="5F9DE0C1" w14:textId="7C1E0955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2A1F6A" w14:textId="28AD2824" w:rsidR="00973627" w:rsidRPr="00780BC6" w:rsidRDefault="00857B9F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  <w:tc>
          <w:tcPr>
            <w:tcW w:w="147" w:type="pct"/>
          </w:tcPr>
          <w:p w14:paraId="4703D3BD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DED645" w14:textId="79FD5603" w:rsidR="00973627" w:rsidRPr="00780BC6" w:rsidRDefault="007E5ABC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  <w:tc>
          <w:tcPr>
            <w:tcW w:w="131" w:type="pct"/>
            <w:vAlign w:val="bottom"/>
          </w:tcPr>
          <w:p w14:paraId="17CF0264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B9B6A66" w14:textId="05BCF9A6" w:rsidR="00973627" w:rsidRPr="00780BC6" w:rsidRDefault="00857B9F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</w:tr>
      <w:tr w:rsidR="00973627" w:rsidRPr="002F47FA" w14:paraId="3FBFAD8B" w14:textId="77777777" w:rsidTr="008060DE">
        <w:tc>
          <w:tcPr>
            <w:tcW w:w="2257" w:type="pct"/>
            <w:vAlign w:val="bottom"/>
          </w:tcPr>
          <w:p w14:paraId="08DD04E5" w14:textId="2F470EA4" w:rsidR="00973627" w:rsidRPr="002F47FA" w:rsidRDefault="00973627" w:rsidP="002F47F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D78CE56" w14:textId="325149D0" w:rsidR="00973627" w:rsidRPr="00780BC6" w:rsidRDefault="00BA54D8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F69625E" w14:textId="1D7DC845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2117DFD" w14:textId="44C8F4C5" w:rsidR="00973627" w:rsidRPr="00780BC6" w:rsidRDefault="009F3BAF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41B209D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FBEE85F" w14:textId="06D9A442" w:rsidR="00973627" w:rsidRPr="00780BC6" w:rsidRDefault="007E5ABC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  <w:vAlign w:val="bottom"/>
          </w:tcPr>
          <w:p w14:paraId="09E56D57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1A05A94" w14:textId="00A98F3E" w:rsidR="00973627" w:rsidRPr="00780BC6" w:rsidRDefault="00D42CDB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73627" w:rsidRPr="002F47FA" w14:paraId="2A957B81" w14:textId="77777777" w:rsidTr="008060DE">
        <w:tc>
          <w:tcPr>
            <w:tcW w:w="2257" w:type="pct"/>
            <w:vAlign w:val="bottom"/>
          </w:tcPr>
          <w:p w14:paraId="377175CE" w14:textId="2A0F7EFB" w:rsidR="00973627" w:rsidRPr="002F47FA" w:rsidRDefault="00973627" w:rsidP="002F47F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229D086" w14:textId="0FFE21AA" w:rsidR="00973627" w:rsidRPr="00780BC6" w:rsidRDefault="00BA54D8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0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28,340</w:t>
            </w:r>
          </w:p>
        </w:tc>
        <w:tc>
          <w:tcPr>
            <w:tcW w:w="144" w:type="pct"/>
          </w:tcPr>
          <w:p w14:paraId="5DD1A3ED" w14:textId="1E90C031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6C11E2E" w14:textId="06210E7E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20,337</w:t>
            </w:r>
          </w:p>
        </w:tc>
        <w:tc>
          <w:tcPr>
            <w:tcW w:w="147" w:type="pct"/>
          </w:tcPr>
          <w:p w14:paraId="09AF82FC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0C0D5" w14:textId="448FF891" w:rsidR="00973627" w:rsidRPr="00780BC6" w:rsidRDefault="007E5ABC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28,320</w:t>
            </w:r>
          </w:p>
        </w:tc>
        <w:tc>
          <w:tcPr>
            <w:tcW w:w="131" w:type="pct"/>
            <w:vAlign w:val="bottom"/>
          </w:tcPr>
          <w:p w14:paraId="28328991" w14:textId="77777777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43F84" w14:textId="4E7987D4" w:rsidR="00973627" w:rsidRPr="00780BC6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20,327</w:t>
            </w:r>
          </w:p>
        </w:tc>
      </w:tr>
      <w:tr w:rsidR="00973627" w:rsidRPr="002F47FA" w14:paraId="0916F499" w14:textId="77777777" w:rsidTr="008060DE">
        <w:tc>
          <w:tcPr>
            <w:tcW w:w="2257" w:type="pct"/>
            <w:vAlign w:val="bottom"/>
          </w:tcPr>
          <w:p w14:paraId="43AFC174" w14:textId="2590C7F2" w:rsidR="00973627" w:rsidRPr="002F47FA" w:rsidRDefault="00973627" w:rsidP="002F47FA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7F286F7" w14:textId="77777777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FE84A4" w14:textId="09316B6A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89D64D1" w14:textId="3E535114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31926C" w14:textId="77777777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5DCB13AC" w14:textId="33663CFF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2BE908A" w14:textId="77777777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73BBDCEA" w14:textId="1D5A2EA8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627" w:rsidRPr="002F47FA" w14:paraId="39EBEED4" w14:textId="77777777" w:rsidTr="008060DE">
        <w:tc>
          <w:tcPr>
            <w:tcW w:w="2257" w:type="pct"/>
            <w:vAlign w:val="bottom"/>
          </w:tcPr>
          <w:p w14:paraId="50B24129" w14:textId="08850F4D" w:rsidR="00973627" w:rsidRPr="002F47FA" w:rsidRDefault="00973627" w:rsidP="00C8380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75" w:type="pct"/>
          </w:tcPr>
          <w:p w14:paraId="6997B87D" w14:textId="77777777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C3135A" w14:textId="3E309A2E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17AA8D8" w14:textId="73A8A2A9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C5656" w14:textId="77777777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shd w:val="clear" w:color="auto" w:fill="auto"/>
          </w:tcPr>
          <w:p w14:paraId="2379025A" w14:textId="743EC193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745BF9C1" w14:textId="77777777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078950C3" w14:textId="2775153F" w:rsidR="00973627" w:rsidRPr="002F47FA" w:rsidRDefault="0097362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627" w:rsidRPr="002F47FA" w14:paraId="47A908B5" w14:textId="77777777" w:rsidTr="008060DE">
        <w:tc>
          <w:tcPr>
            <w:tcW w:w="2257" w:type="pct"/>
            <w:vAlign w:val="bottom"/>
          </w:tcPr>
          <w:p w14:paraId="2B361861" w14:textId="51BCE26F" w:rsidR="00973627" w:rsidRPr="002F47FA" w:rsidRDefault="00973627" w:rsidP="00C838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5" w:type="pct"/>
          </w:tcPr>
          <w:p w14:paraId="5EA11CFD" w14:textId="2107EEEB" w:rsidR="00973627" w:rsidRPr="002F47FA" w:rsidRDefault="00317A47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635F18" w14:textId="7C8D952F" w:rsidR="00973627" w:rsidRPr="002F47FA" w:rsidRDefault="00973627" w:rsidP="0048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5520127" w14:textId="48CA1A12" w:rsidR="00973627" w:rsidRPr="002F47FA" w:rsidRDefault="00973627" w:rsidP="0048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2F47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6030CAF" w14:textId="77777777" w:rsidR="00973627" w:rsidRPr="002F47FA" w:rsidRDefault="00973627" w:rsidP="0048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shd w:val="clear" w:color="auto" w:fill="auto"/>
          </w:tcPr>
          <w:p w14:paraId="7E0A7567" w14:textId="4865663E" w:rsidR="00973627" w:rsidRPr="002F47FA" w:rsidRDefault="00317A47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246FCD5" w14:textId="77777777" w:rsidR="00973627" w:rsidRPr="002F47FA" w:rsidRDefault="00973627" w:rsidP="0048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285E6081" w14:textId="581A2C29" w:rsidR="00973627" w:rsidRPr="002F47FA" w:rsidRDefault="00973627" w:rsidP="0048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47F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2F47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C5754" w:rsidRPr="002F47FA" w14:paraId="1F71E467" w14:textId="77777777" w:rsidTr="00DB7E69">
        <w:trPr>
          <w:trHeight w:val="432"/>
        </w:trPr>
        <w:tc>
          <w:tcPr>
            <w:tcW w:w="2257" w:type="pct"/>
            <w:vAlign w:val="bottom"/>
          </w:tcPr>
          <w:p w14:paraId="3ABFEB69" w14:textId="6CC045CB" w:rsidR="004C5754" w:rsidRPr="002F47FA" w:rsidRDefault="004C5754" w:rsidP="00C8380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5" w:type="pct"/>
          </w:tcPr>
          <w:p w14:paraId="2BF039CC" w14:textId="08A29462" w:rsidR="004C5754" w:rsidRPr="00317A47" w:rsidRDefault="00C83807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4" w:type="pct"/>
          </w:tcPr>
          <w:p w14:paraId="274F882E" w14:textId="65E20BEC" w:rsidR="004C5754" w:rsidRPr="00317A47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FB6E4F2" w14:textId="60233683" w:rsidR="004C5754" w:rsidRPr="00317A47" w:rsidRDefault="00B22132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A47">
              <w:rPr>
                <w:rFonts w:asciiTheme="majorBidi" w:hAnsiTheme="majorBidi" w:cstheme="majorBidi"/>
                <w:sz w:val="30"/>
                <w:szCs w:val="30"/>
                <w:cs/>
              </w:rPr>
              <w:noBreakHyphen/>
            </w:r>
          </w:p>
        </w:tc>
        <w:tc>
          <w:tcPr>
            <w:tcW w:w="147" w:type="pct"/>
            <w:vAlign w:val="bottom"/>
          </w:tcPr>
          <w:p w14:paraId="567A14E5" w14:textId="77777777" w:rsidR="004C5754" w:rsidRPr="00317A47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4806E22" w14:textId="41EF214C" w:rsidR="004C5754" w:rsidRPr="00317A47" w:rsidRDefault="00317A47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6E0DD921" w14:textId="77777777" w:rsidR="004C5754" w:rsidRPr="00317A47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244FAB78" w14:textId="0DDD350F" w:rsidR="004C5754" w:rsidRPr="00317A47" w:rsidRDefault="00B22132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A47">
              <w:rPr>
                <w:rFonts w:asciiTheme="majorBidi" w:hAnsiTheme="majorBidi" w:cstheme="majorBidi"/>
                <w:sz w:val="30"/>
                <w:szCs w:val="30"/>
                <w:cs/>
              </w:rPr>
              <w:noBreakHyphen/>
            </w:r>
          </w:p>
        </w:tc>
      </w:tr>
    </w:tbl>
    <w:p w14:paraId="421513A8" w14:textId="77777777" w:rsidR="002F47FA" w:rsidRPr="00345798" w:rsidRDefault="002F47FA" w:rsidP="0034579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091"/>
        <w:gridCol w:w="270"/>
        <w:gridCol w:w="1088"/>
        <w:gridCol w:w="279"/>
        <w:gridCol w:w="1101"/>
        <w:gridCol w:w="247"/>
        <w:gridCol w:w="1065"/>
      </w:tblGrid>
      <w:tr w:rsidR="002F47FA" w:rsidRPr="007B4922" w14:paraId="2E52F6AE" w14:textId="77777777" w:rsidTr="002F47FA">
        <w:trPr>
          <w:tblHeader/>
        </w:trPr>
        <w:tc>
          <w:tcPr>
            <w:tcW w:w="2254" w:type="pct"/>
            <w:vAlign w:val="bottom"/>
          </w:tcPr>
          <w:p w14:paraId="3B9CD848" w14:textId="12FFC2BB" w:rsidR="003C14F2" w:rsidRPr="00345798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3227B287" w14:textId="6C96B1C6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6FD72C8" w14:textId="6CCDE71A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34294543" w14:textId="77777777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7FA" w:rsidRPr="007B4922" w14:paraId="12A0FEA5" w14:textId="77777777" w:rsidTr="002F47FA">
        <w:trPr>
          <w:tblHeader/>
        </w:trPr>
        <w:tc>
          <w:tcPr>
            <w:tcW w:w="2254" w:type="pct"/>
            <w:vAlign w:val="bottom"/>
          </w:tcPr>
          <w:p w14:paraId="3FCE34CC" w14:textId="31CC06E4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CC49CD" w14:textId="2B22238F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4D5E489" w14:textId="77777777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B6C8508" w14:textId="40D7962C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0C38398F" w14:textId="37F8B60B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04CEA1" w14:textId="1219F645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2777F2B9" w14:textId="77777777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75CD4" w14:textId="3EEB4938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F47FA" w:rsidRPr="007B4922" w14:paraId="1D4C8BB0" w14:textId="77777777" w:rsidTr="002F47FA">
        <w:trPr>
          <w:tblHeader/>
        </w:trPr>
        <w:tc>
          <w:tcPr>
            <w:tcW w:w="2254" w:type="pct"/>
            <w:vAlign w:val="bottom"/>
          </w:tcPr>
          <w:p w14:paraId="41E5E783" w14:textId="037405D2" w:rsidR="002F47FA" w:rsidRPr="00345798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3" w:type="pct"/>
          </w:tcPr>
          <w:p w14:paraId="2BEF55CC" w14:textId="64FDD52B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A42269C" w14:textId="77777777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428E17" w14:textId="29A8F24C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7BB3859" w14:textId="6D387738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6D5B85" w14:textId="7FC63F4E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725C9EBB" w14:textId="77777777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26C95" w14:textId="6B31B824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F47FA" w:rsidRPr="007B4922" w14:paraId="20B778D4" w14:textId="77777777" w:rsidTr="002F47FA">
        <w:trPr>
          <w:tblHeader/>
        </w:trPr>
        <w:tc>
          <w:tcPr>
            <w:tcW w:w="2254" w:type="pct"/>
            <w:vAlign w:val="bottom"/>
          </w:tcPr>
          <w:p w14:paraId="4555BA50" w14:textId="77777777" w:rsidR="002F47FA" w:rsidRPr="00345798" w:rsidRDefault="002F47FA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04D955A6" w14:textId="06D02EA7" w:rsidR="002F47FA" w:rsidRPr="007B4922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7FA" w:rsidRPr="007B4922" w14:paraId="6754F3A8" w14:textId="77777777" w:rsidTr="002F47FA">
        <w:tc>
          <w:tcPr>
            <w:tcW w:w="2254" w:type="pct"/>
          </w:tcPr>
          <w:p w14:paraId="39A32758" w14:textId="5B91DDFF" w:rsidR="002F47FA" w:rsidRPr="00F640A3" w:rsidRDefault="002F47FA" w:rsidP="002F47F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583" w:type="pct"/>
          </w:tcPr>
          <w:p w14:paraId="43293C00" w14:textId="77777777" w:rsidR="002F47FA" w:rsidRPr="007B4922" w:rsidRDefault="002F47FA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83585" w14:textId="77777777" w:rsidR="002F47FA" w:rsidRPr="007B4922" w:rsidRDefault="002F47FA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9E7F6D" w14:textId="70317D13" w:rsidR="002F47FA" w:rsidRPr="007B4922" w:rsidRDefault="002F47FA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FEFAE75" w14:textId="229B8DE0" w:rsidR="002F47FA" w:rsidRPr="007B4922" w:rsidRDefault="002F47FA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048BE8" w14:textId="77777777" w:rsidR="002F47FA" w:rsidRPr="007B4922" w:rsidRDefault="002F47FA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E780F1C" w14:textId="77777777" w:rsidR="002F47FA" w:rsidRPr="007B4922" w:rsidRDefault="002F47FA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EE8781D" w14:textId="77777777" w:rsidR="002F47FA" w:rsidRPr="007B4922" w:rsidRDefault="002F47FA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5754" w:rsidRPr="007B4922" w14:paraId="25557776" w14:textId="77777777" w:rsidTr="002F47FA">
        <w:tc>
          <w:tcPr>
            <w:tcW w:w="2254" w:type="pct"/>
          </w:tcPr>
          <w:p w14:paraId="666F746B" w14:textId="451162A3" w:rsidR="004C5754" w:rsidRPr="00DA12E7" w:rsidRDefault="004C5754" w:rsidP="004C575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CD22D4C" w14:textId="4F505AC6" w:rsidR="004C5754" w:rsidRPr="00F640A3" w:rsidRDefault="002C6D06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20A331" w14:textId="77777777" w:rsidR="004C5754" w:rsidRPr="00F640A3" w:rsidRDefault="004C5754" w:rsidP="006F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D213577" w14:textId="45D5C782" w:rsidR="004C5754" w:rsidRPr="000B0033" w:rsidRDefault="00281B8B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0CE594" w14:textId="77777777" w:rsidR="004C5754" w:rsidRPr="00F640A3" w:rsidRDefault="004C5754" w:rsidP="006F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FD04650" w14:textId="59EC9C72" w:rsidR="004C5754" w:rsidRPr="00F640A3" w:rsidRDefault="002C6D06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4266C76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11BDF63" w14:textId="3F07E081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1,552</w:t>
            </w:r>
          </w:p>
        </w:tc>
      </w:tr>
      <w:tr w:rsidR="004C5754" w:rsidRPr="007B4922" w14:paraId="7BECB3DE" w14:textId="77777777" w:rsidTr="002F47FA">
        <w:trPr>
          <w:trHeight w:hRule="exact" w:val="397"/>
        </w:trPr>
        <w:tc>
          <w:tcPr>
            <w:tcW w:w="2254" w:type="pct"/>
          </w:tcPr>
          <w:p w14:paraId="1B2E2699" w14:textId="77777777" w:rsidR="004C5754" w:rsidRPr="00345798" w:rsidRDefault="004C5754" w:rsidP="004C575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48B7893" w14:textId="77777777" w:rsidR="004C5754" w:rsidRPr="007E7BDF" w:rsidRDefault="004C5754" w:rsidP="004863A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9D73B3" w14:textId="77777777" w:rsidR="004C5754" w:rsidRPr="007E7BDF" w:rsidRDefault="004C5754" w:rsidP="004863A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46C5AC5" w14:textId="77777777" w:rsidR="004C5754" w:rsidRPr="007E7BDF" w:rsidRDefault="004C5754" w:rsidP="004863A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E2E8A5" w14:textId="77777777" w:rsidR="004C5754" w:rsidRPr="007E7BDF" w:rsidRDefault="004C5754" w:rsidP="004863A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B03DACE" w14:textId="77777777" w:rsidR="004C5754" w:rsidRPr="007E7BDF" w:rsidRDefault="004C5754" w:rsidP="004863A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DEDFB03" w14:textId="77777777" w:rsidR="004C5754" w:rsidRPr="007E7BDF" w:rsidRDefault="004C5754" w:rsidP="004863A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DC36453" w14:textId="77777777" w:rsidR="004C5754" w:rsidRPr="007E7BDF" w:rsidRDefault="004C5754" w:rsidP="004863A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5754" w:rsidRPr="007B4922" w14:paraId="12B5D5CC" w14:textId="77777777" w:rsidTr="002F47FA">
        <w:tc>
          <w:tcPr>
            <w:tcW w:w="2254" w:type="pct"/>
          </w:tcPr>
          <w:p w14:paraId="0B4EECC4" w14:textId="12D17D9A" w:rsidR="004C5754" w:rsidRPr="00F640A3" w:rsidRDefault="004C5754" w:rsidP="004C5754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  <w:r w:rsidRPr="00F640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</w:tcPr>
          <w:p w14:paraId="6DDDE528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D1415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EE860D7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3D7F1A6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E5E231B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C758651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3AEC483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C5754" w:rsidRPr="007B4922" w14:paraId="133F1839" w14:textId="77777777" w:rsidTr="002F47FA">
        <w:tc>
          <w:tcPr>
            <w:tcW w:w="2254" w:type="pct"/>
            <w:vAlign w:val="bottom"/>
          </w:tcPr>
          <w:p w14:paraId="41146F70" w14:textId="7D3A75FE" w:rsidR="004C5754" w:rsidRPr="00F640A3" w:rsidRDefault="004C5754" w:rsidP="004C5754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803FBBF" w14:textId="0433B03D" w:rsidR="004C5754" w:rsidRPr="00F640A3" w:rsidRDefault="000A7CF0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  <w:r w:rsidRPr="000A7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4,432</w:t>
            </w:r>
          </w:p>
        </w:tc>
        <w:tc>
          <w:tcPr>
            <w:tcW w:w="144" w:type="pct"/>
          </w:tcPr>
          <w:p w14:paraId="4E20C550" w14:textId="77777777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6C9BFEBD" w14:textId="23890142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4,619</w:t>
            </w:r>
          </w:p>
        </w:tc>
        <w:tc>
          <w:tcPr>
            <w:tcW w:w="149" w:type="pct"/>
          </w:tcPr>
          <w:p w14:paraId="5BDDA2FB" w14:textId="0F8B4328" w:rsidR="004C5754" w:rsidRPr="00F640A3" w:rsidRDefault="004C5754" w:rsidP="0048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60C253CB" w14:textId="653AB194" w:rsidR="004C5754" w:rsidRPr="00F640A3" w:rsidRDefault="009B5AE5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A158012" w14:textId="77777777" w:rsidR="004C5754" w:rsidRPr="00F640A3" w:rsidRDefault="004C5754" w:rsidP="006F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45DEE68A" w14:textId="17BB77C0" w:rsidR="004C5754" w:rsidRPr="000B0033" w:rsidRDefault="004C5754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F2548D" w14:textId="5BA281E8" w:rsidR="00791999" w:rsidRPr="00345798" w:rsidRDefault="00791999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E4BEC65" w14:textId="77777777" w:rsidR="006C3A27" w:rsidRDefault="006C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6E4D1DE" w14:textId="5103F59F" w:rsidR="00943F14" w:rsidRPr="00C63D93" w:rsidRDefault="00F640A3" w:rsidP="00345798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 w:hint="cs"/>
          <w:cs/>
        </w:rPr>
        <w:t>ข้อมูลเงินลงทุน</w:t>
      </w:r>
    </w:p>
    <w:p w14:paraId="0CAC1064" w14:textId="77777777" w:rsidR="00DF6C58" w:rsidRPr="00DF6C58" w:rsidRDefault="00DF6C58" w:rsidP="00DF6C58"/>
    <w:tbl>
      <w:tblPr>
        <w:tblW w:w="94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99"/>
        <w:gridCol w:w="261"/>
        <w:gridCol w:w="720"/>
        <w:gridCol w:w="12"/>
        <w:gridCol w:w="249"/>
        <w:gridCol w:w="9"/>
        <w:gridCol w:w="876"/>
        <w:gridCol w:w="24"/>
        <w:gridCol w:w="225"/>
        <w:gridCol w:w="45"/>
        <w:gridCol w:w="1097"/>
        <w:gridCol w:w="26"/>
        <w:gridCol w:w="238"/>
        <w:gridCol w:w="26"/>
        <w:gridCol w:w="845"/>
        <w:gridCol w:w="9"/>
        <w:gridCol w:w="279"/>
        <w:gridCol w:w="936"/>
        <w:gridCol w:w="8"/>
      </w:tblGrid>
      <w:tr w:rsidR="00513905" w:rsidRPr="007B4922" w14:paraId="4B1CEC12" w14:textId="77777777" w:rsidTr="00F931B3">
        <w:trPr>
          <w:trHeight w:val="452"/>
          <w:tblHeader/>
        </w:trPr>
        <w:tc>
          <w:tcPr>
            <w:tcW w:w="2610" w:type="dxa"/>
            <w:shd w:val="clear" w:color="auto" w:fill="auto"/>
            <w:vAlign w:val="bottom"/>
          </w:tcPr>
          <w:p w14:paraId="430383C5" w14:textId="77777777" w:rsidR="00513905" w:rsidRPr="002F47FA" w:rsidRDefault="00513905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94" w:type="dxa"/>
            <w:gridSpan w:val="20"/>
            <w:shd w:val="clear" w:color="auto" w:fill="auto"/>
            <w:vAlign w:val="bottom"/>
          </w:tcPr>
          <w:p w14:paraId="076BBC21" w14:textId="3E323E82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6C58A0" w:rsidRPr="002F4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6C58A0"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905" w:rsidRPr="007B4922" w14:paraId="25D56F50" w14:textId="77777777" w:rsidTr="00F931B3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93C8A86" w14:textId="199D021B" w:rsidR="00513905" w:rsidRPr="002F47FA" w:rsidRDefault="00513905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F47F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th-TH"/>
              </w:rPr>
              <w:br w:type="page"/>
            </w:r>
            <w:r w:rsidRPr="002F47FA">
              <w:rPr>
                <w:rFonts w:asciiTheme="majorBidi" w:hAnsiTheme="majorBidi" w:cstheme="majorBidi"/>
                <w:bCs/>
                <w:i/>
                <w:iCs/>
                <w:spacing w:val="-6"/>
                <w:sz w:val="28"/>
                <w:szCs w:val="28"/>
                <w:cs/>
              </w:rPr>
              <w:t>ตราสาร</w:t>
            </w:r>
            <w:r w:rsidR="00643D73" w:rsidRPr="002F47FA">
              <w:rPr>
                <w:rFonts w:asciiTheme="majorBidi" w:hAnsiTheme="majorBidi" w:cstheme="majorBidi"/>
                <w:bCs/>
                <w:i/>
                <w:iCs/>
                <w:spacing w:val="-6"/>
                <w:sz w:val="28"/>
                <w:szCs w:val="28"/>
                <w:cs/>
              </w:rPr>
              <w:t>ทุน</w:t>
            </w:r>
            <w:r w:rsidRPr="002F47FA">
              <w:rPr>
                <w:rFonts w:asciiTheme="majorBidi" w:hAnsiTheme="majorBidi" w:cstheme="majorBidi"/>
                <w:bCs/>
                <w:i/>
                <w:iCs/>
                <w:spacing w:val="-6"/>
                <w:sz w:val="28"/>
                <w:szCs w:val="28"/>
                <w:cs/>
              </w:rPr>
              <w:t>และตราสาร</w:t>
            </w:r>
            <w:r w:rsidR="00643D73" w:rsidRPr="002F47FA">
              <w:rPr>
                <w:rFonts w:asciiTheme="majorBidi" w:hAnsiTheme="majorBidi" w:cstheme="majorBidi"/>
                <w:bCs/>
                <w:i/>
                <w:iCs/>
                <w:spacing w:val="-6"/>
                <w:sz w:val="28"/>
                <w:szCs w:val="28"/>
                <w:cs/>
              </w:rPr>
              <w:t>หนี้</w:t>
            </w:r>
            <w:r w:rsidRPr="002F47FA">
              <w:rPr>
                <w:rFonts w:asciiTheme="majorBidi" w:hAnsiTheme="majorBidi" w:cstheme="majorBidi"/>
                <w:bCs/>
                <w:i/>
                <w:iCs/>
                <w:spacing w:val="-6"/>
                <w:sz w:val="28"/>
                <w:szCs w:val="28"/>
                <w:cs/>
              </w:rPr>
              <w:t>ที่</w:t>
            </w:r>
            <w:r w:rsidR="00062FD5" w:rsidRPr="002F47FA">
              <w:rPr>
                <w:rFonts w:asciiTheme="majorBidi" w:hAnsiTheme="majorBidi" w:cstheme="majorBidi"/>
                <w:bCs/>
                <w:i/>
                <w:iCs/>
                <w:spacing w:val="-4"/>
                <w:sz w:val="28"/>
                <w:szCs w:val="28"/>
              </w:rPr>
              <w:br/>
            </w:r>
            <w:r w:rsidR="00062FD5" w:rsidRPr="007F05E4">
              <w:rPr>
                <w:rFonts w:asciiTheme="majorBidi" w:hAnsiTheme="majorBidi" w:cstheme="majorBidi"/>
                <w:bCs/>
                <w:i/>
                <w:iCs/>
                <w:spacing w:val="-8"/>
                <w:sz w:val="28"/>
                <w:szCs w:val="28"/>
              </w:rPr>
              <w:t xml:space="preserve">   </w:t>
            </w:r>
            <w:r w:rsidR="00062FD5" w:rsidRPr="007F05E4">
              <w:rPr>
                <w:rFonts w:asciiTheme="majorBidi" w:hAnsiTheme="majorBidi" w:cstheme="majorBidi"/>
                <w:bCs/>
                <w:i/>
                <w:iCs/>
                <w:spacing w:val="-8"/>
                <w:sz w:val="28"/>
                <w:szCs w:val="28"/>
                <w:cs/>
              </w:rPr>
              <w:t>อยู่</w:t>
            </w:r>
            <w:r w:rsidRPr="007F05E4">
              <w:rPr>
                <w:rFonts w:asciiTheme="majorBidi" w:hAnsiTheme="majorBidi" w:cstheme="majorBidi"/>
                <w:bCs/>
                <w:i/>
                <w:iCs/>
                <w:spacing w:val="-8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9ADA31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39B18DC0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2F47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14:paraId="6B97D3A4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9F3310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876C9A7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022C12B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0595C9F" w14:textId="77777777" w:rsidR="00513905" w:rsidRPr="002F47FA" w:rsidRDefault="00513905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F431CF9" w14:textId="371C1865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ปรับปรุง</w:t>
            </w:r>
            <w:r w:rsidR="00062FD5" w:rsidRPr="002F47F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2F47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</w:t>
            </w:r>
            <w:r w:rsidR="00F640A3" w:rsidRPr="002F47F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4" w:type="dxa"/>
            <w:gridSpan w:val="2"/>
            <w:vAlign w:val="bottom"/>
          </w:tcPr>
          <w:p w14:paraId="2CBB54CD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0" w:type="dxa"/>
            <w:gridSpan w:val="3"/>
            <w:shd w:val="clear" w:color="auto" w:fill="auto"/>
            <w:vAlign w:val="bottom"/>
          </w:tcPr>
          <w:p w14:paraId="29B0F5DF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4D524BD" w14:textId="77777777" w:rsidR="00513905" w:rsidRPr="002F47FA" w:rsidRDefault="00513905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5A8C7B33" w14:textId="77777777" w:rsidR="00064DE9" w:rsidRPr="002F47FA" w:rsidRDefault="00064DE9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FED835E" w14:textId="7BF20596" w:rsidR="00513905" w:rsidRPr="002F47FA" w:rsidRDefault="002F47FA" w:rsidP="002F4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513905" w:rsidRPr="007B4922" w14:paraId="71228677" w14:textId="77777777" w:rsidTr="00F931B3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081C1274" w14:textId="77777777" w:rsidR="00513905" w:rsidRPr="002F47FA" w:rsidRDefault="00513905" w:rsidP="002F47FA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4" w:type="dxa"/>
            <w:gridSpan w:val="20"/>
            <w:shd w:val="clear" w:color="auto" w:fill="auto"/>
            <w:vAlign w:val="bottom"/>
          </w:tcPr>
          <w:p w14:paraId="37FC9D12" w14:textId="77777777" w:rsidR="00513905" w:rsidRPr="002F47FA" w:rsidRDefault="00513905" w:rsidP="002F47FA">
            <w:pPr>
              <w:pStyle w:val="acctfourfigures"/>
              <w:tabs>
                <w:tab w:val="clear" w:pos="765"/>
              </w:tabs>
              <w:spacing w:line="240" w:lineRule="atLeast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F47F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3905" w:rsidRPr="007B4922" w14:paraId="51E722DE" w14:textId="77777777" w:rsidTr="003A26E7">
        <w:trPr>
          <w:trHeight w:val="20"/>
        </w:trPr>
        <w:tc>
          <w:tcPr>
            <w:tcW w:w="9404" w:type="dxa"/>
            <w:gridSpan w:val="21"/>
            <w:shd w:val="clear" w:color="auto" w:fill="auto"/>
            <w:vAlign w:val="bottom"/>
          </w:tcPr>
          <w:p w14:paraId="548D75A5" w14:textId="4B923BD4" w:rsidR="00513905" w:rsidRPr="002F47FA" w:rsidRDefault="00513905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A2572" w:rsidRPr="002F47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</w:tr>
      <w:tr w:rsidR="00513905" w:rsidRPr="007B4922" w14:paraId="7CCB22FD" w14:textId="77777777" w:rsidTr="00F931B3">
        <w:trPr>
          <w:trHeight w:val="257"/>
        </w:trPr>
        <w:tc>
          <w:tcPr>
            <w:tcW w:w="2610" w:type="dxa"/>
            <w:shd w:val="clear" w:color="auto" w:fill="auto"/>
            <w:vAlign w:val="bottom"/>
          </w:tcPr>
          <w:p w14:paraId="2B317604" w14:textId="77777777" w:rsidR="00513905" w:rsidRPr="002F47FA" w:rsidRDefault="00513905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10" w:type="dxa"/>
            <w:vAlign w:val="bottom"/>
          </w:tcPr>
          <w:p w14:paraId="2389495A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4CFC9A0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76E75A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6963492" w14:textId="77777777" w:rsidR="00513905" w:rsidRPr="002F47FA" w:rsidRDefault="00513905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B6BACD0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D1976E" w14:textId="77777777" w:rsidR="00513905" w:rsidRPr="002F47FA" w:rsidRDefault="00513905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FAB3825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695AD8C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shd w:val="clear" w:color="auto" w:fill="auto"/>
            <w:vAlign w:val="bottom"/>
          </w:tcPr>
          <w:p w14:paraId="572F9FFC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919755D" w14:textId="77777777" w:rsidR="00513905" w:rsidRPr="002F47FA" w:rsidRDefault="00513905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40B8636D" w14:textId="77777777" w:rsidR="00513905" w:rsidRPr="002F47FA" w:rsidRDefault="00513905" w:rsidP="00D933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572" w:rsidRPr="007B4922" w14:paraId="55AE1145" w14:textId="77777777" w:rsidTr="00F931B3">
        <w:tc>
          <w:tcPr>
            <w:tcW w:w="2610" w:type="dxa"/>
            <w:shd w:val="clear" w:color="auto" w:fill="auto"/>
            <w:vAlign w:val="bottom"/>
          </w:tcPr>
          <w:p w14:paraId="317D7189" w14:textId="19EC4961" w:rsidR="004A2572" w:rsidRPr="002F47FA" w:rsidRDefault="004A2572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3F2EB809" w14:textId="63E25886" w:rsidR="004A2572" w:rsidRPr="002F47FA" w:rsidRDefault="004A2572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640A3"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710E0" w14:textId="5C424F43" w:rsidR="004A2572" w:rsidRPr="002F47FA" w:rsidRDefault="0061516C" w:rsidP="00D933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>159,632</w:t>
            </w:r>
          </w:p>
        </w:tc>
        <w:tc>
          <w:tcPr>
            <w:tcW w:w="360" w:type="dxa"/>
            <w:gridSpan w:val="2"/>
            <w:vAlign w:val="bottom"/>
          </w:tcPr>
          <w:p w14:paraId="6D2F58E2" w14:textId="77777777" w:rsidR="004A2572" w:rsidRPr="002F47FA" w:rsidRDefault="004A2572" w:rsidP="00D933A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CB84" w14:textId="1EF795AC" w:rsidR="004A2572" w:rsidRPr="002F47FA" w:rsidRDefault="00BF050C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119,556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49952B5" w14:textId="77777777" w:rsidR="004A2572" w:rsidRPr="002F47FA" w:rsidRDefault="004A2572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B5BB" w14:textId="2664E88F" w:rsidR="004A2572" w:rsidRPr="00E87A80" w:rsidRDefault="00BF050C" w:rsidP="00AC7D78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2693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E87A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(149,44</w:t>
            </w:r>
            <w:r w:rsidR="008337DB" w:rsidRPr="00E87A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E87A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76A7D1" w14:textId="77777777" w:rsidR="004A2572" w:rsidRPr="002F47FA" w:rsidRDefault="004A2572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010D171" w14:textId="48AC0987" w:rsidR="004A2572" w:rsidRPr="002F47FA" w:rsidRDefault="00F2693B" w:rsidP="00E87A80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345" w:right="3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003FD810" w14:textId="77777777" w:rsidR="004A2572" w:rsidRPr="002F47FA" w:rsidRDefault="004A2572" w:rsidP="00D933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08287" w14:textId="1FF6A766" w:rsidR="004A2572" w:rsidRPr="002F47FA" w:rsidRDefault="00F2693B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210" w:right="5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25,792 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7AC4F09" w14:textId="77777777" w:rsidR="004A2572" w:rsidRPr="002F47FA" w:rsidRDefault="004A2572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D3E7" w14:textId="45CA24AE" w:rsidR="004A2572" w:rsidRPr="002F47FA" w:rsidRDefault="00F2693B" w:rsidP="00AC7D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155,540</w:t>
            </w:r>
          </w:p>
        </w:tc>
      </w:tr>
      <w:tr w:rsidR="004A2572" w:rsidRPr="007B4922" w14:paraId="68230A34" w14:textId="77777777" w:rsidTr="00F931B3">
        <w:tc>
          <w:tcPr>
            <w:tcW w:w="2610" w:type="dxa"/>
            <w:shd w:val="clear" w:color="auto" w:fill="auto"/>
            <w:vAlign w:val="bottom"/>
          </w:tcPr>
          <w:p w14:paraId="11D9616E" w14:textId="77777777" w:rsidR="004A2572" w:rsidRPr="002F47FA" w:rsidRDefault="004A2572" w:rsidP="002F47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78E0" w14:textId="5298566B" w:rsidR="004A2572" w:rsidRPr="002F47FA" w:rsidRDefault="004A2572" w:rsidP="00D933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516C" w:rsidRPr="002F4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1516C" w:rsidRPr="002F47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360" w:type="dxa"/>
            <w:gridSpan w:val="2"/>
            <w:vAlign w:val="bottom"/>
          </w:tcPr>
          <w:p w14:paraId="2AD900E5" w14:textId="77777777" w:rsidR="004A2572" w:rsidRPr="002F47FA" w:rsidRDefault="004A2572" w:rsidP="00D933A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40AA9" w14:textId="723F0F30" w:rsidR="004A2572" w:rsidRPr="002F47FA" w:rsidRDefault="00BF050C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119,556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019DB72" w14:textId="1E819EE3" w:rsidR="004A2572" w:rsidRPr="002F47FA" w:rsidRDefault="00BF050C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48D64" w14:textId="28F8780D" w:rsidR="004A2572" w:rsidRPr="002F47FA" w:rsidRDefault="00BF050C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(149,44</w:t>
            </w:r>
            <w:r w:rsidR="008337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B0FB29" w14:textId="77777777" w:rsidR="004A2572" w:rsidRPr="002F47FA" w:rsidRDefault="004A2572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38D3" w14:textId="0AF650D2" w:rsidR="004A2572" w:rsidRPr="002F47FA" w:rsidRDefault="00F2693B" w:rsidP="006F5D8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345" w:right="3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45B0C3D4" w14:textId="77777777" w:rsidR="004A2572" w:rsidRPr="002F47FA" w:rsidRDefault="004A2572" w:rsidP="00D933A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5794E" w14:textId="7077434F" w:rsidR="004A2572" w:rsidRPr="002F47FA" w:rsidRDefault="00F2693B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210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25,792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F1B5E48" w14:textId="77777777" w:rsidR="004A2572" w:rsidRPr="002F47FA" w:rsidRDefault="004A2572" w:rsidP="00D9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CBCB" w14:textId="5352192A" w:rsidR="004A2572" w:rsidRPr="002F47FA" w:rsidRDefault="00F2693B" w:rsidP="00D933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155,540</w:t>
            </w:r>
          </w:p>
        </w:tc>
      </w:tr>
      <w:tr w:rsidR="004A2572" w:rsidRPr="007B4922" w14:paraId="2C3EFE36" w14:textId="77777777" w:rsidTr="00F931B3">
        <w:trPr>
          <w:trHeight w:hRule="exact" w:val="288"/>
        </w:trPr>
        <w:tc>
          <w:tcPr>
            <w:tcW w:w="2610" w:type="dxa"/>
            <w:shd w:val="clear" w:color="auto" w:fill="auto"/>
            <w:vAlign w:val="bottom"/>
          </w:tcPr>
          <w:p w14:paraId="234B5677" w14:textId="21CCA3B8" w:rsidR="004A2572" w:rsidRPr="003A26E7" w:rsidRDefault="004A2572" w:rsidP="002F47FA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C40EA73" w14:textId="77777777" w:rsidR="004A2572" w:rsidRPr="002F47FA" w:rsidRDefault="004A2572" w:rsidP="002F47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16F01BE" w14:textId="77777777" w:rsidR="004A2572" w:rsidRPr="002F47FA" w:rsidRDefault="004A2572" w:rsidP="002F47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27FD6" w14:textId="77777777" w:rsidR="004A2572" w:rsidRPr="002F47FA" w:rsidRDefault="004A2572" w:rsidP="00AC7D7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right="-20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70EF5DB" w14:textId="77777777" w:rsidR="004A2572" w:rsidRPr="002F47FA" w:rsidRDefault="004A2572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FAB1FB" w14:textId="77777777" w:rsidR="004A2572" w:rsidRPr="002F47FA" w:rsidRDefault="004A2572" w:rsidP="00AC7D7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0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8ABD0F" w14:textId="77777777" w:rsidR="004A2572" w:rsidRPr="002F47FA" w:rsidRDefault="004A2572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14:paraId="7C8397E0" w14:textId="77777777" w:rsidR="004A2572" w:rsidRPr="002F47FA" w:rsidRDefault="004A2572" w:rsidP="002F47F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5F666BC0" w14:textId="77777777" w:rsidR="004A2572" w:rsidRPr="002F47FA" w:rsidRDefault="004A2572" w:rsidP="002F47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88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409CDB" w14:textId="77777777" w:rsidR="004A2572" w:rsidRPr="002F47FA" w:rsidRDefault="004A2572" w:rsidP="00AC7D7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210" w:right="-3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4CE8449" w14:textId="77777777" w:rsidR="004A2572" w:rsidRPr="002F47FA" w:rsidRDefault="004A2572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4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5886A" w14:textId="77777777" w:rsidR="004A2572" w:rsidRPr="003A26E7" w:rsidRDefault="004A2572" w:rsidP="002F47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0"/>
                <w:highlight w:val="lightGray"/>
              </w:rPr>
            </w:pPr>
          </w:p>
        </w:tc>
      </w:tr>
      <w:tr w:rsidR="004A2572" w:rsidRPr="007B4922" w14:paraId="1129A805" w14:textId="77777777" w:rsidTr="00F931B3">
        <w:tc>
          <w:tcPr>
            <w:tcW w:w="2610" w:type="dxa"/>
            <w:shd w:val="clear" w:color="auto" w:fill="auto"/>
            <w:vAlign w:val="bottom"/>
          </w:tcPr>
          <w:p w14:paraId="07AB1DD6" w14:textId="77777777" w:rsidR="004A2572" w:rsidRPr="002F47FA" w:rsidRDefault="004A2572" w:rsidP="002F47FA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810" w:type="dxa"/>
            <w:vAlign w:val="bottom"/>
          </w:tcPr>
          <w:p w14:paraId="4AA45868" w14:textId="77777777" w:rsidR="004A2572" w:rsidRPr="002F47FA" w:rsidRDefault="004A2572" w:rsidP="002F47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1DE07A6E" w14:textId="77777777" w:rsidR="004A2572" w:rsidRPr="002F47FA" w:rsidRDefault="004A2572" w:rsidP="002F47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C58FF9" w14:textId="77777777" w:rsidR="004A2572" w:rsidRPr="002F47FA" w:rsidRDefault="004A2572" w:rsidP="00AC7D7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20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1311E46" w14:textId="77777777" w:rsidR="004A2572" w:rsidRPr="002F47FA" w:rsidRDefault="004A2572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4631C99" w14:textId="77777777" w:rsidR="004A2572" w:rsidRPr="002F47FA" w:rsidRDefault="004A2572" w:rsidP="00AC7D7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right="-20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4D0A1F" w14:textId="77777777" w:rsidR="004A2572" w:rsidRPr="002F47FA" w:rsidRDefault="004A2572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97" w:type="dxa"/>
            <w:vAlign w:val="bottom"/>
          </w:tcPr>
          <w:p w14:paraId="1B8A4C30" w14:textId="77777777" w:rsidR="004A2572" w:rsidRPr="002F47FA" w:rsidRDefault="004A2572" w:rsidP="002F47F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39989E8" w14:textId="77777777" w:rsidR="004A2572" w:rsidRPr="002F47FA" w:rsidRDefault="004A2572" w:rsidP="002F47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880" w:type="dxa"/>
            <w:gridSpan w:val="3"/>
            <w:shd w:val="clear" w:color="auto" w:fill="auto"/>
            <w:vAlign w:val="bottom"/>
          </w:tcPr>
          <w:p w14:paraId="544C5329" w14:textId="77777777" w:rsidR="004A2572" w:rsidRPr="002F47FA" w:rsidRDefault="004A2572" w:rsidP="00AC7D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10" w:right="-3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F1F297C" w14:textId="77777777" w:rsidR="004A2572" w:rsidRPr="002F47FA" w:rsidRDefault="004A2572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39872881" w14:textId="77777777" w:rsidR="004A2572" w:rsidRPr="002F47FA" w:rsidRDefault="004A2572" w:rsidP="002F47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4A2572" w:rsidRPr="007B4922" w14:paraId="6D7C0DB3" w14:textId="77777777" w:rsidTr="00F931B3">
        <w:tc>
          <w:tcPr>
            <w:tcW w:w="2610" w:type="dxa"/>
            <w:shd w:val="clear" w:color="auto" w:fill="auto"/>
            <w:vAlign w:val="bottom"/>
          </w:tcPr>
          <w:p w14:paraId="308A6159" w14:textId="7F48C016" w:rsidR="004A2572" w:rsidRPr="002F47FA" w:rsidRDefault="004A2572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7BC040FE" w14:textId="6A8061CD" w:rsidR="004A2572" w:rsidRPr="002F47FA" w:rsidRDefault="004A2572" w:rsidP="002F47F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640A3"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810" w:type="dxa"/>
            <w:vAlign w:val="bottom"/>
          </w:tcPr>
          <w:p w14:paraId="198A52CD" w14:textId="643A4AA3" w:rsidR="004A2572" w:rsidRPr="00E87A80" w:rsidRDefault="0061516C" w:rsidP="007F05E4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E87A80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557,205</w:t>
            </w:r>
          </w:p>
        </w:tc>
        <w:tc>
          <w:tcPr>
            <w:tcW w:w="360" w:type="dxa"/>
            <w:gridSpan w:val="2"/>
            <w:vAlign w:val="bottom"/>
          </w:tcPr>
          <w:p w14:paraId="6A974621" w14:textId="77777777" w:rsidR="004A2572" w:rsidRPr="002F47FA" w:rsidRDefault="004A2572" w:rsidP="007F05E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6A6104" w14:textId="2DA8588B" w:rsidR="004A2572" w:rsidRPr="002F47FA" w:rsidRDefault="00E07E8E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6257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,039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418A80D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0F3CD25" w14:textId="199942AB" w:rsidR="004A2572" w:rsidRPr="00E87A80" w:rsidRDefault="00E07E8E" w:rsidP="00AC7D7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87A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(330,142)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11D6CA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0B69CEC4" w14:textId="0BBB89B2" w:rsidR="004A2572" w:rsidRPr="002F47FA" w:rsidRDefault="00E07E8E" w:rsidP="006F5D8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345" w:right="3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752DDE56" w14:textId="77777777" w:rsidR="004A2572" w:rsidRPr="002F47FA" w:rsidRDefault="004A2572" w:rsidP="007F05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shd w:val="clear" w:color="auto" w:fill="auto"/>
            <w:vAlign w:val="bottom"/>
          </w:tcPr>
          <w:p w14:paraId="7BB77EBA" w14:textId="14865E39" w:rsidR="004A2572" w:rsidRPr="002F47FA" w:rsidRDefault="00E07E8E" w:rsidP="00AC7D7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(25,792)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9859E94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26217B18" w14:textId="35B0613B" w:rsidR="004A2572" w:rsidRPr="002F47FA" w:rsidRDefault="00D4421E" w:rsidP="007F05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477,310</w:t>
            </w:r>
          </w:p>
        </w:tc>
      </w:tr>
      <w:tr w:rsidR="004A2572" w:rsidRPr="007B4922" w14:paraId="5C7178DC" w14:textId="77777777" w:rsidTr="00F931B3">
        <w:tc>
          <w:tcPr>
            <w:tcW w:w="2610" w:type="dxa"/>
            <w:shd w:val="clear" w:color="auto" w:fill="auto"/>
            <w:vAlign w:val="bottom"/>
          </w:tcPr>
          <w:p w14:paraId="634D7D00" w14:textId="37668187" w:rsidR="004A2572" w:rsidRPr="002F47FA" w:rsidRDefault="004A2572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</w:t>
            </w:r>
          </w:p>
          <w:p w14:paraId="2EC1611D" w14:textId="7283E8F6" w:rsidR="004A2572" w:rsidRPr="002F47FA" w:rsidRDefault="004A2572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14AEA"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ด้วย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66B27587" w14:textId="190EE2D5" w:rsidR="004A2572" w:rsidRPr="002F47FA" w:rsidRDefault="004A2572" w:rsidP="002F47F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14AEA"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753B68C" w14:textId="62A4C98D" w:rsidR="004A2572" w:rsidRPr="002F47FA" w:rsidRDefault="0061516C" w:rsidP="007F05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45,850</w:t>
            </w:r>
          </w:p>
        </w:tc>
        <w:tc>
          <w:tcPr>
            <w:tcW w:w="360" w:type="dxa"/>
            <w:gridSpan w:val="2"/>
            <w:vAlign w:val="bottom"/>
          </w:tcPr>
          <w:p w14:paraId="118F1864" w14:textId="77777777" w:rsidR="004A2572" w:rsidRPr="002F47FA" w:rsidRDefault="004A2572" w:rsidP="007F05E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76DA6" w14:textId="0503E935" w:rsidR="004A2572" w:rsidRPr="002F47FA" w:rsidRDefault="006F5D8E" w:rsidP="00E87A80">
            <w:pPr>
              <w:pStyle w:val="acctfourfigures"/>
              <w:tabs>
                <w:tab w:val="clear" w:pos="765"/>
                <w:tab w:val="decimal" w:pos="-22"/>
              </w:tabs>
              <w:spacing w:line="240" w:lineRule="atLeast"/>
              <w:ind w:left="-345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726516B" w14:textId="77777777" w:rsidR="004A2572" w:rsidRPr="006F5D8E" w:rsidRDefault="004A2572" w:rsidP="006F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E6716" w14:textId="20F5AB5B" w:rsidR="004A2572" w:rsidRPr="002F47FA" w:rsidRDefault="00E07E8E" w:rsidP="00AC7D7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(14,481)  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95A270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2858EA9" w14:textId="3E82AD37" w:rsidR="004A2572" w:rsidRPr="002F47FA" w:rsidRDefault="00E07E8E" w:rsidP="007F05E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(2,342)</w:t>
            </w:r>
          </w:p>
        </w:tc>
        <w:tc>
          <w:tcPr>
            <w:tcW w:w="264" w:type="dxa"/>
            <w:gridSpan w:val="2"/>
            <w:vAlign w:val="bottom"/>
          </w:tcPr>
          <w:p w14:paraId="18BEB97F" w14:textId="77777777" w:rsidR="004A2572" w:rsidRPr="002F47FA" w:rsidRDefault="004A2572" w:rsidP="007F05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EF747" w14:textId="053D050F" w:rsidR="004A2572" w:rsidRPr="002F47FA" w:rsidRDefault="00E07E8E" w:rsidP="00E62B25">
            <w:pPr>
              <w:pStyle w:val="acctfourfigures"/>
              <w:tabs>
                <w:tab w:val="clear" w:pos="765"/>
                <w:tab w:val="decimal" w:pos="-30"/>
              </w:tabs>
              <w:spacing w:line="240" w:lineRule="atLeast"/>
              <w:ind w:left="-21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FC15D32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13169" w14:textId="7D3F5D2C" w:rsidR="004A2572" w:rsidRPr="002F47FA" w:rsidRDefault="00D4421E" w:rsidP="007F05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29,027</w:t>
            </w:r>
          </w:p>
        </w:tc>
      </w:tr>
      <w:tr w:rsidR="004A2572" w:rsidRPr="007B4922" w14:paraId="32AB0BED" w14:textId="77777777" w:rsidTr="00F931B3">
        <w:tc>
          <w:tcPr>
            <w:tcW w:w="2610" w:type="dxa"/>
            <w:shd w:val="clear" w:color="auto" w:fill="auto"/>
            <w:vAlign w:val="bottom"/>
          </w:tcPr>
          <w:p w14:paraId="08368976" w14:textId="77777777" w:rsidR="004A2572" w:rsidRPr="002F47FA" w:rsidRDefault="004A2572" w:rsidP="002F47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418CF" w14:textId="480D4771" w:rsidR="004A2572" w:rsidRPr="002F47FA" w:rsidRDefault="0061516C" w:rsidP="007F05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360" w:type="dxa"/>
            <w:gridSpan w:val="2"/>
            <w:vAlign w:val="bottom"/>
          </w:tcPr>
          <w:p w14:paraId="627885BA" w14:textId="77777777" w:rsidR="004A2572" w:rsidRPr="002F47FA" w:rsidRDefault="004A2572" w:rsidP="007F05E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F2A2E" w14:textId="5CFD12F2" w:rsidR="004A2572" w:rsidRPr="002F47FA" w:rsidRDefault="00E07E8E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</w:t>
            </w:r>
            <w:r w:rsidR="006257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,039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EF1F8FC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99FF4" w14:textId="1A939411" w:rsidR="004A2572" w:rsidRPr="002F47FA" w:rsidRDefault="00E07E8E" w:rsidP="00AC7D7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</w:t>
            </w:r>
            <w:r w:rsidR="009000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4,623)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AA4D9F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0C1DF" w14:textId="6B36AF90" w:rsidR="004A2572" w:rsidRPr="002F47FA" w:rsidRDefault="00E07E8E" w:rsidP="007F05E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(2,342)</w:t>
            </w:r>
          </w:p>
        </w:tc>
        <w:tc>
          <w:tcPr>
            <w:tcW w:w="264" w:type="dxa"/>
            <w:gridSpan w:val="2"/>
            <w:vAlign w:val="bottom"/>
          </w:tcPr>
          <w:p w14:paraId="24CA848B" w14:textId="77777777" w:rsidR="004A2572" w:rsidRPr="002F47FA" w:rsidRDefault="004A2572" w:rsidP="007F05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B9E25" w14:textId="5A99360E" w:rsidR="004A2572" w:rsidRPr="002F47FA" w:rsidRDefault="00E07E8E" w:rsidP="00AC7D78">
            <w:pPr>
              <w:pStyle w:val="acctfourfigures"/>
              <w:tabs>
                <w:tab w:val="clear" w:pos="765"/>
              </w:tabs>
              <w:spacing w:line="240" w:lineRule="atLeast"/>
              <w:ind w:left="-21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(25,792)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7FE9628" w14:textId="77777777" w:rsidR="004A2572" w:rsidRPr="002F47FA" w:rsidRDefault="004A2572" w:rsidP="007F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35685" w14:textId="61EE4CC4" w:rsidR="004A2572" w:rsidRPr="002F47FA" w:rsidRDefault="00D4421E" w:rsidP="007F05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506,337</w:t>
            </w:r>
          </w:p>
        </w:tc>
      </w:tr>
      <w:tr w:rsidR="003A26E7" w:rsidRPr="002F47FA" w14:paraId="32FBB1C6" w14:textId="77777777" w:rsidTr="003A26E7">
        <w:trPr>
          <w:gridAfter w:val="1"/>
          <w:wAfter w:w="8" w:type="dxa"/>
          <w:trHeight w:hRule="exact" w:val="288"/>
          <w:tblHeader/>
        </w:trPr>
        <w:tc>
          <w:tcPr>
            <w:tcW w:w="9396" w:type="dxa"/>
            <w:gridSpan w:val="20"/>
            <w:shd w:val="clear" w:color="auto" w:fill="auto"/>
            <w:vAlign w:val="bottom"/>
          </w:tcPr>
          <w:p w14:paraId="4A2971B3" w14:textId="77777777" w:rsidR="003A26E7" w:rsidRPr="002F47FA" w:rsidRDefault="003A26E7" w:rsidP="002F47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E092F" w:rsidRPr="002F47FA" w14:paraId="0C9B4096" w14:textId="77777777" w:rsidTr="003A26E7">
        <w:trPr>
          <w:gridAfter w:val="1"/>
          <w:wAfter w:w="8" w:type="dxa"/>
          <w:trHeight w:val="20"/>
          <w:tblHeader/>
        </w:trPr>
        <w:tc>
          <w:tcPr>
            <w:tcW w:w="9396" w:type="dxa"/>
            <w:gridSpan w:val="20"/>
            <w:shd w:val="clear" w:color="auto" w:fill="auto"/>
            <w:vAlign w:val="bottom"/>
          </w:tcPr>
          <w:p w14:paraId="71CAD005" w14:textId="3E291B91" w:rsidR="003E092F" w:rsidRPr="002F47FA" w:rsidRDefault="003E092F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</w:tr>
      <w:tr w:rsidR="003E092F" w:rsidRPr="002F47FA" w14:paraId="5F5A3578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3B097C34" w14:textId="77777777" w:rsidR="003E092F" w:rsidRPr="002F47FA" w:rsidRDefault="003E092F" w:rsidP="002F47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9" w:type="dxa"/>
            <w:gridSpan w:val="2"/>
            <w:vAlign w:val="bottom"/>
          </w:tcPr>
          <w:p w14:paraId="75EEBC31" w14:textId="77777777" w:rsidR="003E092F" w:rsidRPr="002F47FA" w:rsidRDefault="003E092F" w:rsidP="002F47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2B693D1" w14:textId="77777777" w:rsidR="003E092F" w:rsidRPr="002F47FA" w:rsidRDefault="003E092F" w:rsidP="002F47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1151A80C" w14:textId="77777777" w:rsidR="003E092F" w:rsidRPr="002F47FA" w:rsidRDefault="003E092F" w:rsidP="002F47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4A89626" w14:textId="77777777" w:rsidR="003E092F" w:rsidRPr="002F47FA" w:rsidRDefault="003E092F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5294F5B6" w14:textId="77777777" w:rsidR="003E092F" w:rsidRPr="002F47FA" w:rsidRDefault="003E092F" w:rsidP="002F47F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7A33304" w14:textId="77777777" w:rsidR="003E092F" w:rsidRPr="002F47FA" w:rsidRDefault="003E092F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0AE8E983" w14:textId="77777777" w:rsidR="003E092F" w:rsidRPr="002F47FA" w:rsidRDefault="003E092F" w:rsidP="002F47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452FDE4" w14:textId="77777777" w:rsidR="003E092F" w:rsidRPr="002F47FA" w:rsidRDefault="003E092F" w:rsidP="002F47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EE2C941" w14:textId="77777777" w:rsidR="003E092F" w:rsidRPr="002F47FA" w:rsidRDefault="003E092F" w:rsidP="002F47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7D4F89A4" w14:textId="77777777" w:rsidR="003E092F" w:rsidRPr="002F47FA" w:rsidRDefault="003E092F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606045" w14:textId="77777777" w:rsidR="003E092F" w:rsidRPr="002F47FA" w:rsidRDefault="003E092F" w:rsidP="002F47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7FA" w:rsidRPr="002F47FA" w14:paraId="1E085C9A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22C226EB" w14:textId="763227B0" w:rsidR="002F47FA" w:rsidRPr="002F47FA" w:rsidRDefault="002F47FA" w:rsidP="002F47FA">
            <w:pPr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ตั๋วแลกเงินที่วัดมูลค่า</w:t>
            </w:r>
          </w:p>
          <w:p w14:paraId="0D5BD58C" w14:textId="72BE0C01" w:rsidR="002F47FA" w:rsidRPr="002F47FA" w:rsidRDefault="002F47FA" w:rsidP="002F47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909" w:type="dxa"/>
            <w:gridSpan w:val="2"/>
            <w:vAlign w:val="bottom"/>
          </w:tcPr>
          <w:p w14:paraId="171C1CFA" w14:textId="19003B24" w:rsidR="002F47FA" w:rsidRPr="002F47FA" w:rsidRDefault="002F47FA" w:rsidP="005342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61" w:type="dxa"/>
            <w:vAlign w:val="bottom"/>
          </w:tcPr>
          <w:p w14:paraId="2C905061" w14:textId="77777777" w:rsidR="002F47FA" w:rsidRPr="002F47FA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37685D80" w14:textId="0C0643E3" w:rsidR="002F47FA" w:rsidRPr="00B70C55" w:rsidRDefault="00E65DD4" w:rsidP="00E87A80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345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9D7BD2F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24818B11" w14:textId="0F70F14A" w:rsidR="002F47FA" w:rsidRPr="00B70C55" w:rsidRDefault="00964D4D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8C0E099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3A7503C1" w14:textId="34C4CA51" w:rsidR="002F47FA" w:rsidRPr="00B70C55" w:rsidRDefault="00964D4D" w:rsidP="00E87A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361DE977" w14:textId="77777777" w:rsidR="002F47FA" w:rsidRPr="00B70C55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49258B7" w14:textId="7C924D21" w:rsidR="002F47FA" w:rsidRPr="00BE2823" w:rsidRDefault="00964D4D" w:rsidP="00E87A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28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D624031" w14:textId="77777777" w:rsidR="002F47FA" w:rsidRPr="00206555" w:rsidRDefault="002F47FA" w:rsidP="0020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345" w:right="-2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457E3A" w14:textId="3DFEC336" w:rsidR="002F47FA" w:rsidRPr="00B70C55" w:rsidRDefault="00F11E01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2F47FA" w:rsidRPr="002F47FA" w14:paraId="0189DEB2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41D53837" w14:textId="2E4F21D9" w:rsidR="002F47FA" w:rsidRPr="002F47FA" w:rsidRDefault="002F47FA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2BDA7FA2" w14:textId="72EED2F5" w:rsidR="002F47FA" w:rsidRPr="002F47FA" w:rsidRDefault="002F47FA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vAlign w:val="bottom"/>
          </w:tcPr>
          <w:p w14:paraId="785F21AC" w14:textId="7C8F04C5" w:rsidR="002F47FA" w:rsidRPr="002F47FA" w:rsidRDefault="002F47FA" w:rsidP="005342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261" w:type="dxa"/>
          </w:tcPr>
          <w:p w14:paraId="749BA9AF" w14:textId="77777777" w:rsidR="002F47FA" w:rsidRPr="002F47FA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9957D" w14:textId="2E04185C" w:rsidR="002F47FA" w:rsidRPr="00B70C55" w:rsidRDefault="00964D4D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789A13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B78C" w14:textId="0F1FF8ED" w:rsidR="00964D4D" w:rsidRPr="00B70C55" w:rsidRDefault="00964D4D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309C">
              <w:rPr>
                <w:rFonts w:asciiTheme="majorBidi" w:hAnsiTheme="majorBidi" w:cstheme="majorBidi"/>
                <w:sz w:val="28"/>
                <w:szCs w:val="28"/>
              </w:rPr>
              <w:t>81,983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F7D5E3C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  <w:vAlign w:val="bottom"/>
          </w:tcPr>
          <w:p w14:paraId="4794FE9C" w14:textId="0C124A9B" w:rsidR="002F47FA" w:rsidRPr="00B70C55" w:rsidRDefault="00964D4D" w:rsidP="00E87A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39F88635" w14:textId="77777777" w:rsidR="002F47FA" w:rsidRPr="00B70C55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16970" w14:textId="43404BAF" w:rsidR="002F47FA" w:rsidRPr="00B70C55" w:rsidRDefault="00C428B0" w:rsidP="002065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69,752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7E769A6B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EE592" w14:textId="4DE78254" w:rsidR="002F47FA" w:rsidRPr="00B70C55" w:rsidRDefault="00F11E01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</w:t>
            </w:r>
            <w:r w:rsidR="00C428B0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F47FA" w:rsidRPr="002F47FA" w14:paraId="1CCF6C66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2130FF2C" w14:textId="77777777" w:rsidR="002F47FA" w:rsidRPr="002F47FA" w:rsidRDefault="002F47FA" w:rsidP="002F47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A10C7" w14:textId="235F5CD2" w:rsidR="002F47FA" w:rsidRPr="00B90FA1" w:rsidRDefault="002F47FA" w:rsidP="005342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131,956</w:t>
            </w:r>
          </w:p>
        </w:tc>
        <w:tc>
          <w:tcPr>
            <w:tcW w:w="261" w:type="dxa"/>
          </w:tcPr>
          <w:p w14:paraId="502286CF" w14:textId="77777777" w:rsidR="002F47FA" w:rsidRPr="00B90FA1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A93A1" w14:textId="0DBBFA58" w:rsidR="002F47FA" w:rsidRPr="00B90FA1" w:rsidRDefault="00964D4D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1E7EEC" w14:textId="77777777" w:rsidR="002F47FA" w:rsidRPr="00B90FA1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F8121B" w14:textId="2BE8DF08" w:rsidR="002F47FA" w:rsidRPr="00B90FA1" w:rsidRDefault="00964D4D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5309C"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</w:t>
            </w:r>
            <w:r w:rsidR="00C428B0"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983</w:t>
            </w: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23DB5EA4" w14:textId="77777777" w:rsidR="002F47FA" w:rsidRPr="00B90FA1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8256" w14:textId="22D6233B" w:rsidR="002F47FA" w:rsidRPr="00B90FA1" w:rsidRDefault="00964D4D" w:rsidP="00E87A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40F6DF08" w14:textId="77777777" w:rsidR="002F47FA" w:rsidRPr="00B90FA1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6FBD0" w14:textId="4E5EA480" w:rsidR="002F47FA" w:rsidRPr="00B90FA1" w:rsidRDefault="00C428B0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69,752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7874676" w14:textId="77777777" w:rsidR="002F47FA" w:rsidRPr="00B90FA1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6E5ED" w14:textId="613C4EC3" w:rsidR="002F47FA" w:rsidRPr="00B90FA1" w:rsidRDefault="00F11E01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</w:t>
            </w:r>
            <w:r w:rsidR="00C428B0"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Pr="00B90F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482C77" w:rsidRPr="002F47FA" w14:paraId="4EF19688" w14:textId="77777777" w:rsidTr="00F931B3">
        <w:trPr>
          <w:gridAfter w:val="1"/>
          <w:wAfter w:w="8" w:type="dxa"/>
          <w:trHeight w:hRule="exact" w:val="288"/>
        </w:trPr>
        <w:tc>
          <w:tcPr>
            <w:tcW w:w="2610" w:type="dxa"/>
            <w:shd w:val="clear" w:color="auto" w:fill="auto"/>
            <w:vAlign w:val="bottom"/>
          </w:tcPr>
          <w:p w14:paraId="0AC79B4C" w14:textId="77777777" w:rsidR="00482C77" w:rsidRPr="002F47FA" w:rsidRDefault="00482C77" w:rsidP="002F47FA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269D56F4" w14:textId="77777777" w:rsidR="00482C77" w:rsidRPr="002F47FA" w:rsidRDefault="00482C77" w:rsidP="005342B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D1D85C9" w14:textId="77777777" w:rsidR="00482C77" w:rsidRPr="002F47FA" w:rsidRDefault="00482C77" w:rsidP="005342B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70A2643B" w14:textId="77777777" w:rsidR="00482C77" w:rsidRPr="002F47FA" w:rsidRDefault="00482C77" w:rsidP="005342B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0EC2126" w14:textId="77777777" w:rsidR="00482C77" w:rsidRPr="002F47FA" w:rsidRDefault="00482C77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1DC07012" w14:textId="77777777" w:rsidR="00482C77" w:rsidRPr="002F47FA" w:rsidRDefault="00482C77" w:rsidP="005342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7A981E07" w14:textId="77777777" w:rsidR="00482C77" w:rsidRPr="002F47FA" w:rsidRDefault="00482C77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38C4FB4A" w14:textId="77777777" w:rsidR="00482C77" w:rsidRPr="002F47FA" w:rsidRDefault="00482C77" w:rsidP="005342B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7E90C63" w14:textId="77777777" w:rsidR="00482C77" w:rsidRPr="002F47FA" w:rsidRDefault="00482C77" w:rsidP="005342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28D2F3F" w14:textId="77777777" w:rsidR="00482C77" w:rsidRPr="002F47FA" w:rsidRDefault="00482C77" w:rsidP="005342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96" w:right="-130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D5A5256" w14:textId="77777777" w:rsidR="00482C77" w:rsidRPr="002F47FA" w:rsidRDefault="00482C77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158DE6" w14:textId="77777777" w:rsidR="00482C77" w:rsidRPr="002F47FA" w:rsidRDefault="00482C77" w:rsidP="005342B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2F47FA" w:rsidRPr="002F47FA" w14:paraId="39AC0B8B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1173B724" w14:textId="647CE9E4" w:rsidR="002F47FA" w:rsidRPr="002F47FA" w:rsidRDefault="002F47FA" w:rsidP="002F47FA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9" w:type="dxa"/>
            <w:gridSpan w:val="2"/>
            <w:vAlign w:val="bottom"/>
          </w:tcPr>
          <w:p w14:paraId="1F459FFF" w14:textId="77777777" w:rsidR="002F47FA" w:rsidRPr="002F47FA" w:rsidRDefault="002F47FA" w:rsidP="005342B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D17AACA" w14:textId="77777777" w:rsidR="002F47FA" w:rsidRPr="002F47FA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1FFFE738" w14:textId="77777777" w:rsidR="002F47FA" w:rsidRPr="002F47FA" w:rsidRDefault="002F47FA" w:rsidP="005342B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7560F09" w14:textId="77777777" w:rsidR="002F47FA" w:rsidRPr="002F47FA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7B8B8EE1" w14:textId="77777777" w:rsidR="002F47FA" w:rsidRPr="002F47FA" w:rsidRDefault="002F47FA" w:rsidP="005342B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33F539F0" w14:textId="77777777" w:rsidR="002F47FA" w:rsidRPr="002F47FA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61BC6AC0" w14:textId="77777777" w:rsidR="002F47FA" w:rsidRPr="002F47FA" w:rsidRDefault="002F47FA" w:rsidP="005342B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14583B4B" w14:textId="77777777" w:rsidR="002F47FA" w:rsidRPr="002F47FA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7E7632C" w14:textId="77777777" w:rsidR="002F47FA" w:rsidRPr="002F47FA" w:rsidRDefault="002F47FA" w:rsidP="005342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96" w:right="-130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2D447EF" w14:textId="77777777" w:rsidR="002F47FA" w:rsidRPr="002F47FA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D85119" w14:textId="77777777" w:rsidR="002F47FA" w:rsidRPr="002F47FA" w:rsidRDefault="002F47FA" w:rsidP="005342B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2F47FA" w:rsidRPr="00B70C55" w14:paraId="6AE9BFE8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184396B6" w14:textId="3B599626" w:rsidR="002F47FA" w:rsidRPr="002F47FA" w:rsidRDefault="002F47FA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73F974F8" w14:textId="05B04B6F" w:rsidR="002F47FA" w:rsidRPr="002F47FA" w:rsidRDefault="002F47FA" w:rsidP="002F47F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9" w:type="dxa"/>
            <w:gridSpan w:val="2"/>
            <w:vAlign w:val="bottom"/>
          </w:tcPr>
          <w:p w14:paraId="4409386B" w14:textId="149CBE31" w:rsidR="002F47FA" w:rsidRPr="00CA3C0F" w:rsidRDefault="002F47FA" w:rsidP="00CA3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531,796</w:t>
            </w:r>
          </w:p>
        </w:tc>
        <w:tc>
          <w:tcPr>
            <w:tcW w:w="261" w:type="dxa"/>
            <w:vAlign w:val="bottom"/>
          </w:tcPr>
          <w:p w14:paraId="30C6311F" w14:textId="77777777" w:rsidR="002F47FA" w:rsidRPr="002F47FA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3E573A58" w14:textId="6968D8CB" w:rsidR="002F47FA" w:rsidRPr="00CA3C0F" w:rsidRDefault="00F11E01" w:rsidP="00CA3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3C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120,0</w:t>
            </w:r>
            <w:r w:rsidR="00BE2823" w:rsidRPr="00CA3C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CA3C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36611C5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6DC47733" w14:textId="66155EFB" w:rsidR="002F47FA" w:rsidRPr="00B70C55" w:rsidRDefault="00F11E01" w:rsidP="002065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251DC80E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0290838D" w14:textId="5CE9BC1E" w:rsidR="002F47FA" w:rsidRPr="00B70C55" w:rsidRDefault="00F11E01" w:rsidP="00607A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7D13701E" w14:textId="77777777" w:rsidR="002F47FA" w:rsidRPr="00B70C55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DC11C12" w14:textId="4F6A2243" w:rsidR="002F47FA" w:rsidRPr="001F0110" w:rsidRDefault="00923FC3" w:rsidP="0020655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471" w:right="-35" w:hanging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01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</w:t>
            </w:r>
            <w:r w:rsidR="00A730FF" w:rsidRPr="001F01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,752)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45EC1F9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44226E" w14:textId="241083EE" w:rsidR="002F47FA" w:rsidRPr="00B70C55" w:rsidRDefault="00464232" w:rsidP="005342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582,</w:t>
            </w:r>
            <w:r w:rsidR="001E34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</w:tr>
      <w:tr w:rsidR="002F47FA" w:rsidRPr="00B70C55" w14:paraId="4471201B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24742157" w14:textId="391A892A" w:rsidR="002F47FA" w:rsidRPr="002F47FA" w:rsidRDefault="002F47FA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</w:t>
            </w:r>
          </w:p>
          <w:p w14:paraId="162FDC67" w14:textId="6DB3618A" w:rsidR="002F47FA" w:rsidRPr="002F47FA" w:rsidRDefault="002F47FA" w:rsidP="002F47F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D1BC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45270E12" w14:textId="31F67BA2" w:rsidR="002F47FA" w:rsidRPr="002F47FA" w:rsidRDefault="002F47FA" w:rsidP="002F47F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D1B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2F47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vAlign w:val="bottom"/>
          </w:tcPr>
          <w:p w14:paraId="06539A4A" w14:textId="6233D304" w:rsidR="002F47FA" w:rsidRPr="002F47FA" w:rsidRDefault="002F47FA" w:rsidP="005342B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7FA">
              <w:rPr>
                <w:rFonts w:asciiTheme="majorBidi" w:hAnsiTheme="majorBidi" w:cstheme="majorBidi"/>
                <w:sz w:val="28"/>
                <w:szCs w:val="28"/>
              </w:rPr>
              <w:t>53,550</w:t>
            </w:r>
          </w:p>
        </w:tc>
        <w:tc>
          <w:tcPr>
            <w:tcW w:w="261" w:type="dxa"/>
            <w:vAlign w:val="bottom"/>
          </w:tcPr>
          <w:p w14:paraId="5052C2E0" w14:textId="77777777" w:rsidR="002F47FA" w:rsidRPr="002F47FA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AFBD8" w14:textId="35010C9E" w:rsidR="002F47FA" w:rsidRPr="00B70C55" w:rsidRDefault="004D168C" w:rsidP="00E87A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6C5998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0B0A" w14:textId="45359E27" w:rsidR="002F47FA" w:rsidRPr="00B70C55" w:rsidRDefault="004D168C" w:rsidP="002065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7D24AEA" w14:textId="77777777" w:rsidR="002F47FA" w:rsidRPr="00B70C55" w:rsidRDefault="002F47FA" w:rsidP="0053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  <w:vAlign w:val="bottom"/>
          </w:tcPr>
          <w:p w14:paraId="7990A309" w14:textId="569D5953" w:rsidR="002F47FA" w:rsidRPr="00B70C55" w:rsidRDefault="00923FC3" w:rsidP="005342B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(700)</w:t>
            </w:r>
          </w:p>
        </w:tc>
        <w:tc>
          <w:tcPr>
            <w:tcW w:w="264" w:type="dxa"/>
            <w:gridSpan w:val="2"/>
            <w:vAlign w:val="bottom"/>
          </w:tcPr>
          <w:p w14:paraId="3CCB7AAB" w14:textId="77777777" w:rsidR="002F47FA" w:rsidRPr="00B70C55" w:rsidRDefault="002F47FA" w:rsidP="005342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DC943" w14:textId="4BB01E47" w:rsidR="002F47FA" w:rsidRPr="00B70C55" w:rsidRDefault="004D168C" w:rsidP="00E87A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88EF2B2" w14:textId="77777777" w:rsidR="002F47FA" w:rsidRPr="00E87A80" w:rsidRDefault="002F47FA" w:rsidP="00E8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6AF6" w14:textId="567E8EB0" w:rsidR="002F47FA" w:rsidRPr="00B70C55" w:rsidRDefault="004D168C" w:rsidP="005342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E34FE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</w:tr>
      <w:tr w:rsidR="002F47FA" w:rsidRPr="00B70C55" w14:paraId="5D81FCD2" w14:textId="77777777" w:rsidTr="00F931B3">
        <w:trPr>
          <w:gridAfter w:val="1"/>
          <w:wAfter w:w="8" w:type="dxa"/>
        </w:trPr>
        <w:tc>
          <w:tcPr>
            <w:tcW w:w="2610" w:type="dxa"/>
            <w:shd w:val="clear" w:color="auto" w:fill="auto"/>
            <w:vAlign w:val="bottom"/>
          </w:tcPr>
          <w:p w14:paraId="42E98340" w14:textId="77777777" w:rsidR="002F47FA" w:rsidRPr="002F47FA" w:rsidRDefault="002F47FA" w:rsidP="002F47F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071E" w14:textId="6750D467" w:rsidR="002F47FA" w:rsidRPr="002F47FA" w:rsidRDefault="002F47FA" w:rsidP="002F47F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47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585,346</w:t>
            </w:r>
          </w:p>
        </w:tc>
        <w:tc>
          <w:tcPr>
            <w:tcW w:w="261" w:type="dxa"/>
            <w:vAlign w:val="bottom"/>
          </w:tcPr>
          <w:p w14:paraId="72E6CDB5" w14:textId="77777777" w:rsidR="002F47FA" w:rsidRPr="002F47FA" w:rsidRDefault="002F47FA" w:rsidP="002F47F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E815B" w14:textId="4B211742" w:rsidR="002F47FA" w:rsidRPr="001F0110" w:rsidRDefault="004D168C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0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9654969" w14:textId="77777777" w:rsidR="002F47FA" w:rsidRPr="00B70C55" w:rsidRDefault="002F47FA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E3AAE" w14:textId="4F861C69" w:rsidR="002F47FA" w:rsidRPr="00FD1BC6" w:rsidRDefault="004D168C" w:rsidP="0020655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345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1B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45DDF0AA" w14:textId="77777777" w:rsidR="002F47FA" w:rsidRPr="00B70C55" w:rsidRDefault="002F47FA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68039" w14:textId="228DC772" w:rsidR="002F47FA" w:rsidRPr="001F0110" w:rsidRDefault="00923FC3" w:rsidP="0020655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0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(700)</w:t>
            </w:r>
          </w:p>
        </w:tc>
        <w:tc>
          <w:tcPr>
            <w:tcW w:w="264" w:type="dxa"/>
            <w:gridSpan w:val="2"/>
            <w:vAlign w:val="bottom"/>
          </w:tcPr>
          <w:p w14:paraId="6D51FC12" w14:textId="77777777" w:rsidR="002F47FA" w:rsidRPr="00B70C55" w:rsidRDefault="002F47FA" w:rsidP="002F4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037FF" w14:textId="2A3C9FC0" w:rsidR="002F47FA" w:rsidRPr="001F0110" w:rsidRDefault="00A730FF" w:rsidP="002065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right="-3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0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(69,752)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3B11C69" w14:textId="1CDB96A4" w:rsidR="002F47FA" w:rsidRPr="00B70C55" w:rsidRDefault="002F47FA" w:rsidP="002F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BBBD7" w14:textId="73DAD075" w:rsidR="002F47FA" w:rsidRPr="001F0110" w:rsidRDefault="001E34FE" w:rsidP="001F01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0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634,983</w:t>
            </w:r>
          </w:p>
        </w:tc>
      </w:tr>
    </w:tbl>
    <w:p w14:paraId="57C9D9EC" w14:textId="66F68044" w:rsidR="00413166" w:rsidRPr="0029768D" w:rsidRDefault="00413166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9768D">
        <w:rPr>
          <w:rFonts w:asciiTheme="majorBidi" w:hAnsiTheme="majorBidi" w:cstheme="majorBidi" w:hint="cs"/>
          <w:cs/>
        </w:rPr>
        <w:t>ต้นทุนสัมปทานในการใช้ทางยกระดับ</w:t>
      </w:r>
    </w:p>
    <w:p w14:paraId="19A3AE83" w14:textId="77777777" w:rsidR="007E03F9" w:rsidRPr="00345798" w:rsidRDefault="007E03F9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71"/>
        <w:gridCol w:w="3119"/>
      </w:tblGrid>
      <w:tr w:rsidR="007E03F9" w:rsidRPr="007C232A" w14:paraId="50D0A060" w14:textId="285F59EA" w:rsidTr="00345798">
        <w:trPr>
          <w:tblHeader/>
        </w:trPr>
        <w:tc>
          <w:tcPr>
            <w:tcW w:w="6071" w:type="dxa"/>
            <w:vAlign w:val="bottom"/>
          </w:tcPr>
          <w:p w14:paraId="3EAC172F" w14:textId="3A1714A7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14C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14C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14C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119" w:type="dxa"/>
          </w:tcPr>
          <w:p w14:paraId="6D092698" w14:textId="7B45C6FD" w:rsidR="007E03F9" w:rsidRPr="007C232A" w:rsidRDefault="007E03F9" w:rsidP="0034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063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03F9" w:rsidRPr="007C232A" w14:paraId="1DF3A332" w14:textId="77777777" w:rsidTr="00345798">
        <w:trPr>
          <w:tblHeader/>
        </w:trPr>
        <w:tc>
          <w:tcPr>
            <w:tcW w:w="6071" w:type="dxa"/>
            <w:vAlign w:val="bottom"/>
          </w:tcPr>
          <w:p w14:paraId="6EA57331" w14:textId="77777777" w:rsidR="007E03F9" w:rsidRPr="00345798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7B707E2C" w14:textId="17D6C511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3F9" w:rsidRPr="007C232A" w14:paraId="706DC785" w14:textId="77777777" w:rsidTr="00345798">
        <w:trPr>
          <w:tblHeader/>
        </w:trPr>
        <w:tc>
          <w:tcPr>
            <w:tcW w:w="6071" w:type="dxa"/>
            <w:vAlign w:val="bottom"/>
          </w:tcPr>
          <w:p w14:paraId="26C86C2A" w14:textId="6DD11384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บัญชี ณ วันที่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19" w:type="dxa"/>
          </w:tcPr>
          <w:p w14:paraId="51BCA465" w14:textId="3F2C547C" w:rsidR="007E03F9" w:rsidRPr="002A659F" w:rsidRDefault="00D36CE2" w:rsidP="0029768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59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03F9" w:rsidRPr="002A65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59F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7E03F9" w:rsidRPr="002A65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59F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7E03F9" w:rsidRPr="007C232A" w14:paraId="500A8B5D" w14:textId="4CAA0107" w:rsidTr="0029768D">
        <w:trPr>
          <w:tblHeader/>
        </w:trPr>
        <w:tc>
          <w:tcPr>
            <w:tcW w:w="6071" w:type="dxa"/>
            <w:vAlign w:val="bottom"/>
          </w:tcPr>
          <w:p w14:paraId="117BD077" w14:textId="6B0D40DF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F6422F" w14:textId="39F61C51" w:rsidR="007E03F9" w:rsidRPr="002A659F" w:rsidRDefault="003F20EE" w:rsidP="002A65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59F">
              <w:rPr>
                <w:rFonts w:asciiTheme="majorBidi" w:hAnsiTheme="majorBidi" w:cstheme="majorBidi"/>
                <w:sz w:val="28"/>
                <w:szCs w:val="28"/>
              </w:rPr>
              <w:t>(261,457)</w:t>
            </w:r>
          </w:p>
        </w:tc>
      </w:tr>
      <w:tr w:rsidR="007E03F9" w:rsidRPr="007C232A" w14:paraId="41078F4A" w14:textId="77777777" w:rsidTr="0029768D">
        <w:tc>
          <w:tcPr>
            <w:tcW w:w="6071" w:type="dxa"/>
            <w:vAlign w:val="bottom"/>
          </w:tcPr>
          <w:p w14:paraId="3F915FA1" w14:textId="1F615A77" w:rsidR="007E03F9" w:rsidRPr="00DD00A7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ทาง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="00014C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14C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62A63091" w14:textId="6C88DF26" w:rsidR="007E03F9" w:rsidRPr="0029768D" w:rsidRDefault="00440617" w:rsidP="0029768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76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8,367,649</w:t>
            </w:r>
          </w:p>
        </w:tc>
      </w:tr>
    </w:tbl>
    <w:p w14:paraId="2C4283D4" w14:textId="7D297D0D" w:rsidR="00D36CE2" w:rsidRPr="00345798" w:rsidRDefault="00D36CE2" w:rsidP="0034579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97ABF9" w14:textId="3BAF4E24" w:rsidR="003C4303" w:rsidRPr="002530FF" w:rsidRDefault="003331A5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 w:hint="cs"/>
          <w:cs/>
        </w:rPr>
        <w:t>เงินกู้ยืม</w:t>
      </w:r>
    </w:p>
    <w:p w14:paraId="5189097E" w14:textId="77777777" w:rsidR="00306E77" w:rsidRPr="00345798" w:rsidRDefault="00306E77" w:rsidP="003457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FEE71" w14:textId="68EC59A0" w:rsidR="004B7F3E" w:rsidRPr="00882E29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2E2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82E29">
        <w:rPr>
          <w:rFonts w:asciiTheme="majorBidi" w:hAnsiTheme="majorBidi" w:cstheme="majorBidi"/>
          <w:sz w:val="30"/>
          <w:szCs w:val="30"/>
        </w:rPr>
        <w:t> 256</w:t>
      </w:r>
      <w:r w:rsidR="00090DAF">
        <w:rPr>
          <w:rFonts w:asciiTheme="majorBidi" w:hAnsiTheme="majorBidi" w:cstheme="majorBidi"/>
          <w:sz w:val="30"/>
          <w:szCs w:val="30"/>
        </w:rPr>
        <w:t>6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E2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882E29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ระยะสั้นจากสถาบันการเงินในประเทศ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ซึ่งประกอบด้วยตั๋วสัญญาใช้เงินอายุ </w:t>
      </w:r>
      <w:r w:rsidRPr="00882E29">
        <w:rPr>
          <w:rFonts w:asciiTheme="majorBidi" w:hAnsiTheme="majorBidi" w:cstheme="majorBidi"/>
          <w:sz w:val="30"/>
          <w:szCs w:val="30"/>
        </w:rPr>
        <w:t xml:space="preserve">3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090DAF">
        <w:rPr>
          <w:rFonts w:asciiTheme="majorBidi" w:hAnsiTheme="majorBidi" w:cstheme="majorBidi"/>
          <w:sz w:val="30"/>
          <w:szCs w:val="30"/>
        </w:rPr>
        <w:t>800</w:t>
      </w:r>
      <w:r w:rsidRPr="00CA6198">
        <w:rPr>
          <w:rFonts w:asciiTheme="majorBidi" w:hAnsiTheme="majorBidi" w:cstheme="majorBidi"/>
          <w:sz w:val="30"/>
          <w:szCs w:val="30"/>
        </w:rPr>
        <w:t> 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B33FF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="00B33FF8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B33FF8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</w:t>
      </w:r>
      <w:r w:rsidR="00FD1BC6">
        <w:rPr>
          <w:rFonts w:asciiTheme="majorBidi" w:hAnsiTheme="majorBidi" w:cstheme="majorBidi" w:hint="cs"/>
          <w:spacing w:val="-6"/>
          <w:sz w:val="30"/>
          <w:szCs w:val="30"/>
          <w:cs/>
        </w:rPr>
        <w:t>ได้รับเงินกู้ยืมระยะสั้นจากสถาบันการเงิน</w:t>
      </w:r>
      <w:r w:rsidR="00593BA9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</w:t>
      </w:r>
      <w:r w:rsidR="00FD1BC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จำนวนรวม </w:t>
      </w:r>
      <w:r w:rsidR="00FD1BC6">
        <w:rPr>
          <w:rFonts w:asciiTheme="majorBidi" w:hAnsiTheme="majorBidi" w:cstheme="majorBidi"/>
          <w:spacing w:val="-6"/>
          <w:sz w:val="30"/>
          <w:szCs w:val="30"/>
        </w:rPr>
        <w:t xml:space="preserve">450 </w:t>
      </w:r>
      <w:r w:rsidR="00FD1BC6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                 และ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ได้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ชำระ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คืนเงินกู้ยืมระยะสั้น</w:t>
      </w:r>
      <w:r w:rsidR="00757CC3" w:rsidRPr="00345798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จำนวนรวม</w:t>
      </w:r>
      <w:r w:rsidR="00FD1BC6">
        <w:rPr>
          <w:rFonts w:asciiTheme="majorBidi" w:hAnsiTheme="majorBidi" w:cstheme="majorBidi"/>
          <w:spacing w:val="-6"/>
          <w:sz w:val="30"/>
          <w:szCs w:val="30"/>
        </w:rPr>
        <w:t xml:space="preserve"> 800</w:t>
      </w:r>
      <w:r w:rsidR="001A03C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FD1BC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เงินกู้ยืมระยะสั้นจากสถาบันการเงิน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B33FF8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B33FF8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B33FF8" w:rsidRPr="0034579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90DAF">
        <w:rPr>
          <w:rFonts w:asciiTheme="majorBidi" w:hAnsiTheme="majorBidi" w:cstheme="majorBidi"/>
          <w:sz w:val="30"/>
          <w:szCs w:val="30"/>
        </w:rPr>
        <w:t xml:space="preserve">2567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จำนวนรวม </w:t>
      </w:r>
      <w:r w:rsidR="001A03C4">
        <w:rPr>
          <w:rFonts w:asciiTheme="majorBidi" w:hAnsiTheme="majorBidi" w:cstheme="majorBidi"/>
          <w:sz w:val="30"/>
          <w:szCs w:val="30"/>
        </w:rPr>
        <w:t>450</w:t>
      </w:r>
      <w:r w:rsidR="00090DAF"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AE2E47">
        <w:rPr>
          <w:rFonts w:asciiTheme="majorBidi" w:hAnsiTheme="majorBidi" w:cstheme="majorBidi"/>
          <w:sz w:val="30"/>
          <w:szCs w:val="30"/>
        </w:rPr>
        <w:t xml:space="preserve"> </w:t>
      </w:r>
      <w:r w:rsidR="001A03C4">
        <w:rPr>
          <w:rFonts w:asciiTheme="majorBidi" w:hAnsiTheme="majorBidi" w:cstheme="majorBidi"/>
          <w:sz w:val="30"/>
          <w:szCs w:val="30"/>
        </w:rPr>
        <w:t>3.33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2D53">
        <w:rPr>
          <w:rFonts w:asciiTheme="majorBidi" w:hAnsiTheme="majorBidi" w:cstheme="majorBidi"/>
          <w:sz w:val="30"/>
          <w:szCs w:val="30"/>
        </w:rPr>
        <w:t>-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03C4">
        <w:rPr>
          <w:rFonts w:asciiTheme="majorBidi" w:hAnsiTheme="majorBidi" w:cstheme="majorBidi"/>
          <w:sz w:val="30"/>
          <w:szCs w:val="30"/>
        </w:rPr>
        <w:t>3.40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CA6198">
        <w:rPr>
          <w:rFonts w:asciiTheme="majorBidi" w:hAnsiTheme="majorBidi" w:cstheme="majorBidi"/>
          <w:sz w:val="30"/>
          <w:szCs w:val="30"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>ดอกเบี้ยกำหนดชำระคืนเป็นรายเดือน</w:t>
      </w:r>
      <w:r w:rsidR="007B6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1BBB3454" w14:textId="77777777" w:rsidR="004B7F3E" w:rsidRPr="00882E29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334BB" w14:textId="1721411F" w:rsidR="004B7F3E" w:rsidRDefault="004B7F3E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="00014C52">
        <w:rPr>
          <w:rFonts w:asciiTheme="majorBidi" w:hAnsiTheme="majorBidi" w:cstheme="majorBidi"/>
          <w:sz w:val="30"/>
          <w:szCs w:val="30"/>
        </w:rPr>
        <w:t xml:space="preserve">30 </w:t>
      </w:r>
      <w:r w:rsidR="00014C5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A619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A6198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CA6198">
        <w:rPr>
          <w:rFonts w:asciiTheme="majorBidi" w:hAnsiTheme="majorBidi" w:cstheme="majorBidi"/>
          <w:sz w:val="30"/>
          <w:szCs w:val="30"/>
        </w:rPr>
        <w:t xml:space="preserve"> </w:t>
      </w:r>
      <w:r w:rsidR="001A03C4">
        <w:rPr>
          <w:rFonts w:asciiTheme="majorBidi" w:hAnsiTheme="majorBidi" w:cstheme="majorBidi"/>
          <w:sz w:val="30"/>
          <w:szCs w:val="30"/>
        </w:rPr>
        <w:t>1,250</w:t>
      </w:r>
      <w:r w:rsidRPr="00CA6198">
        <w:rPr>
          <w:rFonts w:asciiTheme="majorBidi" w:hAnsiTheme="majorBidi" w:cstheme="majorBidi"/>
          <w:sz w:val="30"/>
          <w:szCs w:val="30"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024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6CE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36C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2566: 900 </w:t>
      </w:r>
      <w:r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2EAA033" w14:textId="77777777" w:rsidR="00DB6EE6" w:rsidRPr="00EE105F" w:rsidRDefault="00DB6EE6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A7868" w14:textId="77777777" w:rsidR="00EE105F" w:rsidRPr="003E2D53" w:rsidRDefault="00EE105F" w:rsidP="00EE105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3E2D53">
        <w:rPr>
          <w:rFonts w:asciiTheme="majorBidi" w:hAnsiTheme="majorBidi" w:cstheme="majorBidi"/>
          <w:cs/>
        </w:rPr>
        <w:t>ส่วนงานดำเนินงานและการจำแนกรายได้</w:t>
      </w:r>
    </w:p>
    <w:p w14:paraId="40B9FB7B" w14:textId="77777777" w:rsidR="00EE105F" w:rsidRPr="00EE105F" w:rsidRDefault="00EE105F" w:rsidP="00EE10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26" w:tblpY="1"/>
        <w:tblOverlap w:val="never"/>
        <w:tblW w:w="4723" w:type="pct"/>
        <w:tblLayout w:type="fixed"/>
        <w:tblLook w:val="00A0" w:firstRow="1" w:lastRow="0" w:firstColumn="1" w:lastColumn="0" w:noHBand="0" w:noVBand="0"/>
      </w:tblPr>
      <w:tblGrid>
        <w:gridCol w:w="3826"/>
        <w:gridCol w:w="992"/>
        <w:gridCol w:w="269"/>
        <w:gridCol w:w="1434"/>
        <w:gridCol w:w="269"/>
        <w:gridCol w:w="994"/>
        <w:gridCol w:w="269"/>
        <w:gridCol w:w="1020"/>
      </w:tblGrid>
      <w:tr w:rsidR="00D21F67" w:rsidRPr="00C0192B" w14:paraId="1585D8DC" w14:textId="77777777" w:rsidTr="00D21F67">
        <w:trPr>
          <w:tblHeader/>
        </w:trPr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18563" w14:textId="77777777" w:rsidR="00EE105F" w:rsidRPr="00C0192B" w:rsidRDefault="00EE105F" w:rsidP="008060DE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91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0196E96E" w14:textId="77777777" w:rsidR="00EE105F" w:rsidRPr="00C0192B" w:rsidRDefault="00EE105F" w:rsidP="008060DE">
            <w:pPr>
              <w:tabs>
                <w:tab w:val="clear" w:pos="5613"/>
                <w:tab w:val="decimal" w:pos="776"/>
              </w:tabs>
              <w:ind w:left="-114"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1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21F67" w:rsidRPr="00C0192B" w14:paraId="66403F98" w14:textId="77777777" w:rsidTr="00D21F67">
        <w:trPr>
          <w:tblHeader/>
        </w:trPr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D36BB" w14:textId="77777777" w:rsidR="00EE105F" w:rsidRPr="00C0192B" w:rsidRDefault="00EE105F" w:rsidP="008060DE">
            <w:pPr>
              <w:ind w:left="-21"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23897BDD" w14:textId="77777777" w:rsidR="00EE105F" w:rsidRPr="00C0192B" w:rsidRDefault="00EE105F" w:rsidP="008060DE">
            <w:pPr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6C6199DC" w14:textId="77777777" w:rsidR="00EE105F" w:rsidRPr="00C0192B" w:rsidRDefault="00EE105F" w:rsidP="008060DE">
            <w:pPr>
              <w:ind w:left="-98" w:right="-10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บริการ</w:t>
            </w:r>
          </w:p>
          <w:p w14:paraId="77587F2F" w14:textId="77777777" w:rsidR="00EE105F" w:rsidRPr="00C0192B" w:rsidRDefault="00EE105F" w:rsidP="008060DE">
            <w:pPr>
              <w:ind w:left="-98" w:right="-10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ทางยกระดับ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2E6E" w14:textId="77777777" w:rsidR="00EE105F" w:rsidRPr="00C0192B" w:rsidRDefault="00EE105F" w:rsidP="008060DE">
            <w:pPr>
              <w:tabs>
                <w:tab w:val="decimal" w:pos="7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45EB48" w14:textId="77777777" w:rsidR="00EE105F" w:rsidRPr="00C0192B" w:rsidRDefault="00EE105F" w:rsidP="008060DE">
            <w:pPr>
              <w:ind w:left="-98" w:right="-113" w:hanging="16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C0192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บริการซ่อมแซม</w:t>
            </w:r>
          </w:p>
          <w:p w14:paraId="33600146" w14:textId="77777777" w:rsidR="00EE105F" w:rsidRPr="00C0192B" w:rsidRDefault="00EE105F" w:rsidP="008060DE">
            <w:pPr>
              <w:ind w:left="-98" w:right="-113" w:hanging="16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DA549" w14:textId="77777777" w:rsidR="00EE105F" w:rsidRPr="00C0192B" w:rsidRDefault="00EE105F" w:rsidP="008060DE">
            <w:pPr>
              <w:tabs>
                <w:tab w:val="decimal" w:pos="7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5AA69A" w14:textId="77777777" w:rsidR="00EE105F" w:rsidRPr="00C0192B" w:rsidRDefault="00EE105F" w:rsidP="008060DE">
            <w:pPr>
              <w:ind w:left="-98" w:right="-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ตัดรายการ</w:t>
            </w:r>
          </w:p>
          <w:p w14:paraId="79B64DEA" w14:textId="77777777" w:rsidR="00EE105F" w:rsidRPr="00C0192B" w:rsidRDefault="00EE105F" w:rsidP="008060DE">
            <w:pPr>
              <w:ind w:left="-9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vAlign w:val="bottom"/>
          </w:tcPr>
          <w:p w14:paraId="61D80065" w14:textId="77777777" w:rsidR="00EE105F" w:rsidRPr="00C0192B" w:rsidRDefault="00EE105F" w:rsidP="008060DE">
            <w:pPr>
              <w:tabs>
                <w:tab w:val="decimal" w:pos="776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3693FC3B" w14:textId="77777777" w:rsidR="00EE105F" w:rsidRPr="00C0192B" w:rsidRDefault="00EE105F" w:rsidP="008060DE">
            <w:pPr>
              <w:tabs>
                <w:tab w:val="decimal" w:pos="7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21F67" w:rsidRPr="00C0192B" w14:paraId="343CD441" w14:textId="77777777" w:rsidTr="00D21F67">
        <w:trPr>
          <w:tblHeader/>
        </w:trPr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49418" w14:textId="77777777" w:rsidR="00EE105F" w:rsidRPr="00C0192B" w:rsidRDefault="00EE105F" w:rsidP="008060DE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91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B422971" w14:textId="77777777" w:rsidR="00EE105F" w:rsidRPr="00C0192B" w:rsidRDefault="00EE105F" w:rsidP="008060D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192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21F67" w:rsidRPr="00C0192B" w14:paraId="6D3172B8" w14:textId="77777777" w:rsidTr="00D21F67"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7935D" w14:textId="77777777" w:rsidR="00EE105F" w:rsidRPr="00C0192B" w:rsidRDefault="00EE105F" w:rsidP="008060DE">
            <w:pPr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63CD10C7" w14:textId="77777777" w:rsidR="00EE105F" w:rsidRPr="00C0192B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92C3" w14:textId="77777777" w:rsidR="00EE105F" w:rsidRPr="00C0192B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500EF9" w14:textId="77777777" w:rsidR="00EE105F" w:rsidRPr="00D37E80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B088D" w14:textId="77777777" w:rsidR="00EE105F" w:rsidRPr="00C0192B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63D581" w14:textId="77777777" w:rsidR="00EE105F" w:rsidRPr="00C0192B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vAlign w:val="bottom"/>
          </w:tcPr>
          <w:p w14:paraId="6D027CE5" w14:textId="77777777" w:rsidR="00EE105F" w:rsidRPr="00D37E80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137E3E87" w14:textId="77777777" w:rsidR="00EE105F" w:rsidRPr="00D37E80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F67" w:rsidRPr="00C0192B" w14:paraId="06B4C9F3" w14:textId="77777777" w:rsidTr="00D21F67"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AE718" w14:textId="77777777" w:rsidR="00EE105F" w:rsidRPr="00C0192B" w:rsidRDefault="00EE105F" w:rsidP="008060DE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504D13" w14:textId="77777777" w:rsidR="00EE105F" w:rsidRPr="00C0192B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1,206,928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11A9A513" w14:textId="77777777" w:rsidR="00EE105F" w:rsidRPr="00C0192B" w:rsidRDefault="00EE105F" w:rsidP="008060DE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E9535" w14:textId="77777777" w:rsidR="00EE105F" w:rsidRPr="00C0192B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noWrap/>
          </w:tcPr>
          <w:p w14:paraId="7A1EDAC8" w14:textId="77777777" w:rsidR="00EE105F" w:rsidRPr="00C0192B" w:rsidRDefault="00EE105F" w:rsidP="008060DE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BC2445" w14:textId="77777777" w:rsidR="00EE105F" w:rsidRPr="00C0192B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28C8170D" w14:textId="77777777" w:rsidR="00EE105F" w:rsidRPr="00C0192B" w:rsidRDefault="00EE105F" w:rsidP="008060D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29191A" w14:textId="77777777" w:rsidR="00EE105F" w:rsidRPr="00C0192B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1,207,609</w:t>
            </w:r>
          </w:p>
        </w:tc>
      </w:tr>
      <w:tr w:rsidR="00D21F67" w:rsidRPr="00C0192B" w14:paraId="25A8A087" w14:textId="77777777" w:rsidTr="00D21F67"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41809" w14:textId="77777777" w:rsidR="00EE105F" w:rsidRPr="00C0192B" w:rsidRDefault="00EE105F" w:rsidP="008060DE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B0A47" w14:textId="77777777" w:rsidR="00EE105F" w:rsidRPr="00C0192B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5A962D0B" w14:textId="77777777" w:rsidR="00EE105F" w:rsidRPr="00C0192B" w:rsidRDefault="00EE105F" w:rsidP="008060D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4AE486" w14:textId="77777777" w:rsidR="00EE105F" w:rsidRPr="00C0192B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4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noWrap/>
          </w:tcPr>
          <w:p w14:paraId="2A2DC73E" w14:textId="77777777" w:rsidR="00EE105F" w:rsidRPr="00C0192B" w:rsidRDefault="00EE105F" w:rsidP="008060D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4151D7" w14:textId="77777777" w:rsidR="00EE105F" w:rsidRPr="00C0192B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19ED876A" w14:textId="77777777" w:rsidR="00EE105F" w:rsidRPr="00C0192B" w:rsidRDefault="00EE105F" w:rsidP="008060D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0ACF9" w14:textId="77777777" w:rsidR="00EE105F" w:rsidRPr="00C0192B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4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1F67" w:rsidRPr="00C0192B" w14:paraId="429DD5EB" w14:textId="77777777" w:rsidTr="00D21F67">
        <w:tc>
          <w:tcPr>
            <w:tcW w:w="21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2D3D" w14:textId="77777777" w:rsidR="00EE105F" w:rsidRPr="00C0192B" w:rsidRDefault="00EE105F" w:rsidP="008060DE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8B60F7" w14:textId="77777777" w:rsidR="00EE105F" w:rsidRPr="00D21F67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F67">
              <w:rPr>
                <w:rFonts w:ascii="Angsana New" w:hAnsi="Angsana New"/>
                <w:b/>
                <w:bCs/>
                <w:sz w:val="30"/>
                <w:szCs w:val="30"/>
              </w:rPr>
              <w:t>1,206,928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7713BB78" w14:textId="77777777" w:rsidR="00EE105F" w:rsidRPr="00431E79" w:rsidRDefault="00EE105F" w:rsidP="008060DE">
            <w:pPr>
              <w:tabs>
                <w:tab w:val="decimal" w:pos="7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0BDF55" w14:textId="77777777" w:rsidR="00EE105F" w:rsidRPr="00D21F67" w:rsidRDefault="00EE105F" w:rsidP="0080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F67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noWrap/>
          </w:tcPr>
          <w:p w14:paraId="218399B8" w14:textId="77777777" w:rsidR="00EE105F" w:rsidRPr="00431E79" w:rsidRDefault="00EE105F" w:rsidP="008060DE">
            <w:pPr>
              <w:tabs>
                <w:tab w:val="decimal" w:pos="7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ACF984" w14:textId="77777777" w:rsidR="00EE105F" w:rsidRPr="00431E79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left="-108" w:right="3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16ED1658" w14:textId="77777777" w:rsidR="00EE105F" w:rsidRPr="00431E79" w:rsidRDefault="00EE105F" w:rsidP="008060DE">
            <w:pPr>
              <w:tabs>
                <w:tab w:val="decimal" w:pos="77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7EFC32" w14:textId="77777777" w:rsidR="00EE105F" w:rsidRPr="00D21F67" w:rsidRDefault="00EE105F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F67">
              <w:rPr>
                <w:rFonts w:ascii="Angsana New" w:hAnsi="Angsana New"/>
                <w:b/>
                <w:bCs/>
                <w:sz w:val="30"/>
                <w:szCs w:val="30"/>
              </w:rPr>
              <w:t>1,207,609</w:t>
            </w:r>
          </w:p>
        </w:tc>
      </w:tr>
    </w:tbl>
    <w:p w14:paraId="73146113" w14:textId="77777777" w:rsidR="00DB6EE6" w:rsidRPr="00EE105F" w:rsidRDefault="00DB6EE6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70A3B" w14:textId="77777777" w:rsidR="000B41FF" w:rsidRPr="00345798" w:rsidRDefault="000B41FF" w:rsidP="00345798">
      <w:pPr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X="516" w:tblpY="1"/>
        <w:tblOverlap w:val="never"/>
        <w:tblW w:w="4649" w:type="pct"/>
        <w:tblLayout w:type="fixed"/>
        <w:tblLook w:val="00A0" w:firstRow="1" w:lastRow="0" w:firstColumn="1" w:lastColumn="0" w:noHBand="0" w:noVBand="0"/>
      </w:tblPr>
      <w:tblGrid>
        <w:gridCol w:w="3686"/>
        <w:gridCol w:w="991"/>
        <w:gridCol w:w="272"/>
        <w:gridCol w:w="1441"/>
        <w:gridCol w:w="272"/>
        <w:gridCol w:w="997"/>
        <w:gridCol w:w="272"/>
        <w:gridCol w:w="1000"/>
      </w:tblGrid>
      <w:tr w:rsidR="00D37E80" w:rsidRPr="00C0192B" w14:paraId="241F1EE9" w14:textId="77777777" w:rsidTr="00EE105F">
        <w:trPr>
          <w:tblHeader/>
        </w:trPr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23EFA" w14:textId="77777777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36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6222487" w14:textId="406B7368" w:rsidR="00E1071A" w:rsidRPr="00C0192B" w:rsidRDefault="00E1071A" w:rsidP="0082532F">
            <w:pPr>
              <w:tabs>
                <w:tab w:val="clear" w:pos="5613"/>
                <w:tab w:val="decimal" w:pos="776"/>
              </w:tabs>
              <w:ind w:left="-114" w:right="-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1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E105F" w:rsidRPr="00C0192B" w14:paraId="0ABF2B17" w14:textId="77777777" w:rsidTr="00EE105F">
        <w:trPr>
          <w:tblHeader/>
        </w:trPr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94910" w14:textId="764565B4" w:rsidR="00E1071A" w:rsidRPr="00C0192B" w:rsidRDefault="00E1071A" w:rsidP="0082532F">
            <w:pPr>
              <w:ind w:left="-21"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C0192B"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17D8B1F6" w14:textId="3D183322" w:rsidR="00E1071A" w:rsidRPr="00C0192B" w:rsidRDefault="00E1071A" w:rsidP="0082532F">
            <w:pPr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C0192B"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C0192B"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  <w:vAlign w:val="bottom"/>
          </w:tcPr>
          <w:p w14:paraId="57856A01" w14:textId="77777777" w:rsidR="00E1071A" w:rsidRPr="00C0192B" w:rsidRDefault="00E1071A" w:rsidP="0082532F">
            <w:pPr>
              <w:ind w:left="-98" w:right="-10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บริการ</w:t>
            </w:r>
          </w:p>
          <w:p w14:paraId="6F2FD67F" w14:textId="34408414" w:rsidR="00E1071A" w:rsidRPr="00C0192B" w:rsidRDefault="00E1071A" w:rsidP="0082532F">
            <w:pPr>
              <w:ind w:left="-98" w:right="-10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ทางยกระดับ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C5D1" w14:textId="77777777" w:rsidR="00E1071A" w:rsidRPr="00C0192B" w:rsidRDefault="00E1071A" w:rsidP="0082532F">
            <w:pPr>
              <w:tabs>
                <w:tab w:val="decimal" w:pos="7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17B355" w14:textId="77777777" w:rsidR="00E1071A" w:rsidRPr="00C0192B" w:rsidRDefault="00E1071A" w:rsidP="0082532F">
            <w:pPr>
              <w:ind w:left="-98" w:right="-113" w:hanging="16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C0192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บริการซ่อมแซม</w:t>
            </w:r>
          </w:p>
          <w:p w14:paraId="7E65AA2E" w14:textId="6A4782F7" w:rsidR="00E1071A" w:rsidRPr="00C0192B" w:rsidRDefault="00E1071A" w:rsidP="0082532F">
            <w:pPr>
              <w:ind w:left="-98" w:right="-113" w:hanging="16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9CF3" w14:textId="77777777" w:rsidR="00E1071A" w:rsidRPr="00C0192B" w:rsidRDefault="00E1071A" w:rsidP="0082532F">
            <w:pPr>
              <w:tabs>
                <w:tab w:val="decimal" w:pos="7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783BAF" w14:textId="77777777" w:rsidR="00E1071A" w:rsidRPr="00C0192B" w:rsidRDefault="00E1071A" w:rsidP="0082532F">
            <w:pPr>
              <w:ind w:left="-98" w:right="-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ตัดรายการ</w:t>
            </w:r>
          </w:p>
          <w:p w14:paraId="0617E209" w14:textId="23968F61" w:rsidR="00E1071A" w:rsidRPr="00C0192B" w:rsidRDefault="00E1071A" w:rsidP="0082532F">
            <w:pPr>
              <w:ind w:left="-9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vAlign w:val="bottom"/>
          </w:tcPr>
          <w:p w14:paraId="5D4718E2" w14:textId="77777777" w:rsidR="00E1071A" w:rsidRPr="00C0192B" w:rsidRDefault="00E1071A" w:rsidP="0082532F">
            <w:pPr>
              <w:tabs>
                <w:tab w:val="decimal" w:pos="776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0B9276FD" w14:textId="620737CE" w:rsidR="00E1071A" w:rsidRPr="00C0192B" w:rsidRDefault="00E1071A" w:rsidP="0082532F">
            <w:pPr>
              <w:tabs>
                <w:tab w:val="decimal" w:pos="7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37E80" w:rsidRPr="00C0192B" w14:paraId="175CD561" w14:textId="77777777" w:rsidTr="00EE105F">
        <w:trPr>
          <w:tblHeader/>
        </w:trPr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E5994" w14:textId="77777777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36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3B3C6789" w14:textId="69CB107F" w:rsidR="00E1071A" w:rsidRPr="00C0192B" w:rsidRDefault="00E1071A" w:rsidP="0082532F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192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E105F" w:rsidRPr="00C0192B" w14:paraId="21A82019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66228" w14:textId="731BD79A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50718C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0E20D99C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8EFAB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121F3D3A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7CA632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7000BAFB" w14:textId="77777777" w:rsidR="00E1071A" w:rsidRPr="00C0192B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1221D2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05F" w:rsidRPr="00C0192B" w14:paraId="3C2BABF8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D417E" w14:textId="0E2B17B3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ประเภทของบริการหลัก</w:t>
            </w: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6FB1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4387A8E0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66F78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62CF1D1E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CEF86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259DC98A" w14:textId="77777777" w:rsidR="00E1071A" w:rsidRPr="00C0192B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496F27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05F" w:rsidRPr="00C0192B" w14:paraId="3ADDD92C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60822" w14:textId="2638DF1B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บริการทางยกระดับ</w:t>
            </w: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E2DE03" w14:textId="67C7A6C5" w:rsidR="00E1071A" w:rsidRPr="00C0192B" w:rsidRDefault="00903A76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1,206,928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2C6BF4E1" w14:textId="77777777" w:rsidR="00E1071A" w:rsidRPr="00C0192B" w:rsidRDefault="00E1071A" w:rsidP="0082532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E22C5" w14:textId="6A335231" w:rsidR="00E1071A" w:rsidRPr="00C0192B" w:rsidRDefault="00903A76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01A8C0E7" w14:textId="77777777" w:rsidR="00E1071A" w:rsidRPr="00C0192B" w:rsidRDefault="00E1071A" w:rsidP="0082532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D0F85" w14:textId="2F2C20BF" w:rsidR="00E1071A" w:rsidRPr="00C0192B" w:rsidRDefault="00903A76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24494499" w14:textId="77777777" w:rsidR="00E1071A" w:rsidRPr="00C0192B" w:rsidRDefault="00E1071A" w:rsidP="0082532F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D97A60" w14:textId="56D2AE3C" w:rsidR="00E1071A" w:rsidRPr="00C0192B" w:rsidRDefault="00903A76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1,206,928</w:t>
            </w:r>
          </w:p>
        </w:tc>
      </w:tr>
      <w:tr w:rsidR="00EE105F" w:rsidRPr="00C0192B" w14:paraId="4E88401D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3C880" w14:textId="6DCB8250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บริการซ่อมแซมโครงสร้างพื้นฐาน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F901F" w14:textId="7155BA32" w:rsidR="00E1071A" w:rsidRPr="00C0192B" w:rsidRDefault="00903A76" w:rsidP="0012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0118C2E4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95F33" w14:textId="326C815F" w:rsidR="00E1071A" w:rsidRPr="00C0192B" w:rsidRDefault="00903A76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52C5EE1C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4C9190" w14:textId="58E39DDE" w:rsidR="00E1071A" w:rsidRPr="00C0192B" w:rsidRDefault="00903A76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2A78F3F7" w14:textId="77777777" w:rsidR="00E1071A" w:rsidRPr="00C0192B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41C79" w14:textId="1CFB876D" w:rsidR="00E1071A" w:rsidRPr="00C0192B" w:rsidRDefault="00903A76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EE105F" w:rsidRPr="00C0192B" w14:paraId="3162E517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68AB5" w14:textId="122EF00C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F402A5" w14:textId="77C8B777" w:rsidR="00E1071A" w:rsidRPr="00EE105F" w:rsidRDefault="00903A76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105F">
              <w:rPr>
                <w:rFonts w:ascii="Angsana New" w:hAnsi="Angsana New"/>
                <w:b/>
                <w:bCs/>
                <w:sz w:val="30"/>
                <w:szCs w:val="30"/>
              </w:rPr>
              <w:t>1,206,928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131632F6" w14:textId="77777777" w:rsidR="00E1071A" w:rsidRPr="00431E79" w:rsidRDefault="00E1071A" w:rsidP="0082532F">
            <w:pPr>
              <w:tabs>
                <w:tab w:val="decimal" w:pos="7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ADB1A0" w14:textId="32DC1B13" w:rsidR="00E1071A" w:rsidRPr="00431E79" w:rsidRDefault="00903A76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0384320D" w14:textId="77777777" w:rsidR="00E1071A" w:rsidRPr="00431E79" w:rsidRDefault="00E1071A" w:rsidP="0082532F">
            <w:pPr>
              <w:tabs>
                <w:tab w:val="decimal" w:pos="7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80D7EC" w14:textId="41078770" w:rsidR="00E1071A" w:rsidRPr="00431E79" w:rsidRDefault="00903A76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46E818E1" w14:textId="77777777" w:rsidR="00E1071A" w:rsidRPr="00431E79" w:rsidRDefault="00E1071A" w:rsidP="0082532F">
            <w:pPr>
              <w:tabs>
                <w:tab w:val="decimal" w:pos="77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0F46A8" w14:textId="7B15C9BC" w:rsidR="00E1071A" w:rsidRPr="00431E79" w:rsidRDefault="00903A76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1,207,</w:t>
            </w:r>
            <w:r w:rsidR="00BE13EE" w:rsidRPr="00431E79"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</w:p>
        </w:tc>
      </w:tr>
      <w:tr w:rsidR="00EE105F" w:rsidRPr="00C0192B" w14:paraId="3A51A0B1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61BF" w14:textId="77777777" w:rsidR="00E1071A" w:rsidRPr="001A02F2" w:rsidRDefault="00E1071A" w:rsidP="0082532F">
            <w:pPr>
              <w:ind w:right="-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7DAF30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63B66CE6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87C90B0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0DC7A7AD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F78555D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066FAF80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AC6565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105F" w:rsidRPr="00C0192B" w14:paraId="64D765C9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3B3ED" w14:textId="27988CBC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EA889A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7F875F4C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5FE145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0451D4E2" w14:textId="77777777" w:rsidR="00E1071A" w:rsidRPr="00C0192B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609A26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5F06788C" w14:textId="77777777" w:rsidR="00E1071A" w:rsidRPr="00C0192B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4B7D69" w14:textId="77777777" w:rsidR="00E1071A" w:rsidRPr="00C0192B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05F" w:rsidRPr="00C0192B" w14:paraId="4F7EBE4D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0741" w14:textId="225BC78A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E728E5" w14:textId="0DE929DC" w:rsidR="00E1071A" w:rsidRPr="00C0192B" w:rsidRDefault="00BE13EE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1,206,928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3918C2B1" w14:textId="77777777" w:rsidR="00E1071A" w:rsidRPr="00C0192B" w:rsidRDefault="00E1071A" w:rsidP="0082532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F1D08E" w14:textId="0B215B79" w:rsidR="00E1071A" w:rsidRPr="00C0192B" w:rsidRDefault="00BE13EE" w:rsidP="00D21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</w:tcPr>
          <w:p w14:paraId="28DA794E" w14:textId="77777777" w:rsidR="00E1071A" w:rsidRPr="00C0192B" w:rsidRDefault="00E1071A" w:rsidP="0082532F">
            <w:pPr>
              <w:tabs>
                <w:tab w:val="clear" w:pos="907"/>
                <w:tab w:val="decimal" w:pos="610"/>
                <w:tab w:val="decimal" w:pos="746"/>
              </w:tabs>
              <w:ind w:right="4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C7522" w14:textId="07C4D3E0" w:rsidR="00E1071A" w:rsidRPr="00C0192B" w:rsidRDefault="00BE13EE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</w:tcPr>
          <w:p w14:paraId="3BD6845A" w14:textId="77777777" w:rsidR="00E1071A" w:rsidRPr="00C0192B" w:rsidRDefault="00E1071A" w:rsidP="0082532F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A032DC" w14:textId="2500FB23" w:rsidR="00E1071A" w:rsidRPr="00C0192B" w:rsidRDefault="00BE13EE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1,206,928</w:t>
            </w:r>
          </w:p>
        </w:tc>
      </w:tr>
      <w:tr w:rsidR="00EE105F" w:rsidRPr="00C0192B" w14:paraId="4B0FD267" w14:textId="77777777" w:rsidTr="00EE105F">
        <w:trPr>
          <w:trHeight w:val="240"/>
        </w:trPr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CA6EF" w14:textId="57793B9F" w:rsidR="00E1071A" w:rsidRPr="00C0192B" w:rsidRDefault="00E1071A" w:rsidP="0082532F">
            <w:pPr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CD6B9" w14:textId="44F7A5FA" w:rsidR="00E1071A" w:rsidRPr="00DB6EE6" w:rsidRDefault="00BE13EE" w:rsidP="0012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4D363E04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F5EBE2" w14:textId="713D3A61" w:rsidR="00E1071A" w:rsidRPr="00C0192B" w:rsidRDefault="00BE13EE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52" w:type="pct"/>
            <w:tcBorders>
              <w:left w:val="nil"/>
              <w:right w:val="nil"/>
            </w:tcBorders>
            <w:noWrap/>
          </w:tcPr>
          <w:p w14:paraId="5966FB11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BA9D55" w14:textId="363AC5D9" w:rsidR="00E1071A" w:rsidRPr="00C0192B" w:rsidRDefault="00BE13EE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38329DC5" w14:textId="77777777" w:rsidR="00E1071A" w:rsidRPr="00DB6EE6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B6AE2" w14:textId="04F2103A" w:rsidR="00E1071A" w:rsidRPr="00C0192B" w:rsidRDefault="00BE13EE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EE105F" w:rsidRPr="00C0192B" w14:paraId="3A3214CB" w14:textId="77777777" w:rsidTr="00EE105F">
        <w:tc>
          <w:tcPr>
            <w:tcW w:w="20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41CC16" w14:textId="1082428B" w:rsidR="00E1071A" w:rsidRPr="00C0192B" w:rsidRDefault="00E1071A" w:rsidP="0082532F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19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3F2582" w14:textId="6BA7457A" w:rsidR="00E1071A" w:rsidRPr="00431E79" w:rsidRDefault="00BE13EE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1,206,928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468ECAF0" w14:textId="77777777" w:rsidR="00E1071A" w:rsidRPr="00431E79" w:rsidRDefault="00E1071A" w:rsidP="0082532F">
            <w:pPr>
              <w:tabs>
                <w:tab w:val="decimal" w:pos="7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F0C2370" w14:textId="6DF72CFE" w:rsidR="00E1071A" w:rsidRPr="00431E79" w:rsidRDefault="00BE13EE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52" w:type="pct"/>
            <w:tcBorders>
              <w:left w:val="nil"/>
              <w:right w:val="nil"/>
            </w:tcBorders>
            <w:noWrap/>
          </w:tcPr>
          <w:p w14:paraId="3FB8801D" w14:textId="77777777" w:rsidR="00E1071A" w:rsidRPr="00431E79" w:rsidRDefault="00E1071A" w:rsidP="0082532F">
            <w:pPr>
              <w:tabs>
                <w:tab w:val="decimal" w:pos="74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17BF44" w14:textId="3E860356" w:rsidR="00E1071A" w:rsidRPr="00431E79" w:rsidRDefault="00BE13EE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3E11484E" w14:textId="77777777" w:rsidR="00E1071A" w:rsidRPr="00431E79" w:rsidRDefault="00E1071A" w:rsidP="0082532F">
            <w:pPr>
              <w:tabs>
                <w:tab w:val="decimal" w:pos="77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F9F72" w14:textId="2E4ABA0C" w:rsidR="00E1071A" w:rsidRPr="00431E79" w:rsidRDefault="00BE13EE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E79">
              <w:rPr>
                <w:rFonts w:ascii="Angsana New" w:hAnsi="Angsana New"/>
                <w:b/>
                <w:bCs/>
                <w:sz w:val="30"/>
                <w:szCs w:val="30"/>
              </w:rPr>
              <w:t>1,207,609</w:t>
            </w:r>
          </w:p>
        </w:tc>
      </w:tr>
      <w:tr w:rsidR="00EE105F" w:rsidRPr="00C0192B" w14:paraId="6BC36262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6076D" w14:textId="140C75CF" w:rsidR="00232713" w:rsidRPr="001A02F2" w:rsidRDefault="00232713" w:rsidP="0082532F">
            <w:pPr>
              <w:ind w:right="-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C7BB43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3E67CAF0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EE12B9C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left w:val="nil"/>
              <w:right w:val="nil"/>
            </w:tcBorders>
            <w:noWrap/>
          </w:tcPr>
          <w:p w14:paraId="0F52D205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74FD531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4CB2AEAA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E37EF4" w14:textId="77777777" w:rsidR="00E1071A" w:rsidRPr="001A02F2" w:rsidRDefault="00E1071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105F" w:rsidRPr="00C0192B" w14:paraId="3F961072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FDA64FC" w14:textId="48C7472E" w:rsidR="00E1071A" w:rsidRPr="00D21F67" w:rsidRDefault="00E1071A" w:rsidP="00EE105F">
            <w:pPr>
              <w:tabs>
                <w:tab w:val="clear" w:pos="3515"/>
              </w:tabs>
              <w:ind w:right="-110"/>
              <w:rPr>
                <w:rFonts w:ascii="Angsana New" w:hAnsi="Angsana New"/>
                <w:b/>
                <w:bCs/>
                <w:color w:val="000000"/>
                <w:spacing w:val="-8"/>
                <w:sz w:val="30"/>
                <w:szCs w:val="30"/>
                <w:cs/>
              </w:rPr>
            </w:pPr>
            <w:r w:rsidRPr="00D21F67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</w:tcPr>
          <w:p w14:paraId="28610A57" w14:textId="435ACE40" w:rsidR="00E1071A" w:rsidRPr="00C0192B" w:rsidRDefault="00704EC2" w:rsidP="0012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635,095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2DD66993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left w:val="nil"/>
              <w:right w:val="nil"/>
            </w:tcBorders>
            <w:shd w:val="clear" w:color="auto" w:fill="auto"/>
            <w:noWrap/>
          </w:tcPr>
          <w:p w14:paraId="159CE833" w14:textId="461909D3" w:rsidR="00E1071A" w:rsidRPr="00C0192B" w:rsidRDefault="00B44117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(2,243)</w:t>
            </w:r>
          </w:p>
        </w:tc>
        <w:tc>
          <w:tcPr>
            <w:tcW w:w="152" w:type="pct"/>
            <w:tcBorders>
              <w:left w:val="nil"/>
              <w:right w:val="nil"/>
            </w:tcBorders>
            <w:noWrap/>
          </w:tcPr>
          <w:p w14:paraId="3F849E0E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DB05B65" w14:textId="02A4A6D0" w:rsidR="00E1071A" w:rsidRPr="00DB6EE6" w:rsidRDefault="004A7118" w:rsidP="0012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51AF2980" w14:textId="77777777" w:rsidR="00E1071A" w:rsidRPr="00DB6EE6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</w:tcPr>
          <w:p w14:paraId="47D7FE59" w14:textId="7DF96ACA" w:rsidR="00E1071A" w:rsidRPr="00C0192B" w:rsidRDefault="007A588A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632,852</w:t>
            </w:r>
          </w:p>
        </w:tc>
      </w:tr>
      <w:tr w:rsidR="00EE105F" w:rsidRPr="00C0192B" w14:paraId="3D6834DC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541FE0" w14:textId="77777777" w:rsidR="00972F39" w:rsidRPr="001A02F2" w:rsidRDefault="00972F39" w:rsidP="0082532F">
            <w:pPr>
              <w:ind w:right="-80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</w:tcPr>
          <w:p w14:paraId="2057C824" w14:textId="77777777" w:rsidR="00972F39" w:rsidRPr="001A02F2" w:rsidRDefault="00972F39" w:rsidP="0012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62A5D8FB" w14:textId="77777777" w:rsidR="00972F39" w:rsidRPr="001A02F2" w:rsidRDefault="00972F39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pct"/>
            <w:tcBorders>
              <w:left w:val="nil"/>
              <w:right w:val="nil"/>
            </w:tcBorders>
            <w:shd w:val="clear" w:color="auto" w:fill="auto"/>
            <w:noWrap/>
          </w:tcPr>
          <w:p w14:paraId="0F81EF1A" w14:textId="77777777" w:rsidR="00972F39" w:rsidRPr="001A02F2" w:rsidRDefault="00972F39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left w:val="nil"/>
              <w:right w:val="nil"/>
            </w:tcBorders>
            <w:noWrap/>
          </w:tcPr>
          <w:p w14:paraId="06BE6ABA" w14:textId="77777777" w:rsidR="00972F39" w:rsidRPr="001A02F2" w:rsidRDefault="00972F39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11107A" w14:textId="77777777" w:rsidR="00972F39" w:rsidRPr="001A02F2" w:rsidRDefault="00972F39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73B1E6EB" w14:textId="77777777" w:rsidR="00972F39" w:rsidRPr="001A02F2" w:rsidRDefault="00972F39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</w:tcPr>
          <w:p w14:paraId="0AF4B3F8" w14:textId="77777777" w:rsidR="00972F39" w:rsidRPr="001A02F2" w:rsidRDefault="00972F39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105F" w:rsidRPr="00C0192B" w14:paraId="0EDEF0F3" w14:textId="77777777" w:rsidTr="00EE105F">
        <w:tc>
          <w:tcPr>
            <w:tcW w:w="206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B478F3" w14:textId="006F97D8" w:rsidR="00E1071A" w:rsidRPr="00D21F67" w:rsidRDefault="00E1071A" w:rsidP="0082532F">
            <w:pPr>
              <w:ind w:right="-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สินทรัพย์ส่วนงาน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0192B" w:rsidRPr="00D21F67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C0192B"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</w:tcPr>
          <w:p w14:paraId="1490DFF1" w14:textId="44676427" w:rsidR="00E1071A" w:rsidRPr="00C0192B" w:rsidRDefault="00B44117" w:rsidP="0012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</w:t>
            </w:r>
            <w:r w:rsidR="00FD1BC6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1BC6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14EBD5FA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left w:val="nil"/>
              <w:right w:val="nil"/>
            </w:tcBorders>
            <w:shd w:val="clear" w:color="auto" w:fill="auto"/>
            <w:noWrap/>
          </w:tcPr>
          <w:p w14:paraId="367C9EDA" w14:textId="4A0C3A9F" w:rsidR="00E1071A" w:rsidRPr="00C0192B" w:rsidRDefault="004A7118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40,197</w:t>
            </w:r>
          </w:p>
        </w:tc>
        <w:tc>
          <w:tcPr>
            <w:tcW w:w="152" w:type="pct"/>
            <w:tcBorders>
              <w:left w:val="nil"/>
              <w:right w:val="nil"/>
            </w:tcBorders>
            <w:noWrap/>
          </w:tcPr>
          <w:p w14:paraId="65E6F286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7F2FD02" w14:textId="6D414F04" w:rsidR="00E1071A" w:rsidRPr="00DB6EE6" w:rsidRDefault="007A588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(27,400)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6FE11901" w14:textId="77777777" w:rsidR="00E1071A" w:rsidRPr="00DB6EE6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</w:tcPr>
          <w:p w14:paraId="29892F0E" w14:textId="26719C1A" w:rsidR="00E1071A" w:rsidRPr="00C0192B" w:rsidRDefault="007A588A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</w:t>
            </w:r>
            <w:r w:rsidR="00FD1BC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1BC6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EE105F" w:rsidRPr="00C0192B" w14:paraId="074854A4" w14:textId="77777777" w:rsidTr="00EE105F">
        <w:tc>
          <w:tcPr>
            <w:tcW w:w="2064" w:type="pct"/>
            <w:tcBorders>
              <w:top w:val="nil"/>
              <w:left w:val="nil"/>
              <w:right w:val="nil"/>
            </w:tcBorders>
            <w:noWrap/>
          </w:tcPr>
          <w:p w14:paraId="42A937DD" w14:textId="3E4CB8FC" w:rsidR="00E1071A" w:rsidRPr="00D21F67" w:rsidRDefault="00E1071A" w:rsidP="0082532F">
            <w:pPr>
              <w:ind w:right="-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หนี้สินส่วนงาน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0192B" w:rsidRPr="00D21F67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C0192B"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D21F67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</w:tcPr>
          <w:p w14:paraId="70D103FB" w14:textId="78EB3643" w:rsidR="00E1071A" w:rsidRPr="00C0192B" w:rsidRDefault="00B44117" w:rsidP="0012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FD1BC6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1BC6">
              <w:rPr>
                <w:rFonts w:ascii="Angsana New" w:hAnsi="Angsana New"/>
                <w:sz w:val="30"/>
                <w:szCs w:val="30"/>
              </w:rPr>
              <w:t>43</w:t>
            </w:r>
            <w:r w:rsidR="006153A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1D92A733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left w:val="nil"/>
              <w:right w:val="nil"/>
            </w:tcBorders>
            <w:shd w:val="clear" w:color="auto" w:fill="auto"/>
            <w:noWrap/>
          </w:tcPr>
          <w:p w14:paraId="1E25227A" w14:textId="7C075046" w:rsidR="00E1071A" w:rsidRPr="00C0192B" w:rsidRDefault="004A7118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</w:t>
            </w:r>
            <w:r w:rsidR="006153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2" w:type="pct"/>
            <w:tcBorders>
              <w:left w:val="nil"/>
              <w:right w:val="nil"/>
            </w:tcBorders>
            <w:noWrap/>
          </w:tcPr>
          <w:p w14:paraId="11A858B9" w14:textId="77777777" w:rsidR="00E1071A" w:rsidRPr="00DB6EE6" w:rsidRDefault="00E1071A" w:rsidP="0082532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605FBE" w14:textId="7D812D42" w:rsidR="00E1071A" w:rsidRPr="00DB6EE6" w:rsidRDefault="007A588A" w:rsidP="0082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tcBorders>
              <w:left w:val="nil"/>
              <w:right w:val="nil"/>
            </w:tcBorders>
          </w:tcPr>
          <w:p w14:paraId="4645A7C8" w14:textId="77777777" w:rsidR="00E1071A" w:rsidRPr="00DB6EE6" w:rsidRDefault="00E1071A" w:rsidP="0082532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</w:tcPr>
          <w:p w14:paraId="7942807E" w14:textId="58167B8A" w:rsidR="00E1071A" w:rsidRPr="00C0192B" w:rsidRDefault="007A588A" w:rsidP="00EE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1,15</w:t>
            </w:r>
            <w:r w:rsidR="00FD1BC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1BC6">
              <w:rPr>
                <w:rFonts w:ascii="Angsana New" w:hAnsi="Angsana New"/>
                <w:sz w:val="30"/>
                <w:szCs w:val="30"/>
              </w:rPr>
              <w:t>8</w:t>
            </w:r>
            <w:r w:rsidR="006153A1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</w:tbl>
    <w:p w14:paraId="14430F91" w14:textId="77777777" w:rsidR="007C31FB" w:rsidRPr="001A02F2" w:rsidRDefault="007C31FB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2D9629" w14:textId="77777777" w:rsidR="00417AFE" w:rsidRDefault="00417AFE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t>เงินปันผล</w:t>
      </w:r>
    </w:p>
    <w:p w14:paraId="499A3B49" w14:textId="77777777" w:rsidR="001A02F2" w:rsidRPr="001A02F2" w:rsidRDefault="001A02F2" w:rsidP="001A02F2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328"/>
        <w:gridCol w:w="237"/>
        <w:gridCol w:w="1023"/>
        <w:gridCol w:w="229"/>
        <w:gridCol w:w="1031"/>
      </w:tblGrid>
      <w:tr w:rsidR="00417AFE" w:rsidRPr="007B4922" w:rsidDel="00D43E7A" w14:paraId="48B048CD" w14:textId="77777777" w:rsidTr="008060DE">
        <w:trPr>
          <w:tblHeader/>
        </w:trPr>
        <w:tc>
          <w:tcPr>
            <w:tcW w:w="3600" w:type="dxa"/>
            <w:vAlign w:val="bottom"/>
          </w:tcPr>
          <w:p w14:paraId="155220B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</w:tcPr>
          <w:p w14:paraId="0ABE7BBB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489D6796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599BB73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45D17F85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1115DB6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0E8F8A5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</w:tcPr>
          <w:p w14:paraId="33BBDA3E" w14:textId="77777777" w:rsidR="00417AFE" w:rsidRPr="00C0192B" w:rsidDel="00D43E7A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17AFE" w:rsidRPr="007B4922" w14:paraId="3923763D" w14:textId="77777777" w:rsidTr="008060DE">
        <w:trPr>
          <w:tblHeader/>
        </w:trPr>
        <w:tc>
          <w:tcPr>
            <w:tcW w:w="3600" w:type="dxa"/>
          </w:tcPr>
          <w:p w14:paraId="2DE5B6DE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60A526AF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9DEB7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D71F5D5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7F0E709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FDC2B71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3C7B92D3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6BBC7D65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7AFE" w:rsidRPr="007B4922" w14:paraId="50B891B2" w14:textId="77777777" w:rsidTr="008060DE">
        <w:tc>
          <w:tcPr>
            <w:tcW w:w="3600" w:type="dxa"/>
          </w:tcPr>
          <w:p w14:paraId="207BE764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2567</w:t>
            </w:r>
          </w:p>
        </w:tc>
        <w:tc>
          <w:tcPr>
            <w:tcW w:w="1676" w:type="dxa"/>
          </w:tcPr>
          <w:p w14:paraId="4C68AA04" w14:textId="77777777" w:rsidR="00417AFE" w:rsidRPr="005A6F1E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664F2841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05C8266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6A76CAC8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6A4E5AC8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5AFD9BB9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E4BE5B8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7AFE" w:rsidRPr="007B4922" w14:paraId="4D487A86" w14:textId="77777777" w:rsidTr="008060DE">
        <w:tc>
          <w:tcPr>
            <w:tcW w:w="3600" w:type="dxa"/>
          </w:tcPr>
          <w:p w14:paraId="53BA28F0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เงินปันผลสำหรับงวด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เดือนแรก ปี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14:paraId="27C15FC6" w14:textId="77777777" w:rsidR="00417AFE" w:rsidRPr="005A6F1E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083E793" w14:textId="77777777" w:rsidR="00417AFE" w:rsidRPr="005A6F1E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1F57D888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81AA2F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0EB85A0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29" w:type="dxa"/>
          </w:tcPr>
          <w:p w14:paraId="66720A10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F8F7D5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417AFE" w:rsidRPr="007B4922" w14:paraId="4D6F0FD3" w14:textId="77777777" w:rsidTr="008060DE">
        <w:tc>
          <w:tcPr>
            <w:tcW w:w="3600" w:type="dxa"/>
          </w:tcPr>
          <w:p w14:paraId="70913FD7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</w:tcPr>
          <w:p w14:paraId="0F4B2128" w14:textId="77777777" w:rsidR="00417AFE" w:rsidRPr="005A6F1E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2" w:right="-1152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043AD5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4F5E743E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59E55D9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5650522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626D7B5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D2271A9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417AFE" w:rsidRPr="007B4922" w14:paraId="37E5B8C8" w14:textId="77777777" w:rsidTr="008060DE">
        <w:tc>
          <w:tcPr>
            <w:tcW w:w="3600" w:type="dxa"/>
          </w:tcPr>
          <w:p w14:paraId="38BEEAAB" w14:textId="77777777" w:rsidR="00417AFE" w:rsidRPr="001A02F2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0F3D73DF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4392EC02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7674D2D4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7AC90181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C4BA0B0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4C6025E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F9BD276" w14:textId="77777777" w:rsidR="00417AFE" w:rsidRPr="005023C2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425.24</w:t>
            </w:r>
          </w:p>
        </w:tc>
      </w:tr>
      <w:tr w:rsidR="00417AFE" w:rsidRPr="007B4922" w14:paraId="2FDA9EC9" w14:textId="77777777" w:rsidTr="008060DE">
        <w:tc>
          <w:tcPr>
            <w:tcW w:w="3600" w:type="dxa"/>
          </w:tcPr>
          <w:p w14:paraId="02EEA82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6" w:type="dxa"/>
          </w:tcPr>
          <w:p w14:paraId="18B67FD2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2C525AFB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6E7928C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391EFD3E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4E5F2F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4A7A7FB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1EE41A88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7AFE" w:rsidRPr="007B4922" w14:paraId="42050C8E" w14:textId="77777777" w:rsidTr="008060DE">
        <w:tc>
          <w:tcPr>
            <w:tcW w:w="3600" w:type="dxa"/>
          </w:tcPr>
          <w:p w14:paraId="710A5484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เงินปันผลสำหรับงวด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เดือนแรก ปี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34594171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F305EB2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5DADB9EA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CC22B62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0074596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6205766A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069CA225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448.87</w:t>
            </w:r>
          </w:p>
        </w:tc>
      </w:tr>
      <w:tr w:rsidR="00417AFE" w:rsidRPr="007B4922" w14:paraId="6A153CFA" w14:textId="77777777" w:rsidTr="008060DE">
        <w:tc>
          <w:tcPr>
            <w:tcW w:w="3600" w:type="dxa"/>
          </w:tcPr>
          <w:p w14:paraId="56BF7661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6" w:type="dxa"/>
            <w:shd w:val="clear" w:color="auto" w:fill="auto"/>
          </w:tcPr>
          <w:p w14:paraId="0A2D5C6E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93F9EBD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68B963AB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37" w:type="dxa"/>
          </w:tcPr>
          <w:p w14:paraId="2B317B01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4488DB6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29" w:type="dxa"/>
          </w:tcPr>
          <w:p w14:paraId="0E714960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B189B94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590.62</w:t>
            </w:r>
          </w:p>
        </w:tc>
      </w:tr>
      <w:tr w:rsidR="00417AFE" w:rsidRPr="007B4922" w14:paraId="6E413B95" w14:textId="77777777" w:rsidTr="008060DE">
        <w:tc>
          <w:tcPr>
            <w:tcW w:w="3600" w:type="dxa"/>
          </w:tcPr>
          <w:p w14:paraId="4BD13636" w14:textId="046956F1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shd w:val="clear" w:color="auto" w:fill="auto"/>
          </w:tcPr>
          <w:p w14:paraId="341984F8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20EDF48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1F98A80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E739480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314B88E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7CF9196A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B510532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413.43</w:t>
            </w:r>
          </w:p>
        </w:tc>
      </w:tr>
      <w:tr w:rsidR="00417AFE" w:rsidRPr="007B4922" w14:paraId="28D2C102" w14:textId="77777777" w:rsidTr="008060DE">
        <w:tc>
          <w:tcPr>
            <w:tcW w:w="3600" w:type="dxa"/>
          </w:tcPr>
          <w:p w14:paraId="5797BD09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33BF07C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85CCAA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71098D44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67D5F0B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62B3EDDA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2BB8C1A0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9E8F382" w14:textId="77777777" w:rsidR="00417AFE" w:rsidRPr="00C0192B" w:rsidRDefault="00417AFE" w:rsidP="0080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1,452.92</w:t>
            </w:r>
          </w:p>
        </w:tc>
      </w:tr>
    </w:tbl>
    <w:p w14:paraId="2CDDF5E3" w14:textId="77777777" w:rsidR="00781627" w:rsidRPr="007C04E9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C04E9">
        <w:rPr>
          <w:rFonts w:asciiTheme="majorBidi" w:hAnsiTheme="majorBidi" w:cstheme="majorBidi"/>
          <w:cs/>
        </w:rPr>
        <w:t>เครื่องมือทางการเงิน</w:t>
      </w:r>
    </w:p>
    <w:p w14:paraId="5A2ED650" w14:textId="77777777" w:rsidR="00781627" w:rsidRPr="005F10E4" w:rsidRDefault="00781627" w:rsidP="005F10E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p w14:paraId="51E09487" w14:textId="77777777" w:rsidR="00781627" w:rsidRPr="00C0192B" w:rsidRDefault="00781627" w:rsidP="00781627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19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31D0A40B" w14:textId="659AE842" w:rsidR="00206555" w:rsidRDefault="00781627" w:rsidP="006A3CE4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192B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</w:t>
      </w:r>
      <w:r w:rsidRPr="00C0192B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</w:t>
      </w:r>
      <w:r w:rsidRPr="00C0192B">
        <w:rPr>
          <w:rFonts w:asciiTheme="majorBidi" w:hAnsiTheme="majorBidi" w:cstheme="majorBidi"/>
          <w:sz w:val="30"/>
          <w:szCs w:val="30"/>
          <w:cs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100B8197" w14:textId="77777777" w:rsidR="006E5448" w:rsidRPr="005F10E4" w:rsidRDefault="006E5448" w:rsidP="005F10E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070"/>
        <w:gridCol w:w="236"/>
        <w:gridCol w:w="1834"/>
        <w:gridCol w:w="1834"/>
      </w:tblGrid>
      <w:tr w:rsidR="00AB03EC" w14:paraId="09A22455" w14:textId="77777777" w:rsidTr="002B58DA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61CC0B19" w14:textId="77777777" w:rsidR="00AB03EC" w:rsidRDefault="00AB03EC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4" w:type="dxa"/>
            <w:gridSpan w:val="4"/>
          </w:tcPr>
          <w:p w14:paraId="6BD29B71" w14:textId="2D7021B9" w:rsidR="00AB03EC" w:rsidRDefault="00AB03EC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B90E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7D62" w14:paraId="6BDFBCEB" w14:textId="77777777" w:rsidTr="00F579E9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2C58821C" w14:textId="77777777" w:rsidR="00627D62" w:rsidRDefault="00627D62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5A842C9C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B03E9B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68" w:type="dxa"/>
            <w:gridSpan w:val="2"/>
          </w:tcPr>
          <w:p w14:paraId="535E834B" w14:textId="626C2FDA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F74AE" w14:paraId="1C43883D" w14:textId="77777777" w:rsidTr="003F74AE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015F7A10" w14:textId="77777777" w:rsidR="003F74AE" w:rsidRDefault="003F74AE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46DA6080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2B4DA2E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2F22E72F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90BD30F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5ACD040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341F3F19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7CA249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66A121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147BBE" w14:textId="5A9694A6" w:rsidR="00627D62" w:rsidRDefault="00627D62" w:rsidP="00627D6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4" w:type="dxa"/>
            <w:vAlign w:val="bottom"/>
            <w:hideMark/>
          </w:tcPr>
          <w:p w14:paraId="51BDED02" w14:textId="786760D4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627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  <w:p w14:paraId="7E3A43AF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E1D3B" w14:paraId="4AEA3A43" w14:textId="77777777" w:rsidTr="003A67AE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65CE42C8" w14:textId="77777777" w:rsidR="005E1D3B" w:rsidRPr="006A1198" w:rsidRDefault="005E1D3B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4"/>
          </w:tcPr>
          <w:p w14:paraId="34E4DC75" w14:textId="48FA4AAC" w:rsidR="005E1D3B" w:rsidRDefault="005E1D3B" w:rsidP="00715FA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E1D3B" w14:paraId="18998CFB" w14:textId="77777777" w:rsidTr="00025488">
        <w:trPr>
          <w:cantSplit/>
          <w:trHeight w:val="261"/>
        </w:trPr>
        <w:tc>
          <w:tcPr>
            <w:tcW w:w="3330" w:type="dxa"/>
            <w:vAlign w:val="bottom"/>
            <w:hideMark/>
          </w:tcPr>
          <w:p w14:paraId="16C9FA4E" w14:textId="287FA504" w:rsidR="005E1D3B" w:rsidRPr="00D83EB9" w:rsidRDefault="005E1D3B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974" w:type="dxa"/>
            <w:gridSpan w:val="4"/>
          </w:tcPr>
          <w:p w14:paraId="5D942D45" w14:textId="2705384F" w:rsidR="005E1D3B" w:rsidRDefault="005E1D3B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F74AE" w14:paraId="20D7B7F4" w14:textId="77777777" w:rsidTr="003F74AE">
        <w:trPr>
          <w:cantSplit/>
          <w:trHeight w:val="261"/>
        </w:trPr>
        <w:tc>
          <w:tcPr>
            <w:tcW w:w="3330" w:type="dxa"/>
            <w:hideMark/>
          </w:tcPr>
          <w:p w14:paraId="55C235A6" w14:textId="77777777" w:rsidR="003F74AE" w:rsidRPr="00D83EB9" w:rsidRDefault="003F74AE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1691118D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5B0572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</w:tcPr>
          <w:p w14:paraId="0D9B5379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7CECBB3B" w14:textId="200226E8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F74AE" w14:paraId="391E2B9D" w14:textId="77777777" w:rsidTr="003F74AE">
        <w:trPr>
          <w:cantSplit/>
          <w:trHeight w:val="261"/>
        </w:trPr>
        <w:tc>
          <w:tcPr>
            <w:tcW w:w="3330" w:type="dxa"/>
            <w:vAlign w:val="bottom"/>
            <w:hideMark/>
          </w:tcPr>
          <w:p w14:paraId="0EB8C650" w14:textId="77777777" w:rsidR="003F74AE" w:rsidRDefault="003F74AE" w:rsidP="00715FAB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619CA727" w14:textId="77777777" w:rsidR="003F74AE" w:rsidRDefault="003F74AE" w:rsidP="00715F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576EE" w14:textId="77777777" w:rsidR="003F74AE" w:rsidRDefault="003F74AE" w:rsidP="00715FA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B63449C" w14:textId="77777777" w:rsidR="003F74AE" w:rsidRDefault="003F74AE" w:rsidP="00715FA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F707AA7" w14:textId="5B287D7E" w:rsidR="003F74AE" w:rsidRDefault="003F74AE" w:rsidP="00715FA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4AE" w14:paraId="3D0423F7" w14:textId="77777777" w:rsidTr="003F74AE">
        <w:trPr>
          <w:cantSplit/>
          <w:trHeight w:val="261"/>
        </w:trPr>
        <w:tc>
          <w:tcPr>
            <w:tcW w:w="3330" w:type="dxa"/>
            <w:vAlign w:val="bottom"/>
            <w:hideMark/>
          </w:tcPr>
          <w:p w14:paraId="557C02CC" w14:textId="77777777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11842102" w14:textId="0F0FE8C3" w:rsidR="003F74AE" w:rsidRPr="00F94485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29,027</w:t>
            </w:r>
          </w:p>
        </w:tc>
        <w:tc>
          <w:tcPr>
            <w:tcW w:w="236" w:type="dxa"/>
          </w:tcPr>
          <w:p w14:paraId="14F2F57D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28679883" w14:textId="6F047ABE" w:rsidR="003F74AE" w:rsidRPr="00134E39" w:rsidRDefault="00627D62" w:rsidP="000174A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4E39">
              <w:rPr>
                <w:rFonts w:asciiTheme="majorBidi" w:hAnsiTheme="majorBidi" w:cstheme="majorBidi"/>
                <w:sz w:val="30"/>
                <w:szCs w:val="30"/>
              </w:rPr>
              <w:t>29,02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34" w:type="dxa"/>
          </w:tcPr>
          <w:p w14:paraId="47C072E2" w14:textId="1F07FD15" w:rsidR="003F74AE" w:rsidRPr="00345798" w:rsidRDefault="003F74AE" w:rsidP="00AB03E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B03E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</w:tr>
      <w:tr w:rsidR="003F74AE" w14:paraId="4D567170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7EA7C5CD" w14:textId="77777777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5C3B84" w14:textId="77777777" w:rsidR="003F74AE" w:rsidRPr="00F94485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3FC1D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58BEB668" w14:textId="77777777" w:rsidR="003F74AE" w:rsidRPr="00134E39" w:rsidRDefault="003F74AE" w:rsidP="000174A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CCBB11D" w14:textId="6996C98B" w:rsidR="003F74AE" w:rsidRPr="00134E39" w:rsidRDefault="003F74AE" w:rsidP="000174A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4AE" w14:paraId="0E93AC0E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5D46BFF1" w14:textId="11B3107B" w:rsidR="003F74AE" w:rsidRPr="00D83EB9" w:rsidRDefault="003F74AE" w:rsidP="00134E39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7E3E70CA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9F955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AED01E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2E5F06C6" w14:textId="6D1CC49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74AE" w14:paraId="3FB28888" w14:textId="77777777" w:rsidTr="003F74AE">
        <w:trPr>
          <w:cantSplit/>
          <w:trHeight w:val="261"/>
        </w:trPr>
        <w:tc>
          <w:tcPr>
            <w:tcW w:w="3330" w:type="dxa"/>
          </w:tcPr>
          <w:p w14:paraId="05A2F7DA" w14:textId="2BE07B55" w:rsidR="003F74AE" w:rsidRPr="00D83EB9" w:rsidRDefault="003F74AE" w:rsidP="00134E39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580B1E51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E523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58FE12CB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60E15624" w14:textId="6301D966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74AE" w14:paraId="76B91161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318B7DB8" w14:textId="1217B8A5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F62C473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1749FE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2916D920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77E636C" w14:textId="2A9173DE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74AE" w14:paraId="7A50E424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7BCCB57F" w14:textId="331345B8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75BB854" w14:textId="05666B08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45,850</w:t>
            </w:r>
          </w:p>
        </w:tc>
        <w:tc>
          <w:tcPr>
            <w:tcW w:w="236" w:type="dxa"/>
          </w:tcPr>
          <w:p w14:paraId="14BB5DA3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42D024DD" w14:textId="129C28FC" w:rsidR="003F74AE" w:rsidRPr="00345798" w:rsidRDefault="00AB03EC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      </w:t>
            </w:r>
          </w:p>
        </w:tc>
        <w:tc>
          <w:tcPr>
            <w:tcW w:w="1834" w:type="dxa"/>
          </w:tcPr>
          <w:p w14:paraId="7303F813" w14:textId="68C0AD95" w:rsidR="003F74AE" w:rsidRPr="00345798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45798">
              <w:rPr>
                <w:rFonts w:asciiTheme="majorBidi" w:hAnsiTheme="majorBidi" w:cstheme="majorBidi"/>
                <w:sz w:val="30"/>
                <w:szCs w:val="30"/>
              </w:rPr>
              <w:t>45,850</w:t>
            </w:r>
          </w:p>
        </w:tc>
      </w:tr>
    </w:tbl>
    <w:p w14:paraId="1E63F703" w14:textId="77777777" w:rsidR="00781627" w:rsidRPr="001A02F2" w:rsidRDefault="00781627" w:rsidP="00345798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p w14:paraId="7C07E5FC" w14:textId="6244B756" w:rsidR="00781627" w:rsidRPr="00631C78" w:rsidRDefault="002A021E" w:rsidP="00E3734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กลุ่มบริษัทและบริษัทได้มีการโอนระดับชั้นของลำดับชั้นมูลค่ายุติธรรมของเงินลงทุน</w:t>
      </w:r>
      <w:r w:rsidR="00E94A09">
        <w:rPr>
          <w:rFonts w:asciiTheme="majorBidi" w:hAnsiTheme="majorBidi" w:cstheme="majorBidi"/>
          <w:sz w:val="30"/>
          <w:szCs w:val="30"/>
        </w:rPr>
        <w:t xml:space="preserve">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 xml:space="preserve">ในตราสารทุนจากระดับ </w:t>
      </w:r>
      <w:r w:rsidR="00E94A09" w:rsidRPr="00E94A0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E94A09" w:rsidRPr="00C356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94A09" w:rsidRPr="006C752F">
        <w:rPr>
          <w:rFonts w:asciiTheme="majorBidi" w:hAnsiTheme="majorBidi" w:cstheme="majorBidi"/>
          <w:sz w:val="30"/>
          <w:szCs w:val="30"/>
          <w:lang w:bidi="th-TH"/>
        </w:rPr>
        <w:t xml:space="preserve">(31 </w:t>
      </w:r>
      <w:r w:rsidR="00E94A09" w:rsidRPr="006C75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94A09" w:rsidRPr="006C752F">
        <w:rPr>
          <w:rFonts w:asciiTheme="majorBidi" w:hAnsiTheme="majorBidi" w:cstheme="majorBidi"/>
          <w:sz w:val="30"/>
          <w:szCs w:val="30"/>
          <w:lang w:bidi="th-TH"/>
        </w:rPr>
        <w:t>2566)</w:t>
      </w:r>
      <w:r w:rsidR="00E94A09" w:rsidRPr="00C356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 xml:space="preserve">ไปยังระดับ </w:t>
      </w:r>
      <w:r w:rsidR="00E94A0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E94A09" w:rsidRPr="00E94A0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>มีมูลค่าตามบัญชีจำนวน</w:t>
      </w:r>
      <w:r w:rsidR="00E94A09">
        <w:rPr>
          <w:rFonts w:asciiTheme="majorBidi" w:hAnsiTheme="majorBidi" w:cstheme="majorBidi"/>
          <w:sz w:val="30"/>
          <w:szCs w:val="30"/>
        </w:rPr>
        <w:t xml:space="preserve"> 29.03 </w:t>
      </w:r>
      <w:r w:rsidR="00E94A0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ล้านบาท </w:t>
      </w:r>
      <w:r w:rsidR="003D52AE" w:rsidRPr="00631C78">
        <w:rPr>
          <w:rFonts w:asciiTheme="majorBidi" w:hAnsiTheme="majorBidi" w:cstheme="majorBidi" w:hint="cs"/>
          <w:sz w:val="30"/>
          <w:szCs w:val="30"/>
          <w:cs/>
          <w:lang w:bidi="th-TH"/>
        </w:rPr>
        <w:t>เนื่องจาก</w:t>
      </w:r>
      <w:r w:rsidR="00631C78">
        <w:rPr>
          <w:rFonts w:asciiTheme="majorBidi" w:hAnsiTheme="majorBidi" w:cstheme="majorBidi"/>
          <w:sz w:val="30"/>
          <w:szCs w:val="30"/>
          <w:lang w:bidi="th-TH"/>
        </w:rPr>
        <w:t xml:space="preserve">               </w:t>
      </w:r>
      <w:r w:rsidR="003D52AE" w:rsidRPr="00631C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ปัจจุบันสามารถหาราคาตลาดเปรียบเทียบที่สังเกตุได้จากตลาด ณ วันที่รายงาน </w:t>
      </w:r>
      <w:r w:rsidR="003D52AE" w:rsidRPr="00631C78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3D52AE" w:rsidRPr="00631C78">
        <w:rPr>
          <w:rFonts w:asciiTheme="majorBidi" w:hAnsiTheme="majorBidi" w:cstheme="majorBidi"/>
          <w:sz w:val="30"/>
          <w:szCs w:val="30"/>
          <w:lang w:val="en-US" w:bidi="th-TH"/>
        </w:rPr>
        <w:t>Observable Market Data)</w:t>
      </w:r>
    </w:p>
    <w:p w14:paraId="6626EF91" w14:textId="77777777" w:rsidR="004B6470" w:rsidRDefault="004B6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838AED8" w14:textId="00415A04" w:rsidR="00781627" w:rsidRPr="00174094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174094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1985D73" w14:textId="77777777" w:rsidR="00781627" w:rsidRPr="001A02F2" w:rsidRDefault="00781627" w:rsidP="00345798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198" w:type="dxa"/>
        <w:tblInd w:w="432" w:type="dxa"/>
        <w:tblLook w:val="01E0" w:firstRow="1" w:lastRow="1" w:firstColumn="1" w:lastColumn="1" w:noHBand="0" w:noVBand="0"/>
      </w:tblPr>
      <w:tblGrid>
        <w:gridCol w:w="5778"/>
        <w:gridCol w:w="236"/>
        <w:gridCol w:w="3184"/>
      </w:tblGrid>
      <w:tr w:rsidR="00B61CCA" w:rsidRPr="007B4922" w14:paraId="4F4D4A31" w14:textId="77777777" w:rsidTr="00345798">
        <w:trPr>
          <w:trHeight w:val="20"/>
          <w:tblHeader/>
        </w:trPr>
        <w:tc>
          <w:tcPr>
            <w:tcW w:w="5778" w:type="dxa"/>
          </w:tcPr>
          <w:p w14:paraId="6D45DB78" w14:textId="603EB565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0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90C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D5F9D85" w14:textId="77777777" w:rsidR="00B61CCA" w:rsidRPr="007B4922" w:rsidRDefault="00B61CCA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14:paraId="682ADC2B" w14:textId="45F969B9" w:rsidR="00B61CCA" w:rsidRPr="007B4922" w:rsidRDefault="00B61CCA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A10" w:rsidRPr="007B4922" w14:paraId="31731A5D" w14:textId="77777777" w:rsidTr="00B61CCA">
        <w:trPr>
          <w:trHeight w:val="20"/>
          <w:tblHeader/>
        </w:trPr>
        <w:tc>
          <w:tcPr>
            <w:tcW w:w="5778" w:type="dxa"/>
          </w:tcPr>
          <w:p w14:paraId="3225FE78" w14:textId="77777777" w:rsidR="004C0A10" w:rsidRPr="00345798" w:rsidRDefault="004C0A10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A00D7E" w14:textId="77777777" w:rsidR="004C0A10" w:rsidRPr="007B4922" w:rsidRDefault="004C0A10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14:paraId="75329B0C" w14:textId="61332193" w:rsidR="004C0A10" w:rsidRPr="00345798" w:rsidRDefault="004C0A10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CCA" w:rsidRPr="007B4922" w14:paraId="2CCBD399" w14:textId="77777777" w:rsidTr="00345798">
        <w:trPr>
          <w:gridAfter w:val="2"/>
          <w:wAfter w:w="3420" w:type="dxa"/>
          <w:tblHeader/>
        </w:trPr>
        <w:tc>
          <w:tcPr>
            <w:tcW w:w="5778" w:type="dxa"/>
            <w:hideMark/>
          </w:tcPr>
          <w:p w14:paraId="63241B35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5E664DD4" w14:textId="77777777" w:rsidTr="00345798">
        <w:tc>
          <w:tcPr>
            <w:tcW w:w="5778" w:type="dxa"/>
          </w:tcPr>
          <w:p w14:paraId="2281626F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36" w:type="dxa"/>
          </w:tcPr>
          <w:p w14:paraId="0E8BCD2B" w14:textId="77777777" w:rsidR="00B61CCA" w:rsidRPr="007B4922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244AA345" w14:textId="77777777" w:rsidR="00B61CCA" w:rsidRPr="007B4922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13259359" w14:textId="77777777" w:rsidTr="00345798">
        <w:tc>
          <w:tcPr>
            <w:tcW w:w="5778" w:type="dxa"/>
          </w:tcPr>
          <w:p w14:paraId="15C4ADF6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36" w:type="dxa"/>
          </w:tcPr>
          <w:p w14:paraId="37D57C92" w14:textId="77777777" w:rsidR="00B61CCA" w:rsidRPr="00345798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</w:tcPr>
          <w:p w14:paraId="1418B6B2" w14:textId="4AC6D948" w:rsidR="00B61CCA" w:rsidRPr="00345798" w:rsidRDefault="006132C9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7,880</w:t>
            </w:r>
          </w:p>
        </w:tc>
      </w:tr>
      <w:tr w:rsidR="00B61CCA" w:rsidRPr="007B4922" w14:paraId="093822DC" w14:textId="77777777" w:rsidTr="00345798">
        <w:trPr>
          <w:trHeight w:val="166"/>
        </w:trPr>
        <w:tc>
          <w:tcPr>
            <w:tcW w:w="5778" w:type="dxa"/>
          </w:tcPr>
          <w:p w14:paraId="23927827" w14:textId="77777777" w:rsidR="00B61CCA" w:rsidRPr="006A1198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7D7BB0" w14:textId="77777777" w:rsidR="00B61CCA" w:rsidRPr="00C2110E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  <w:tcBorders>
              <w:top w:val="double" w:sz="4" w:space="0" w:color="auto"/>
            </w:tcBorders>
          </w:tcPr>
          <w:p w14:paraId="61FEDB83" w14:textId="77777777" w:rsidR="00B61CCA" w:rsidRPr="00C2110E" w:rsidRDefault="00B61CCA" w:rsidP="00345798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44E39857" w14:textId="77777777" w:rsidTr="00345798">
        <w:tc>
          <w:tcPr>
            <w:tcW w:w="5778" w:type="dxa"/>
          </w:tcPr>
          <w:p w14:paraId="499E0579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404381DA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78D956CB" w14:textId="77777777" w:rsidR="00B61CCA" w:rsidRPr="000A6829" w:rsidRDefault="00B61CCA" w:rsidP="00345798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597AF423" w14:textId="77777777" w:rsidTr="00345798">
        <w:tc>
          <w:tcPr>
            <w:tcW w:w="5778" w:type="dxa"/>
          </w:tcPr>
          <w:p w14:paraId="5356ACAE" w14:textId="570C8796" w:rsidR="00B61CCA" w:rsidRPr="0093115D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รักษา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236" w:type="dxa"/>
          </w:tcPr>
          <w:p w14:paraId="7DD1BBC1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721CE49B" w14:textId="056C4477" w:rsidR="00B61CCA" w:rsidRPr="000A6829" w:rsidRDefault="00CF7007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19,095</w:t>
            </w:r>
          </w:p>
        </w:tc>
      </w:tr>
      <w:tr w:rsidR="00B61CCA" w:rsidRPr="007B4922" w14:paraId="2CFF7096" w14:textId="77777777" w:rsidTr="00345798">
        <w:tc>
          <w:tcPr>
            <w:tcW w:w="5778" w:type="dxa"/>
            <w:hideMark/>
          </w:tcPr>
          <w:p w14:paraId="5CF4B6DC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236" w:type="dxa"/>
          </w:tcPr>
          <w:p w14:paraId="383BFEAD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60AF6" w14:textId="3B4E4211" w:rsidR="00B61CCA" w:rsidRPr="00664BCF" w:rsidRDefault="00F8177A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D78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D78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</w:tr>
      <w:tr w:rsidR="00B61CCA" w:rsidRPr="007B4922" w14:paraId="658CD93F" w14:textId="77777777" w:rsidTr="00345798">
        <w:tc>
          <w:tcPr>
            <w:tcW w:w="5778" w:type="dxa"/>
          </w:tcPr>
          <w:p w14:paraId="5E8EEFA6" w14:textId="77777777" w:rsidR="00B61CCA" w:rsidRPr="0013399C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9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AD28ACA" w14:textId="77777777" w:rsidR="00B61CCA" w:rsidRPr="0013399C" w:rsidRDefault="00B61CCA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23414B" w14:textId="7D31E755" w:rsidR="00B61CCA" w:rsidRPr="0013399C" w:rsidRDefault="00936BD1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06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06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</w:tr>
    </w:tbl>
    <w:p w14:paraId="67774184" w14:textId="77777777" w:rsidR="00781627" w:rsidRDefault="00781627" w:rsidP="0078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959EA" w14:textId="0FAF90D0" w:rsidR="00781627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153A1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  <w:r w:rsidR="003E2D53" w:rsidRPr="006153A1">
        <w:rPr>
          <w:rFonts w:asciiTheme="majorBidi" w:hAnsiTheme="majorBidi" w:cstheme="majorBidi"/>
        </w:rPr>
        <w:t xml:space="preserve"> </w:t>
      </w:r>
    </w:p>
    <w:p w14:paraId="5D5327D8" w14:textId="448DEA76" w:rsidR="006153A1" w:rsidRPr="001A02F2" w:rsidRDefault="001A02F2" w:rsidP="006153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145BB1DE" w14:textId="3CE061A2" w:rsidR="006153A1" w:rsidRDefault="006153A1" w:rsidP="006153A1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การจ่ายเงินปันผลระหว่างกาล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273E0">
        <w:rPr>
          <w:rFonts w:ascii="Angsana New" w:eastAsia="SimSun" w:hAnsi="Angsana New"/>
          <w:i/>
          <w:iCs/>
          <w:spacing w:val="-2"/>
          <w:sz w:val="30"/>
          <w:szCs w:val="30"/>
        </w:rPr>
        <w:t>2567</w:t>
      </w:r>
    </w:p>
    <w:p w14:paraId="1CC3540A" w14:textId="0EABDE14" w:rsidR="006B7104" w:rsidRPr="00814EE6" w:rsidRDefault="006B7104" w:rsidP="006B7104">
      <w:pPr>
        <w:spacing w:line="254" w:lineRule="auto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  <w:r w:rsidRPr="00814EE6">
        <w:rPr>
          <w:rFonts w:ascii="Angsana New" w:eastAsia="SimSun" w:hAnsi="Angsana New"/>
          <w:spacing w:val="-2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9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สิงหาคม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คณะกรรมการของบริษัทได้มีมติอนุมัติให้</w:t>
      </w:r>
      <w:r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              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บริษัทจ่ายเงินปันผลระหว่างกาล สำหรับผลการดำเนินงานงวด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6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เดือนแรกของปี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โดยจ่ายจากกำไรสุทธิ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                               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จากการดำเนินงาน</w:t>
      </w:r>
      <w:r w:rsidR="00261141">
        <w:rPr>
          <w:rFonts w:ascii="Angsana New" w:eastAsia="SimSun" w:hAnsi="Angsana New" w:hint="cs"/>
          <w:spacing w:val="-2"/>
          <w:sz w:val="30"/>
          <w:szCs w:val="30"/>
          <w:cs/>
        </w:rPr>
        <w:t>งวด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6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เดือนแรกของปี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0.42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496.12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ล้านบาท ทั้งนี้</w:t>
      </w:r>
      <w:r w:rsidR="00FC6EA0">
        <w:rPr>
          <w:rFonts w:ascii="Angsana New" w:eastAsia="SimSun" w:hAnsi="Angsana New"/>
          <w:spacing w:val="-2"/>
          <w:sz w:val="30"/>
          <w:szCs w:val="30"/>
          <w:cs/>
        </w:rPr>
        <w:br/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บริษัทได้จ่ายเงินปันผลระหว่างกาลจากผลการดำเนินงานงวด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3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เดือนแรกของปี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0.21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บาท</w:t>
      </w:r>
      <w:r w:rsidR="00FC6EA0">
        <w:rPr>
          <w:rFonts w:ascii="Angsana New" w:eastAsia="SimSun" w:hAnsi="Angsana New"/>
          <w:spacing w:val="-2"/>
          <w:sz w:val="30"/>
          <w:szCs w:val="30"/>
          <w:cs/>
        </w:rPr>
        <w:br/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เป็นจำนวนเงิน </w:t>
      </w:r>
      <w:bookmarkStart w:id="0" w:name="_Hlk141454190"/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248.06 </w:t>
      </w:r>
      <w:bookmarkEnd w:id="0"/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ล้านบาท บริษัทจะจ่ายเงินปันผลส่วนที่เหลืออีกหุ้นละ 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0.21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เป็นจำนวนเงินรวม </w:t>
      </w:r>
      <w:r w:rsidRPr="00814EE6">
        <w:rPr>
          <w:rFonts w:ascii="Angsana New" w:eastAsia="SimSun" w:hAnsi="Angsana New"/>
          <w:spacing w:val="-2"/>
          <w:sz w:val="30"/>
          <w:szCs w:val="30"/>
        </w:rPr>
        <w:t>248.06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>
        <w:rPr>
          <w:rFonts w:ascii="Angsana New" w:eastAsia="SimSun" w:hAnsi="Angsana New" w:hint="cs"/>
          <w:spacing w:val="-2"/>
          <w:sz w:val="30"/>
          <w:szCs w:val="30"/>
          <w:cs/>
        </w:rPr>
        <w:t>โ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ดยบริษัทจะจ่ายเงินปันผลดังกล่าวให้</w:t>
      </w:r>
      <w:r w:rsidR="00FC6EA0">
        <w:rPr>
          <w:rFonts w:ascii="Angsana New" w:eastAsia="SimSun" w:hAnsi="Angsana New" w:hint="cs"/>
          <w:spacing w:val="-2"/>
          <w:sz w:val="30"/>
          <w:szCs w:val="30"/>
          <w:cs/>
        </w:rPr>
        <w:t>แก่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>ผู้ถือหุ้นภายในวันที่</w:t>
      </w:r>
      <w:r w:rsidRPr="00814EE6">
        <w:rPr>
          <w:rFonts w:ascii="Angsana New" w:eastAsia="SimSun" w:hAnsi="Angsana New"/>
          <w:spacing w:val="-2"/>
          <w:sz w:val="30"/>
          <w:szCs w:val="30"/>
        </w:rPr>
        <w:t xml:space="preserve"> 6 </w:t>
      </w:r>
      <w:r w:rsidRPr="00814EE6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กันยายน </w:t>
      </w:r>
      <w:r w:rsidRPr="00814EE6">
        <w:rPr>
          <w:rFonts w:ascii="Angsana New" w:eastAsia="SimSun" w:hAnsi="Angsana New"/>
          <w:spacing w:val="-2"/>
          <w:sz w:val="30"/>
          <w:szCs w:val="30"/>
        </w:rPr>
        <w:t>2567</w:t>
      </w:r>
    </w:p>
    <w:p w14:paraId="3132ECD5" w14:textId="77777777" w:rsidR="00962FFD" w:rsidRDefault="00962FFD" w:rsidP="00781627">
      <w:pPr>
        <w:rPr>
          <w:rFonts w:asciiTheme="majorBidi" w:hAnsiTheme="majorBidi" w:cstheme="majorBidi"/>
          <w:sz w:val="30"/>
          <w:szCs w:val="30"/>
        </w:rPr>
      </w:pPr>
    </w:p>
    <w:p w14:paraId="5194829B" w14:textId="77777777" w:rsidR="00184FE7" w:rsidRPr="00345798" w:rsidRDefault="00184FE7" w:rsidP="00781627">
      <w:pPr>
        <w:rPr>
          <w:rFonts w:asciiTheme="majorBidi" w:hAnsiTheme="majorBidi" w:cstheme="majorBidi"/>
          <w:sz w:val="30"/>
          <w:szCs w:val="30"/>
          <w:cs/>
        </w:rPr>
      </w:pPr>
    </w:p>
    <w:p w14:paraId="5D3B9C4B" w14:textId="77777777" w:rsidR="001A02F2" w:rsidRDefault="001A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DC3B398" w14:textId="6AD3DFBF" w:rsidR="00781627" w:rsidRPr="00DB6A6D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B6A6D">
        <w:rPr>
          <w:rFonts w:asciiTheme="majorBidi" w:hAnsiTheme="majorBidi" w:cstheme="majorBidi" w:hint="cs"/>
          <w:cs/>
        </w:rPr>
        <w:t>การจัดประเภทรายการใหม่</w:t>
      </w:r>
    </w:p>
    <w:p w14:paraId="07CDC79B" w14:textId="77777777" w:rsidR="00781627" w:rsidRPr="006A1198" w:rsidRDefault="00781627" w:rsidP="0078162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7C6F42AC" w14:textId="20619161" w:rsidR="00781627" w:rsidRDefault="00781627" w:rsidP="003151A2">
      <w:pPr>
        <w:tabs>
          <w:tab w:val="clear" w:pos="227"/>
          <w:tab w:val="clear" w:pos="454"/>
          <w:tab w:val="clear" w:pos="680"/>
        </w:tabs>
        <w:spacing w:line="240" w:lineRule="auto"/>
        <w:ind w:left="540" w:right="65"/>
        <w:jc w:val="thaiDistribute"/>
        <w:rPr>
          <w:rFonts w:ascii="Angsana New" w:eastAsia="SimSun" w:hAnsi="Angsana New"/>
          <w:sz w:val="30"/>
          <w:szCs w:val="30"/>
        </w:rPr>
      </w:pPr>
      <w:r w:rsidRPr="00AB0F68">
        <w:rPr>
          <w:rFonts w:ascii="Angsana New" w:eastAsia="SimSun" w:hAnsi="Angsana New"/>
          <w:sz w:val="30"/>
          <w:szCs w:val="30"/>
          <w:cs/>
        </w:rPr>
        <w:t>รายการบางรายการในงบการเงิน</w:t>
      </w:r>
      <w:r>
        <w:rPr>
          <w:rFonts w:ascii="Angsana New" w:eastAsia="SimSun" w:hAnsi="Angsana New" w:hint="cs"/>
          <w:sz w:val="30"/>
          <w:szCs w:val="30"/>
          <w:cs/>
        </w:rPr>
        <w:t xml:space="preserve">ปี </w:t>
      </w:r>
      <w:r w:rsidRPr="00187AFF">
        <w:rPr>
          <w:rFonts w:ascii="Angsana New" w:eastAsia="SimSun" w:hAnsi="Angsana New"/>
          <w:sz w:val="30"/>
          <w:szCs w:val="30"/>
        </w:rPr>
        <w:t>256</w:t>
      </w:r>
      <w:r>
        <w:rPr>
          <w:rFonts w:ascii="Angsana New" w:eastAsia="SimSun" w:hAnsi="Angsana New"/>
          <w:sz w:val="30"/>
          <w:szCs w:val="30"/>
        </w:rPr>
        <w:t>6</w:t>
      </w:r>
      <w:r w:rsidRPr="00AB0F68">
        <w:rPr>
          <w:rFonts w:ascii="Angsana New" w:eastAsia="SimSun" w:hAnsi="Angsana New"/>
          <w:sz w:val="30"/>
          <w:szCs w:val="30"/>
        </w:rPr>
        <w:t xml:space="preserve"> </w:t>
      </w:r>
      <w:r w:rsidRPr="00AB0F68">
        <w:rPr>
          <w:rFonts w:ascii="Angsana New" w:eastAsia="SimSun" w:hAnsi="Angsana New"/>
          <w:sz w:val="30"/>
          <w:szCs w:val="30"/>
          <w:cs/>
        </w:rPr>
        <w:t>ได้มีการจัดประเภทรายการใหม่เพื่อให้</w:t>
      </w:r>
      <w:r w:rsidRPr="00AB0F68">
        <w:rPr>
          <w:rFonts w:ascii="Angsana New" w:eastAsia="SimSun" w:hAnsi="Angsana New" w:hint="cs"/>
          <w:sz w:val="30"/>
          <w:szCs w:val="30"/>
          <w:cs/>
        </w:rPr>
        <w:t>เหมาะสมกับธุรกิจของ</w:t>
      </w:r>
      <w:r>
        <w:rPr>
          <w:rFonts w:ascii="Angsana New" w:eastAsia="SimSun" w:hAnsi="Angsana New" w:hint="cs"/>
          <w:sz w:val="30"/>
          <w:szCs w:val="30"/>
          <w:cs/>
        </w:rPr>
        <w:t>กลุ่ม</w:t>
      </w:r>
      <w:r w:rsidRPr="00AB0F68">
        <w:rPr>
          <w:rFonts w:ascii="Angsana New" w:eastAsia="SimSun" w:hAnsi="Angsana New" w:hint="cs"/>
          <w:sz w:val="30"/>
          <w:szCs w:val="30"/>
          <w:cs/>
        </w:rPr>
        <w:t>บริษัท</w:t>
      </w:r>
      <w:r>
        <w:rPr>
          <w:rFonts w:ascii="Angsana New" w:eastAsia="SimSun" w:hAnsi="Angsana New" w:hint="cs"/>
          <w:sz w:val="30"/>
          <w:szCs w:val="30"/>
          <w:cs/>
        </w:rPr>
        <w:t>และบริษัท</w:t>
      </w:r>
      <w:r w:rsidRPr="00AB0F68">
        <w:rPr>
          <w:rFonts w:ascii="Angsana New" w:eastAsia="SimSun" w:hAnsi="Angsana New" w:hint="cs"/>
          <w:sz w:val="30"/>
          <w:szCs w:val="30"/>
          <w:cs/>
        </w:rPr>
        <w:t>และ</w:t>
      </w:r>
      <w:r w:rsidRPr="00AB0F68">
        <w:rPr>
          <w:rFonts w:ascii="Angsana New" w:eastAsia="SimSun" w:hAnsi="Angsana New"/>
          <w:sz w:val="30"/>
          <w:szCs w:val="30"/>
          <w:cs/>
        </w:rPr>
        <w:t>สอดคล้องกับการนำเสนอ</w:t>
      </w:r>
      <w:r w:rsidRPr="00AB0F68">
        <w:rPr>
          <w:rFonts w:ascii="Angsana New" w:eastAsia="SimSun" w:hAnsi="Angsana New" w:hint="cs"/>
          <w:sz w:val="30"/>
          <w:szCs w:val="30"/>
          <w:cs/>
        </w:rPr>
        <w:t>งบ</w:t>
      </w:r>
      <w:r w:rsidRPr="00AB0F68">
        <w:rPr>
          <w:rFonts w:ascii="Angsana New" w:eastAsia="SimSun" w:hAnsi="Angsana New"/>
          <w:sz w:val="30"/>
          <w:szCs w:val="30"/>
          <w:cs/>
        </w:rPr>
        <w:t>การเงิน</w:t>
      </w:r>
      <w:r>
        <w:rPr>
          <w:rFonts w:ascii="Angsana New" w:eastAsia="SimSun" w:hAnsi="Angsana New" w:hint="cs"/>
          <w:sz w:val="30"/>
          <w:szCs w:val="30"/>
          <w:cs/>
        </w:rPr>
        <w:t>สำหรับงวด</w:t>
      </w:r>
      <w:r w:rsidR="0037040A">
        <w:rPr>
          <w:rFonts w:ascii="Angsana New" w:eastAsia="SimSun" w:hAnsi="Angsana New" w:hint="cs"/>
          <w:sz w:val="30"/>
          <w:szCs w:val="30"/>
          <w:cs/>
        </w:rPr>
        <w:t>หก</w:t>
      </w:r>
      <w:r>
        <w:rPr>
          <w:rFonts w:ascii="Angsana New" w:eastAsia="SimSun" w:hAnsi="Angsana New" w:hint="cs"/>
          <w:sz w:val="30"/>
          <w:szCs w:val="30"/>
          <w:cs/>
        </w:rPr>
        <w:t xml:space="preserve">เดือนสิ้นสุดวันที่ </w:t>
      </w:r>
      <w:r w:rsidR="0037040A">
        <w:rPr>
          <w:rFonts w:ascii="Angsana New" w:eastAsia="SimSun" w:hAnsi="Angsana New"/>
          <w:sz w:val="30"/>
          <w:szCs w:val="30"/>
        </w:rPr>
        <w:t xml:space="preserve">30 </w:t>
      </w:r>
      <w:r w:rsidR="0037040A">
        <w:rPr>
          <w:rFonts w:ascii="Angsana New" w:eastAsia="SimSun" w:hAnsi="Angsana New" w:hint="cs"/>
          <w:sz w:val="30"/>
          <w:szCs w:val="30"/>
          <w:cs/>
        </w:rPr>
        <w:t>มิถุนายน</w:t>
      </w:r>
      <w:r w:rsidRPr="00AB0F68">
        <w:rPr>
          <w:rFonts w:ascii="Angsana New" w:eastAsia="SimSun" w:hAnsi="Angsana New"/>
          <w:sz w:val="30"/>
          <w:szCs w:val="30"/>
          <w:cs/>
        </w:rPr>
        <w:t xml:space="preserve"> </w:t>
      </w:r>
      <w:r w:rsidRPr="00187AFF">
        <w:rPr>
          <w:rFonts w:ascii="Angsana New" w:eastAsia="SimSun" w:hAnsi="Angsana New"/>
          <w:sz w:val="30"/>
          <w:szCs w:val="30"/>
        </w:rPr>
        <w:t>256</w:t>
      </w:r>
      <w:r>
        <w:rPr>
          <w:rFonts w:ascii="Angsana New" w:eastAsia="SimSun" w:hAnsi="Angsana New"/>
          <w:sz w:val="30"/>
          <w:szCs w:val="30"/>
        </w:rPr>
        <w:t xml:space="preserve">7 </w:t>
      </w:r>
      <w:r>
        <w:rPr>
          <w:rFonts w:ascii="Angsana New" w:eastAsia="SimSun" w:hAnsi="Angsana New" w:hint="cs"/>
          <w:sz w:val="30"/>
          <w:szCs w:val="30"/>
          <w:cs/>
        </w:rPr>
        <w:t>ดังนี้</w:t>
      </w:r>
    </w:p>
    <w:p w14:paraId="535DB79F" w14:textId="6FA68F67" w:rsidR="00781627" w:rsidRPr="00345798" w:rsidRDefault="00962FFD" w:rsidP="00345798">
      <w:pPr>
        <w:rPr>
          <w:rFonts w:asciiTheme="majorBidi" w:hAnsiTheme="majorBidi" w:cstheme="majorBidi"/>
          <w:sz w:val="30"/>
          <w:szCs w:val="30"/>
        </w:rPr>
      </w:pPr>
      <w:r w:rsidRPr="00345798">
        <w:rPr>
          <w:rFonts w:asciiTheme="majorBidi" w:hAnsiTheme="majorBidi" w:cstheme="majorBidi"/>
          <w:sz w:val="30"/>
          <w:szCs w:val="30"/>
        </w:rPr>
        <w:tab/>
      </w:r>
      <w:r w:rsidRPr="00345798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5"/>
        <w:gridCol w:w="9"/>
        <w:gridCol w:w="1556"/>
        <w:gridCol w:w="255"/>
        <w:gridCol w:w="16"/>
        <w:gridCol w:w="1290"/>
        <w:gridCol w:w="241"/>
        <w:gridCol w:w="11"/>
        <w:gridCol w:w="1585"/>
      </w:tblGrid>
      <w:tr w:rsidR="003151A2" w:rsidRPr="00E10BEA" w14:paraId="14166A4A" w14:textId="77777777" w:rsidTr="00715FAB">
        <w:tc>
          <w:tcPr>
            <w:tcW w:w="2262" w:type="pct"/>
            <w:gridSpan w:val="2"/>
          </w:tcPr>
          <w:p w14:paraId="4D5A2168" w14:textId="1EF535FF" w:rsidR="003151A2" w:rsidRPr="006A1198" w:rsidRDefault="003151A2" w:rsidP="003151A2">
            <w:pPr>
              <w:spacing w:line="240" w:lineRule="auto"/>
              <w:ind w:right="-108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38" w:type="pct"/>
            <w:gridSpan w:val="7"/>
          </w:tcPr>
          <w:p w14:paraId="15C07A09" w14:textId="77777777" w:rsidR="003151A2" w:rsidRPr="00E10BEA" w:rsidRDefault="003151A2" w:rsidP="003151A2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1627" w:rsidRPr="00E10BEA" w14:paraId="0AC70860" w14:textId="77777777" w:rsidTr="003151A2">
        <w:tc>
          <w:tcPr>
            <w:tcW w:w="2262" w:type="pct"/>
            <w:gridSpan w:val="2"/>
          </w:tcPr>
          <w:p w14:paraId="3AF84325" w14:textId="77777777" w:rsidR="00781627" w:rsidRPr="00E10BEA" w:rsidRDefault="00781627" w:rsidP="00715FAB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60" w:type="pct"/>
          </w:tcPr>
          <w:p w14:paraId="6134A700" w14:textId="77777777" w:rsidR="00781627" w:rsidRPr="006A1198" w:rsidRDefault="00781627" w:rsidP="00715FAB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50" w:type="pct"/>
            <w:gridSpan w:val="2"/>
          </w:tcPr>
          <w:p w14:paraId="3BF78C8F" w14:textId="77777777" w:rsidR="00781627" w:rsidRPr="006A1198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713" w:type="pct"/>
            <w:vAlign w:val="bottom"/>
          </w:tcPr>
          <w:p w14:paraId="22D81075" w14:textId="77777777" w:rsidR="00781627" w:rsidRPr="006A1198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b/>
                <w:bCs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3" w:type="pct"/>
            <w:vAlign w:val="bottom"/>
          </w:tcPr>
          <w:p w14:paraId="55FC2F6B" w14:textId="77777777" w:rsidR="00781627" w:rsidRPr="006A1198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82" w:type="pct"/>
            <w:gridSpan w:val="2"/>
            <w:vAlign w:val="bottom"/>
          </w:tcPr>
          <w:p w14:paraId="46B410AF" w14:textId="77777777" w:rsidR="00781627" w:rsidRPr="006A1198" w:rsidRDefault="00781627" w:rsidP="00715FAB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1627" w:rsidRPr="00E10BEA" w14:paraId="350AFF20" w14:textId="77777777" w:rsidTr="00715FAB">
        <w:tc>
          <w:tcPr>
            <w:tcW w:w="2262" w:type="pct"/>
            <w:gridSpan w:val="2"/>
          </w:tcPr>
          <w:p w14:paraId="2956BF6A" w14:textId="77777777" w:rsidR="00781627" w:rsidRPr="00E10BEA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7FFA0126" w14:textId="77777777" w:rsidR="00781627" w:rsidRPr="00E10BEA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  <w:r w:rsidRPr="00E10BEA"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627" w:rsidRPr="00E10BEA" w14:paraId="7692BAC1" w14:textId="77777777" w:rsidTr="00345798">
        <w:tc>
          <w:tcPr>
            <w:tcW w:w="2262" w:type="pct"/>
            <w:gridSpan w:val="2"/>
          </w:tcPr>
          <w:p w14:paraId="01EA2CE5" w14:textId="77777777" w:rsidR="00781627" w:rsidRPr="00E10BEA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BEA"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38" w:type="pct"/>
            <w:gridSpan w:val="7"/>
          </w:tcPr>
          <w:p w14:paraId="0FC8FE7F" w14:textId="77777777" w:rsidR="00781627" w:rsidRPr="00E10BEA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51A2" w:rsidRPr="00E10BEA" w14:paraId="5DE741A2" w14:textId="77777777" w:rsidTr="003151A2">
        <w:tc>
          <w:tcPr>
            <w:tcW w:w="2262" w:type="pct"/>
            <w:gridSpan w:val="2"/>
          </w:tcPr>
          <w:p w14:paraId="78BF6A4E" w14:textId="77777777" w:rsidR="003151A2" w:rsidRPr="006153A1" w:rsidRDefault="003151A2" w:rsidP="003151A2">
            <w:pPr>
              <w:spacing w:line="240" w:lineRule="auto"/>
              <w:ind w:right="-10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ลูกหนี้การค้า</w:t>
            </w: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และ</w:t>
            </w:r>
            <w:r w:rsidRPr="006153A1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</w:t>
            </w: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60" w:type="pct"/>
          </w:tcPr>
          <w:p w14:paraId="625E395B" w14:textId="7AFD365B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168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3CB3E2F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371D8105" w14:textId="5F1B39B1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12,240</w:t>
            </w:r>
          </w:p>
        </w:tc>
        <w:tc>
          <w:tcPr>
            <w:tcW w:w="133" w:type="pct"/>
          </w:tcPr>
          <w:p w14:paraId="01EB5E88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3D964659" w14:textId="32812639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12,240</w:t>
            </w:r>
          </w:p>
        </w:tc>
      </w:tr>
      <w:tr w:rsidR="003151A2" w:rsidRPr="00E10BEA" w14:paraId="548A17B3" w14:textId="77777777" w:rsidTr="003151A2">
        <w:tc>
          <w:tcPr>
            <w:tcW w:w="2262" w:type="pct"/>
            <w:gridSpan w:val="2"/>
          </w:tcPr>
          <w:p w14:paraId="5AF50298" w14:textId="77777777" w:rsidR="003151A2" w:rsidRPr="006153A1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60" w:type="pct"/>
          </w:tcPr>
          <w:p w14:paraId="04715957" w14:textId="1FA43A44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15,79</w:t>
            </w:r>
            <w:r>
              <w:rPr>
                <w:rFonts w:ascii="Angsana New" w:eastAsia="SimSun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0B7D0319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55EC9B2A" w14:textId="7A5C0935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(12,240)</w:t>
            </w:r>
          </w:p>
        </w:tc>
        <w:tc>
          <w:tcPr>
            <w:tcW w:w="133" w:type="pct"/>
          </w:tcPr>
          <w:p w14:paraId="7109863A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156F5576" w14:textId="37DA3389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3,55</w:t>
            </w:r>
            <w:r>
              <w:rPr>
                <w:rFonts w:ascii="Angsana New" w:eastAsia="SimSun" w:hAnsi="Angsana New"/>
                <w:sz w:val="30"/>
                <w:szCs w:val="30"/>
              </w:rPr>
              <w:t>1</w:t>
            </w:r>
          </w:p>
        </w:tc>
      </w:tr>
      <w:tr w:rsidR="003151A2" w:rsidRPr="00E10BEA" w14:paraId="7A442BB0" w14:textId="77777777" w:rsidTr="003151A2">
        <w:tc>
          <w:tcPr>
            <w:tcW w:w="2262" w:type="pct"/>
            <w:gridSpan w:val="2"/>
          </w:tcPr>
          <w:p w14:paraId="68CED928" w14:textId="77777777" w:rsidR="003151A2" w:rsidRPr="006153A1" w:rsidRDefault="003151A2" w:rsidP="003151A2">
            <w:pPr>
              <w:spacing w:line="240" w:lineRule="auto"/>
              <w:ind w:right="-1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pct"/>
          </w:tcPr>
          <w:p w14:paraId="626DBD8E" w14:textId="48F7DD38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41,761</w:t>
            </w:r>
          </w:p>
        </w:tc>
        <w:tc>
          <w:tcPr>
            <w:tcW w:w="141" w:type="pct"/>
          </w:tcPr>
          <w:p w14:paraId="270DCB40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573B27D9" w14:textId="67EE8E00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116,971</w:t>
            </w:r>
          </w:p>
        </w:tc>
        <w:tc>
          <w:tcPr>
            <w:tcW w:w="133" w:type="pct"/>
          </w:tcPr>
          <w:p w14:paraId="13748242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77B5C9F5" w14:textId="45CA7BFA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158,732</w:t>
            </w:r>
          </w:p>
        </w:tc>
      </w:tr>
      <w:tr w:rsidR="003151A2" w:rsidRPr="00E10BEA" w14:paraId="1BF9CDD9" w14:textId="77777777" w:rsidTr="003151A2">
        <w:tc>
          <w:tcPr>
            <w:tcW w:w="2262" w:type="pct"/>
            <w:gridSpan w:val="2"/>
          </w:tcPr>
          <w:p w14:paraId="0543480A" w14:textId="77777777" w:rsidR="003151A2" w:rsidRPr="006153A1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60" w:type="pct"/>
          </w:tcPr>
          <w:p w14:paraId="012F5E56" w14:textId="040307D5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12,490</w:t>
            </w:r>
          </w:p>
        </w:tc>
        <w:tc>
          <w:tcPr>
            <w:tcW w:w="141" w:type="pct"/>
          </w:tcPr>
          <w:p w14:paraId="1142AD49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45FE8B28" w14:textId="035019F9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(12,490)</w:t>
            </w:r>
          </w:p>
        </w:tc>
        <w:tc>
          <w:tcPr>
            <w:tcW w:w="133" w:type="pct"/>
          </w:tcPr>
          <w:p w14:paraId="512D675E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55E35D9C" w14:textId="330123A6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97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3151A2" w:rsidRPr="00E10BEA" w14:paraId="1F249551" w14:textId="77777777" w:rsidTr="003151A2">
        <w:tc>
          <w:tcPr>
            <w:tcW w:w="2262" w:type="pct"/>
            <w:gridSpan w:val="2"/>
          </w:tcPr>
          <w:p w14:paraId="06E740B2" w14:textId="77777777" w:rsidR="003151A2" w:rsidRPr="006153A1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60" w:type="pct"/>
          </w:tcPr>
          <w:p w14:paraId="70A9A1A3" w14:textId="4DC16801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105,78</w:t>
            </w:r>
            <w:r>
              <w:rPr>
                <w:rFonts w:ascii="Angsana New" w:eastAsia="SimSun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36AAD42A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</w:tcPr>
          <w:p w14:paraId="529A231A" w14:textId="0FBFD0E6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(104,481)</w:t>
            </w:r>
          </w:p>
        </w:tc>
        <w:tc>
          <w:tcPr>
            <w:tcW w:w="133" w:type="pct"/>
          </w:tcPr>
          <w:p w14:paraId="7E418019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31DC2F40" w14:textId="4CBDB58F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1,30</w:t>
            </w:r>
            <w:r>
              <w:rPr>
                <w:rFonts w:ascii="Angsana New" w:eastAsia="SimSun" w:hAnsi="Angsana New"/>
                <w:sz w:val="30"/>
                <w:szCs w:val="30"/>
              </w:rPr>
              <w:t>7</w:t>
            </w:r>
          </w:p>
        </w:tc>
      </w:tr>
      <w:tr w:rsidR="003151A2" w:rsidRPr="00E10BEA" w14:paraId="295CD754" w14:textId="77777777" w:rsidTr="003151A2">
        <w:tc>
          <w:tcPr>
            <w:tcW w:w="2262" w:type="pct"/>
            <w:gridSpan w:val="2"/>
          </w:tcPr>
          <w:p w14:paraId="588077CA" w14:textId="77777777" w:rsidR="003151A2" w:rsidRPr="006A1198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60" w:type="pct"/>
          </w:tcPr>
          <w:p w14:paraId="53805666" w14:textId="77777777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7F74F9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B76035" w14:textId="24EB1D05" w:rsidR="003151A2" w:rsidRPr="00345798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57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08014E">
              <w:rPr>
                <w:rFonts w:ascii="Angsana New" w:eastAsia="SimSu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EF28C86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5A05BE27" w14:textId="77777777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3151A2" w:rsidRPr="00F024ED" w14:paraId="0551F3E0" w14:textId="77777777" w:rsidTr="008060DE">
        <w:trPr>
          <w:trHeight w:val="147"/>
        </w:trPr>
        <w:tc>
          <w:tcPr>
            <w:tcW w:w="2257" w:type="pct"/>
          </w:tcPr>
          <w:p w14:paraId="5B65922C" w14:textId="77777777" w:rsidR="003151A2" w:rsidRPr="00345798" w:rsidRDefault="003151A2" w:rsidP="003151A2">
            <w:pPr>
              <w:spacing w:line="240" w:lineRule="auto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2743" w:type="pct"/>
            <w:gridSpan w:val="8"/>
          </w:tcPr>
          <w:p w14:paraId="62A594FF" w14:textId="77777777" w:rsidR="003151A2" w:rsidRPr="00724F72" w:rsidRDefault="003151A2" w:rsidP="003151A2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51A2" w:rsidRPr="00F024ED" w14:paraId="14BBC505" w14:textId="77777777" w:rsidTr="00715FAB">
        <w:tc>
          <w:tcPr>
            <w:tcW w:w="2257" w:type="pct"/>
          </w:tcPr>
          <w:p w14:paraId="6F9C39B3" w14:textId="06E5D6DA" w:rsidR="003151A2" w:rsidRPr="003151A2" w:rsidRDefault="003151A2" w:rsidP="003151A2">
            <w:pPr>
              <w:spacing w:line="240" w:lineRule="auto"/>
              <w:ind w:right="-108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43" w:type="pct"/>
            <w:gridSpan w:val="8"/>
          </w:tcPr>
          <w:p w14:paraId="575E6D1B" w14:textId="77777777" w:rsidR="003151A2" w:rsidRPr="00724F72" w:rsidRDefault="003151A2" w:rsidP="003151A2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  <w:r w:rsidRPr="00724F72">
              <w:rPr>
                <w:rFonts w:ascii="Angsana New" w:eastAsia="SimSun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1A2" w:rsidRPr="00F024ED" w14:paraId="7CA5F3A3" w14:textId="77777777" w:rsidTr="003151A2">
        <w:tc>
          <w:tcPr>
            <w:tcW w:w="2257" w:type="pct"/>
          </w:tcPr>
          <w:p w14:paraId="151735A7" w14:textId="77777777" w:rsidR="003151A2" w:rsidRPr="00F024ED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65" w:type="pct"/>
            <w:gridSpan w:val="2"/>
          </w:tcPr>
          <w:p w14:paraId="3671FD3E" w14:textId="77777777" w:rsidR="003151A2" w:rsidRPr="006A1198" w:rsidRDefault="003151A2" w:rsidP="003151A2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50" w:type="pct"/>
            <w:gridSpan w:val="2"/>
          </w:tcPr>
          <w:p w14:paraId="4E0D087E" w14:textId="77777777" w:rsidR="003151A2" w:rsidRPr="006A1198" w:rsidRDefault="003151A2" w:rsidP="003151A2">
            <w:pPr>
              <w:spacing w:line="240" w:lineRule="auto"/>
              <w:ind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</w:p>
        </w:tc>
        <w:tc>
          <w:tcPr>
            <w:tcW w:w="713" w:type="pct"/>
            <w:vAlign w:val="bottom"/>
          </w:tcPr>
          <w:p w14:paraId="650BA2DC" w14:textId="77777777" w:rsidR="003151A2" w:rsidRPr="006A1198" w:rsidRDefault="003151A2" w:rsidP="003151A2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vAlign w:val="bottom"/>
          </w:tcPr>
          <w:p w14:paraId="0A73D101" w14:textId="77777777" w:rsidR="003151A2" w:rsidRPr="006A1198" w:rsidRDefault="003151A2" w:rsidP="003151A2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</w:p>
        </w:tc>
        <w:tc>
          <w:tcPr>
            <w:tcW w:w="876" w:type="pct"/>
            <w:vAlign w:val="bottom"/>
          </w:tcPr>
          <w:p w14:paraId="1825C93D" w14:textId="77777777" w:rsidR="003151A2" w:rsidRPr="006A1198" w:rsidRDefault="003151A2" w:rsidP="003151A2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151A2" w:rsidRPr="00F024ED" w14:paraId="3864B1AC" w14:textId="77777777" w:rsidTr="00715FAB">
        <w:tc>
          <w:tcPr>
            <w:tcW w:w="2257" w:type="pct"/>
          </w:tcPr>
          <w:p w14:paraId="0580A330" w14:textId="6C5D8C26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8"/>
          </w:tcPr>
          <w:p w14:paraId="33011C5D" w14:textId="77777777" w:rsidR="003151A2" w:rsidRPr="00F024ED" w:rsidRDefault="003151A2" w:rsidP="003151A2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1A2" w:rsidRPr="00F024ED" w14:paraId="61DAA5B8" w14:textId="77777777" w:rsidTr="00715FAB">
        <w:tc>
          <w:tcPr>
            <w:tcW w:w="2257" w:type="pct"/>
          </w:tcPr>
          <w:p w14:paraId="201B59D4" w14:textId="41FA3540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43" w:type="pct"/>
            <w:gridSpan w:val="8"/>
          </w:tcPr>
          <w:p w14:paraId="5451D163" w14:textId="77777777" w:rsidR="003151A2" w:rsidRPr="00F024ED" w:rsidRDefault="003151A2" w:rsidP="003151A2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51A2" w:rsidRPr="00F024ED" w14:paraId="4D21A9AD" w14:textId="77777777" w:rsidTr="003151A2">
        <w:tc>
          <w:tcPr>
            <w:tcW w:w="2257" w:type="pct"/>
          </w:tcPr>
          <w:p w14:paraId="2E8BB4F2" w14:textId="77777777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/>
                <w:sz w:val="30"/>
                <w:szCs w:val="30"/>
                <w:cs/>
              </w:rPr>
              <w:t>และ</w:t>
            </w: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</w:t>
            </w:r>
            <w:r w:rsidRPr="00F024ED">
              <w:rPr>
                <w:rFonts w:ascii="Angsana New" w:eastAsia="SimSu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65" w:type="pct"/>
            <w:gridSpan w:val="2"/>
          </w:tcPr>
          <w:p w14:paraId="40A97863" w14:textId="579F089C" w:rsidR="003151A2" w:rsidRPr="00F024ED" w:rsidRDefault="003151A2" w:rsidP="006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168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07C4AF3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7B543613" w14:textId="0B1A3193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11,848</w:t>
            </w:r>
          </w:p>
        </w:tc>
        <w:tc>
          <w:tcPr>
            <w:tcW w:w="133" w:type="pct"/>
          </w:tcPr>
          <w:p w14:paraId="68AB6306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1202BB38" w14:textId="06EC9345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11,848</w:t>
            </w:r>
          </w:p>
        </w:tc>
      </w:tr>
      <w:tr w:rsidR="003151A2" w:rsidRPr="00F024ED" w14:paraId="6C8DA950" w14:textId="77777777" w:rsidTr="003151A2">
        <w:tc>
          <w:tcPr>
            <w:tcW w:w="2257" w:type="pct"/>
          </w:tcPr>
          <w:p w14:paraId="40371AAD" w14:textId="77777777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61E5">
              <w:rPr>
                <w:rFonts w:ascii="Angsana New" w:eastAsia="SimSun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65" w:type="pct"/>
            <w:gridSpan w:val="2"/>
          </w:tcPr>
          <w:p w14:paraId="1D07420E" w14:textId="3CDA80C1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15,063</w:t>
            </w:r>
          </w:p>
        </w:tc>
        <w:tc>
          <w:tcPr>
            <w:tcW w:w="141" w:type="pct"/>
          </w:tcPr>
          <w:p w14:paraId="3A7DD972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90BB366" w14:textId="258A38EB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(11,848)</w:t>
            </w:r>
          </w:p>
        </w:tc>
        <w:tc>
          <w:tcPr>
            <w:tcW w:w="133" w:type="pct"/>
          </w:tcPr>
          <w:p w14:paraId="20EE0063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65918F82" w14:textId="42B649D1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3,215</w:t>
            </w:r>
          </w:p>
        </w:tc>
      </w:tr>
      <w:tr w:rsidR="003151A2" w:rsidRPr="00F024ED" w14:paraId="3991CDD0" w14:textId="77777777" w:rsidTr="003151A2">
        <w:tc>
          <w:tcPr>
            <w:tcW w:w="2257" w:type="pct"/>
          </w:tcPr>
          <w:p w14:paraId="040D6CEF" w14:textId="5DDCEE79" w:rsidR="003151A2" w:rsidRPr="006161E5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65" w:type="pct"/>
            <w:gridSpan w:val="2"/>
          </w:tcPr>
          <w:p w14:paraId="1218C8B2" w14:textId="663AA479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209,632</w:t>
            </w:r>
          </w:p>
        </w:tc>
        <w:tc>
          <w:tcPr>
            <w:tcW w:w="141" w:type="pct"/>
          </w:tcPr>
          <w:p w14:paraId="5BD80D29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A7DB617" w14:textId="72C4B615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(50,000)</w:t>
            </w:r>
          </w:p>
        </w:tc>
        <w:tc>
          <w:tcPr>
            <w:tcW w:w="133" w:type="pct"/>
          </w:tcPr>
          <w:p w14:paraId="13BF3BD1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2A6681E4" w14:textId="7F8A34B1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CF5034">
              <w:rPr>
                <w:rFonts w:ascii="Angsana New" w:eastAsia="SimSun" w:hAnsi="Angsana New"/>
                <w:sz w:val="30"/>
                <w:szCs w:val="30"/>
              </w:rPr>
              <w:t>159,632</w:t>
            </w:r>
          </w:p>
        </w:tc>
      </w:tr>
      <w:tr w:rsidR="003151A2" w:rsidRPr="00F024ED" w14:paraId="4B1CC8A1" w14:textId="77777777" w:rsidTr="003151A2">
        <w:tc>
          <w:tcPr>
            <w:tcW w:w="2257" w:type="pct"/>
          </w:tcPr>
          <w:p w14:paraId="4F25E1A8" w14:textId="59805E97" w:rsidR="003151A2" w:rsidRPr="006161E5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865" w:type="pct"/>
            <w:gridSpan w:val="2"/>
          </w:tcPr>
          <w:p w14:paraId="7B4EBDA4" w14:textId="6BBE21A9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553</w:t>
            </w:r>
            <w:r w:rsidRPr="0008014E">
              <w:rPr>
                <w:rFonts w:ascii="Angsana New" w:eastAsia="SimSun" w:hAnsi="Angsana New"/>
                <w:sz w:val="30"/>
                <w:szCs w:val="30"/>
              </w:rPr>
              <w:t>,05</w:t>
            </w:r>
            <w:r w:rsidR="00024B07">
              <w:rPr>
                <w:rFonts w:ascii="Angsana New" w:eastAsia="SimSun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6CE47CC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2A52379" w14:textId="4ED66225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50,000</w:t>
            </w:r>
          </w:p>
        </w:tc>
        <w:tc>
          <w:tcPr>
            <w:tcW w:w="133" w:type="pct"/>
          </w:tcPr>
          <w:p w14:paraId="144E7B94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21E78D19" w14:textId="39834352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CF5034">
              <w:rPr>
                <w:rFonts w:ascii="Angsana New" w:eastAsia="SimSun" w:hAnsi="Angsana New"/>
                <w:sz w:val="30"/>
                <w:szCs w:val="30"/>
              </w:rPr>
              <w:t>603,05</w:t>
            </w:r>
            <w:r w:rsidR="00024B07">
              <w:rPr>
                <w:rFonts w:ascii="Angsana New" w:eastAsia="SimSun" w:hAnsi="Angsana New"/>
                <w:sz w:val="30"/>
                <w:szCs w:val="30"/>
              </w:rPr>
              <w:t>5</w:t>
            </w:r>
          </w:p>
        </w:tc>
      </w:tr>
      <w:tr w:rsidR="003151A2" w:rsidRPr="00F024ED" w14:paraId="7BD72643" w14:textId="77777777" w:rsidTr="003151A2">
        <w:tc>
          <w:tcPr>
            <w:tcW w:w="2257" w:type="pct"/>
          </w:tcPr>
          <w:p w14:paraId="2C2864BE" w14:textId="77777777" w:rsidR="003151A2" w:rsidRPr="00F024ED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65" w:type="pct"/>
            <w:gridSpan w:val="2"/>
          </w:tcPr>
          <w:p w14:paraId="24AD933C" w14:textId="754C0C04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42,713</w:t>
            </w:r>
          </w:p>
        </w:tc>
        <w:tc>
          <w:tcPr>
            <w:tcW w:w="141" w:type="pct"/>
          </w:tcPr>
          <w:p w14:paraId="31F61FD7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4A305A0A" w14:textId="0175F390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116,766</w:t>
            </w:r>
          </w:p>
        </w:tc>
        <w:tc>
          <w:tcPr>
            <w:tcW w:w="133" w:type="pct"/>
          </w:tcPr>
          <w:p w14:paraId="3BFB10CB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29C00973" w14:textId="250D8367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159,479</w:t>
            </w:r>
          </w:p>
        </w:tc>
      </w:tr>
      <w:tr w:rsidR="003151A2" w:rsidRPr="00F024ED" w14:paraId="61A2BE6F" w14:textId="77777777" w:rsidTr="003151A2">
        <w:tc>
          <w:tcPr>
            <w:tcW w:w="2257" w:type="pct"/>
          </w:tcPr>
          <w:p w14:paraId="2DF03B5C" w14:textId="77777777" w:rsidR="003151A2" w:rsidRPr="00F024ED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E6CF1">
              <w:rPr>
                <w:rFonts w:ascii="Angsana New" w:eastAsia="SimSun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65" w:type="pct"/>
            <w:gridSpan w:val="2"/>
          </w:tcPr>
          <w:p w14:paraId="742216AE" w14:textId="1276C0B7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12,490</w:t>
            </w:r>
          </w:p>
        </w:tc>
        <w:tc>
          <w:tcPr>
            <w:tcW w:w="141" w:type="pct"/>
          </w:tcPr>
          <w:p w14:paraId="5ACCFE61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547C21B" w14:textId="70CBF798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(12,490)</w:t>
            </w:r>
          </w:p>
        </w:tc>
        <w:tc>
          <w:tcPr>
            <w:tcW w:w="133" w:type="pct"/>
          </w:tcPr>
          <w:p w14:paraId="2CEE4ABE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4CB6390F" w14:textId="5BE672DF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97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3151A2" w:rsidRPr="00F024ED" w14:paraId="025EB7F4" w14:textId="77777777" w:rsidTr="003151A2">
        <w:tc>
          <w:tcPr>
            <w:tcW w:w="2257" w:type="pct"/>
          </w:tcPr>
          <w:p w14:paraId="77356144" w14:textId="77777777" w:rsidR="003151A2" w:rsidRPr="00F024ED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61E5">
              <w:rPr>
                <w:rFonts w:ascii="Angsana New" w:eastAsia="SimSun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65" w:type="pct"/>
            <w:gridSpan w:val="2"/>
          </w:tcPr>
          <w:p w14:paraId="55E17745" w14:textId="32D1C5C8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105,475</w:t>
            </w:r>
          </w:p>
        </w:tc>
        <w:tc>
          <w:tcPr>
            <w:tcW w:w="141" w:type="pct"/>
          </w:tcPr>
          <w:p w14:paraId="45A97ECA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</w:tcPr>
          <w:p w14:paraId="1271D45E" w14:textId="349D4B4B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(104,276)</w:t>
            </w:r>
          </w:p>
        </w:tc>
        <w:tc>
          <w:tcPr>
            <w:tcW w:w="133" w:type="pct"/>
          </w:tcPr>
          <w:p w14:paraId="33ECCA7A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1E208A3B" w14:textId="115E5A96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1,199</w:t>
            </w:r>
          </w:p>
        </w:tc>
      </w:tr>
      <w:tr w:rsidR="003151A2" w:rsidRPr="00F024ED" w14:paraId="50BACC65" w14:textId="77777777" w:rsidTr="003151A2">
        <w:tc>
          <w:tcPr>
            <w:tcW w:w="2257" w:type="pct"/>
          </w:tcPr>
          <w:p w14:paraId="409F144A" w14:textId="77777777" w:rsidR="003151A2" w:rsidRPr="006161E5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865" w:type="pct"/>
            <w:gridSpan w:val="2"/>
          </w:tcPr>
          <w:p w14:paraId="31DA2703" w14:textId="77777777" w:rsidR="003151A2" w:rsidRDefault="003151A2" w:rsidP="003151A2">
            <w:pPr>
              <w:tabs>
                <w:tab w:val="clear" w:pos="680"/>
                <w:tab w:val="decimal" w:pos="672"/>
              </w:tabs>
              <w:spacing w:line="240" w:lineRule="auto"/>
              <w:ind w:right="42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17668C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5D523" w14:textId="6BC5D3E7" w:rsidR="003151A2" w:rsidRPr="00345798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57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D8E761C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2" w:type="pct"/>
            <w:gridSpan w:val="2"/>
          </w:tcPr>
          <w:p w14:paraId="2D55D435" w14:textId="77777777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</w:tbl>
    <w:p w14:paraId="70D36464" w14:textId="77777777" w:rsidR="006161E5" w:rsidRPr="007B4922" w:rsidRDefault="006161E5" w:rsidP="00F40BC0">
      <w:pPr>
        <w:jc w:val="thaiDistribute"/>
        <w:rPr>
          <w:rFonts w:asciiTheme="majorBidi" w:hAnsiTheme="majorBidi" w:cstheme="majorBidi"/>
          <w:sz w:val="30"/>
          <w:szCs w:val="30"/>
          <w:highlight w:val="lightGray"/>
          <w:cs/>
        </w:rPr>
      </w:pPr>
    </w:p>
    <w:sectPr w:rsidR="006161E5" w:rsidRPr="007B4922" w:rsidSect="00E0614A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2297" w14:textId="77777777" w:rsidR="00D2150B" w:rsidRDefault="00D2150B">
      <w:r>
        <w:separator/>
      </w:r>
    </w:p>
  </w:endnote>
  <w:endnote w:type="continuationSeparator" w:id="0">
    <w:p w14:paraId="5D079B2A" w14:textId="77777777" w:rsidR="00D2150B" w:rsidRDefault="00D2150B">
      <w:r>
        <w:continuationSeparator/>
      </w:r>
    </w:p>
  </w:endnote>
  <w:endnote w:type="continuationNotice" w:id="1">
    <w:p w14:paraId="19714C26" w14:textId="77777777" w:rsidR="00D2150B" w:rsidRDefault="00D215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8740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72D9488" w14:textId="77777777" w:rsidR="003E3097" w:rsidRPr="00FA55B3" w:rsidRDefault="003E3097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C599" w14:textId="77777777" w:rsidR="00D2150B" w:rsidRDefault="00D2150B">
      <w:r>
        <w:separator/>
      </w:r>
    </w:p>
  </w:footnote>
  <w:footnote w:type="continuationSeparator" w:id="0">
    <w:p w14:paraId="3138F707" w14:textId="77777777" w:rsidR="00D2150B" w:rsidRDefault="00D2150B">
      <w:r>
        <w:continuationSeparator/>
      </w:r>
    </w:p>
  </w:footnote>
  <w:footnote w:type="continuationNotice" w:id="1">
    <w:p w14:paraId="78D78702" w14:textId="77777777" w:rsidR="00D2150B" w:rsidRDefault="00D215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BF9E" w14:textId="77777777" w:rsidR="00905A03" w:rsidRPr="00B032BE" w:rsidRDefault="00905A03" w:rsidP="00905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6834F0D4" w14:textId="77777777" w:rsidR="00905A03" w:rsidRPr="00B032BE" w:rsidRDefault="00905A03" w:rsidP="00905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5207EC73" w14:textId="053277CB" w:rsidR="00905A03" w:rsidRDefault="00905A03" w:rsidP="00905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753609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8914BB">
      <w:rPr>
        <w:rFonts w:asciiTheme="majorBidi" w:hAnsiTheme="majorBidi"/>
        <w:b/>
        <w:bCs/>
        <w:sz w:val="32"/>
        <w:szCs w:val="32"/>
      </w:rPr>
      <w:t>30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มิถุนายน </w:t>
    </w:r>
    <w:r w:rsidR="008914BB">
      <w:rPr>
        <w:rFonts w:asciiTheme="majorBidi" w:hAnsiTheme="majorBidi"/>
        <w:b/>
        <w:bCs/>
        <w:sz w:val="32"/>
        <w:szCs w:val="32"/>
      </w:rPr>
      <w:t>2567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300B933C" w14:textId="77777777" w:rsidR="00BA24D4" w:rsidRPr="00345798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61E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DE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4F2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097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3C2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DAA"/>
    <w:rsid w:val="00761F9D"/>
    <w:rsid w:val="00761FA2"/>
    <w:rsid w:val="00762369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117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5827"/>
    <w:rsid w:val="00D35C97"/>
    <w:rsid w:val="00D35D10"/>
    <w:rsid w:val="00D36605"/>
    <w:rsid w:val="00D3676E"/>
    <w:rsid w:val="00D36B18"/>
    <w:rsid w:val="00D36CE2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6C8"/>
    <w:rsid w:val="00EA67AE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3B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63D503C2-89D1-4DEF-9DAF-F819009B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FD4EBF-987F-44F8-A121-9EFB0465C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1035</TotalTime>
  <Pages>9</Pages>
  <Words>1783</Words>
  <Characters>8001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305</cp:revision>
  <cp:lastPrinted>2024-07-17T22:48:00Z</cp:lastPrinted>
  <dcterms:created xsi:type="dcterms:W3CDTF">2024-05-09T20:56:00Z</dcterms:created>
  <dcterms:modified xsi:type="dcterms:W3CDTF">2024-08-08T02:21:00Z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