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835BA" w14:textId="1C2D692E" w:rsidR="00E4164D" w:rsidRPr="00521340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521340">
        <w:rPr>
          <w:rFonts w:asciiTheme="majorBidi" w:hAnsiTheme="majorBidi" w:cstheme="majorBidi"/>
          <w:b/>
          <w:bCs/>
          <w:sz w:val="52"/>
          <w:szCs w:val="52"/>
          <w:cs/>
        </w:rPr>
        <w:t>บริษัท พีทีที โกลบอล เคม</w:t>
      </w:r>
      <w:r w:rsidR="00F84418" w:rsidRPr="00521340">
        <w:rPr>
          <w:rFonts w:asciiTheme="majorBidi" w:hAnsiTheme="majorBidi" w:cstheme="majorBidi" w:hint="cs"/>
          <w:b/>
          <w:bCs/>
          <w:sz w:val="52"/>
          <w:szCs w:val="52"/>
          <w:cs/>
        </w:rPr>
        <w:t>ิ</w:t>
      </w:r>
      <w:r w:rsidRPr="00521340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คอล จำกัด (มหาชน)  </w:t>
      </w:r>
    </w:p>
    <w:p w14:paraId="1D82214D" w14:textId="77777777" w:rsidR="00E4164D" w:rsidRPr="00521340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521340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24443CD9" w14:textId="77777777" w:rsidR="00E4164D" w:rsidRPr="00521340" w:rsidRDefault="00E4164D" w:rsidP="00E4164D">
      <w:pPr>
        <w:jc w:val="center"/>
        <w:rPr>
          <w:rFonts w:asciiTheme="majorBidi" w:hAnsiTheme="majorBidi" w:cstheme="majorBidi"/>
          <w:sz w:val="44"/>
          <w:szCs w:val="44"/>
        </w:rPr>
      </w:pPr>
    </w:p>
    <w:p w14:paraId="68DF1B4F" w14:textId="77777777" w:rsidR="00E4164D" w:rsidRPr="00521340" w:rsidRDefault="00E4164D" w:rsidP="00E4164D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521340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521340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ระหว่างกาลแบบย่อ</w:t>
      </w:r>
    </w:p>
    <w:p w14:paraId="522794AB" w14:textId="46135A6B" w:rsidR="00E4164D" w:rsidRPr="00521340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  <w:r w:rsidRPr="00521340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521340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="00166221">
        <w:rPr>
          <w:rFonts w:asciiTheme="majorBidi" w:hAnsiTheme="majorBidi" w:cstheme="majorBidi" w:hint="cs"/>
          <w:sz w:val="32"/>
          <w:szCs w:val="32"/>
          <w:cs/>
          <w:lang w:val="th-TH"/>
        </w:rPr>
        <w:t>และหกเดือน</w:t>
      </w:r>
      <w:r w:rsidRPr="00521340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521340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521340">
        <w:rPr>
          <w:rFonts w:asciiTheme="majorBidi" w:hAnsiTheme="majorBidi" w:cstheme="majorBidi"/>
          <w:sz w:val="32"/>
          <w:szCs w:val="32"/>
        </w:rPr>
        <w:t>3</w:t>
      </w:r>
      <w:r w:rsidR="00166221">
        <w:rPr>
          <w:rFonts w:asciiTheme="majorBidi" w:hAnsiTheme="majorBidi" w:cstheme="majorBidi"/>
          <w:sz w:val="32"/>
          <w:szCs w:val="32"/>
        </w:rPr>
        <w:t>0</w:t>
      </w:r>
      <w:r w:rsidRPr="00521340">
        <w:rPr>
          <w:rFonts w:asciiTheme="majorBidi" w:hAnsiTheme="majorBidi" w:cstheme="majorBidi"/>
          <w:sz w:val="32"/>
          <w:szCs w:val="32"/>
        </w:rPr>
        <w:t xml:space="preserve"> </w:t>
      </w:r>
      <w:r w:rsidRPr="00521340">
        <w:rPr>
          <w:rFonts w:asciiTheme="majorBidi" w:hAnsiTheme="majorBidi" w:cstheme="majorBidi"/>
          <w:sz w:val="32"/>
          <w:szCs w:val="32"/>
          <w:cs/>
        </w:rPr>
        <w:t>ม</w:t>
      </w:r>
      <w:r w:rsidR="00166221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Pr="005213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21340">
        <w:rPr>
          <w:rFonts w:asciiTheme="majorBidi" w:hAnsiTheme="majorBidi" w:cstheme="majorBidi"/>
          <w:sz w:val="32"/>
          <w:szCs w:val="32"/>
        </w:rPr>
        <w:t>256</w:t>
      </w:r>
      <w:r w:rsidR="00B3323B" w:rsidRPr="00521340">
        <w:rPr>
          <w:rFonts w:asciiTheme="majorBidi" w:hAnsiTheme="majorBidi" w:cstheme="majorBidi"/>
          <w:sz w:val="32"/>
          <w:szCs w:val="32"/>
        </w:rPr>
        <w:t>7</w:t>
      </w:r>
    </w:p>
    <w:p w14:paraId="537F3E55" w14:textId="77777777" w:rsidR="00E4164D" w:rsidRPr="00521340" w:rsidRDefault="00E4164D" w:rsidP="00E4164D">
      <w:pPr>
        <w:jc w:val="center"/>
        <w:rPr>
          <w:rFonts w:asciiTheme="majorBidi" w:hAnsiTheme="majorBidi" w:cstheme="majorBidi"/>
          <w:sz w:val="32"/>
          <w:szCs w:val="32"/>
          <w:lang w:eastAsia="ja-JP"/>
        </w:rPr>
      </w:pPr>
      <w:r w:rsidRPr="00521340">
        <w:rPr>
          <w:rFonts w:asciiTheme="majorBidi" w:hAnsiTheme="majorBidi" w:cstheme="majorBidi"/>
          <w:sz w:val="32"/>
          <w:szCs w:val="32"/>
          <w:cs/>
        </w:rPr>
        <w:t>แล</w:t>
      </w:r>
      <w:r w:rsidRPr="00521340">
        <w:rPr>
          <w:rFonts w:asciiTheme="majorBidi" w:hAnsiTheme="majorBidi" w:cstheme="majorBidi"/>
          <w:sz w:val="32"/>
          <w:szCs w:val="32"/>
          <w:cs/>
          <w:lang w:eastAsia="ja-JP"/>
        </w:rPr>
        <w:t>ะ</w:t>
      </w:r>
    </w:p>
    <w:p w14:paraId="53873764" w14:textId="77777777" w:rsidR="00E4164D" w:rsidRPr="00521340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  <w:r w:rsidRPr="00521340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521340">
        <w:rPr>
          <w:rFonts w:asciiTheme="majorBidi" w:hAnsiTheme="majorBidi" w:cstheme="majorBidi"/>
          <w:sz w:val="32"/>
          <w:szCs w:val="32"/>
          <w:cs/>
          <w:lang w:val="th-TH"/>
        </w:rPr>
        <w:t>นการสอบทานของผู้สอบบัญชีรับอ</w:t>
      </w:r>
      <w:r w:rsidRPr="00521340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0564E27B" w14:textId="77777777" w:rsidR="00E4164D" w:rsidRPr="00521340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FCD8D33" w14:textId="77777777" w:rsidR="00E4164D" w:rsidRPr="00521340" w:rsidRDefault="00E4164D" w:rsidP="00E4164D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1BAEC920" w14:textId="77777777" w:rsidR="00E4164D" w:rsidRPr="00521340" w:rsidRDefault="00E4164D" w:rsidP="00E4164D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E4164D" w:rsidRPr="00521340" w:rsidSect="000F2A0D">
          <w:headerReference w:type="default" r:id="rId11"/>
          <w:footerReference w:type="first" r:id="rId12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715224B3" w14:textId="77777777" w:rsidR="00E4164D" w:rsidRPr="00521340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52134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756DA1D" w14:textId="77777777" w:rsidR="00E4164D" w:rsidRPr="00521340" w:rsidRDefault="00E4164D" w:rsidP="00E4164D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9FA8ABC" w14:textId="0937F003" w:rsidR="00E4164D" w:rsidRPr="00521340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1340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พีทีที โกลบอล เคมิคอล จำกัด (มหาชน)</w:t>
      </w:r>
    </w:p>
    <w:p w14:paraId="7BA94667" w14:textId="77777777" w:rsidR="00E4164D" w:rsidRPr="00521340" w:rsidRDefault="00E4164D" w:rsidP="00EB70DE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7FEE424" w14:textId="07FA7326" w:rsidR="00E4164D" w:rsidRPr="00521340" w:rsidRDefault="00E4164D" w:rsidP="00EB70DE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21340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521340">
        <w:rPr>
          <w:rFonts w:asciiTheme="majorBidi" w:eastAsia="Angsana New" w:hAnsiTheme="majorBidi" w:cstheme="majorBidi"/>
          <w:sz w:val="30"/>
          <w:szCs w:val="30"/>
          <w:cs/>
        </w:rPr>
        <w:t xml:space="preserve">งบฐานะการเงินรวมและงบฐานะการเงินเฉพาะกิจการ </w:t>
      </w:r>
      <w:r w:rsidRPr="0052134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21340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166221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16622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มิถุนายน</w:t>
      </w:r>
      <w:r w:rsidRPr="005213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21340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365E16" w:rsidRPr="00521340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5213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21340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</w:t>
      </w:r>
      <w:r w:rsidRPr="00521340">
        <w:rPr>
          <w:rFonts w:asciiTheme="majorBidi" w:eastAsia="Angsana New" w:hAnsiTheme="majorBidi" w:cstheme="majorBidi"/>
          <w:sz w:val="30"/>
          <w:szCs w:val="30"/>
          <w:cs/>
          <w:lang w:val="en-US"/>
        </w:rPr>
        <w:t>รวมและ</w:t>
      </w:r>
      <w:r w:rsidR="0014152F" w:rsidRPr="00521340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งบกำไรขาดทุน</w:t>
      </w:r>
      <w:r w:rsidRPr="00521340">
        <w:rPr>
          <w:rFonts w:asciiTheme="majorBidi" w:eastAsia="Angsana New" w:hAnsiTheme="majorBidi" w:cstheme="majorBidi"/>
          <w:sz w:val="30"/>
          <w:szCs w:val="30"/>
          <w:cs/>
          <w:lang w:val="en-US"/>
        </w:rPr>
        <w:t xml:space="preserve">เฉพาะกิจการ </w:t>
      </w:r>
      <w:bookmarkStart w:id="0" w:name="_Hlk132752358"/>
      <w:r w:rsidRPr="00521340">
        <w:rPr>
          <w:rFonts w:asciiTheme="majorBidi" w:eastAsia="Angsana New" w:hAnsiTheme="majorBidi" w:cstheme="majorBidi"/>
          <w:sz w:val="30"/>
          <w:szCs w:val="30"/>
          <w:cs/>
          <w:lang w:val="en-US"/>
        </w:rPr>
        <w:t>งบกำไรขาดทุน</w:t>
      </w:r>
      <w:r w:rsidRPr="00521340">
        <w:rPr>
          <w:rFonts w:asciiTheme="majorBidi" w:eastAsia="Angsana New" w:hAnsiTheme="majorBidi" w:cstheme="majorBidi"/>
          <w:sz w:val="30"/>
          <w:szCs w:val="30"/>
          <w:cs/>
        </w:rPr>
        <w:t>เบ็ดเสร็จรวม</w:t>
      </w:r>
      <w:bookmarkEnd w:id="0"/>
      <w:r w:rsidRPr="00521340">
        <w:rPr>
          <w:rFonts w:asciiTheme="majorBidi" w:eastAsia="Angsana New" w:hAnsiTheme="majorBidi" w:cstheme="majorBidi"/>
          <w:sz w:val="30"/>
          <w:szCs w:val="30"/>
          <w:cs/>
        </w:rPr>
        <w:t xml:space="preserve">และงบกำไรขาดทุนเบ็ดเสร็จเฉพาะกิจการ </w:t>
      </w:r>
      <w:r w:rsidR="00166221">
        <w:rPr>
          <w:rFonts w:asciiTheme="majorBidi" w:eastAsia="Angsana New" w:hAnsiTheme="majorBidi" w:cstheme="majorBidi" w:hint="cs"/>
          <w:sz w:val="30"/>
          <w:szCs w:val="30"/>
          <w:cs/>
        </w:rPr>
        <w:t>สำหรับงวด</w:t>
      </w:r>
      <w:r w:rsidR="003B20DF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 </w:t>
      </w:r>
      <w:r w:rsidR="00166221">
        <w:rPr>
          <w:rFonts w:asciiTheme="majorBidi" w:eastAsia="Angsana New" w:hAnsiTheme="majorBidi" w:cstheme="majorBidi" w:hint="cs"/>
          <w:sz w:val="30"/>
          <w:szCs w:val="30"/>
          <w:cs/>
        </w:rPr>
        <w:t xml:space="preserve">สามเดือนและหกเดือนสิ้นสุดวันที่ </w:t>
      </w:r>
      <w:r w:rsidR="00166221" w:rsidRPr="00521340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166221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16622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มิถุนายน</w:t>
      </w:r>
      <w:r w:rsidR="00166221" w:rsidRPr="005213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6221">
        <w:rPr>
          <w:rFonts w:asciiTheme="majorBidi" w:hAnsiTheme="majorBidi" w:cstheme="majorBidi"/>
          <w:sz w:val="30"/>
          <w:szCs w:val="30"/>
          <w:lang w:val="en-US"/>
        </w:rPr>
        <w:t xml:space="preserve">2567 </w:t>
      </w:r>
      <w:r w:rsidRPr="00521340">
        <w:rPr>
          <w:rFonts w:asciiTheme="majorBidi" w:eastAsia="Angsana New" w:hAnsiTheme="majorBidi" w:cstheme="majorBidi"/>
          <w:sz w:val="30"/>
          <w:szCs w:val="30"/>
          <w:cs/>
        </w:rPr>
        <w:t>งบการ</w:t>
      </w:r>
      <w:r w:rsidRPr="00521340">
        <w:rPr>
          <w:rFonts w:asciiTheme="majorBidi" w:eastAsia="Angsana New" w:hAnsiTheme="majorBidi" w:cstheme="majorBidi"/>
          <w:spacing w:val="2"/>
          <w:sz w:val="30"/>
          <w:szCs w:val="30"/>
          <w:cs/>
        </w:rPr>
        <w:t>เปลี่ยนแปลงส่วนของผู้ถือหุ้นรวมและงบการเปลี่ยนแปลงส่วนของผู้ถือหุ้นเฉพาะกิจการ</w:t>
      </w:r>
      <w:r w:rsidRPr="00521340">
        <w:rPr>
          <w:rFonts w:asciiTheme="majorBidi" w:hAnsiTheme="majorBidi" w:cstheme="majorBidi"/>
          <w:spacing w:val="2"/>
          <w:sz w:val="30"/>
          <w:szCs w:val="30"/>
          <w:cs/>
        </w:rPr>
        <w:t>และ</w:t>
      </w:r>
      <w:r w:rsidRPr="00521340">
        <w:rPr>
          <w:rFonts w:asciiTheme="majorBidi" w:eastAsia="Angsana New" w:hAnsiTheme="majorBidi" w:cstheme="majorBidi"/>
          <w:spacing w:val="2"/>
          <w:sz w:val="30"/>
          <w:szCs w:val="30"/>
          <w:cs/>
        </w:rPr>
        <w:t>งบกระแสเงินสดรวมและ</w:t>
      </w:r>
      <w:r w:rsidRPr="00521340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งบกระแสเงินสดเฉพาะกิจกา</w:t>
      </w:r>
      <w:r w:rsidRPr="00521340">
        <w:rPr>
          <w:rFonts w:asciiTheme="majorBidi" w:hAnsiTheme="majorBidi" w:cstheme="majorBidi"/>
          <w:sz w:val="30"/>
          <w:szCs w:val="30"/>
          <w:cs/>
        </w:rPr>
        <w:t>ร</w:t>
      </w:r>
      <w:r w:rsidR="00166221">
        <w:rPr>
          <w:rFonts w:asciiTheme="majorBidi" w:eastAsia="Angsana New" w:hAnsiTheme="majorBidi" w:cstheme="majorBidi" w:hint="cs"/>
          <w:sz w:val="30"/>
          <w:szCs w:val="30"/>
          <w:cs/>
        </w:rPr>
        <w:t>สำหรับงวดหกเดือน</w:t>
      </w:r>
      <w:r w:rsidR="003B20DF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               </w:t>
      </w:r>
      <w:r w:rsidR="00166221">
        <w:rPr>
          <w:rFonts w:asciiTheme="majorBidi" w:eastAsia="Angsana New" w:hAnsiTheme="majorBidi" w:cstheme="majorBidi" w:hint="cs"/>
          <w:sz w:val="30"/>
          <w:szCs w:val="30"/>
          <w:cs/>
        </w:rPr>
        <w:t xml:space="preserve">สิ้นสุดวันที่ </w:t>
      </w:r>
      <w:r w:rsidR="00166221" w:rsidRPr="00521340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166221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16622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มิถุนายน</w:t>
      </w:r>
      <w:r w:rsidR="00166221" w:rsidRPr="005213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6221">
        <w:rPr>
          <w:rFonts w:asciiTheme="majorBidi" w:hAnsiTheme="majorBidi" w:cstheme="majorBidi"/>
          <w:sz w:val="30"/>
          <w:szCs w:val="30"/>
          <w:lang w:val="en-US"/>
        </w:rPr>
        <w:t xml:space="preserve">2567 </w:t>
      </w:r>
      <w:r w:rsidRPr="00521340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521340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521340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Pr="0052134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21340">
        <w:rPr>
          <w:rFonts w:asciiTheme="majorBidi" w:hAnsiTheme="majorBidi" w:cstheme="majorBidi"/>
          <w:sz w:val="30"/>
          <w:szCs w:val="30"/>
          <w:cs/>
        </w:rPr>
        <w:t>ของ</w:t>
      </w:r>
      <w:r w:rsidRPr="00521340">
        <w:rPr>
          <w:rFonts w:asciiTheme="majorBidi" w:eastAsia="Angsana New" w:hAnsiTheme="majorBidi" w:cstheme="majorBidi"/>
          <w:sz w:val="30"/>
          <w:szCs w:val="30"/>
          <w:cs/>
        </w:rPr>
        <w:t xml:space="preserve">บริษัท </w:t>
      </w:r>
      <w:r w:rsidRPr="00521340">
        <w:rPr>
          <w:rFonts w:asciiTheme="majorBidi" w:eastAsia="Angsana New" w:hAnsiTheme="majorBidi" w:cstheme="majorBidi"/>
          <w:sz w:val="30"/>
          <w:szCs w:val="30"/>
          <w:cs/>
          <w:lang w:val="en-US"/>
        </w:rPr>
        <w:t xml:space="preserve">พีทีที โกลบอล เคมิคอล จำกัด (มหาชน) </w:t>
      </w:r>
      <w:r w:rsidRPr="00521340">
        <w:rPr>
          <w:rFonts w:asciiTheme="majorBidi" w:eastAsia="Angsana New" w:hAnsiTheme="majorBidi" w:cstheme="majorBidi"/>
          <w:sz w:val="30"/>
          <w:szCs w:val="30"/>
          <w:cs/>
        </w:rPr>
        <w:t>และบริษัทย่อย</w:t>
      </w:r>
      <w:r w:rsidR="00C63AC1" w:rsidRPr="00521340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(</w:t>
      </w:r>
      <w:r w:rsidR="00C63AC1" w:rsidRPr="00521340">
        <w:rPr>
          <w:rFonts w:asciiTheme="majorBidi" w:eastAsia="Angsana New" w:hAnsiTheme="majorBidi" w:cstheme="majorBidi"/>
          <w:sz w:val="30"/>
          <w:szCs w:val="30"/>
          <w:lang w:val="en-US"/>
        </w:rPr>
        <w:t>“</w:t>
      </w:r>
      <w:r w:rsidR="00C63AC1" w:rsidRPr="00521340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กลุ่มบริษัท”)</w:t>
      </w:r>
      <w:r w:rsidRPr="00521340">
        <w:rPr>
          <w:rFonts w:asciiTheme="majorBidi" w:eastAsia="Angsana New" w:hAnsiTheme="majorBidi" w:cstheme="majorBidi"/>
          <w:sz w:val="30"/>
          <w:szCs w:val="30"/>
          <w:cs/>
        </w:rPr>
        <w:t xml:space="preserve"> และของเฉพาะบริษั</w:t>
      </w:r>
      <w:r w:rsidR="0014152F" w:rsidRPr="00521340">
        <w:rPr>
          <w:rFonts w:asciiTheme="majorBidi" w:eastAsia="Angsana New" w:hAnsiTheme="majorBidi" w:cstheme="majorBidi" w:hint="cs"/>
          <w:sz w:val="30"/>
          <w:szCs w:val="30"/>
          <w:cs/>
        </w:rPr>
        <w:t xml:space="preserve">ท </w:t>
      </w:r>
      <w:r w:rsidRPr="00521340">
        <w:rPr>
          <w:rFonts w:asciiTheme="majorBidi" w:eastAsia="Angsana New" w:hAnsiTheme="majorBidi" w:cstheme="majorBidi"/>
          <w:sz w:val="30"/>
          <w:szCs w:val="30"/>
          <w:cs/>
        </w:rPr>
        <w:t>พีทีที โกลบอ</w:t>
      </w:r>
      <w:r w:rsidR="00F84418" w:rsidRPr="00521340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ล เคมิ</w:t>
      </w:r>
      <w:r w:rsidRPr="00521340">
        <w:rPr>
          <w:rFonts w:asciiTheme="majorBidi" w:eastAsia="Angsana New" w:hAnsiTheme="majorBidi" w:cstheme="majorBidi"/>
          <w:sz w:val="30"/>
          <w:szCs w:val="30"/>
          <w:cs/>
        </w:rPr>
        <w:t>คอล จำกัด (มหาชน)</w:t>
      </w:r>
      <w:r w:rsidR="00C63AC1" w:rsidRPr="00521340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(“บริษัท”</w:t>
      </w:r>
      <w:r w:rsidR="00C63AC1" w:rsidRPr="00521340">
        <w:rPr>
          <w:rFonts w:asciiTheme="majorBidi" w:eastAsia="Angsana New" w:hAnsiTheme="majorBidi" w:cstheme="majorBidi"/>
          <w:sz w:val="30"/>
          <w:szCs w:val="30"/>
          <w:lang w:val="en-US"/>
        </w:rPr>
        <w:t>)</w:t>
      </w:r>
      <w:r w:rsidRPr="00521340">
        <w:rPr>
          <w:rFonts w:asciiTheme="majorBidi" w:eastAsia="Angsana New" w:hAnsiTheme="majorBidi" w:cstheme="majorBidi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21340">
        <w:rPr>
          <w:rFonts w:asciiTheme="majorBidi" w:hAnsiTheme="majorBidi" w:cstheme="majorBidi"/>
          <w:sz w:val="30"/>
          <w:szCs w:val="30"/>
        </w:rPr>
        <w:t>34</w:t>
      </w:r>
      <w:r w:rsidRPr="00521340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521340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เรื่อง</w:t>
      </w:r>
      <w:r w:rsidRPr="00521340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Pr="00521340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521340">
        <w:rPr>
          <w:rFonts w:asciiTheme="majorBidi" w:eastAsia="Angsana New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00521340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78830354" w14:textId="77777777" w:rsidR="00E4164D" w:rsidRPr="00521340" w:rsidRDefault="00E4164D" w:rsidP="00EB70D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5523ADF1" w14:textId="77777777" w:rsidR="00E4164D" w:rsidRPr="00521340" w:rsidRDefault="00E4164D" w:rsidP="00EB70D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521340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4D4DD47" w14:textId="77777777" w:rsidR="00E4164D" w:rsidRPr="00521340" w:rsidRDefault="00E4164D" w:rsidP="00EB70DE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39C7C3" w14:textId="77777777" w:rsidR="00E4164D" w:rsidRPr="00521340" w:rsidRDefault="00E4164D" w:rsidP="000F2A0D">
      <w:pPr>
        <w:pStyle w:val="BodyTextIndent"/>
        <w:tabs>
          <w:tab w:val="left" w:pos="1134"/>
        </w:tabs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521340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21340">
        <w:rPr>
          <w:rFonts w:asciiTheme="majorBidi" w:hAnsiTheme="majorBidi" w:cstheme="majorBidi"/>
          <w:sz w:val="30"/>
          <w:szCs w:val="30"/>
        </w:rPr>
        <w:t xml:space="preserve"> </w:t>
      </w:r>
      <w:r w:rsidRPr="00521340">
        <w:rPr>
          <w:rFonts w:asciiTheme="majorBidi" w:hAnsiTheme="majorBidi" w:cstheme="majorBidi"/>
          <w:sz w:val="30"/>
          <w:szCs w:val="30"/>
          <w:cs/>
        </w:rPr>
        <w:t>รหัส</w:t>
      </w:r>
      <w:r w:rsidRPr="00521340">
        <w:rPr>
          <w:rFonts w:asciiTheme="majorBidi" w:hAnsiTheme="majorBidi" w:cstheme="majorBidi"/>
          <w:sz w:val="30"/>
          <w:szCs w:val="30"/>
        </w:rPr>
        <w:t xml:space="preserve"> 2410 “</w:t>
      </w:r>
      <w:r w:rsidRPr="00521340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521340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521340">
        <w:rPr>
          <w:rFonts w:asciiTheme="majorBidi" w:hAnsiTheme="majorBidi" w:cstheme="majorBidi"/>
          <w:sz w:val="30"/>
          <w:szCs w:val="30"/>
        </w:rPr>
        <w:t>”</w:t>
      </w:r>
      <w:r w:rsidRPr="00521340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521340">
        <w:rPr>
          <w:rFonts w:asciiTheme="majorBidi" w:hAnsiTheme="majorBidi" w:cstheme="majorBidi"/>
          <w:sz w:val="30"/>
          <w:szCs w:val="30"/>
        </w:rPr>
        <w:t xml:space="preserve"> </w:t>
      </w:r>
      <w:r w:rsidRPr="00521340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21340">
        <w:rPr>
          <w:rFonts w:asciiTheme="majorBidi" w:hAnsiTheme="majorBidi" w:cstheme="majorBidi"/>
          <w:sz w:val="30"/>
          <w:szCs w:val="30"/>
        </w:rPr>
        <w:t xml:space="preserve"> </w:t>
      </w:r>
      <w:r w:rsidRPr="00521340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21340">
        <w:rPr>
          <w:rFonts w:asciiTheme="majorBidi" w:hAnsiTheme="majorBidi" w:cstheme="majorBidi"/>
          <w:sz w:val="30"/>
          <w:szCs w:val="30"/>
        </w:rPr>
        <w:t xml:space="preserve"> </w:t>
      </w:r>
      <w:r w:rsidRPr="00521340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4B12496" w14:textId="77777777" w:rsidR="00E4164D" w:rsidRPr="00521340" w:rsidRDefault="00E4164D" w:rsidP="00E4164D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20"/>
        </w:rPr>
      </w:pPr>
    </w:p>
    <w:p w14:paraId="6AD5506D" w14:textId="77777777" w:rsidR="00E4164D" w:rsidRPr="00521340" w:rsidRDefault="00E4164D" w:rsidP="00E4164D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E4164D" w:rsidRPr="00521340" w:rsidSect="00EB70DE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5C174590" w14:textId="77777777" w:rsidR="00E4164D" w:rsidRPr="00521340" w:rsidRDefault="00E4164D" w:rsidP="00EB70D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2134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3D49C74" w14:textId="77777777" w:rsidR="00E4164D" w:rsidRPr="00521340" w:rsidRDefault="00E4164D" w:rsidP="00EB70D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E82BA47" w14:textId="77777777" w:rsidR="00E4164D" w:rsidRPr="00521340" w:rsidRDefault="00E4164D" w:rsidP="004B298B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521340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521340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52134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521340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521340">
        <w:rPr>
          <w:rFonts w:asciiTheme="majorBidi" w:hAnsiTheme="majorBidi" w:cstheme="majorBidi"/>
          <w:sz w:val="30"/>
          <w:szCs w:val="30"/>
          <w:cs/>
          <w:lang w:val="en-US"/>
        </w:rPr>
        <w:t>การรายงานทาง</w:t>
      </w:r>
      <w:r w:rsidRPr="00521340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521340">
        <w:rPr>
          <w:rFonts w:asciiTheme="majorBidi" w:hAnsiTheme="majorBidi" w:cstheme="majorBidi"/>
          <w:sz w:val="30"/>
          <w:szCs w:val="30"/>
        </w:rPr>
        <w:t xml:space="preserve"> </w:t>
      </w:r>
      <w:r w:rsidRPr="00521340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3F8EB4F0" w14:textId="60C03A7F" w:rsidR="00C91739" w:rsidRPr="00521340" w:rsidRDefault="00C91739" w:rsidP="00EB70DE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  <w:lang w:val="x-none"/>
        </w:rPr>
      </w:pPr>
    </w:p>
    <w:p w14:paraId="4990F5C6" w14:textId="77777777" w:rsidR="00C91739" w:rsidRPr="00521340" w:rsidRDefault="00C91739" w:rsidP="00EB70DE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  <w:cs/>
          <w:lang w:val="x-none"/>
        </w:rPr>
      </w:pPr>
    </w:p>
    <w:p w14:paraId="31278F56" w14:textId="77777777" w:rsidR="007D101A" w:rsidRPr="00521340" w:rsidRDefault="007D101A" w:rsidP="00EB70DE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5E288087" w14:textId="77777777" w:rsidR="00E4164D" w:rsidRPr="00521340" w:rsidRDefault="00E4164D" w:rsidP="00EB70DE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1D3A003A" w14:textId="77777777" w:rsidR="00A25277" w:rsidRPr="00521340" w:rsidRDefault="00A25277" w:rsidP="00A25277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521340">
        <w:rPr>
          <w:rFonts w:ascii="Angsana New" w:hAnsi="Angsana New" w:cs="Angsana New"/>
          <w:cs/>
        </w:rPr>
        <w:t>(</w:t>
      </w:r>
      <w:r w:rsidRPr="00521340">
        <w:rPr>
          <w:rFonts w:ascii="Angsana New" w:hAnsi="Angsana New" w:cs="Angsana New"/>
          <w:cs/>
          <w:lang w:val="en-US"/>
        </w:rPr>
        <w:t>วัยวัฒน์ กอสมานชัยกิจ</w:t>
      </w:r>
      <w:r w:rsidRPr="00521340">
        <w:rPr>
          <w:rFonts w:ascii="Angsana New" w:hAnsi="Angsana New" w:cs="Angsana New"/>
          <w:cs/>
        </w:rPr>
        <w:t>)</w:t>
      </w:r>
    </w:p>
    <w:p w14:paraId="55277F12" w14:textId="77777777" w:rsidR="00A25277" w:rsidRPr="00521340" w:rsidRDefault="00A25277" w:rsidP="00A25277">
      <w:pPr>
        <w:pStyle w:val="T"/>
        <w:ind w:left="0"/>
        <w:jc w:val="both"/>
        <w:rPr>
          <w:rFonts w:ascii="Angsana New" w:hAnsi="Angsana New" w:cs="Angsana New"/>
          <w:cs/>
        </w:rPr>
      </w:pPr>
      <w:r w:rsidRPr="00521340">
        <w:rPr>
          <w:rFonts w:ascii="Angsana New" w:hAnsi="Angsana New" w:cs="Angsana New"/>
          <w:cs/>
        </w:rPr>
        <w:t>ผู้สอบบัญชีรับอนุญาต</w:t>
      </w:r>
    </w:p>
    <w:p w14:paraId="6742B2BF" w14:textId="77777777" w:rsidR="00A25277" w:rsidRPr="00521340" w:rsidRDefault="00A25277" w:rsidP="00A25277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521340">
        <w:rPr>
          <w:rFonts w:ascii="Angsana New" w:hAnsi="Angsana New" w:cs="Angsana New"/>
          <w:cs/>
        </w:rPr>
        <w:t xml:space="preserve">เลขทะเบียน </w:t>
      </w:r>
      <w:r w:rsidRPr="00521340">
        <w:rPr>
          <w:rFonts w:ascii="Angsana New" w:hAnsi="Angsana New" w:cs="Angsana New"/>
          <w:lang w:val="en-US"/>
        </w:rPr>
        <w:t>6333</w:t>
      </w:r>
    </w:p>
    <w:p w14:paraId="04D04818" w14:textId="77777777" w:rsidR="00A25277" w:rsidRPr="00E01E99" w:rsidRDefault="00A25277" w:rsidP="00A25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</w:rPr>
      </w:pPr>
    </w:p>
    <w:p w14:paraId="456A7A1D" w14:textId="77777777" w:rsidR="00A25277" w:rsidRPr="00521340" w:rsidRDefault="00A25277" w:rsidP="00A25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521340">
        <w:rPr>
          <w:rFonts w:ascii="Angsana New" w:hAnsi="Angsana New"/>
          <w:sz w:val="30"/>
          <w:szCs w:val="30"/>
          <w:cs/>
          <w:lang w:val="th-TH"/>
        </w:rPr>
        <w:t>บริษัท เคพีเอ็มจี ภูมิไชย สอบบัญชี จำกัด</w:t>
      </w:r>
    </w:p>
    <w:p w14:paraId="20DB899F" w14:textId="77777777" w:rsidR="00A25277" w:rsidRPr="00521340" w:rsidRDefault="00A25277" w:rsidP="00A25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</w:rPr>
      </w:pPr>
      <w:r w:rsidRPr="0052134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13B5F7F" w14:textId="66BBAD51" w:rsidR="00A25277" w:rsidRPr="00521340" w:rsidRDefault="00166221" w:rsidP="00A25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8</w:t>
      </w:r>
      <w:r w:rsidR="00A25277" w:rsidRPr="0052134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สิงหาคม</w:t>
      </w:r>
      <w:r w:rsidR="00A25277" w:rsidRPr="00521340">
        <w:rPr>
          <w:rFonts w:ascii="Angsana New" w:hAnsi="Angsana New" w:hint="cs"/>
          <w:sz w:val="30"/>
          <w:szCs w:val="30"/>
          <w:cs/>
        </w:rPr>
        <w:t xml:space="preserve"> </w:t>
      </w:r>
      <w:r w:rsidR="00A25277" w:rsidRPr="00521340">
        <w:rPr>
          <w:rFonts w:ascii="Angsana New" w:hAnsi="Angsana New"/>
          <w:sz w:val="30"/>
          <w:szCs w:val="30"/>
        </w:rPr>
        <w:t>256</w:t>
      </w:r>
      <w:r w:rsidR="00F70F75" w:rsidRPr="00521340">
        <w:rPr>
          <w:rFonts w:ascii="Angsana New" w:hAnsi="Angsana New"/>
          <w:sz w:val="30"/>
          <w:szCs w:val="30"/>
        </w:rPr>
        <w:t>7</w:t>
      </w:r>
    </w:p>
    <w:p w14:paraId="6EA17CA6" w14:textId="1455D4FA" w:rsidR="005B3E62" w:rsidRPr="00521340" w:rsidRDefault="005B3E62" w:rsidP="00483D4C">
      <w:pPr>
        <w:pStyle w:val="IndexHeading1"/>
        <w:spacing w:after="0" w:line="240" w:lineRule="auto"/>
        <w:ind w:left="1260" w:right="-10" w:hanging="126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sectPr w:rsidR="005B3E62" w:rsidRPr="00521340" w:rsidSect="00D87F03">
      <w:headerReference w:type="default" r:id="rId15"/>
      <w:footerReference w:type="default" r:id="rId16"/>
      <w:headerReference w:type="first" r:id="rId17"/>
      <w:pgSz w:w="11906" w:h="16838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4C595" w14:textId="77777777" w:rsidR="00447B75" w:rsidRDefault="00447B75" w:rsidP="004956B4">
      <w:r>
        <w:separator/>
      </w:r>
    </w:p>
  </w:endnote>
  <w:endnote w:type="continuationSeparator" w:id="0">
    <w:p w14:paraId="6E7156E7" w14:textId="77777777" w:rsidR="00447B75" w:rsidRDefault="00447B75" w:rsidP="004956B4">
      <w:r>
        <w:continuationSeparator/>
      </w:r>
    </w:p>
  </w:endnote>
  <w:endnote w:type="continuationNotice" w:id="1">
    <w:p w14:paraId="177523CE" w14:textId="77777777" w:rsidR="00447B75" w:rsidRDefault="00447B7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8D8E6" w14:textId="6B369C22" w:rsidR="0030722E" w:rsidRPr="006147EE" w:rsidRDefault="0030722E" w:rsidP="001608D9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CBBF4" w14:textId="77777777" w:rsidR="0030722E" w:rsidRPr="00CC00FB" w:rsidRDefault="0030722E" w:rsidP="001608D9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04410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C7D1676" w14:textId="77777777" w:rsidR="0030722E" w:rsidRPr="00483D4C" w:rsidRDefault="0030722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83D4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83D4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83D4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83D4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83D4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8E42D" w14:textId="77777777" w:rsidR="00447B75" w:rsidRDefault="00447B75" w:rsidP="004956B4">
      <w:r>
        <w:separator/>
      </w:r>
    </w:p>
  </w:footnote>
  <w:footnote w:type="continuationSeparator" w:id="0">
    <w:p w14:paraId="56701CBE" w14:textId="77777777" w:rsidR="00447B75" w:rsidRDefault="00447B75" w:rsidP="004956B4">
      <w:r>
        <w:continuationSeparator/>
      </w:r>
    </w:p>
  </w:footnote>
  <w:footnote w:type="continuationNotice" w:id="1">
    <w:p w14:paraId="20B5C57A" w14:textId="77777777" w:rsidR="00447B75" w:rsidRDefault="00447B7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E9EFA" w14:textId="73F21B0C" w:rsidR="0030722E" w:rsidRDefault="0030722E" w:rsidP="001A4D8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B235303" w14:textId="453495A6" w:rsidR="001A4D83" w:rsidRDefault="001A4D83" w:rsidP="001A4D8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D5DC904" w14:textId="61F54B69" w:rsidR="001A4D83" w:rsidRDefault="001A4D83" w:rsidP="001A4D8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A5AD463" w14:textId="29929A41" w:rsidR="001A4D83" w:rsidRDefault="001A4D83" w:rsidP="001A4D8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834839B" w14:textId="11A9C2E7" w:rsidR="001A4D83" w:rsidRDefault="001A4D83" w:rsidP="001A4D8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8A6D97B" w14:textId="77777777" w:rsidR="001A4D83" w:rsidRPr="001A4D83" w:rsidRDefault="001A4D83" w:rsidP="001A4D8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974C4" w14:textId="3AC76FDB" w:rsidR="0030722E" w:rsidRDefault="0030722E" w:rsidP="001608D9">
    <w:pPr>
      <w:pStyle w:val="Header"/>
      <w:rPr>
        <w:rFonts w:asciiTheme="majorBidi" w:hAnsiTheme="majorBidi" w:cstheme="majorBidi"/>
        <w:sz w:val="32"/>
        <w:szCs w:val="32"/>
      </w:rPr>
    </w:pPr>
  </w:p>
  <w:p w14:paraId="101AEC6B" w14:textId="73EC7FC3" w:rsidR="001A4D83" w:rsidRDefault="001A4D83" w:rsidP="001608D9">
    <w:pPr>
      <w:pStyle w:val="Header"/>
      <w:rPr>
        <w:rFonts w:asciiTheme="majorBidi" w:hAnsiTheme="majorBidi" w:cstheme="majorBidi"/>
        <w:sz w:val="32"/>
        <w:szCs w:val="32"/>
      </w:rPr>
    </w:pPr>
  </w:p>
  <w:p w14:paraId="52EE5333" w14:textId="1BFAB301" w:rsidR="001A4D83" w:rsidRDefault="001A4D83" w:rsidP="001608D9">
    <w:pPr>
      <w:pStyle w:val="Header"/>
      <w:rPr>
        <w:rFonts w:asciiTheme="majorBidi" w:hAnsiTheme="majorBidi" w:cstheme="majorBidi"/>
        <w:sz w:val="32"/>
        <w:szCs w:val="32"/>
      </w:rPr>
    </w:pPr>
  </w:p>
  <w:p w14:paraId="7BB20148" w14:textId="364AF2A4" w:rsidR="001A4D83" w:rsidRDefault="001A4D83" w:rsidP="001608D9">
    <w:pPr>
      <w:pStyle w:val="Header"/>
      <w:rPr>
        <w:rFonts w:asciiTheme="majorBidi" w:hAnsiTheme="majorBidi" w:cstheme="majorBidi"/>
        <w:sz w:val="32"/>
        <w:szCs w:val="32"/>
      </w:rPr>
    </w:pPr>
  </w:p>
  <w:p w14:paraId="744B44FB" w14:textId="77777777" w:rsidR="003B20DF" w:rsidRDefault="003B20DF" w:rsidP="001608D9">
    <w:pPr>
      <w:pStyle w:val="Header"/>
      <w:rPr>
        <w:rFonts w:asciiTheme="majorBidi" w:hAnsiTheme="majorBidi" w:cstheme="majorBidi" w:hint="cs"/>
        <w:sz w:val="32"/>
        <w:szCs w:val="32"/>
      </w:rPr>
    </w:pPr>
  </w:p>
  <w:p w14:paraId="3FFEEB6A" w14:textId="319A1F8B" w:rsidR="001A4D83" w:rsidRDefault="001A4D83" w:rsidP="001608D9">
    <w:pPr>
      <w:pStyle w:val="Header"/>
      <w:rPr>
        <w:rFonts w:asciiTheme="majorBidi" w:hAnsiTheme="majorBidi" w:cstheme="majorBidi"/>
        <w:sz w:val="32"/>
        <w:szCs w:val="32"/>
      </w:rPr>
    </w:pPr>
  </w:p>
  <w:p w14:paraId="00B8EFC4" w14:textId="51D2E4A1" w:rsidR="001A4D83" w:rsidRDefault="001A4D83" w:rsidP="001608D9">
    <w:pPr>
      <w:pStyle w:val="Header"/>
      <w:rPr>
        <w:rFonts w:asciiTheme="majorBidi" w:hAnsiTheme="majorBidi" w:cstheme="majorBidi"/>
        <w:sz w:val="32"/>
        <w:szCs w:val="32"/>
      </w:rPr>
    </w:pPr>
  </w:p>
  <w:p w14:paraId="3117A4C4" w14:textId="77777777" w:rsidR="001A4D83" w:rsidRPr="001A4D83" w:rsidRDefault="001A4D83" w:rsidP="001608D9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A5A0D" w14:textId="5844AA95" w:rsidR="0030722E" w:rsidRDefault="0030722E" w:rsidP="00BF6E26">
    <w:pPr>
      <w:pStyle w:val="Header"/>
      <w:rPr>
        <w:rFonts w:asciiTheme="majorBidi" w:hAnsiTheme="majorBidi" w:cstheme="majorBidi"/>
        <w:sz w:val="32"/>
        <w:szCs w:val="32"/>
      </w:rPr>
    </w:pPr>
  </w:p>
  <w:p w14:paraId="5D510C11" w14:textId="293C807A" w:rsidR="00483D4C" w:rsidRDefault="00483D4C" w:rsidP="00BF6E26">
    <w:pPr>
      <w:pStyle w:val="Header"/>
      <w:rPr>
        <w:rFonts w:asciiTheme="majorBidi" w:hAnsiTheme="majorBidi" w:cstheme="majorBidi"/>
        <w:sz w:val="32"/>
        <w:szCs w:val="32"/>
      </w:rPr>
    </w:pPr>
  </w:p>
  <w:p w14:paraId="38729808" w14:textId="77777777" w:rsidR="00A01EA9" w:rsidRPr="00BF6E26" w:rsidRDefault="00A01EA9" w:rsidP="00BF6E2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D2AF8" w14:textId="77777777" w:rsidR="0030722E" w:rsidRPr="005F1026" w:rsidRDefault="0030722E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729640C3" w14:textId="77777777" w:rsidR="0030722E" w:rsidRPr="005F1026" w:rsidRDefault="0030722E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093F5C6C" w14:textId="77777777" w:rsidR="0030722E" w:rsidRPr="005F1026" w:rsidRDefault="0030722E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ABA"/>
    <w:multiLevelType w:val="hybridMultilevel"/>
    <w:tmpl w:val="6C242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917CC"/>
    <w:multiLevelType w:val="hybridMultilevel"/>
    <w:tmpl w:val="0902E0AE"/>
    <w:lvl w:ilvl="0" w:tplc="36C2FE7C">
      <w:start w:val="40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cs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Times New Roman" w:hint="cs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1504CF3"/>
    <w:multiLevelType w:val="hybridMultilevel"/>
    <w:tmpl w:val="A4584C0E"/>
    <w:lvl w:ilvl="0" w:tplc="BC5A57B6">
      <w:start w:val="15"/>
      <w:numFmt w:val="bullet"/>
      <w:lvlText w:val="-"/>
      <w:lvlJc w:val="left"/>
      <w:pPr>
        <w:ind w:left="2007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 w15:restartNumberingAfterBreak="0">
    <w:nsid w:val="11B5797F"/>
    <w:multiLevelType w:val="hybridMultilevel"/>
    <w:tmpl w:val="81622330"/>
    <w:lvl w:ilvl="0" w:tplc="BC5A57B6">
      <w:start w:val="15"/>
      <w:numFmt w:val="bullet"/>
      <w:lvlText w:val="-"/>
      <w:lvlJc w:val="left"/>
      <w:pPr>
        <w:ind w:left="1854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0A49BF"/>
    <w:multiLevelType w:val="hybridMultilevel"/>
    <w:tmpl w:val="62EEC0DC"/>
    <w:lvl w:ilvl="0" w:tplc="2F58AFD0">
      <w:start w:val="1"/>
      <w:numFmt w:val="thaiLetters"/>
      <w:lvlText w:val="%1)"/>
      <w:lvlJc w:val="left"/>
      <w:pPr>
        <w:ind w:left="374" w:hanging="360"/>
      </w:pPr>
      <w:rPr>
        <w:rFonts w:hint="default"/>
      </w:rPr>
    </w:lvl>
    <w:lvl w:ilvl="1" w:tplc="430A57B0">
      <w:start w:val="1"/>
      <w:numFmt w:val="decimal"/>
      <w:lvlText w:val="(ข.%2)"/>
      <w:lvlJc w:val="left"/>
      <w:pPr>
        <w:ind w:left="1094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6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A306BB"/>
    <w:multiLevelType w:val="hybridMultilevel"/>
    <w:tmpl w:val="E674899C"/>
    <w:lvl w:ilvl="0" w:tplc="36C2FE7C">
      <w:start w:val="40"/>
      <w:numFmt w:val="bullet"/>
      <w:lvlText w:val="-"/>
      <w:lvlJc w:val="left"/>
      <w:pPr>
        <w:ind w:left="1292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8" w15:restartNumberingAfterBreak="0">
    <w:nsid w:val="23216367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2B0E1D"/>
    <w:multiLevelType w:val="hybridMultilevel"/>
    <w:tmpl w:val="42BEC4CC"/>
    <w:lvl w:ilvl="0" w:tplc="9C304D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7146314"/>
    <w:multiLevelType w:val="hybridMultilevel"/>
    <w:tmpl w:val="15CEC206"/>
    <w:lvl w:ilvl="0" w:tplc="8B304FDC">
      <w:start w:val="1"/>
      <w:numFmt w:val="decimal"/>
      <w:lvlText w:val="37.%1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0E87567"/>
    <w:multiLevelType w:val="hybridMultilevel"/>
    <w:tmpl w:val="498A92B6"/>
    <w:lvl w:ilvl="0" w:tplc="2FE0FFC8">
      <w:start w:val="1"/>
      <w:numFmt w:val="decimal"/>
      <w:lvlText w:val="(%1)"/>
      <w:lvlJc w:val="left"/>
      <w:pPr>
        <w:ind w:left="15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9" w:hanging="360"/>
      </w:pPr>
    </w:lvl>
    <w:lvl w:ilvl="2" w:tplc="0409001B" w:tentative="1">
      <w:start w:val="1"/>
      <w:numFmt w:val="lowerRoman"/>
      <w:lvlText w:val="%3."/>
      <w:lvlJc w:val="right"/>
      <w:pPr>
        <w:ind w:left="2959" w:hanging="180"/>
      </w:pPr>
    </w:lvl>
    <w:lvl w:ilvl="3" w:tplc="0409000F" w:tentative="1">
      <w:start w:val="1"/>
      <w:numFmt w:val="decimal"/>
      <w:lvlText w:val="%4."/>
      <w:lvlJc w:val="left"/>
      <w:pPr>
        <w:ind w:left="3679" w:hanging="360"/>
      </w:pPr>
    </w:lvl>
    <w:lvl w:ilvl="4" w:tplc="04090019" w:tentative="1">
      <w:start w:val="1"/>
      <w:numFmt w:val="lowerLetter"/>
      <w:lvlText w:val="%5."/>
      <w:lvlJc w:val="left"/>
      <w:pPr>
        <w:ind w:left="4399" w:hanging="360"/>
      </w:pPr>
    </w:lvl>
    <w:lvl w:ilvl="5" w:tplc="0409001B" w:tentative="1">
      <w:start w:val="1"/>
      <w:numFmt w:val="lowerRoman"/>
      <w:lvlText w:val="%6."/>
      <w:lvlJc w:val="right"/>
      <w:pPr>
        <w:ind w:left="5119" w:hanging="180"/>
      </w:pPr>
    </w:lvl>
    <w:lvl w:ilvl="6" w:tplc="0409000F" w:tentative="1">
      <w:start w:val="1"/>
      <w:numFmt w:val="decimal"/>
      <w:lvlText w:val="%7."/>
      <w:lvlJc w:val="left"/>
      <w:pPr>
        <w:ind w:left="5839" w:hanging="360"/>
      </w:pPr>
    </w:lvl>
    <w:lvl w:ilvl="7" w:tplc="04090019" w:tentative="1">
      <w:start w:val="1"/>
      <w:numFmt w:val="lowerLetter"/>
      <w:lvlText w:val="%8."/>
      <w:lvlJc w:val="left"/>
      <w:pPr>
        <w:ind w:left="6559" w:hanging="360"/>
      </w:pPr>
    </w:lvl>
    <w:lvl w:ilvl="8" w:tplc="040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14" w15:restartNumberingAfterBreak="0">
    <w:nsid w:val="31C9286E"/>
    <w:multiLevelType w:val="hybridMultilevel"/>
    <w:tmpl w:val="A71E94A0"/>
    <w:lvl w:ilvl="0" w:tplc="36C2FE7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146371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80709D"/>
    <w:multiLevelType w:val="hybridMultilevel"/>
    <w:tmpl w:val="F2D6A8E4"/>
    <w:lvl w:ilvl="0" w:tplc="8A94F4CC">
      <w:start w:val="1"/>
      <w:numFmt w:val="decimal"/>
      <w:lvlText w:val="39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3BE62561"/>
    <w:multiLevelType w:val="hybridMultilevel"/>
    <w:tmpl w:val="EE50046A"/>
    <w:lvl w:ilvl="0" w:tplc="DBD05BC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06BE0"/>
    <w:multiLevelType w:val="hybridMultilevel"/>
    <w:tmpl w:val="AE125AAE"/>
    <w:lvl w:ilvl="0" w:tplc="96E43E04">
      <w:start w:val="13"/>
      <w:numFmt w:val="bullet"/>
      <w:lvlText w:val="-"/>
      <w:lvlJc w:val="left"/>
      <w:pPr>
        <w:ind w:left="117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54533C06"/>
    <w:multiLevelType w:val="hybridMultilevel"/>
    <w:tmpl w:val="C8588396"/>
    <w:lvl w:ilvl="0" w:tplc="DBB440FA">
      <w:start w:val="1"/>
      <w:numFmt w:val="decimal"/>
      <w:lvlText w:val="35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D64A3"/>
    <w:multiLevelType w:val="singleLevel"/>
    <w:tmpl w:val="C75E0E7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70B40AA1"/>
    <w:multiLevelType w:val="hybridMultilevel"/>
    <w:tmpl w:val="F89C420C"/>
    <w:lvl w:ilvl="0" w:tplc="772E878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8867A97"/>
    <w:multiLevelType w:val="hybridMultilevel"/>
    <w:tmpl w:val="96944312"/>
    <w:lvl w:ilvl="0" w:tplc="96E43E0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77546"/>
    <w:multiLevelType w:val="hybridMultilevel"/>
    <w:tmpl w:val="13725832"/>
    <w:lvl w:ilvl="0" w:tplc="06B841F2">
      <w:start w:val="1"/>
      <w:numFmt w:val="decimal"/>
      <w:lvlText w:val="%1"/>
      <w:lvlJc w:val="left"/>
      <w:pPr>
        <w:ind w:left="288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FF80EC6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726688457">
    <w:abstractNumId w:val="15"/>
  </w:num>
  <w:num w:numId="2" w16cid:durableId="723335755">
    <w:abstractNumId w:val="14"/>
  </w:num>
  <w:num w:numId="3" w16cid:durableId="1318874060">
    <w:abstractNumId w:val="6"/>
  </w:num>
  <w:num w:numId="4" w16cid:durableId="399181996">
    <w:abstractNumId w:val="7"/>
  </w:num>
  <w:num w:numId="5" w16cid:durableId="51929574">
    <w:abstractNumId w:val="19"/>
  </w:num>
  <w:num w:numId="6" w16cid:durableId="4715271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851065868">
    <w:abstractNumId w:val="2"/>
  </w:num>
  <w:num w:numId="8" w16cid:durableId="497160292">
    <w:abstractNumId w:val="5"/>
  </w:num>
  <w:num w:numId="9" w16cid:durableId="860630815">
    <w:abstractNumId w:val="13"/>
  </w:num>
  <w:num w:numId="10" w16cid:durableId="1819104513">
    <w:abstractNumId w:val="27"/>
  </w:num>
  <w:num w:numId="11" w16cid:durableId="633415632">
    <w:abstractNumId w:val="21"/>
  </w:num>
  <w:num w:numId="12" w16cid:durableId="2070690701">
    <w:abstractNumId w:val="4"/>
  </w:num>
  <w:num w:numId="13" w16cid:durableId="1173640218">
    <w:abstractNumId w:val="3"/>
  </w:num>
  <w:num w:numId="14" w16cid:durableId="1839225000">
    <w:abstractNumId w:val="10"/>
  </w:num>
  <w:num w:numId="15" w16cid:durableId="261883294">
    <w:abstractNumId w:val="23"/>
  </w:num>
  <w:num w:numId="16" w16cid:durableId="22681410">
    <w:abstractNumId w:val="16"/>
  </w:num>
  <w:num w:numId="17" w16cid:durableId="180779355">
    <w:abstractNumId w:val="0"/>
  </w:num>
  <w:num w:numId="18" w16cid:durableId="1444619378">
    <w:abstractNumId w:val="1"/>
  </w:num>
  <w:num w:numId="19" w16cid:durableId="1610703227">
    <w:abstractNumId w:val="8"/>
  </w:num>
  <w:num w:numId="20" w16cid:durableId="1256014309">
    <w:abstractNumId w:val="11"/>
  </w:num>
  <w:num w:numId="21" w16cid:durableId="1777871125">
    <w:abstractNumId w:val="20"/>
  </w:num>
  <w:num w:numId="22" w16cid:durableId="236978638">
    <w:abstractNumId w:val="25"/>
  </w:num>
  <w:num w:numId="23" w16cid:durableId="708528140">
    <w:abstractNumId w:val="1"/>
  </w:num>
  <w:num w:numId="24" w16cid:durableId="214850009">
    <w:abstractNumId w:val="17"/>
  </w:num>
  <w:num w:numId="25" w16cid:durableId="865945467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27873399">
    <w:abstractNumId w:val="26"/>
  </w:num>
  <w:num w:numId="27" w16cid:durableId="2113471678">
    <w:abstractNumId w:val="18"/>
  </w:num>
  <w:num w:numId="28" w16cid:durableId="249235788">
    <w:abstractNumId w:val="9"/>
  </w:num>
  <w:num w:numId="29" w16cid:durableId="382103853">
    <w:abstractNumId w:val="24"/>
  </w:num>
  <w:num w:numId="30" w16cid:durableId="1569150735">
    <w:abstractNumId w:val="12"/>
  </w:num>
  <w:num w:numId="31" w16cid:durableId="1640068805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B7"/>
    <w:rsid w:val="00000383"/>
    <w:rsid w:val="000005ED"/>
    <w:rsid w:val="000007A2"/>
    <w:rsid w:val="0000080B"/>
    <w:rsid w:val="00000870"/>
    <w:rsid w:val="000008CB"/>
    <w:rsid w:val="00000A38"/>
    <w:rsid w:val="00000AA4"/>
    <w:rsid w:val="00000DFC"/>
    <w:rsid w:val="0000114D"/>
    <w:rsid w:val="00001247"/>
    <w:rsid w:val="0000141B"/>
    <w:rsid w:val="00001652"/>
    <w:rsid w:val="00001923"/>
    <w:rsid w:val="000019C7"/>
    <w:rsid w:val="00001BD3"/>
    <w:rsid w:val="00001E2A"/>
    <w:rsid w:val="00001E7F"/>
    <w:rsid w:val="00002354"/>
    <w:rsid w:val="00002479"/>
    <w:rsid w:val="000024ED"/>
    <w:rsid w:val="0000261B"/>
    <w:rsid w:val="0000262B"/>
    <w:rsid w:val="00002C93"/>
    <w:rsid w:val="00002DD5"/>
    <w:rsid w:val="00002EE0"/>
    <w:rsid w:val="00002F02"/>
    <w:rsid w:val="00003005"/>
    <w:rsid w:val="000030F8"/>
    <w:rsid w:val="000032A8"/>
    <w:rsid w:val="000034A6"/>
    <w:rsid w:val="000036BB"/>
    <w:rsid w:val="00003772"/>
    <w:rsid w:val="00003922"/>
    <w:rsid w:val="00003A97"/>
    <w:rsid w:val="00003CF4"/>
    <w:rsid w:val="00003FD2"/>
    <w:rsid w:val="00003FF8"/>
    <w:rsid w:val="0000449F"/>
    <w:rsid w:val="0000480E"/>
    <w:rsid w:val="000048C6"/>
    <w:rsid w:val="0000495D"/>
    <w:rsid w:val="000049D6"/>
    <w:rsid w:val="00004A11"/>
    <w:rsid w:val="00004D38"/>
    <w:rsid w:val="0000544C"/>
    <w:rsid w:val="00005746"/>
    <w:rsid w:val="000057E2"/>
    <w:rsid w:val="00005816"/>
    <w:rsid w:val="00005B82"/>
    <w:rsid w:val="00005D16"/>
    <w:rsid w:val="00005E67"/>
    <w:rsid w:val="00006407"/>
    <w:rsid w:val="000064B5"/>
    <w:rsid w:val="0000692B"/>
    <w:rsid w:val="00006A9C"/>
    <w:rsid w:val="00006C64"/>
    <w:rsid w:val="00006EF7"/>
    <w:rsid w:val="0000752B"/>
    <w:rsid w:val="00007552"/>
    <w:rsid w:val="00007713"/>
    <w:rsid w:val="000079D7"/>
    <w:rsid w:val="0001010F"/>
    <w:rsid w:val="00010395"/>
    <w:rsid w:val="00010506"/>
    <w:rsid w:val="00010680"/>
    <w:rsid w:val="00010A72"/>
    <w:rsid w:val="00010D91"/>
    <w:rsid w:val="00010F4A"/>
    <w:rsid w:val="00011357"/>
    <w:rsid w:val="000114E5"/>
    <w:rsid w:val="0001157F"/>
    <w:rsid w:val="000117A3"/>
    <w:rsid w:val="00011A0E"/>
    <w:rsid w:val="00011AE7"/>
    <w:rsid w:val="00011C80"/>
    <w:rsid w:val="00011D87"/>
    <w:rsid w:val="00011FD3"/>
    <w:rsid w:val="000121A2"/>
    <w:rsid w:val="0001244B"/>
    <w:rsid w:val="0001249C"/>
    <w:rsid w:val="00012528"/>
    <w:rsid w:val="00012937"/>
    <w:rsid w:val="00012D38"/>
    <w:rsid w:val="00012EB8"/>
    <w:rsid w:val="00012EF0"/>
    <w:rsid w:val="00012F85"/>
    <w:rsid w:val="00013165"/>
    <w:rsid w:val="0001316C"/>
    <w:rsid w:val="00013195"/>
    <w:rsid w:val="00013199"/>
    <w:rsid w:val="000132EA"/>
    <w:rsid w:val="0001342C"/>
    <w:rsid w:val="00013536"/>
    <w:rsid w:val="000135A3"/>
    <w:rsid w:val="000135D3"/>
    <w:rsid w:val="0001364D"/>
    <w:rsid w:val="00013679"/>
    <w:rsid w:val="000136B0"/>
    <w:rsid w:val="00013704"/>
    <w:rsid w:val="00013762"/>
    <w:rsid w:val="0001388F"/>
    <w:rsid w:val="00013B38"/>
    <w:rsid w:val="00013E1A"/>
    <w:rsid w:val="000149C6"/>
    <w:rsid w:val="00014A09"/>
    <w:rsid w:val="00014B96"/>
    <w:rsid w:val="00014E5B"/>
    <w:rsid w:val="00014ECB"/>
    <w:rsid w:val="00014FFC"/>
    <w:rsid w:val="00015077"/>
    <w:rsid w:val="0001511C"/>
    <w:rsid w:val="0001519A"/>
    <w:rsid w:val="000152C1"/>
    <w:rsid w:val="00015369"/>
    <w:rsid w:val="000153CA"/>
    <w:rsid w:val="000156FE"/>
    <w:rsid w:val="00015904"/>
    <w:rsid w:val="00015B35"/>
    <w:rsid w:val="00015BFD"/>
    <w:rsid w:val="00015EEC"/>
    <w:rsid w:val="000162DE"/>
    <w:rsid w:val="0001635D"/>
    <w:rsid w:val="00017266"/>
    <w:rsid w:val="000172D7"/>
    <w:rsid w:val="000175FA"/>
    <w:rsid w:val="00017A56"/>
    <w:rsid w:val="00017FD8"/>
    <w:rsid w:val="0002024F"/>
    <w:rsid w:val="000206B5"/>
    <w:rsid w:val="0002074C"/>
    <w:rsid w:val="00020955"/>
    <w:rsid w:val="00020FED"/>
    <w:rsid w:val="000210F7"/>
    <w:rsid w:val="000212D4"/>
    <w:rsid w:val="000212E2"/>
    <w:rsid w:val="00021404"/>
    <w:rsid w:val="00021429"/>
    <w:rsid w:val="0002142F"/>
    <w:rsid w:val="00021566"/>
    <w:rsid w:val="00021824"/>
    <w:rsid w:val="000218F9"/>
    <w:rsid w:val="00021E9A"/>
    <w:rsid w:val="00022108"/>
    <w:rsid w:val="00022291"/>
    <w:rsid w:val="00022605"/>
    <w:rsid w:val="0002277D"/>
    <w:rsid w:val="00022944"/>
    <w:rsid w:val="000235AB"/>
    <w:rsid w:val="0002369A"/>
    <w:rsid w:val="00023754"/>
    <w:rsid w:val="0002379A"/>
    <w:rsid w:val="00023840"/>
    <w:rsid w:val="00023BC3"/>
    <w:rsid w:val="00023E11"/>
    <w:rsid w:val="00023E56"/>
    <w:rsid w:val="00023E63"/>
    <w:rsid w:val="0002426A"/>
    <w:rsid w:val="000242C2"/>
    <w:rsid w:val="00024344"/>
    <w:rsid w:val="00024346"/>
    <w:rsid w:val="00024402"/>
    <w:rsid w:val="000245CA"/>
    <w:rsid w:val="0002475C"/>
    <w:rsid w:val="0002484E"/>
    <w:rsid w:val="000248B7"/>
    <w:rsid w:val="000249B5"/>
    <w:rsid w:val="00024B70"/>
    <w:rsid w:val="00024E62"/>
    <w:rsid w:val="00025021"/>
    <w:rsid w:val="000250DD"/>
    <w:rsid w:val="00025364"/>
    <w:rsid w:val="0002555E"/>
    <w:rsid w:val="0002566A"/>
    <w:rsid w:val="00025747"/>
    <w:rsid w:val="00025774"/>
    <w:rsid w:val="0002589D"/>
    <w:rsid w:val="00025BA6"/>
    <w:rsid w:val="00025C5C"/>
    <w:rsid w:val="00025E10"/>
    <w:rsid w:val="00025E90"/>
    <w:rsid w:val="000261DA"/>
    <w:rsid w:val="00026392"/>
    <w:rsid w:val="00026A7A"/>
    <w:rsid w:val="00026D3C"/>
    <w:rsid w:val="00026FCF"/>
    <w:rsid w:val="000275ED"/>
    <w:rsid w:val="000275F4"/>
    <w:rsid w:val="00027942"/>
    <w:rsid w:val="00027A57"/>
    <w:rsid w:val="00027C1D"/>
    <w:rsid w:val="00027C5E"/>
    <w:rsid w:val="00027E83"/>
    <w:rsid w:val="00027EA8"/>
    <w:rsid w:val="00027EFB"/>
    <w:rsid w:val="00027F9C"/>
    <w:rsid w:val="0003002D"/>
    <w:rsid w:val="0003008D"/>
    <w:rsid w:val="000300A8"/>
    <w:rsid w:val="000301F2"/>
    <w:rsid w:val="0003043B"/>
    <w:rsid w:val="0003046C"/>
    <w:rsid w:val="0003051C"/>
    <w:rsid w:val="000308D0"/>
    <w:rsid w:val="00030A3C"/>
    <w:rsid w:val="00030BA6"/>
    <w:rsid w:val="00030D2B"/>
    <w:rsid w:val="00030F93"/>
    <w:rsid w:val="0003105E"/>
    <w:rsid w:val="000310C9"/>
    <w:rsid w:val="000313A9"/>
    <w:rsid w:val="0003143F"/>
    <w:rsid w:val="00031636"/>
    <w:rsid w:val="00031867"/>
    <w:rsid w:val="0003190D"/>
    <w:rsid w:val="00031B7D"/>
    <w:rsid w:val="00031DFB"/>
    <w:rsid w:val="000320F2"/>
    <w:rsid w:val="00032405"/>
    <w:rsid w:val="0003266A"/>
    <w:rsid w:val="0003267B"/>
    <w:rsid w:val="000326F3"/>
    <w:rsid w:val="0003294A"/>
    <w:rsid w:val="00032BE4"/>
    <w:rsid w:val="00032CCD"/>
    <w:rsid w:val="00032D9B"/>
    <w:rsid w:val="00032E2F"/>
    <w:rsid w:val="00032F5A"/>
    <w:rsid w:val="00033192"/>
    <w:rsid w:val="000331F2"/>
    <w:rsid w:val="00033267"/>
    <w:rsid w:val="000332BC"/>
    <w:rsid w:val="00033322"/>
    <w:rsid w:val="0003353C"/>
    <w:rsid w:val="000336F7"/>
    <w:rsid w:val="00033747"/>
    <w:rsid w:val="000338A8"/>
    <w:rsid w:val="000339B8"/>
    <w:rsid w:val="00033FAE"/>
    <w:rsid w:val="00034055"/>
    <w:rsid w:val="000342C2"/>
    <w:rsid w:val="000344F7"/>
    <w:rsid w:val="000346A2"/>
    <w:rsid w:val="0003483C"/>
    <w:rsid w:val="00034980"/>
    <w:rsid w:val="000349E4"/>
    <w:rsid w:val="00034A01"/>
    <w:rsid w:val="00034BEA"/>
    <w:rsid w:val="00034CF9"/>
    <w:rsid w:val="00035561"/>
    <w:rsid w:val="000356C3"/>
    <w:rsid w:val="000359DE"/>
    <w:rsid w:val="00035A3B"/>
    <w:rsid w:val="00035A3F"/>
    <w:rsid w:val="00035AA5"/>
    <w:rsid w:val="00035F39"/>
    <w:rsid w:val="000361C0"/>
    <w:rsid w:val="000364AE"/>
    <w:rsid w:val="0003671E"/>
    <w:rsid w:val="000367D0"/>
    <w:rsid w:val="0003689A"/>
    <w:rsid w:val="00036B97"/>
    <w:rsid w:val="00036C3C"/>
    <w:rsid w:val="00036E08"/>
    <w:rsid w:val="00037152"/>
    <w:rsid w:val="00037238"/>
    <w:rsid w:val="000373D5"/>
    <w:rsid w:val="000375B1"/>
    <w:rsid w:val="00037798"/>
    <w:rsid w:val="0003793F"/>
    <w:rsid w:val="00037985"/>
    <w:rsid w:val="00037A58"/>
    <w:rsid w:val="00037A5C"/>
    <w:rsid w:val="00037B04"/>
    <w:rsid w:val="00037CF6"/>
    <w:rsid w:val="00037D2A"/>
    <w:rsid w:val="00037EE9"/>
    <w:rsid w:val="00037F1A"/>
    <w:rsid w:val="0004022C"/>
    <w:rsid w:val="00040243"/>
    <w:rsid w:val="00040379"/>
    <w:rsid w:val="00040417"/>
    <w:rsid w:val="0004082A"/>
    <w:rsid w:val="00040AFD"/>
    <w:rsid w:val="00040C31"/>
    <w:rsid w:val="00040E1C"/>
    <w:rsid w:val="00041159"/>
    <w:rsid w:val="00041256"/>
    <w:rsid w:val="00041576"/>
    <w:rsid w:val="0004162C"/>
    <w:rsid w:val="000416DB"/>
    <w:rsid w:val="00041750"/>
    <w:rsid w:val="00041A11"/>
    <w:rsid w:val="00041A17"/>
    <w:rsid w:val="00041C97"/>
    <w:rsid w:val="00042009"/>
    <w:rsid w:val="000424DF"/>
    <w:rsid w:val="000426BE"/>
    <w:rsid w:val="00042885"/>
    <w:rsid w:val="00042C69"/>
    <w:rsid w:val="00042CF5"/>
    <w:rsid w:val="00042DCC"/>
    <w:rsid w:val="00042E0A"/>
    <w:rsid w:val="00042F0D"/>
    <w:rsid w:val="00043211"/>
    <w:rsid w:val="00043265"/>
    <w:rsid w:val="000433E6"/>
    <w:rsid w:val="00043505"/>
    <w:rsid w:val="00043A51"/>
    <w:rsid w:val="00043ADD"/>
    <w:rsid w:val="00043BD2"/>
    <w:rsid w:val="00043D47"/>
    <w:rsid w:val="00043E1A"/>
    <w:rsid w:val="000441EA"/>
    <w:rsid w:val="00044395"/>
    <w:rsid w:val="000446F7"/>
    <w:rsid w:val="000447C3"/>
    <w:rsid w:val="00044811"/>
    <w:rsid w:val="00044857"/>
    <w:rsid w:val="000448DE"/>
    <w:rsid w:val="000449D7"/>
    <w:rsid w:val="00044C6A"/>
    <w:rsid w:val="00044D3E"/>
    <w:rsid w:val="00045089"/>
    <w:rsid w:val="000450A2"/>
    <w:rsid w:val="00045C74"/>
    <w:rsid w:val="00045CE8"/>
    <w:rsid w:val="00045E0E"/>
    <w:rsid w:val="00045EE1"/>
    <w:rsid w:val="00045F1F"/>
    <w:rsid w:val="00046090"/>
    <w:rsid w:val="000460C8"/>
    <w:rsid w:val="000464D3"/>
    <w:rsid w:val="0004661E"/>
    <w:rsid w:val="00046698"/>
    <w:rsid w:val="000466B9"/>
    <w:rsid w:val="00046799"/>
    <w:rsid w:val="00046826"/>
    <w:rsid w:val="00046A15"/>
    <w:rsid w:val="00046C58"/>
    <w:rsid w:val="00047073"/>
    <w:rsid w:val="00047181"/>
    <w:rsid w:val="000473D6"/>
    <w:rsid w:val="000474B6"/>
    <w:rsid w:val="0004778F"/>
    <w:rsid w:val="000479BE"/>
    <w:rsid w:val="00047A12"/>
    <w:rsid w:val="00047B94"/>
    <w:rsid w:val="00047D25"/>
    <w:rsid w:val="00047E2B"/>
    <w:rsid w:val="00047FE1"/>
    <w:rsid w:val="000500C0"/>
    <w:rsid w:val="00050275"/>
    <w:rsid w:val="0005037F"/>
    <w:rsid w:val="00050753"/>
    <w:rsid w:val="000508F2"/>
    <w:rsid w:val="00050941"/>
    <w:rsid w:val="00050AFE"/>
    <w:rsid w:val="00050F81"/>
    <w:rsid w:val="000510E3"/>
    <w:rsid w:val="00051198"/>
    <w:rsid w:val="0005122A"/>
    <w:rsid w:val="00051235"/>
    <w:rsid w:val="0005137F"/>
    <w:rsid w:val="0005146F"/>
    <w:rsid w:val="000514D3"/>
    <w:rsid w:val="00051547"/>
    <w:rsid w:val="0005154F"/>
    <w:rsid w:val="000516C5"/>
    <w:rsid w:val="00051871"/>
    <w:rsid w:val="000518B4"/>
    <w:rsid w:val="000519C3"/>
    <w:rsid w:val="00051A2B"/>
    <w:rsid w:val="00051A65"/>
    <w:rsid w:val="00051DED"/>
    <w:rsid w:val="00052083"/>
    <w:rsid w:val="00052142"/>
    <w:rsid w:val="0005222D"/>
    <w:rsid w:val="0005237C"/>
    <w:rsid w:val="00052394"/>
    <w:rsid w:val="00052893"/>
    <w:rsid w:val="000529B4"/>
    <w:rsid w:val="00052C22"/>
    <w:rsid w:val="00052EE8"/>
    <w:rsid w:val="00052F44"/>
    <w:rsid w:val="00052FBE"/>
    <w:rsid w:val="00052FF2"/>
    <w:rsid w:val="00053163"/>
    <w:rsid w:val="0005320C"/>
    <w:rsid w:val="0005328B"/>
    <w:rsid w:val="000532F5"/>
    <w:rsid w:val="00053357"/>
    <w:rsid w:val="0005396A"/>
    <w:rsid w:val="00053CA0"/>
    <w:rsid w:val="00053F10"/>
    <w:rsid w:val="00053F6A"/>
    <w:rsid w:val="000541EF"/>
    <w:rsid w:val="00054293"/>
    <w:rsid w:val="000542A8"/>
    <w:rsid w:val="000543A9"/>
    <w:rsid w:val="0005484B"/>
    <w:rsid w:val="00054D5B"/>
    <w:rsid w:val="00054FEE"/>
    <w:rsid w:val="000550BF"/>
    <w:rsid w:val="00055178"/>
    <w:rsid w:val="00055234"/>
    <w:rsid w:val="00055388"/>
    <w:rsid w:val="00055431"/>
    <w:rsid w:val="00055557"/>
    <w:rsid w:val="00055574"/>
    <w:rsid w:val="00055575"/>
    <w:rsid w:val="00055633"/>
    <w:rsid w:val="0005575D"/>
    <w:rsid w:val="00055960"/>
    <w:rsid w:val="00055B2E"/>
    <w:rsid w:val="00055B4B"/>
    <w:rsid w:val="00055D63"/>
    <w:rsid w:val="0005623E"/>
    <w:rsid w:val="00056288"/>
    <w:rsid w:val="0005634B"/>
    <w:rsid w:val="00056640"/>
    <w:rsid w:val="00056741"/>
    <w:rsid w:val="000568F0"/>
    <w:rsid w:val="00056906"/>
    <w:rsid w:val="00056DE4"/>
    <w:rsid w:val="00057483"/>
    <w:rsid w:val="000574DA"/>
    <w:rsid w:val="00057991"/>
    <w:rsid w:val="00057C6E"/>
    <w:rsid w:val="00057F65"/>
    <w:rsid w:val="0006029F"/>
    <w:rsid w:val="000602D8"/>
    <w:rsid w:val="00060457"/>
    <w:rsid w:val="00060649"/>
    <w:rsid w:val="00060908"/>
    <w:rsid w:val="00060A63"/>
    <w:rsid w:val="00060C8E"/>
    <w:rsid w:val="00061112"/>
    <w:rsid w:val="0006118E"/>
    <w:rsid w:val="00061324"/>
    <w:rsid w:val="0006151E"/>
    <w:rsid w:val="0006164F"/>
    <w:rsid w:val="0006180F"/>
    <w:rsid w:val="00061A76"/>
    <w:rsid w:val="00061A83"/>
    <w:rsid w:val="00061AAE"/>
    <w:rsid w:val="00061BFA"/>
    <w:rsid w:val="00061DD8"/>
    <w:rsid w:val="00061E51"/>
    <w:rsid w:val="00061E82"/>
    <w:rsid w:val="00062019"/>
    <w:rsid w:val="0006228F"/>
    <w:rsid w:val="000622B0"/>
    <w:rsid w:val="0006230A"/>
    <w:rsid w:val="00062534"/>
    <w:rsid w:val="00062610"/>
    <w:rsid w:val="0006264E"/>
    <w:rsid w:val="00062751"/>
    <w:rsid w:val="0006277A"/>
    <w:rsid w:val="000627A4"/>
    <w:rsid w:val="00062860"/>
    <w:rsid w:val="00062B06"/>
    <w:rsid w:val="00062D01"/>
    <w:rsid w:val="00062F81"/>
    <w:rsid w:val="00063022"/>
    <w:rsid w:val="0006323C"/>
    <w:rsid w:val="000632CE"/>
    <w:rsid w:val="00063399"/>
    <w:rsid w:val="0006354B"/>
    <w:rsid w:val="000635EE"/>
    <w:rsid w:val="000636DD"/>
    <w:rsid w:val="000638D8"/>
    <w:rsid w:val="00063DB0"/>
    <w:rsid w:val="00063E7C"/>
    <w:rsid w:val="00063F61"/>
    <w:rsid w:val="00063FDE"/>
    <w:rsid w:val="000640A0"/>
    <w:rsid w:val="000642F8"/>
    <w:rsid w:val="000643E0"/>
    <w:rsid w:val="000644DF"/>
    <w:rsid w:val="000645BD"/>
    <w:rsid w:val="000646A7"/>
    <w:rsid w:val="00064955"/>
    <w:rsid w:val="00064BEC"/>
    <w:rsid w:val="00064CE9"/>
    <w:rsid w:val="00064F71"/>
    <w:rsid w:val="00065180"/>
    <w:rsid w:val="0006543E"/>
    <w:rsid w:val="00065574"/>
    <w:rsid w:val="000656E1"/>
    <w:rsid w:val="00065ADE"/>
    <w:rsid w:val="00065C80"/>
    <w:rsid w:val="00065E11"/>
    <w:rsid w:val="0006619F"/>
    <w:rsid w:val="00066C60"/>
    <w:rsid w:val="00066D23"/>
    <w:rsid w:val="00066E0E"/>
    <w:rsid w:val="00066FF4"/>
    <w:rsid w:val="000670FE"/>
    <w:rsid w:val="000672D7"/>
    <w:rsid w:val="00067554"/>
    <w:rsid w:val="000679B7"/>
    <w:rsid w:val="00067B22"/>
    <w:rsid w:val="00067B89"/>
    <w:rsid w:val="00067D22"/>
    <w:rsid w:val="00070119"/>
    <w:rsid w:val="00070149"/>
    <w:rsid w:val="0007019A"/>
    <w:rsid w:val="00070222"/>
    <w:rsid w:val="00070286"/>
    <w:rsid w:val="00070488"/>
    <w:rsid w:val="00070699"/>
    <w:rsid w:val="00070752"/>
    <w:rsid w:val="0007082A"/>
    <w:rsid w:val="00070885"/>
    <w:rsid w:val="00070958"/>
    <w:rsid w:val="00070A2C"/>
    <w:rsid w:val="00070C4D"/>
    <w:rsid w:val="00070F6E"/>
    <w:rsid w:val="000712AB"/>
    <w:rsid w:val="000713DE"/>
    <w:rsid w:val="0007148F"/>
    <w:rsid w:val="000714DE"/>
    <w:rsid w:val="0007158C"/>
    <w:rsid w:val="00071670"/>
    <w:rsid w:val="000717CF"/>
    <w:rsid w:val="00071894"/>
    <w:rsid w:val="000719C0"/>
    <w:rsid w:val="00071BC4"/>
    <w:rsid w:val="00071D16"/>
    <w:rsid w:val="00071D38"/>
    <w:rsid w:val="00071DEC"/>
    <w:rsid w:val="0007200A"/>
    <w:rsid w:val="0007220B"/>
    <w:rsid w:val="000722E1"/>
    <w:rsid w:val="0007237E"/>
    <w:rsid w:val="0007277C"/>
    <w:rsid w:val="000727E3"/>
    <w:rsid w:val="00072F88"/>
    <w:rsid w:val="00073040"/>
    <w:rsid w:val="000730B7"/>
    <w:rsid w:val="000730CF"/>
    <w:rsid w:val="00073109"/>
    <w:rsid w:val="0007310C"/>
    <w:rsid w:val="000732D1"/>
    <w:rsid w:val="0007334C"/>
    <w:rsid w:val="000733F6"/>
    <w:rsid w:val="0007369C"/>
    <w:rsid w:val="00073733"/>
    <w:rsid w:val="00073A4A"/>
    <w:rsid w:val="00073CAE"/>
    <w:rsid w:val="00073F96"/>
    <w:rsid w:val="00074230"/>
    <w:rsid w:val="000742DB"/>
    <w:rsid w:val="000742E8"/>
    <w:rsid w:val="00074401"/>
    <w:rsid w:val="000744FA"/>
    <w:rsid w:val="000747AD"/>
    <w:rsid w:val="000748CA"/>
    <w:rsid w:val="000749EB"/>
    <w:rsid w:val="000749ED"/>
    <w:rsid w:val="00074BDB"/>
    <w:rsid w:val="00074E26"/>
    <w:rsid w:val="0007508E"/>
    <w:rsid w:val="0007509B"/>
    <w:rsid w:val="000751B4"/>
    <w:rsid w:val="000754D3"/>
    <w:rsid w:val="0007557D"/>
    <w:rsid w:val="000756F2"/>
    <w:rsid w:val="00075961"/>
    <w:rsid w:val="000759B4"/>
    <w:rsid w:val="00075BC7"/>
    <w:rsid w:val="00075CE3"/>
    <w:rsid w:val="00076225"/>
    <w:rsid w:val="000763BB"/>
    <w:rsid w:val="0007679B"/>
    <w:rsid w:val="00076A91"/>
    <w:rsid w:val="0007717B"/>
    <w:rsid w:val="00077520"/>
    <w:rsid w:val="0007765F"/>
    <w:rsid w:val="00077864"/>
    <w:rsid w:val="000778FF"/>
    <w:rsid w:val="00077B28"/>
    <w:rsid w:val="00077D33"/>
    <w:rsid w:val="00080292"/>
    <w:rsid w:val="0008033F"/>
    <w:rsid w:val="00080387"/>
    <w:rsid w:val="000803BC"/>
    <w:rsid w:val="00080505"/>
    <w:rsid w:val="0008077E"/>
    <w:rsid w:val="0008091A"/>
    <w:rsid w:val="00080B23"/>
    <w:rsid w:val="00080D09"/>
    <w:rsid w:val="000810C5"/>
    <w:rsid w:val="00081343"/>
    <w:rsid w:val="0008141B"/>
    <w:rsid w:val="000819BE"/>
    <w:rsid w:val="00081D05"/>
    <w:rsid w:val="00081DFA"/>
    <w:rsid w:val="00081F8E"/>
    <w:rsid w:val="00082209"/>
    <w:rsid w:val="0008226A"/>
    <w:rsid w:val="00082523"/>
    <w:rsid w:val="000826E7"/>
    <w:rsid w:val="000828DC"/>
    <w:rsid w:val="00082E07"/>
    <w:rsid w:val="00082E13"/>
    <w:rsid w:val="00082E18"/>
    <w:rsid w:val="00082F02"/>
    <w:rsid w:val="000831A6"/>
    <w:rsid w:val="0008325F"/>
    <w:rsid w:val="000832C1"/>
    <w:rsid w:val="00083521"/>
    <w:rsid w:val="0008356D"/>
    <w:rsid w:val="000838F4"/>
    <w:rsid w:val="00083A8F"/>
    <w:rsid w:val="00083BF8"/>
    <w:rsid w:val="00083C90"/>
    <w:rsid w:val="00084539"/>
    <w:rsid w:val="000846B6"/>
    <w:rsid w:val="00084AE2"/>
    <w:rsid w:val="00084D2F"/>
    <w:rsid w:val="000851B1"/>
    <w:rsid w:val="0008527F"/>
    <w:rsid w:val="000852A2"/>
    <w:rsid w:val="00085519"/>
    <w:rsid w:val="0008577B"/>
    <w:rsid w:val="00085C8D"/>
    <w:rsid w:val="000860D1"/>
    <w:rsid w:val="000860FD"/>
    <w:rsid w:val="00086190"/>
    <w:rsid w:val="00086238"/>
    <w:rsid w:val="00086304"/>
    <w:rsid w:val="0008635F"/>
    <w:rsid w:val="00086409"/>
    <w:rsid w:val="000864DB"/>
    <w:rsid w:val="000867AD"/>
    <w:rsid w:val="0008696E"/>
    <w:rsid w:val="00086A3F"/>
    <w:rsid w:val="00086B07"/>
    <w:rsid w:val="00087113"/>
    <w:rsid w:val="00087616"/>
    <w:rsid w:val="000876C0"/>
    <w:rsid w:val="000876E9"/>
    <w:rsid w:val="000877F1"/>
    <w:rsid w:val="00087B3B"/>
    <w:rsid w:val="00087BCE"/>
    <w:rsid w:val="00087C9A"/>
    <w:rsid w:val="00087FF3"/>
    <w:rsid w:val="0009000F"/>
    <w:rsid w:val="00090444"/>
    <w:rsid w:val="0009057F"/>
    <w:rsid w:val="000905B0"/>
    <w:rsid w:val="00090767"/>
    <w:rsid w:val="00090A2E"/>
    <w:rsid w:val="00090EB5"/>
    <w:rsid w:val="00090FD5"/>
    <w:rsid w:val="0009110D"/>
    <w:rsid w:val="000913C5"/>
    <w:rsid w:val="00091552"/>
    <w:rsid w:val="0009173D"/>
    <w:rsid w:val="00091750"/>
    <w:rsid w:val="00091840"/>
    <w:rsid w:val="00091AED"/>
    <w:rsid w:val="00091D45"/>
    <w:rsid w:val="00091D4E"/>
    <w:rsid w:val="00091F29"/>
    <w:rsid w:val="00091F3F"/>
    <w:rsid w:val="00092097"/>
    <w:rsid w:val="000925E7"/>
    <w:rsid w:val="00092641"/>
    <w:rsid w:val="00092704"/>
    <w:rsid w:val="0009275A"/>
    <w:rsid w:val="00092889"/>
    <w:rsid w:val="0009296D"/>
    <w:rsid w:val="00092A8F"/>
    <w:rsid w:val="00092B97"/>
    <w:rsid w:val="00092BAE"/>
    <w:rsid w:val="00092C9C"/>
    <w:rsid w:val="00092E52"/>
    <w:rsid w:val="00092EA5"/>
    <w:rsid w:val="00093038"/>
    <w:rsid w:val="000930F7"/>
    <w:rsid w:val="00093258"/>
    <w:rsid w:val="0009349A"/>
    <w:rsid w:val="00093A25"/>
    <w:rsid w:val="00093A69"/>
    <w:rsid w:val="00093D29"/>
    <w:rsid w:val="00093E1D"/>
    <w:rsid w:val="00093E72"/>
    <w:rsid w:val="00094249"/>
    <w:rsid w:val="00094590"/>
    <w:rsid w:val="000945FC"/>
    <w:rsid w:val="000945FD"/>
    <w:rsid w:val="000948D2"/>
    <w:rsid w:val="00094E37"/>
    <w:rsid w:val="00094F75"/>
    <w:rsid w:val="00094F92"/>
    <w:rsid w:val="00094FE7"/>
    <w:rsid w:val="0009528F"/>
    <w:rsid w:val="000955A1"/>
    <w:rsid w:val="000955B2"/>
    <w:rsid w:val="000957CE"/>
    <w:rsid w:val="000958D9"/>
    <w:rsid w:val="00095A12"/>
    <w:rsid w:val="00095A75"/>
    <w:rsid w:val="00095B89"/>
    <w:rsid w:val="00095BB3"/>
    <w:rsid w:val="00095C5A"/>
    <w:rsid w:val="00095D26"/>
    <w:rsid w:val="00095D88"/>
    <w:rsid w:val="00095DB3"/>
    <w:rsid w:val="00095F38"/>
    <w:rsid w:val="00096516"/>
    <w:rsid w:val="0009656E"/>
    <w:rsid w:val="00096591"/>
    <w:rsid w:val="000965CE"/>
    <w:rsid w:val="00096659"/>
    <w:rsid w:val="0009670A"/>
    <w:rsid w:val="00096712"/>
    <w:rsid w:val="00096945"/>
    <w:rsid w:val="00096A36"/>
    <w:rsid w:val="00096A9B"/>
    <w:rsid w:val="00096BEB"/>
    <w:rsid w:val="00096CB5"/>
    <w:rsid w:val="00096E14"/>
    <w:rsid w:val="00096F67"/>
    <w:rsid w:val="000970F5"/>
    <w:rsid w:val="00097139"/>
    <w:rsid w:val="0009727B"/>
    <w:rsid w:val="000973B9"/>
    <w:rsid w:val="000974E5"/>
    <w:rsid w:val="0009756E"/>
    <w:rsid w:val="0009759B"/>
    <w:rsid w:val="00097635"/>
    <w:rsid w:val="00097677"/>
    <w:rsid w:val="0009773F"/>
    <w:rsid w:val="000978B3"/>
    <w:rsid w:val="000978C2"/>
    <w:rsid w:val="00097A3D"/>
    <w:rsid w:val="00097CDD"/>
    <w:rsid w:val="00097D60"/>
    <w:rsid w:val="00097DCF"/>
    <w:rsid w:val="00097F35"/>
    <w:rsid w:val="000A0016"/>
    <w:rsid w:val="000A036D"/>
    <w:rsid w:val="000A0427"/>
    <w:rsid w:val="000A0447"/>
    <w:rsid w:val="000A0902"/>
    <w:rsid w:val="000A0AA1"/>
    <w:rsid w:val="000A0B2A"/>
    <w:rsid w:val="000A0BDF"/>
    <w:rsid w:val="000A0BF8"/>
    <w:rsid w:val="000A0C9F"/>
    <w:rsid w:val="000A0D55"/>
    <w:rsid w:val="000A0EA3"/>
    <w:rsid w:val="000A0EC8"/>
    <w:rsid w:val="000A0F6F"/>
    <w:rsid w:val="000A0FF4"/>
    <w:rsid w:val="000A100B"/>
    <w:rsid w:val="000A1139"/>
    <w:rsid w:val="000A11FA"/>
    <w:rsid w:val="000A14AF"/>
    <w:rsid w:val="000A1597"/>
    <w:rsid w:val="000A1623"/>
    <w:rsid w:val="000A16ED"/>
    <w:rsid w:val="000A1705"/>
    <w:rsid w:val="000A17F6"/>
    <w:rsid w:val="000A1885"/>
    <w:rsid w:val="000A196A"/>
    <w:rsid w:val="000A1BA9"/>
    <w:rsid w:val="000A1C8E"/>
    <w:rsid w:val="000A1EA5"/>
    <w:rsid w:val="000A1F67"/>
    <w:rsid w:val="000A1FCA"/>
    <w:rsid w:val="000A212F"/>
    <w:rsid w:val="000A27C1"/>
    <w:rsid w:val="000A2A9A"/>
    <w:rsid w:val="000A2C1A"/>
    <w:rsid w:val="000A324B"/>
    <w:rsid w:val="000A363B"/>
    <w:rsid w:val="000A3676"/>
    <w:rsid w:val="000A36F9"/>
    <w:rsid w:val="000A3D39"/>
    <w:rsid w:val="000A41DE"/>
    <w:rsid w:val="000A4215"/>
    <w:rsid w:val="000A434E"/>
    <w:rsid w:val="000A43D0"/>
    <w:rsid w:val="000A446E"/>
    <w:rsid w:val="000A4868"/>
    <w:rsid w:val="000A497B"/>
    <w:rsid w:val="000A49D1"/>
    <w:rsid w:val="000A49D7"/>
    <w:rsid w:val="000A4BF9"/>
    <w:rsid w:val="000A4CD1"/>
    <w:rsid w:val="000A4EFE"/>
    <w:rsid w:val="000A4F57"/>
    <w:rsid w:val="000A50CC"/>
    <w:rsid w:val="000A518C"/>
    <w:rsid w:val="000A54FD"/>
    <w:rsid w:val="000A5531"/>
    <w:rsid w:val="000A55EF"/>
    <w:rsid w:val="000A5740"/>
    <w:rsid w:val="000A58A2"/>
    <w:rsid w:val="000A5ADE"/>
    <w:rsid w:val="000A5E15"/>
    <w:rsid w:val="000A62C5"/>
    <w:rsid w:val="000A6631"/>
    <w:rsid w:val="000A66C0"/>
    <w:rsid w:val="000A67A9"/>
    <w:rsid w:val="000A683D"/>
    <w:rsid w:val="000A6C35"/>
    <w:rsid w:val="000A70AF"/>
    <w:rsid w:val="000A7438"/>
    <w:rsid w:val="000A7469"/>
    <w:rsid w:val="000A76B6"/>
    <w:rsid w:val="000A76DF"/>
    <w:rsid w:val="000A7712"/>
    <w:rsid w:val="000A78E8"/>
    <w:rsid w:val="000A79F6"/>
    <w:rsid w:val="000A7D56"/>
    <w:rsid w:val="000B0005"/>
    <w:rsid w:val="000B029B"/>
    <w:rsid w:val="000B0405"/>
    <w:rsid w:val="000B0467"/>
    <w:rsid w:val="000B04AF"/>
    <w:rsid w:val="000B06DD"/>
    <w:rsid w:val="000B0720"/>
    <w:rsid w:val="000B07F4"/>
    <w:rsid w:val="000B0A6D"/>
    <w:rsid w:val="000B0E74"/>
    <w:rsid w:val="000B0FF2"/>
    <w:rsid w:val="000B1028"/>
    <w:rsid w:val="000B1398"/>
    <w:rsid w:val="000B1A08"/>
    <w:rsid w:val="000B1B44"/>
    <w:rsid w:val="000B1BD6"/>
    <w:rsid w:val="000B1D2C"/>
    <w:rsid w:val="000B1EB2"/>
    <w:rsid w:val="000B2008"/>
    <w:rsid w:val="000B2179"/>
    <w:rsid w:val="000B2365"/>
    <w:rsid w:val="000B24E2"/>
    <w:rsid w:val="000B24FD"/>
    <w:rsid w:val="000B26A6"/>
    <w:rsid w:val="000B27A1"/>
    <w:rsid w:val="000B284D"/>
    <w:rsid w:val="000B29BC"/>
    <w:rsid w:val="000B2BB2"/>
    <w:rsid w:val="000B2D7F"/>
    <w:rsid w:val="000B33DF"/>
    <w:rsid w:val="000B35F2"/>
    <w:rsid w:val="000B367F"/>
    <w:rsid w:val="000B3753"/>
    <w:rsid w:val="000B37C0"/>
    <w:rsid w:val="000B3902"/>
    <w:rsid w:val="000B3C14"/>
    <w:rsid w:val="000B3E3C"/>
    <w:rsid w:val="000B4120"/>
    <w:rsid w:val="000B43F0"/>
    <w:rsid w:val="000B4934"/>
    <w:rsid w:val="000B4B2D"/>
    <w:rsid w:val="000B4BC1"/>
    <w:rsid w:val="000B4C12"/>
    <w:rsid w:val="000B4C79"/>
    <w:rsid w:val="000B4DF2"/>
    <w:rsid w:val="000B4FA0"/>
    <w:rsid w:val="000B5127"/>
    <w:rsid w:val="000B517D"/>
    <w:rsid w:val="000B5250"/>
    <w:rsid w:val="000B5399"/>
    <w:rsid w:val="000B5A82"/>
    <w:rsid w:val="000B5EA2"/>
    <w:rsid w:val="000B641A"/>
    <w:rsid w:val="000B6467"/>
    <w:rsid w:val="000B6522"/>
    <w:rsid w:val="000B6674"/>
    <w:rsid w:val="000B6708"/>
    <w:rsid w:val="000B6787"/>
    <w:rsid w:val="000B695E"/>
    <w:rsid w:val="000B6A1E"/>
    <w:rsid w:val="000B6A75"/>
    <w:rsid w:val="000B6D9B"/>
    <w:rsid w:val="000B6F36"/>
    <w:rsid w:val="000B6F46"/>
    <w:rsid w:val="000B70EA"/>
    <w:rsid w:val="000B7719"/>
    <w:rsid w:val="000B7789"/>
    <w:rsid w:val="000B78AD"/>
    <w:rsid w:val="000B7A60"/>
    <w:rsid w:val="000B7D16"/>
    <w:rsid w:val="000B7F82"/>
    <w:rsid w:val="000C0365"/>
    <w:rsid w:val="000C0484"/>
    <w:rsid w:val="000C0522"/>
    <w:rsid w:val="000C064E"/>
    <w:rsid w:val="000C0758"/>
    <w:rsid w:val="000C0946"/>
    <w:rsid w:val="000C09C4"/>
    <w:rsid w:val="000C0E11"/>
    <w:rsid w:val="000C1082"/>
    <w:rsid w:val="000C1205"/>
    <w:rsid w:val="000C16E0"/>
    <w:rsid w:val="000C17BD"/>
    <w:rsid w:val="000C1822"/>
    <w:rsid w:val="000C1A0D"/>
    <w:rsid w:val="000C1B87"/>
    <w:rsid w:val="000C1CC4"/>
    <w:rsid w:val="000C1E1C"/>
    <w:rsid w:val="000C2123"/>
    <w:rsid w:val="000C217C"/>
    <w:rsid w:val="000C231D"/>
    <w:rsid w:val="000C24BA"/>
    <w:rsid w:val="000C266F"/>
    <w:rsid w:val="000C2869"/>
    <w:rsid w:val="000C2957"/>
    <w:rsid w:val="000C2C79"/>
    <w:rsid w:val="000C300F"/>
    <w:rsid w:val="000C314F"/>
    <w:rsid w:val="000C3200"/>
    <w:rsid w:val="000C3258"/>
    <w:rsid w:val="000C3500"/>
    <w:rsid w:val="000C3601"/>
    <w:rsid w:val="000C36B5"/>
    <w:rsid w:val="000C379B"/>
    <w:rsid w:val="000C3BB9"/>
    <w:rsid w:val="000C3CED"/>
    <w:rsid w:val="000C433A"/>
    <w:rsid w:val="000C47AC"/>
    <w:rsid w:val="000C4E74"/>
    <w:rsid w:val="000C4F26"/>
    <w:rsid w:val="000C548C"/>
    <w:rsid w:val="000C5587"/>
    <w:rsid w:val="000C55D7"/>
    <w:rsid w:val="000C5677"/>
    <w:rsid w:val="000C5912"/>
    <w:rsid w:val="000C597C"/>
    <w:rsid w:val="000C59DB"/>
    <w:rsid w:val="000C5A3F"/>
    <w:rsid w:val="000C5B3F"/>
    <w:rsid w:val="000C5B66"/>
    <w:rsid w:val="000C5BEA"/>
    <w:rsid w:val="000C5C2F"/>
    <w:rsid w:val="000C5DC5"/>
    <w:rsid w:val="000C5DC6"/>
    <w:rsid w:val="000C61FB"/>
    <w:rsid w:val="000C6222"/>
    <w:rsid w:val="000C6258"/>
    <w:rsid w:val="000C63D4"/>
    <w:rsid w:val="000C66D7"/>
    <w:rsid w:val="000C67F7"/>
    <w:rsid w:val="000C6964"/>
    <w:rsid w:val="000C6A32"/>
    <w:rsid w:val="000C6B1E"/>
    <w:rsid w:val="000C6CF1"/>
    <w:rsid w:val="000C6D34"/>
    <w:rsid w:val="000C6DE7"/>
    <w:rsid w:val="000C6FC9"/>
    <w:rsid w:val="000C700E"/>
    <w:rsid w:val="000C7086"/>
    <w:rsid w:val="000C70B2"/>
    <w:rsid w:val="000C71ED"/>
    <w:rsid w:val="000C74A7"/>
    <w:rsid w:val="000C74B9"/>
    <w:rsid w:val="000C7538"/>
    <w:rsid w:val="000C7598"/>
    <w:rsid w:val="000C768E"/>
    <w:rsid w:val="000C778E"/>
    <w:rsid w:val="000C78FE"/>
    <w:rsid w:val="000C7A60"/>
    <w:rsid w:val="000C7E2D"/>
    <w:rsid w:val="000C7F19"/>
    <w:rsid w:val="000D0260"/>
    <w:rsid w:val="000D031A"/>
    <w:rsid w:val="000D0684"/>
    <w:rsid w:val="000D07B0"/>
    <w:rsid w:val="000D0C5C"/>
    <w:rsid w:val="000D0E78"/>
    <w:rsid w:val="000D0F4C"/>
    <w:rsid w:val="000D1189"/>
    <w:rsid w:val="000D1431"/>
    <w:rsid w:val="000D1637"/>
    <w:rsid w:val="000D16F3"/>
    <w:rsid w:val="000D186B"/>
    <w:rsid w:val="000D1AB9"/>
    <w:rsid w:val="000D1CCB"/>
    <w:rsid w:val="000D1DF5"/>
    <w:rsid w:val="000D1EF4"/>
    <w:rsid w:val="000D22AE"/>
    <w:rsid w:val="000D2491"/>
    <w:rsid w:val="000D24E2"/>
    <w:rsid w:val="000D2596"/>
    <w:rsid w:val="000D2818"/>
    <w:rsid w:val="000D2AE6"/>
    <w:rsid w:val="000D2D97"/>
    <w:rsid w:val="000D318F"/>
    <w:rsid w:val="000D33B4"/>
    <w:rsid w:val="000D3725"/>
    <w:rsid w:val="000D3780"/>
    <w:rsid w:val="000D392C"/>
    <w:rsid w:val="000D3B06"/>
    <w:rsid w:val="000D3B38"/>
    <w:rsid w:val="000D3E10"/>
    <w:rsid w:val="000D41FB"/>
    <w:rsid w:val="000D4244"/>
    <w:rsid w:val="000D45A2"/>
    <w:rsid w:val="000D468E"/>
    <w:rsid w:val="000D48BB"/>
    <w:rsid w:val="000D4901"/>
    <w:rsid w:val="000D4A01"/>
    <w:rsid w:val="000D4C49"/>
    <w:rsid w:val="000D4CAD"/>
    <w:rsid w:val="000D4DAF"/>
    <w:rsid w:val="000D4FFD"/>
    <w:rsid w:val="000D535A"/>
    <w:rsid w:val="000D538F"/>
    <w:rsid w:val="000D55FF"/>
    <w:rsid w:val="000D569C"/>
    <w:rsid w:val="000D571B"/>
    <w:rsid w:val="000D586A"/>
    <w:rsid w:val="000D5A24"/>
    <w:rsid w:val="000D5C45"/>
    <w:rsid w:val="000D5C7E"/>
    <w:rsid w:val="000D5FDE"/>
    <w:rsid w:val="000D6135"/>
    <w:rsid w:val="000D6207"/>
    <w:rsid w:val="000D622A"/>
    <w:rsid w:val="000D6279"/>
    <w:rsid w:val="000D6397"/>
    <w:rsid w:val="000D667F"/>
    <w:rsid w:val="000D6779"/>
    <w:rsid w:val="000D6D8E"/>
    <w:rsid w:val="000D7485"/>
    <w:rsid w:val="000D748C"/>
    <w:rsid w:val="000D75F9"/>
    <w:rsid w:val="000D79DC"/>
    <w:rsid w:val="000D7A29"/>
    <w:rsid w:val="000D7AA6"/>
    <w:rsid w:val="000D7B69"/>
    <w:rsid w:val="000D7D2A"/>
    <w:rsid w:val="000D7E58"/>
    <w:rsid w:val="000D7FEE"/>
    <w:rsid w:val="000E0089"/>
    <w:rsid w:val="000E0246"/>
    <w:rsid w:val="000E0451"/>
    <w:rsid w:val="000E0614"/>
    <w:rsid w:val="000E0809"/>
    <w:rsid w:val="000E0861"/>
    <w:rsid w:val="000E0AF7"/>
    <w:rsid w:val="000E0D9D"/>
    <w:rsid w:val="000E0DD0"/>
    <w:rsid w:val="000E0F08"/>
    <w:rsid w:val="000E11F9"/>
    <w:rsid w:val="000E14DD"/>
    <w:rsid w:val="000E1A58"/>
    <w:rsid w:val="000E1ADF"/>
    <w:rsid w:val="000E1C29"/>
    <w:rsid w:val="000E1DDA"/>
    <w:rsid w:val="000E2039"/>
    <w:rsid w:val="000E2087"/>
    <w:rsid w:val="000E21B2"/>
    <w:rsid w:val="000E21DC"/>
    <w:rsid w:val="000E21FC"/>
    <w:rsid w:val="000E22A5"/>
    <w:rsid w:val="000E276B"/>
    <w:rsid w:val="000E2B53"/>
    <w:rsid w:val="000E2B60"/>
    <w:rsid w:val="000E2D2A"/>
    <w:rsid w:val="000E2EC4"/>
    <w:rsid w:val="000E302C"/>
    <w:rsid w:val="000E3122"/>
    <w:rsid w:val="000E3AD4"/>
    <w:rsid w:val="000E3AD6"/>
    <w:rsid w:val="000E3C79"/>
    <w:rsid w:val="000E41EA"/>
    <w:rsid w:val="000E44F2"/>
    <w:rsid w:val="000E49CB"/>
    <w:rsid w:val="000E4BAC"/>
    <w:rsid w:val="000E4F0B"/>
    <w:rsid w:val="000E50DA"/>
    <w:rsid w:val="000E511E"/>
    <w:rsid w:val="000E5367"/>
    <w:rsid w:val="000E53B4"/>
    <w:rsid w:val="000E5484"/>
    <w:rsid w:val="000E5607"/>
    <w:rsid w:val="000E568D"/>
    <w:rsid w:val="000E582F"/>
    <w:rsid w:val="000E584D"/>
    <w:rsid w:val="000E58A4"/>
    <w:rsid w:val="000E58EE"/>
    <w:rsid w:val="000E592B"/>
    <w:rsid w:val="000E5993"/>
    <w:rsid w:val="000E5AA1"/>
    <w:rsid w:val="000E5B38"/>
    <w:rsid w:val="000E5BA4"/>
    <w:rsid w:val="000E5C1B"/>
    <w:rsid w:val="000E5DB5"/>
    <w:rsid w:val="000E5EAE"/>
    <w:rsid w:val="000E5EB1"/>
    <w:rsid w:val="000E61CC"/>
    <w:rsid w:val="000E62EB"/>
    <w:rsid w:val="000E64BF"/>
    <w:rsid w:val="000E652E"/>
    <w:rsid w:val="000E687C"/>
    <w:rsid w:val="000E6A6E"/>
    <w:rsid w:val="000E6CEA"/>
    <w:rsid w:val="000E71AA"/>
    <w:rsid w:val="000E7391"/>
    <w:rsid w:val="000E74E0"/>
    <w:rsid w:val="000E7583"/>
    <w:rsid w:val="000E777A"/>
    <w:rsid w:val="000E7980"/>
    <w:rsid w:val="000E79EE"/>
    <w:rsid w:val="000E7E13"/>
    <w:rsid w:val="000E7EE4"/>
    <w:rsid w:val="000F0369"/>
    <w:rsid w:val="000F053E"/>
    <w:rsid w:val="000F064D"/>
    <w:rsid w:val="000F082E"/>
    <w:rsid w:val="000F087B"/>
    <w:rsid w:val="000F089B"/>
    <w:rsid w:val="000F094F"/>
    <w:rsid w:val="000F0A0A"/>
    <w:rsid w:val="000F0FAC"/>
    <w:rsid w:val="000F1175"/>
    <w:rsid w:val="000F1220"/>
    <w:rsid w:val="000F14E6"/>
    <w:rsid w:val="000F14F3"/>
    <w:rsid w:val="000F1511"/>
    <w:rsid w:val="000F1555"/>
    <w:rsid w:val="000F15EF"/>
    <w:rsid w:val="000F1718"/>
    <w:rsid w:val="000F171A"/>
    <w:rsid w:val="000F17F0"/>
    <w:rsid w:val="000F18AC"/>
    <w:rsid w:val="000F1A01"/>
    <w:rsid w:val="000F1A87"/>
    <w:rsid w:val="000F1BFB"/>
    <w:rsid w:val="000F1F5C"/>
    <w:rsid w:val="000F232A"/>
    <w:rsid w:val="000F2804"/>
    <w:rsid w:val="000F29C8"/>
    <w:rsid w:val="000F2A0D"/>
    <w:rsid w:val="000F3114"/>
    <w:rsid w:val="000F31D4"/>
    <w:rsid w:val="000F33A5"/>
    <w:rsid w:val="000F33B6"/>
    <w:rsid w:val="000F356A"/>
    <w:rsid w:val="000F3899"/>
    <w:rsid w:val="000F3A83"/>
    <w:rsid w:val="000F3B0D"/>
    <w:rsid w:val="000F3DA6"/>
    <w:rsid w:val="000F3E2F"/>
    <w:rsid w:val="000F3E52"/>
    <w:rsid w:val="000F3EAA"/>
    <w:rsid w:val="000F3EC3"/>
    <w:rsid w:val="000F414E"/>
    <w:rsid w:val="000F41A7"/>
    <w:rsid w:val="000F4234"/>
    <w:rsid w:val="000F453E"/>
    <w:rsid w:val="000F4556"/>
    <w:rsid w:val="000F4630"/>
    <w:rsid w:val="000F4701"/>
    <w:rsid w:val="000F480A"/>
    <w:rsid w:val="000F4A8D"/>
    <w:rsid w:val="000F4C78"/>
    <w:rsid w:val="000F502B"/>
    <w:rsid w:val="000F5098"/>
    <w:rsid w:val="000F50BE"/>
    <w:rsid w:val="000F50CD"/>
    <w:rsid w:val="000F5198"/>
    <w:rsid w:val="000F52B1"/>
    <w:rsid w:val="000F52CD"/>
    <w:rsid w:val="000F54FB"/>
    <w:rsid w:val="000F54FD"/>
    <w:rsid w:val="000F5555"/>
    <w:rsid w:val="000F57A9"/>
    <w:rsid w:val="000F585C"/>
    <w:rsid w:val="000F587B"/>
    <w:rsid w:val="000F59CF"/>
    <w:rsid w:val="000F5CCD"/>
    <w:rsid w:val="000F604F"/>
    <w:rsid w:val="000F60D4"/>
    <w:rsid w:val="000F6235"/>
    <w:rsid w:val="000F6C1A"/>
    <w:rsid w:val="000F6CDC"/>
    <w:rsid w:val="000F6DA2"/>
    <w:rsid w:val="000F6EB4"/>
    <w:rsid w:val="000F6EF0"/>
    <w:rsid w:val="000F7004"/>
    <w:rsid w:val="000F7158"/>
    <w:rsid w:val="000F7294"/>
    <w:rsid w:val="000F7370"/>
    <w:rsid w:val="000F7578"/>
    <w:rsid w:val="000F7699"/>
    <w:rsid w:val="000F77E0"/>
    <w:rsid w:val="000F78BA"/>
    <w:rsid w:val="000F79E2"/>
    <w:rsid w:val="000F7CD0"/>
    <w:rsid w:val="00100166"/>
    <w:rsid w:val="0010089F"/>
    <w:rsid w:val="00100C2F"/>
    <w:rsid w:val="00100CF4"/>
    <w:rsid w:val="00100EAD"/>
    <w:rsid w:val="00100FDA"/>
    <w:rsid w:val="00100FFF"/>
    <w:rsid w:val="00101044"/>
    <w:rsid w:val="00101047"/>
    <w:rsid w:val="00101218"/>
    <w:rsid w:val="00101333"/>
    <w:rsid w:val="00101555"/>
    <w:rsid w:val="00101853"/>
    <w:rsid w:val="001018C3"/>
    <w:rsid w:val="001018F9"/>
    <w:rsid w:val="00101A52"/>
    <w:rsid w:val="00101B3F"/>
    <w:rsid w:val="00102097"/>
    <w:rsid w:val="0010216A"/>
    <w:rsid w:val="0010228F"/>
    <w:rsid w:val="00102380"/>
    <w:rsid w:val="001027CD"/>
    <w:rsid w:val="0010289A"/>
    <w:rsid w:val="00102AB3"/>
    <w:rsid w:val="00102B57"/>
    <w:rsid w:val="00102BF5"/>
    <w:rsid w:val="00102CDC"/>
    <w:rsid w:val="00103202"/>
    <w:rsid w:val="00103503"/>
    <w:rsid w:val="001035B6"/>
    <w:rsid w:val="001036A7"/>
    <w:rsid w:val="00103891"/>
    <w:rsid w:val="00103B24"/>
    <w:rsid w:val="00103B43"/>
    <w:rsid w:val="00103DB2"/>
    <w:rsid w:val="00103E48"/>
    <w:rsid w:val="00103E70"/>
    <w:rsid w:val="00103EEB"/>
    <w:rsid w:val="00104489"/>
    <w:rsid w:val="00104539"/>
    <w:rsid w:val="001045D0"/>
    <w:rsid w:val="001045E1"/>
    <w:rsid w:val="00104907"/>
    <w:rsid w:val="0010492D"/>
    <w:rsid w:val="001049A3"/>
    <w:rsid w:val="00104B80"/>
    <w:rsid w:val="00104EFD"/>
    <w:rsid w:val="00104F88"/>
    <w:rsid w:val="00105360"/>
    <w:rsid w:val="00105832"/>
    <w:rsid w:val="001059DD"/>
    <w:rsid w:val="00105C3D"/>
    <w:rsid w:val="00105C3F"/>
    <w:rsid w:val="00105C5D"/>
    <w:rsid w:val="00105CB6"/>
    <w:rsid w:val="00105E3E"/>
    <w:rsid w:val="00106068"/>
    <w:rsid w:val="0010618F"/>
    <w:rsid w:val="00106219"/>
    <w:rsid w:val="00106691"/>
    <w:rsid w:val="001066C3"/>
    <w:rsid w:val="001067A3"/>
    <w:rsid w:val="00106B29"/>
    <w:rsid w:val="00106BB0"/>
    <w:rsid w:val="00106BD5"/>
    <w:rsid w:val="00106D06"/>
    <w:rsid w:val="00106E6E"/>
    <w:rsid w:val="001070D3"/>
    <w:rsid w:val="00107247"/>
    <w:rsid w:val="0010727F"/>
    <w:rsid w:val="0010735B"/>
    <w:rsid w:val="001075E5"/>
    <w:rsid w:val="001077C4"/>
    <w:rsid w:val="00107886"/>
    <w:rsid w:val="00107A4F"/>
    <w:rsid w:val="00107E83"/>
    <w:rsid w:val="00107EF7"/>
    <w:rsid w:val="00107F06"/>
    <w:rsid w:val="0011026A"/>
    <w:rsid w:val="001102E3"/>
    <w:rsid w:val="001104AC"/>
    <w:rsid w:val="0011053B"/>
    <w:rsid w:val="00110544"/>
    <w:rsid w:val="00110571"/>
    <w:rsid w:val="001106F5"/>
    <w:rsid w:val="00110762"/>
    <w:rsid w:val="00110A59"/>
    <w:rsid w:val="00110CE0"/>
    <w:rsid w:val="001112C3"/>
    <w:rsid w:val="001113A2"/>
    <w:rsid w:val="00111697"/>
    <w:rsid w:val="00111790"/>
    <w:rsid w:val="001118BA"/>
    <w:rsid w:val="00111BE3"/>
    <w:rsid w:val="00111C60"/>
    <w:rsid w:val="00111D15"/>
    <w:rsid w:val="00111ECD"/>
    <w:rsid w:val="00112159"/>
    <w:rsid w:val="00112358"/>
    <w:rsid w:val="00112819"/>
    <w:rsid w:val="001128A7"/>
    <w:rsid w:val="001129F2"/>
    <w:rsid w:val="00112B31"/>
    <w:rsid w:val="00113117"/>
    <w:rsid w:val="00113628"/>
    <w:rsid w:val="00113901"/>
    <w:rsid w:val="001139DE"/>
    <w:rsid w:val="00113AEC"/>
    <w:rsid w:val="00113C7C"/>
    <w:rsid w:val="00113D54"/>
    <w:rsid w:val="00113E1F"/>
    <w:rsid w:val="00113E8F"/>
    <w:rsid w:val="00114244"/>
    <w:rsid w:val="0011424B"/>
    <w:rsid w:val="00114305"/>
    <w:rsid w:val="0011432E"/>
    <w:rsid w:val="001143CD"/>
    <w:rsid w:val="0011465A"/>
    <w:rsid w:val="00114712"/>
    <w:rsid w:val="001149A6"/>
    <w:rsid w:val="00114B7D"/>
    <w:rsid w:val="00114CA4"/>
    <w:rsid w:val="00114D9F"/>
    <w:rsid w:val="00114EBF"/>
    <w:rsid w:val="00115135"/>
    <w:rsid w:val="001153E5"/>
    <w:rsid w:val="0011562A"/>
    <w:rsid w:val="0011571E"/>
    <w:rsid w:val="0011586F"/>
    <w:rsid w:val="00115BA6"/>
    <w:rsid w:val="0011603C"/>
    <w:rsid w:val="001160E2"/>
    <w:rsid w:val="0011617E"/>
    <w:rsid w:val="00116495"/>
    <w:rsid w:val="0011654B"/>
    <w:rsid w:val="001166F7"/>
    <w:rsid w:val="00116BEF"/>
    <w:rsid w:val="00116FEE"/>
    <w:rsid w:val="00117218"/>
    <w:rsid w:val="001174EC"/>
    <w:rsid w:val="001174F5"/>
    <w:rsid w:val="00117582"/>
    <w:rsid w:val="00117760"/>
    <w:rsid w:val="00117846"/>
    <w:rsid w:val="00117903"/>
    <w:rsid w:val="00117A4E"/>
    <w:rsid w:val="00117B78"/>
    <w:rsid w:val="00117B97"/>
    <w:rsid w:val="00117F1E"/>
    <w:rsid w:val="00117F74"/>
    <w:rsid w:val="00117FB0"/>
    <w:rsid w:val="0012002A"/>
    <w:rsid w:val="0012016B"/>
    <w:rsid w:val="001202CE"/>
    <w:rsid w:val="001202E8"/>
    <w:rsid w:val="00120302"/>
    <w:rsid w:val="001203FF"/>
    <w:rsid w:val="0012079A"/>
    <w:rsid w:val="00120C73"/>
    <w:rsid w:val="00121026"/>
    <w:rsid w:val="00121097"/>
    <w:rsid w:val="001210B1"/>
    <w:rsid w:val="00121317"/>
    <w:rsid w:val="001213CF"/>
    <w:rsid w:val="001216CD"/>
    <w:rsid w:val="00121AB6"/>
    <w:rsid w:val="00121AF3"/>
    <w:rsid w:val="00121B5D"/>
    <w:rsid w:val="00121C86"/>
    <w:rsid w:val="00121CC3"/>
    <w:rsid w:val="00121F00"/>
    <w:rsid w:val="001220BD"/>
    <w:rsid w:val="0012245A"/>
    <w:rsid w:val="00122529"/>
    <w:rsid w:val="00122753"/>
    <w:rsid w:val="0012283B"/>
    <w:rsid w:val="00122DA1"/>
    <w:rsid w:val="00122DCB"/>
    <w:rsid w:val="00123008"/>
    <w:rsid w:val="0012309C"/>
    <w:rsid w:val="0012339B"/>
    <w:rsid w:val="00123513"/>
    <w:rsid w:val="0012384D"/>
    <w:rsid w:val="00123AE3"/>
    <w:rsid w:val="00123B00"/>
    <w:rsid w:val="00123D77"/>
    <w:rsid w:val="0012409B"/>
    <w:rsid w:val="001245F1"/>
    <w:rsid w:val="00124623"/>
    <w:rsid w:val="00124704"/>
    <w:rsid w:val="00124ADC"/>
    <w:rsid w:val="00124BFA"/>
    <w:rsid w:val="00125125"/>
    <w:rsid w:val="001252FE"/>
    <w:rsid w:val="00125792"/>
    <w:rsid w:val="001259D0"/>
    <w:rsid w:val="001259DC"/>
    <w:rsid w:val="00125A0F"/>
    <w:rsid w:val="00125B4C"/>
    <w:rsid w:val="00125D04"/>
    <w:rsid w:val="0012626A"/>
    <w:rsid w:val="001264E8"/>
    <w:rsid w:val="0012654E"/>
    <w:rsid w:val="0012668E"/>
    <w:rsid w:val="0012669A"/>
    <w:rsid w:val="001266AB"/>
    <w:rsid w:val="001267E0"/>
    <w:rsid w:val="001269AF"/>
    <w:rsid w:val="00126A32"/>
    <w:rsid w:val="00126C10"/>
    <w:rsid w:val="00126C9F"/>
    <w:rsid w:val="00126E82"/>
    <w:rsid w:val="001270E5"/>
    <w:rsid w:val="00127299"/>
    <w:rsid w:val="001272FC"/>
    <w:rsid w:val="00127366"/>
    <w:rsid w:val="00127385"/>
    <w:rsid w:val="00127440"/>
    <w:rsid w:val="001275B6"/>
    <w:rsid w:val="00127776"/>
    <w:rsid w:val="001278CC"/>
    <w:rsid w:val="00127A9B"/>
    <w:rsid w:val="00127AE1"/>
    <w:rsid w:val="00127ECE"/>
    <w:rsid w:val="00130144"/>
    <w:rsid w:val="00130402"/>
    <w:rsid w:val="00130431"/>
    <w:rsid w:val="00130433"/>
    <w:rsid w:val="00130442"/>
    <w:rsid w:val="001308EE"/>
    <w:rsid w:val="00130B28"/>
    <w:rsid w:val="00130DB9"/>
    <w:rsid w:val="00130DBC"/>
    <w:rsid w:val="00130F55"/>
    <w:rsid w:val="00130FB4"/>
    <w:rsid w:val="00131136"/>
    <w:rsid w:val="001314C0"/>
    <w:rsid w:val="00131664"/>
    <w:rsid w:val="001316A8"/>
    <w:rsid w:val="001317A3"/>
    <w:rsid w:val="00131C3F"/>
    <w:rsid w:val="00131C6B"/>
    <w:rsid w:val="00131FFA"/>
    <w:rsid w:val="00132175"/>
    <w:rsid w:val="00132190"/>
    <w:rsid w:val="001322AC"/>
    <w:rsid w:val="001323C7"/>
    <w:rsid w:val="00132781"/>
    <w:rsid w:val="00132D2E"/>
    <w:rsid w:val="00132FD9"/>
    <w:rsid w:val="00133375"/>
    <w:rsid w:val="0013343D"/>
    <w:rsid w:val="00133519"/>
    <w:rsid w:val="001337A9"/>
    <w:rsid w:val="001339B3"/>
    <w:rsid w:val="00133AA1"/>
    <w:rsid w:val="00133ABB"/>
    <w:rsid w:val="00133CC0"/>
    <w:rsid w:val="00133DBD"/>
    <w:rsid w:val="00133F1E"/>
    <w:rsid w:val="00134035"/>
    <w:rsid w:val="00134117"/>
    <w:rsid w:val="001341DF"/>
    <w:rsid w:val="0013426F"/>
    <w:rsid w:val="00134331"/>
    <w:rsid w:val="001344B9"/>
    <w:rsid w:val="001349EE"/>
    <w:rsid w:val="00134A1D"/>
    <w:rsid w:val="00134C48"/>
    <w:rsid w:val="00134FB2"/>
    <w:rsid w:val="0013512B"/>
    <w:rsid w:val="0013526B"/>
    <w:rsid w:val="001352C8"/>
    <w:rsid w:val="0013539F"/>
    <w:rsid w:val="001356D1"/>
    <w:rsid w:val="001356F3"/>
    <w:rsid w:val="001357DA"/>
    <w:rsid w:val="0013590B"/>
    <w:rsid w:val="00135BD3"/>
    <w:rsid w:val="00135CDF"/>
    <w:rsid w:val="00135FDD"/>
    <w:rsid w:val="001362CE"/>
    <w:rsid w:val="001362E6"/>
    <w:rsid w:val="00136686"/>
    <w:rsid w:val="00136743"/>
    <w:rsid w:val="001367FF"/>
    <w:rsid w:val="00136D39"/>
    <w:rsid w:val="00136DEF"/>
    <w:rsid w:val="00136F1C"/>
    <w:rsid w:val="00136F7B"/>
    <w:rsid w:val="00137143"/>
    <w:rsid w:val="0013714B"/>
    <w:rsid w:val="001371CD"/>
    <w:rsid w:val="001372E4"/>
    <w:rsid w:val="00137345"/>
    <w:rsid w:val="00137465"/>
    <w:rsid w:val="001376DE"/>
    <w:rsid w:val="00137742"/>
    <w:rsid w:val="00137780"/>
    <w:rsid w:val="00137A2E"/>
    <w:rsid w:val="00137A90"/>
    <w:rsid w:val="00137CFC"/>
    <w:rsid w:val="00137FC4"/>
    <w:rsid w:val="001400ED"/>
    <w:rsid w:val="001400FA"/>
    <w:rsid w:val="001401A1"/>
    <w:rsid w:val="001401C2"/>
    <w:rsid w:val="0014048A"/>
    <w:rsid w:val="00140707"/>
    <w:rsid w:val="00140767"/>
    <w:rsid w:val="00140C1E"/>
    <w:rsid w:val="00140E53"/>
    <w:rsid w:val="00140E56"/>
    <w:rsid w:val="00140F74"/>
    <w:rsid w:val="00140FB7"/>
    <w:rsid w:val="0014135D"/>
    <w:rsid w:val="0014137C"/>
    <w:rsid w:val="0014144E"/>
    <w:rsid w:val="0014152F"/>
    <w:rsid w:val="00141531"/>
    <w:rsid w:val="00141892"/>
    <w:rsid w:val="00141BEB"/>
    <w:rsid w:val="00141CBA"/>
    <w:rsid w:val="00142383"/>
    <w:rsid w:val="0014266C"/>
    <w:rsid w:val="00142757"/>
    <w:rsid w:val="00142848"/>
    <w:rsid w:val="00142AC5"/>
    <w:rsid w:val="00142D83"/>
    <w:rsid w:val="00142FBF"/>
    <w:rsid w:val="001430FA"/>
    <w:rsid w:val="0014364B"/>
    <w:rsid w:val="001436A4"/>
    <w:rsid w:val="001439E9"/>
    <w:rsid w:val="00143C00"/>
    <w:rsid w:val="00143C0D"/>
    <w:rsid w:val="00143CDB"/>
    <w:rsid w:val="00143D0F"/>
    <w:rsid w:val="00143E9F"/>
    <w:rsid w:val="001441A3"/>
    <w:rsid w:val="00144425"/>
    <w:rsid w:val="001446AF"/>
    <w:rsid w:val="001447D1"/>
    <w:rsid w:val="001447ED"/>
    <w:rsid w:val="00144825"/>
    <w:rsid w:val="00144C69"/>
    <w:rsid w:val="00144E44"/>
    <w:rsid w:val="001451BC"/>
    <w:rsid w:val="00145661"/>
    <w:rsid w:val="001458C9"/>
    <w:rsid w:val="00145BE2"/>
    <w:rsid w:val="00145CC5"/>
    <w:rsid w:val="00145EA9"/>
    <w:rsid w:val="00145F17"/>
    <w:rsid w:val="00146728"/>
    <w:rsid w:val="001467C7"/>
    <w:rsid w:val="00146847"/>
    <w:rsid w:val="00146D16"/>
    <w:rsid w:val="00146DD0"/>
    <w:rsid w:val="00146E63"/>
    <w:rsid w:val="00146E97"/>
    <w:rsid w:val="001472BD"/>
    <w:rsid w:val="001472E7"/>
    <w:rsid w:val="001474B8"/>
    <w:rsid w:val="00147673"/>
    <w:rsid w:val="001476AD"/>
    <w:rsid w:val="001477D7"/>
    <w:rsid w:val="00147905"/>
    <w:rsid w:val="00147A5D"/>
    <w:rsid w:val="00147A62"/>
    <w:rsid w:val="00147AF1"/>
    <w:rsid w:val="00147B17"/>
    <w:rsid w:val="00147BED"/>
    <w:rsid w:val="00147DD6"/>
    <w:rsid w:val="00150258"/>
    <w:rsid w:val="0015031B"/>
    <w:rsid w:val="001504FD"/>
    <w:rsid w:val="00150501"/>
    <w:rsid w:val="00150A2B"/>
    <w:rsid w:val="00150CF4"/>
    <w:rsid w:val="00150FD7"/>
    <w:rsid w:val="00151030"/>
    <w:rsid w:val="0015120A"/>
    <w:rsid w:val="001512A7"/>
    <w:rsid w:val="0015148D"/>
    <w:rsid w:val="00151512"/>
    <w:rsid w:val="00151693"/>
    <w:rsid w:val="00151A46"/>
    <w:rsid w:val="00151B87"/>
    <w:rsid w:val="00152006"/>
    <w:rsid w:val="00152141"/>
    <w:rsid w:val="00152281"/>
    <w:rsid w:val="001523B3"/>
    <w:rsid w:val="0015250E"/>
    <w:rsid w:val="001527D4"/>
    <w:rsid w:val="00152AFA"/>
    <w:rsid w:val="00152B69"/>
    <w:rsid w:val="0015329C"/>
    <w:rsid w:val="001532C8"/>
    <w:rsid w:val="00153586"/>
    <w:rsid w:val="00153967"/>
    <w:rsid w:val="001540D8"/>
    <w:rsid w:val="001541B6"/>
    <w:rsid w:val="0015440C"/>
    <w:rsid w:val="00154633"/>
    <w:rsid w:val="0015478D"/>
    <w:rsid w:val="001547DD"/>
    <w:rsid w:val="00154842"/>
    <w:rsid w:val="00154848"/>
    <w:rsid w:val="00154989"/>
    <w:rsid w:val="00154C39"/>
    <w:rsid w:val="00154CA9"/>
    <w:rsid w:val="00154F01"/>
    <w:rsid w:val="00154FF0"/>
    <w:rsid w:val="0015556B"/>
    <w:rsid w:val="001555AB"/>
    <w:rsid w:val="00155657"/>
    <w:rsid w:val="001557B1"/>
    <w:rsid w:val="001557F9"/>
    <w:rsid w:val="001558D9"/>
    <w:rsid w:val="0015591C"/>
    <w:rsid w:val="00155975"/>
    <w:rsid w:val="001559F5"/>
    <w:rsid w:val="00155B06"/>
    <w:rsid w:val="00155B88"/>
    <w:rsid w:val="0015642F"/>
    <w:rsid w:val="00156683"/>
    <w:rsid w:val="001569B1"/>
    <w:rsid w:val="00156CF3"/>
    <w:rsid w:val="00156FCD"/>
    <w:rsid w:val="0015745A"/>
    <w:rsid w:val="00157760"/>
    <w:rsid w:val="00157B40"/>
    <w:rsid w:val="00157DB5"/>
    <w:rsid w:val="00157FD3"/>
    <w:rsid w:val="001600FF"/>
    <w:rsid w:val="00160299"/>
    <w:rsid w:val="00160767"/>
    <w:rsid w:val="00160885"/>
    <w:rsid w:val="001608D9"/>
    <w:rsid w:val="00160B21"/>
    <w:rsid w:val="00160B3E"/>
    <w:rsid w:val="00160D14"/>
    <w:rsid w:val="00160FCF"/>
    <w:rsid w:val="001613EF"/>
    <w:rsid w:val="001615A1"/>
    <w:rsid w:val="001615CD"/>
    <w:rsid w:val="00161714"/>
    <w:rsid w:val="001619EF"/>
    <w:rsid w:val="00161C60"/>
    <w:rsid w:val="001620C9"/>
    <w:rsid w:val="00162212"/>
    <w:rsid w:val="00162261"/>
    <w:rsid w:val="00162805"/>
    <w:rsid w:val="00162901"/>
    <w:rsid w:val="00162BA3"/>
    <w:rsid w:val="00162E5A"/>
    <w:rsid w:val="00163169"/>
    <w:rsid w:val="0016317C"/>
    <w:rsid w:val="0016339C"/>
    <w:rsid w:val="001634E8"/>
    <w:rsid w:val="00163520"/>
    <w:rsid w:val="0016362D"/>
    <w:rsid w:val="00163A44"/>
    <w:rsid w:val="00163B7A"/>
    <w:rsid w:val="00163BE7"/>
    <w:rsid w:val="00163C7B"/>
    <w:rsid w:val="00163CA3"/>
    <w:rsid w:val="00163F72"/>
    <w:rsid w:val="00163F74"/>
    <w:rsid w:val="00163FF7"/>
    <w:rsid w:val="0016422A"/>
    <w:rsid w:val="00164236"/>
    <w:rsid w:val="0016494A"/>
    <w:rsid w:val="001649EB"/>
    <w:rsid w:val="00164A87"/>
    <w:rsid w:val="00164BCB"/>
    <w:rsid w:val="00164E7E"/>
    <w:rsid w:val="00164EEA"/>
    <w:rsid w:val="00165129"/>
    <w:rsid w:val="001652CF"/>
    <w:rsid w:val="0016534D"/>
    <w:rsid w:val="0016537C"/>
    <w:rsid w:val="0016544E"/>
    <w:rsid w:val="001654F0"/>
    <w:rsid w:val="00165598"/>
    <w:rsid w:val="001655DF"/>
    <w:rsid w:val="001656EB"/>
    <w:rsid w:val="001656EE"/>
    <w:rsid w:val="00165A33"/>
    <w:rsid w:val="00165C54"/>
    <w:rsid w:val="00165DA8"/>
    <w:rsid w:val="00166015"/>
    <w:rsid w:val="0016608A"/>
    <w:rsid w:val="00166221"/>
    <w:rsid w:val="001662B7"/>
    <w:rsid w:val="001669C4"/>
    <w:rsid w:val="0016711F"/>
    <w:rsid w:val="00167696"/>
    <w:rsid w:val="001678B4"/>
    <w:rsid w:val="0016791E"/>
    <w:rsid w:val="00167955"/>
    <w:rsid w:val="00167984"/>
    <w:rsid w:val="00167AA3"/>
    <w:rsid w:val="00167BA6"/>
    <w:rsid w:val="00167D3B"/>
    <w:rsid w:val="00167F3A"/>
    <w:rsid w:val="001702A5"/>
    <w:rsid w:val="001702C5"/>
    <w:rsid w:val="001706C5"/>
    <w:rsid w:val="001706E6"/>
    <w:rsid w:val="00170856"/>
    <w:rsid w:val="00170887"/>
    <w:rsid w:val="00170976"/>
    <w:rsid w:val="00170AD9"/>
    <w:rsid w:val="00170DD7"/>
    <w:rsid w:val="00170FB0"/>
    <w:rsid w:val="00171036"/>
    <w:rsid w:val="00171335"/>
    <w:rsid w:val="001713D8"/>
    <w:rsid w:val="001715A2"/>
    <w:rsid w:val="0017171B"/>
    <w:rsid w:val="001717FE"/>
    <w:rsid w:val="00171909"/>
    <w:rsid w:val="0017192F"/>
    <w:rsid w:val="00171D05"/>
    <w:rsid w:val="00171FC1"/>
    <w:rsid w:val="00172076"/>
    <w:rsid w:val="00172479"/>
    <w:rsid w:val="00172885"/>
    <w:rsid w:val="00172D90"/>
    <w:rsid w:val="00172EA7"/>
    <w:rsid w:val="0017314F"/>
    <w:rsid w:val="00173171"/>
    <w:rsid w:val="001731AB"/>
    <w:rsid w:val="001732C9"/>
    <w:rsid w:val="001733BC"/>
    <w:rsid w:val="00173432"/>
    <w:rsid w:val="00173460"/>
    <w:rsid w:val="00173A30"/>
    <w:rsid w:val="00173B5E"/>
    <w:rsid w:val="00173C0F"/>
    <w:rsid w:val="00173F59"/>
    <w:rsid w:val="00173FF6"/>
    <w:rsid w:val="00174060"/>
    <w:rsid w:val="001741DD"/>
    <w:rsid w:val="0017421D"/>
    <w:rsid w:val="00174478"/>
    <w:rsid w:val="0017473A"/>
    <w:rsid w:val="001748CC"/>
    <w:rsid w:val="001749D0"/>
    <w:rsid w:val="00174A32"/>
    <w:rsid w:val="00174E60"/>
    <w:rsid w:val="00174E83"/>
    <w:rsid w:val="001751B9"/>
    <w:rsid w:val="00175321"/>
    <w:rsid w:val="00175354"/>
    <w:rsid w:val="0017548F"/>
    <w:rsid w:val="00175706"/>
    <w:rsid w:val="001757E2"/>
    <w:rsid w:val="00175964"/>
    <w:rsid w:val="0017597E"/>
    <w:rsid w:val="00175C3F"/>
    <w:rsid w:val="00175CAB"/>
    <w:rsid w:val="00175E31"/>
    <w:rsid w:val="001762AD"/>
    <w:rsid w:val="001762F1"/>
    <w:rsid w:val="001764F5"/>
    <w:rsid w:val="001766B7"/>
    <w:rsid w:val="001766E3"/>
    <w:rsid w:val="001768FE"/>
    <w:rsid w:val="0017697D"/>
    <w:rsid w:val="00176985"/>
    <w:rsid w:val="00176AF2"/>
    <w:rsid w:val="00176BB1"/>
    <w:rsid w:val="00176BF5"/>
    <w:rsid w:val="00176C18"/>
    <w:rsid w:val="00176CBC"/>
    <w:rsid w:val="00176D48"/>
    <w:rsid w:val="00176E0A"/>
    <w:rsid w:val="00176E46"/>
    <w:rsid w:val="00176F83"/>
    <w:rsid w:val="00177166"/>
    <w:rsid w:val="00177209"/>
    <w:rsid w:val="0017727A"/>
    <w:rsid w:val="001772D9"/>
    <w:rsid w:val="001772E2"/>
    <w:rsid w:val="0017748E"/>
    <w:rsid w:val="00177540"/>
    <w:rsid w:val="001775DE"/>
    <w:rsid w:val="00177C3C"/>
    <w:rsid w:val="00177D9C"/>
    <w:rsid w:val="00177E09"/>
    <w:rsid w:val="00177E1D"/>
    <w:rsid w:val="00177E45"/>
    <w:rsid w:val="00177EF9"/>
    <w:rsid w:val="0018027D"/>
    <w:rsid w:val="0018052E"/>
    <w:rsid w:val="001807C0"/>
    <w:rsid w:val="0018080A"/>
    <w:rsid w:val="00180863"/>
    <w:rsid w:val="001808C6"/>
    <w:rsid w:val="00180AA9"/>
    <w:rsid w:val="00180B1E"/>
    <w:rsid w:val="00180C81"/>
    <w:rsid w:val="00180D38"/>
    <w:rsid w:val="00180DBE"/>
    <w:rsid w:val="00180E1E"/>
    <w:rsid w:val="00180FF1"/>
    <w:rsid w:val="00181034"/>
    <w:rsid w:val="001810F2"/>
    <w:rsid w:val="00181191"/>
    <w:rsid w:val="0018159A"/>
    <w:rsid w:val="001816B6"/>
    <w:rsid w:val="001817AD"/>
    <w:rsid w:val="001819F8"/>
    <w:rsid w:val="00181A9D"/>
    <w:rsid w:val="00181D32"/>
    <w:rsid w:val="00181E9D"/>
    <w:rsid w:val="00181EAD"/>
    <w:rsid w:val="00181EE8"/>
    <w:rsid w:val="00181F50"/>
    <w:rsid w:val="00182150"/>
    <w:rsid w:val="001823B3"/>
    <w:rsid w:val="001824A1"/>
    <w:rsid w:val="00182733"/>
    <w:rsid w:val="00182782"/>
    <w:rsid w:val="001828E7"/>
    <w:rsid w:val="001829C5"/>
    <w:rsid w:val="00182C08"/>
    <w:rsid w:val="0018305D"/>
    <w:rsid w:val="00183306"/>
    <w:rsid w:val="001833FE"/>
    <w:rsid w:val="00183413"/>
    <w:rsid w:val="001834F1"/>
    <w:rsid w:val="00183798"/>
    <w:rsid w:val="00183934"/>
    <w:rsid w:val="00183941"/>
    <w:rsid w:val="00183BAA"/>
    <w:rsid w:val="00183D93"/>
    <w:rsid w:val="0018403E"/>
    <w:rsid w:val="00184201"/>
    <w:rsid w:val="0018431E"/>
    <w:rsid w:val="00184380"/>
    <w:rsid w:val="00184603"/>
    <w:rsid w:val="001846A4"/>
    <w:rsid w:val="001846AE"/>
    <w:rsid w:val="00184731"/>
    <w:rsid w:val="00184878"/>
    <w:rsid w:val="0018495D"/>
    <w:rsid w:val="00184CF7"/>
    <w:rsid w:val="00184E9B"/>
    <w:rsid w:val="001853B0"/>
    <w:rsid w:val="001853F3"/>
    <w:rsid w:val="001856AA"/>
    <w:rsid w:val="001857D0"/>
    <w:rsid w:val="001859D6"/>
    <w:rsid w:val="001859E0"/>
    <w:rsid w:val="00185A38"/>
    <w:rsid w:val="00185CA3"/>
    <w:rsid w:val="00185E1F"/>
    <w:rsid w:val="0018602A"/>
    <w:rsid w:val="00186283"/>
    <w:rsid w:val="00186379"/>
    <w:rsid w:val="001864BF"/>
    <w:rsid w:val="0018668C"/>
    <w:rsid w:val="001867CD"/>
    <w:rsid w:val="001868AA"/>
    <w:rsid w:val="001868CE"/>
    <w:rsid w:val="00186901"/>
    <w:rsid w:val="0018698F"/>
    <w:rsid w:val="00186AEB"/>
    <w:rsid w:val="00186DA7"/>
    <w:rsid w:val="00186DFF"/>
    <w:rsid w:val="001873CF"/>
    <w:rsid w:val="001874C6"/>
    <w:rsid w:val="0018754B"/>
    <w:rsid w:val="001878C8"/>
    <w:rsid w:val="00187C9E"/>
    <w:rsid w:val="00187E9E"/>
    <w:rsid w:val="00190045"/>
    <w:rsid w:val="00190055"/>
    <w:rsid w:val="0019009C"/>
    <w:rsid w:val="00190160"/>
    <w:rsid w:val="001901C4"/>
    <w:rsid w:val="001902A4"/>
    <w:rsid w:val="001903F1"/>
    <w:rsid w:val="00190643"/>
    <w:rsid w:val="001907F7"/>
    <w:rsid w:val="00190959"/>
    <w:rsid w:val="00190A77"/>
    <w:rsid w:val="00190AC9"/>
    <w:rsid w:val="00190B1B"/>
    <w:rsid w:val="00190C12"/>
    <w:rsid w:val="00191329"/>
    <w:rsid w:val="0019145B"/>
    <w:rsid w:val="001914E1"/>
    <w:rsid w:val="0019186F"/>
    <w:rsid w:val="001918AA"/>
    <w:rsid w:val="001919C1"/>
    <w:rsid w:val="00191B63"/>
    <w:rsid w:val="00191D98"/>
    <w:rsid w:val="00191F9B"/>
    <w:rsid w:val="00192018"/>
    <w:rsid w:val="0019240B"/>
    <w:rsid w:val="001924D4"/>
    <w:rsid w:val="00192674"/>
    <w:rsid w:val="00192A84"/>
    <w:rsid w:val="00192B13"/>
    <w:rsid w:val="00192E81"/>
    <w:rsid w:val="00193249"/>
    <w:rsid w:val="001936F7"/>
    <w:rsid w:val="00193CA9"/>
    <w:rsid w:val="00193D18"/>
    <w:rsid w:val="00193F72"/>
    <w:rsid w:val="00193F8D"/>
    <w:rsid w:val="00193FE8"/>
    <w:rsid w:val="00194116"/>
    <w:rsid w:val="00194501"/>
    <w:rsid w:val="0019462C"/>
    <w:rsid w:val="00194BD3"/>
    <w:rsid w:val="00194E49"/>
    <w:rsid w:val="00194FAB"/>
    <w:rsid w:val="00195104"/>
    <w:rsid w:val="00195827"/>
    <w:rsid w:val="0019589F"/>
    <w:rsid w:val="001958F2"/>
    <w:rsid w:val="00195987"/>
    <w:rsid w:val="00195A25"/>
    <w:rsid w:val="00195A56"/>
    <w:rsid w:val="00195E5F"/>
    <w:rsid w:val="00195EF2"/>
    <w:rsid w:val="00196313"/>
    <w:rsid w:val="00196461"/>
    <w:rsid w:val="00196583"/>
    <w:rsid w:val="001965A3"/>
    <w:rsid w:val="0019667D"/>
    <w:rsid w:val="001967D1"/>
    <w:rsid w:val="001969CF"/>
    <w:rsid w:val="001969EE"/>
    <w:rsid w:val="00196A16"/>
    <w:rsid w:val="00196D9F"/>
    <w:rsid w:val="00196E1E"/>
    <w:rsid w:val="001970AA"/>
    <w:rsid w:val="0019727B"/>
    <w:rsid w:val="0019755A"/>
    <w:rsid w:val="001975AE"/>
    <w:rsid w:val="0019760B"/>
    <w:rsid w:val="0019761A"/>
    <w:rsid w:val="0019786F"/>
    <w:rsid w:val="00197C72"/>
    <w:rsid w:val="00197EC9"/>
    <w:rsid w:val="00197F5D"/>
    <w:rsid w:val="001A01B1"/>
    <w:rsid w:val="001A0253"/>
    <w:rsid w:val="001A0643"/>
    <w:rsid w:val="001A0A35"/>
    <w:rsid w:val="001A0A60"/>
    <w:rsid w:val="001A0EBA"/>
    <w:rsid w:val="001A0F49"/>
    <w:rsid w:val="001A121A"/>
    <w:rsid w:val="001A1415"/>
    <w:rsid w:val="001A1712"/>
    <w:rsid w:val="001A17ED"/>
    <w:rsid w:val="001A18BF"/>
    <w:rsid w:val="001A198D"/>
    <w:rsid w:val="001A1A09"/>
    <w:rsid w:val="001A1BE4"/>
    <w:rsid w:val="001A1F45"/>
    <w:rsid w:val="001A2007"/>
    <w:rsid w:val="001A21D6"/>
    <w:rsid w:val="001A21FF"/>
    <w:rsid w:val="001A221D"/>
    <w:rsid w:val="001A226A"/>
    <w:rsid w:val="001A2272"/>
    <w:rsid w:val="001A2440"/>
    <w:rsid w:val="001A2673"/>
    <w:rsid w:val="001A28ED"/>
    <w:rsid w:val="001A2BAC"/>
    <w:rsid w:val="001A3181"/>
    <w:rsid w:val="001A31DF"/>
    <w:rsid w:val="001A32F6"/>
    <w:rsid w:val="001A32FB"/>
    <w:rsid w:val="001A3713"/>
    <w:rsid w:val="001A3BA9"/>
    <w:rsid w:val="001A3D1B"/>
    <w:rsid w:val="001A3D35"/>
    <w:rsid w:val="001A3D3E"/>
    <w:rsid w:val="001A4172"/>
    <w:rsid w:val="001A43F1"/>
    <w:rsid w:val="001A4527"/>
    <w:rsid w:val="001A4530"/>
    <w:rsid w:val="001A492E"/>
    <w:rsid w:val="001A49CD"/>
    <w:rsid w:val="001A4B8E"/>
    <w:rsid w:val="001A4CD0"/>
    <w:rsid w:val="001A4D83"/>
    <w:rsid w:val="001A4E1C"/>
    <w:rsid w:val="001A5180"/>
    <w:rsid w:val="001A548E"/>
    <w:rsid w:val="001A549A"/>
    <w:rsid w:val="001A565D"/>
    <w:rsid w:val="001A57B7"/>
    <w:rsid w:val="001A586F"/>
    <w:rsid w:val="001A5B49"/>
    <w:rsid w:val="001A5BA7"/>
    <w:rsid w:val="001A5C97"/>
    <w:rsid w:val="001A5FA2"/>
    <w:rsid w:val="001A61D5"/>
    <w:rsid w:val="001A6295"/>
    <w:rsid w:val="001A629A"/>
    <w:rsid w:val="001A632E"/>
    <w:rsid w:val="001A6531"/>
    <w:rsid w:val="001A6883"/>
    <w:rsid w:val="001A6A4A"/>
    <w:rsid w:val="001A6A71"/>
    <w:rsid w:val="001A6B04"/>
    <w:rsid w:val="001A6C61"/>
    <w:rsid w:val="001A6CE3"/>
    <w:rsid w:val="001A6CEA"/>
    <w:rsid w:val="001A6E37"/>
    <w:rsid w:val="001A70EA"/>
    <w:rsid w:val="001A71BF"/>
    <w:rsid w:val="001A7354"/>
    <w:rsid w:val="001A73BE"/>
    <w:rsid w:val="001A761F"/>
    <w:rsid w:val="001A7AEB"/>
    <w:rsid w:val="001A7B42"/>
    <w:rsid w:val="001A7B66"/>
    <w:rsid w:val="001A7BD2"/>
    <w:rsid w:val="001A7E45"/>
    <w:rsid w:val="001A7EE4"/>
    <w:rsid w:val="001B01A7"/>
    <w:rsid w:val="001B01DE"/>
    <w:rsid w:val="001B0805"/>
    <w:rsid w:val="001B09D4"/>
    <w:rsid w:val="001B09EC"/>
    <w:rsid w:val="001B0B8F"/>
    <w:rsid w:val="001B0E69"/>
    <w:rsid w:val="001B0EDD"/>
    <w:rsid w:val="001B0F82"/>
    <w:rsid w:val="001B1346"/>
    <w:rsid w:val="001B14EB"/>
    <w:rsid w:val="001B15E0"/>
    <w:rsid w:val="001B1B57"/>
    <w:rsid w:val="001B1C5B"/>
    <w:rsid w:val="001B1C98"/>
    <w:rsid w:val="001B1C9D"/>
    <w:rsid w:val="001B1D3A"/>
    <w:rsid w:val="001B1E05"/>
    <w:rsid w:val="001B2040"/>
    <w:rsid w:val="001B2247"/>
    <w:rsid w:val="001B232A"/>
    <w:rsid w:val="001B2355"/>
    <w:rsid w:val="001B23A0"/>
    <w:rsid w:val="001B240C"/>
    <w:rsid w:val="001B2468"/>
    <w:rsid w:val="001B2788"/>
    <w:rsid w:val="001B27D6"/>
    <w:rsid w:val="001B2B4D"/>
    <w:rsid w:val="001B2BC1"/>
    <w:rsid w:val="001B2BF9"/>
    <w:rsid w:val="001B2DD5"/>
    <w:rsid w:val="001B2EB6"/>
    <w:rsid w:val="001B31A5"/>
    <w:rsid w:val="001B32E9"/>
    <w:rsid w:val="001B35F1"/>
    <w:rsid w:val="001B3705"/>
    <w:rsid w:val="001B3A56"/>
    <w:rsid w:val="001B3B9D"/>
    <w:rsid w:val="001B3ED1"/>
    <w:rsid w:val="001B3F94"/>
    <w:rsid w:val="001B4014"/>
    <w:rsid w:val="001B40A8"/>
    <w:rsid w:val="001B40C1"/>
    <w:rsid w:val="001B4212"/>
    <w:rsid w:val="001B4287"/>
    <w:rsid w:val="001B4528"/>
    <w:rsid w:val="001B452F"/>
    <w:rsid w:val="001B45A2"/>
    <w:rsid w:val="001B472A"/>
    <w:rsid w:val="001B490D"/>
    <w:rsid w:val="001B4DED"/>
    <w:rsid w:val="001B4F27"/>
    <w:rsid w:val="001B5826"/>
    <w:rsid w:val="001B5B0A"/>
    <w:rsid w:val="001B5BAA"/>
    <w:rsid w:val="001B5D9F"/>
    <w:rsid w:val="001B5F24"/>
    <w:rsid w:val="001B5F63"/>
    <w:rsid w:val="001B61F5"/>
    <w:rsid w:val="001B62CE"/>
    <w:rsid w:val="001B6335"/>
    <w:rsid w:val="001B63AA"/>
    <w:rsid w:val="001B6487"/>
    <w:rsid w:val="001B6859"/>
    <w:rsid w:val="001B68F5"/>
    <w:rsid w:val="001B6932"/>
    <w:rsid w:val="001B6A5E"/>
    <w:rsid w:val="001B6A80"/>
    <w:rsid w:val="001B6A84"/>
    <w:rsid w:val="001B6E6E"/>
    <w:rsid w:val="001B6F06"/>
    <w:rsid w:val="001B713C"/>
    <w:rsid w:val="001B7251"/>
    <w:rsid w:val="001B77FE"/>
    <w:rsid w:val="001B789F"/>
    <w:rsid w:val="001B79B1"/>
    <w:rsid w:val="001B7C75"/>
    <w:rsid w:val="001B7C8A"/>
    <w:rsid w:val="001B7EDF"/>
    <w:rsid w:val="001B7EFE"/>
    <w:rsid w:val="001C0019"/>
    <w:rsid w:val="001C008B"/>
    <w:rsid w:val="001C017F"/>
    <w:rsid w:val="001C0439"/>
    <w:rsid w:val="001C058A"/>
    <w:rsid w:val="001C0785"/>
    <w:rsid w:val="001C07D0"/>
    <w:rsid w:val="001C07D7"/>
    <w:rsid w:val="001C07F6"/>
    <w:rsid w:val="001C09A1"/>
    <w:rsid w:val="001C09CC"/>
    <w:rsid w:val="001C0C63"/>
    <w:rsid w:val="001C0D1D"/>
    <w:rsid w:val="001C0E56"/>
    <w:rsid w:val="001C0E97"/>
    <w:rsid w:val="001C0EAE"/>
    <w:rsid w:val="001C135C"/>
    <w:rsid w:val="001C13F4"/>
    <w:rsid w:val="001C140A"/>
    <w:rsid w:val="001C16DA"/>
    <w:rsid w:val="001C16E0"/>
    <w:rsid w:val="001C1747"/>
    <w:rsid w:val="001C17A0"/>
    <w:rsid w:val="001C17B0"/>
    <w:rsid w:val="001C1836"/>
    <w:rsid w:val="001C1873"/>
    <w:rsid w:val="001C1B11"/>
    <w:rsid w:val="001C1DDE"/>
    <w:rsid w:val="001C1E56"/>
    <w:rsid w:val="001C2CCF"/>
    <w:rsid w:val="001C2D91"/>
    <w:rsid w:val="001C2E73"/>
    <w:rsid w:val="001C2EB2"/>
    <w:rsid w:val="001C331C"/>
    <w:rsid w:val="001C33A4"/>
    <w:rsid w:val="001C35B8"/>
    <w:rsid w:val="001C36A4"/>
    <w:rsid w:val="001C383D"/>
    <w:rsid w:val="001C38EC"/>
    <w:rsid w:val="001C3BCA"/>
    <w:rsid w:val="001C40AA"/>
    <w:rsid w:val="001C4155"/>
    <w:rsid w:val="001C437C"/>
    <w:rsid w:val="001C43D4"/>
    <w:rsid w:val="001C471A"/>
    <w:rsid w:val="001C493C"/>
    <w:rsid w:val="001C4A1C"/>
    <w:rsid w:val="001C506B"/>
    <w:rsid w:val="001C50FF"/>
    <w:rsid w:val="001C51EE"/>
    <w:rsid w:val="001C52AE"/>
    <w:rsid w:val="001C5448"/>
    <w:rsid w:val="001C5592"/>
    <w:rsid w:val="001C5638"/>
    <w:rsid w:val="001C564D"/>
    <w:rsid w:val="001C57A8"/>
    <w:rsid w:val="001C590F"/>
    <w:rsid w:val="001C5EEE"/>
    <w:rsid w:val="001C61C8"/>
    <w:rsid w:val="001C633A"/>
    <w:rsid w:val="001C6473"/>
    <w:rsid w:val="001C6654"/>
    <w:rsid w:val="001C66B2"/>
    <w:rsid w:val="001C6A16"/>
    <w:rsid w:val="001C6A1E"/>
    <w:rsid w:val="001C6A31"/>
    <w:rsid w:val="001C6B90"/>
    <w:rsid w:val="001C6DCF"/>
    <w:rsid w:val="001C70DB"/>
    <w:rsid w:val="001C788F"/>
    <w:rsid w:val="001C7A03"/>
    <w:rsid w:val="001C7A71"/>
    <w:rsid w:val="001C7AE8"/>
    <w:rsid w:val="001C7D0D"/>
    <w:rsid w:val="001C7D81"/>
    <w:rsid w:val="001C7EC5"/>
    <w:rsid w:val="001C7EC7"/>
    <w:rsid w:val="001C7F71"/>
    <w:rsid w:val="001D0012"/>
    <w:rsid w:val="001D01C0"/>
    <w:rsid w:val="001D01D7"/>
    <w:rsid w:val="001D01DB"/>
    <w:rsid w:val="001D02B7"/>
    <w:rsid w:val="001D052D"/>
    <w:rsid w:val="001D061B"/>
    <w:rsid w:val="001D079D"/>
    <w:rsid w:val="001D0974"/>
    <w:rsid w:val="001D097F"/>
    <w:rsid w:val="001D0A6E"/>
    <w:rsid w:val="001D0B7A"/>
    <w:rsid w:val="001D0BB3"/>
    <w:rsid w:val="001D0F24"/>
    <w:rsid w:val="001D0FAD"/>
    <w:rsid w:val="001D103E"/>
    <w:rsid w:val="001D116D"/>
    <w:rsid w:val="001D11A0"/>
    <w:rsid w:val="001D1452"/>
    <w:rsid w:val="001D15DC"/>
    <w:rsid w:val="001D16D5"/>
    <w:rsid w:val="001D196E"/>
    <w:rsid w:val="001D1B25"/>
    <w:rsid w:val="001D1C2A"/>
    <w:rsid w:val="001D1E44"/>
    <w:rsid w:val="001D1E85"/>
    <w:rsid w:val="001D1F7C"/>
    <w:rsid w:val="001D201D"/>
    <w:rsid w:val="001D20A1"/>
    <w:rsid w:val="001D2134"/>
    <w:rsid w:val="001D241F"/>
    <w:rsid w:val="001D24DC"/>
    <w:rsid w:val="001D250B"/>
    <w:rsid w:val="001D2666"/>
    <w:rsid w:val="001D2AA7"/>
    <w:rsid w:val="001D2B04"/>
    <w:rsid w:val="001D2B27"/>
    <w:rsid w:val="001D2C13"/>
    <w:rsid w:val="001D2C6C"/>
    <w:rsid w:val="001D2E87"/>
    <w:rsid w:val="001D2EB6"/>
    <w:rsid w:val="001D2F51"/>
    <w:rsid w:val="001D326A"/>
    <w:rsid w:val="001D352D"/>
    <w:rsid w:val="001D36B0"/>
    <w:rsid w:val="001D37E6"/>
    <w:rsid w:val="001D3A33"/>
    <w:rsid w:val="001D3C2B"/>
    <w:rsid w:val="001D3CC4"/>
    <w:rsid w:val="001D3D3E"/>
    <w:rsid w:val="001D43E6"/>
    <w:rsid w:val="001D457D"/>
    <w:rsid w:val="001D4852"/>
    <w:rsid w:val="001D48BD"/>
    <w:rsid w:val="001D4B40"/>
    <w:rsid w:val="001D51C7"/>
    <w:rsid w:val="001D55F3"/>
    <w:rsid w:val="001D584B"/>
    <w:rsid w:val="001D5BB4"/>
    <w:rsid w:val="001D5C5F"/>
    <w:rsid w:val="001D5D2B"/>
    <w:rsid w:val="001D5D64"/>
    <w:rsid w:val="001D614F"/>
    <w:rsid w:val="001D6484"/>
    <w:rsid w:val="001D64DA"/>
    <w:rsid w:val="001D65C9"/>
    <w:rsid w:val="001D66F6"/>
    <w:rsid w:val="001D6801"/>
    <w:rsid w:val="001D6BEA"/>
    <w:rsid w:val="001D6D35"/>
    <w:rsid w:val="001D6DD4"/>
    <w:rsid w:val="001D6F6B"/>
    <w:rsid w:val="001D70F9"/>
    <w:rsid w:val="001D7275"/>
    <w:rsid w:val="001D7310"/>
    <w:rsid w:val="001D7728"/>
    <w:rsid w:val="001D7792"/>
    <w:rsid w:val="001D7971"/>
    <w:rsid w:val="001D7C23"/>
    <w:rsid w:val="001D7E24"/>
    <w:rsid w:val="001E000B"/>
    <w:rsid w:val="001E0241"/>
    <w:rsid w:val="001E03F6"/>
    <w:rsid w:val="001E044B"/>
    <w:rsid w:val="001E04B8"/>
    <w:rsid w:val="001E04C0"/>
    <w:rsid w:val="001E0AED"/>
    <w:rsid w:val="001E0C04"/>
    <w:rsid w:val="001E0D3F"/>
    <w:rsid w:val="001E0EE5"/>
    <w:rsid w:val="001E0FBF"/>
    <w:rsid w:val="001E11A2"/>
    <w:rsid w:val="001E12C0"/>
    <w:rsid w:val="001E1360"/>
    <w:rsid w:val="001E1904"/>
    <w:rsid w:val="001E1C75"/>
    <w:rsid w:val="001E1DE1"/>
    <w:rsid w:val="001E1EB9"/>
    <w:rsid w:val="001E20EB"/>
    <w:rsid w:val="001E2114"/>
    <w:rsid w:val="001E21D4"/>
    <w:rsid w:val="001E2A4C"/>
    <w:rsid w:val="001E2A4F"/>
    <w:rsid w:val="001E33ED"/>
    <w:rsid w:val="001E3971"/>
    <w:rsid w:val="001E3C4F"/>
    <w:rsid w:val="001E3C66"/>
    <w:rsid w:val="001E3D8B"/>
    <w:rsid w:val="001E3ED5"/>
    <w:rsid w:val="001E3FCE"/>
    <w:rsid w:val="001E419A"/>
    <w:rsid w:val="001E41BA"/>
    <w:rsid w:val="001E4213"/>
    <w:rsid w:val="001E4310"/>
    <w:rsid w:val="001E435D"/>
    <w:rsid w:val="001E43A8"/>
    <w:rsid w:val="001E4411"/>
    <w:rsid w:val="001E4473"/>
    <w:rsid w:val="001E4758"/>
    <w:rsid w:val="001E4B1E"/>
    <w:rsid w:val="001E4F54"/>
    <w:rsid w:val="001E5019"/>
    <w:rsid w:val="001E5107"/>
    <w:rsid w:val="001E52D8"/>
    <w:rsid w:val="001E5412"/>
    <w:rsid w:val="001E5810"/>
    <w:rsid w:val="001E58BC"/>
    <w:rsid w:val="001E5900"/>
    <w:rsid w:val="001E59BD"/>
    <w:rsid w:val="001E5E0E"/>
    <w:rsid w:val="001E5F8D"/>
    <w:rsid w:val="001E6013"/>
    <w:rsid w:val="001E6146"/>
    <w:rsid w:val="001E61CA"/>
    <w:rsid w:val="001E62AA"/>
    <w:rsid w:val="001E6408"/>
    <w:rsid w:val="001E6788"/>
    <w:rsid w:val="001E67BB"/>
    <w:rsid w:val="001E6B12"/>
    <w:rsid w:val="001E6E7B"/>
    <w:rsid w:val="001E73FD"/>
    <w:rsid w:val="001E76E7"/>
    <w:rsid w:val="001E77ED"/>
    <w:rsid w:val="001E789C"/>
    <w:rsid w:val="001E78E2"/>
    <w:rsid w:val="001E78EB"/>
    <w:rsid w:val="001E7E16"/>
    <w:rsid w:val="001F0077"/>
    <w:rsid w:val="001F0590"/>
    <w:rsid w:val="001F05AF"/>
    <w:rsid w:val="001F0AA8"/>
    <w:rsid w:val="001F0B05"/>
    <w:rsid w:val="001F1136"/>
    <w:rsid w:val="001F1207"/>
    <w:rsid w:val="001F12E4"/>
    <w:rsid w:val="001F1759"/>
    <w:rsid w:val="001F1A54"/>
    <w:rsid w:val="001F1E1B"/>
    <w:rsid w:val="001F1EA6"/>
    <w:rsid w:val="001F226F"/>
    <w:rsid w:val="001F23A9"/>
    <w:rsid w:val="001F2AC4"/>
    <w:rsid w:val="001F2B29"/>
    <w:rsid w:val="001F2C59"/>
    <w:rsid w:val="001F2CC0"/>
    <w:rsid w:val="001F2D1A"/>
    <w:rsid w:val="001F2DE6"/>
    <w:rsid w:val="001F2F4E"/>
    <w:rsid w:val="001F2FE5"/>
    <w:rsid w:val="001F3023"/>
    <w:rsid w:val="001F3241"/>
    <w:rsid w:val="001F32C5"/>
    <w:rsid w:val="001F34EC"/>
    <w:rsid w:val="001F3630"/>
    <w:rsid w:val="001F3A47"/>
    <w:rsid w:val="001F3AC6"/>
    <w:rsid w:val="001F3B19"/>
    <w:rsid w:val="001F3B48"/>
    <w:rsid w:val="001F41EF"/>
    <w:rsid w:val="001F42FD"/>
    <w:rsid w:val="001F4728"/>
    <w:rsid w:val="001F47B8"/>
    <w:rsid w:val="001F4924"/>
    <w:rsid w:val="001F4D91"/>
    <w:rsid w:val="001F50D4"/>
    <w:rsid w:val="001F53E2"/>
    <w:rsid w:val="001F566F"/>
    <w:rsid w:val="001F56B3"/>
    <w:rsid w:val="001F5C62"/>
    <w:rsid w:val="001F600D"/>
    <w:rsid w:val="001F6024"/>
    <w:rsid w:val="001F62AC"/>
    <w:rsid w:val="001F6495"/>
    <w:rsid w:val="001F6783"/>
    <w:rsid w:val="001F69D2"/>
    <w:rsid w:val="001F6E24"/>
    <w:rsid w:val="001F6EB9"/>
    <w:rsid w:val="001F6EFC"/>
    <w:rsid w:val="001F6FA8"/>
    <w:rsid w:val="001F70EC"/>
    <w:rsid w:val="001F7226"/>
    <w:rsid w:val="001F7437"/>
    <w:rsid w:val="001F74F5"/>
    <w:rsid w:val="001F7667"/>
    <w:rsid w:val="001F7696"/>
    <w:rsid w:val="001F77D9"/>
    <w:rsid w:val="001F7BF4"/>
    <w:rsid w:val="001F7D5D"/>
    <w:rsid w:val="001F7EEC"/>
    <w:rsid w:val="00200060"/>
    <w:rsid w:val="00200118"/>
    <w:rsid w:val="0020058B"/>
    <w:rsid w:val="002005D8"/>
    <w:rsid w:val="002006A9"/>
    <w:rsid w:val="00200B50"/>
    <w:rsid w:val="00200BE4"/>
    <w:rsid w:val="00200E31"/>
    <w:rsid w:val="002013AA"/>
    <w:rsid w:val="0020149A"/>
    <w:rsid w:val="00201504"/>
    <w:rsid w:val="0020178D"/>
    <w:rsid w:val="00201AD2"/>
    <w:rsid w:val="00201B12"/>
    <w:rsid w:val="00201FF0"/>
    <w:rsid w:val="002020BC"/>
    <w:rsid w:val="002021C7"/>
    <w:rsid w:val="00202452"/>
    <w:rsid w:val="002025AA"/>
    <w:rsid w:val="002028BD"/>
    <w:rsid w:val="00202A38"/>
    <w:rsid w:val="00202D29"/>
    <w:rsid w:val="00202ECC"/>
    <w:rsid w:val="0020300C"/>
    <w:rsid w:val="002031CB"/>
    <w:rsid w:val="002032D5"/>
    <w:rsid w:val="0020345A"/>
    <w:rsid w:val="002035DE"/>
    <w:rsid w:val="002038AF"/>
    <w:rsid w:val="00203B88"/>
    <w:rsid w:val="0020402B"/>
    <w:rsid w:val="0020440B"/>
    <w:rsid w:val="0020446A"/>
    <w:rsid w:val="00204789"/>
    <w:rsid w:val="00204B1D"/>
    <w:rsid w:val="00204B6D"/>
    <w:rsid w:val="00204C14"/>
    <w:rsid w:val="00204D72"/>
    <w:rsid w:val="00204D9D"/>
    <w:rsid w:val="002051A2"/>
    <w:rsid w:val="002051F9"/>
    <w:rsid w:val="002052A9"/>
    <w:rsid w:val="002054E4"/>
    <w:rsid w:val="002055CB"/>
    <w:rsid w:val="00205721"/>
    <w:rsid w:val="00205897"/>
    <w:rsid w:val="00205BAF"/>
    <w:rsid w:val="00205C27"/>
    <w:rsid w:val="00206035"/>
    <w:rsid w:val="0020604D"/>
    <w:rsid w:val="0020635E"/>
    <w:rsid w:val="00206CBD"/>
    <w:rsid w:val="00206D53"/>
    <w:rsid w:val="00206EEE"/>
    <w:rsid w:val="00206EFC"/>
    <w:rsid w:val="00206FDC"/>
    <w:rsid w:val="0020705B"/>
    <w:rsid w:val="002070BB"/>
    <w:rsid w:val="0020711D"/>
    <w:rsid w:val="0020712D"/>
    <w:rsid w:val="0020724A"/>
    <w:rsid w:val="00207515"/>
    <w:rsid w:val="00207730"/>
    <w:rsid w:val="002077DE"/>
    <w:rsid w:val="00207AEE"/>
    <w:rsid w:val="00207C5A"/>
    <w:rsid w:val="00207D6E"/>
    <w:rsid w:val="002100B3"/>
    <w:rsid w:val="00210319"/>
    <w:rsid w:val="0021056D"/>
    <w:rsid w:val="0021056F"/>
    <w:rsid w:val="002106E2"/>
    <w:rsid w:val="00210822"/>
    <w:rsid w:val="002108FB"/>
    <w:rsid w:val="00210916"/>
    <w:rsid w:val="0021099B"/>
    <w:rsid w:val="00210B6C"/>
    <w:rsid w:val="00210B6E"/>
    <w:rsid w:val="00210B88"/>
    <w:rsid w:val="00210D45"/>
    <w:rsid w:val="00210E78"/>
    <w:rsid w:val="00210F81"/>
    <w:rsid w:val="0021112E"/>
    <w:rsid w:val="002111B6"/>
    <w:rsid w:val="002112DB"/>
    <w:rsid w:val="00211394"/>
    <w:rsid w:val="00211438"/>
    <w:rsid w:val="00211981"/>
    <w:rsid w:val="002119A4"/>
    <w:rsid w:val="00211A14"/>
    <w:rsid w:val="00211CD0"/>
    <w:rsid w:val="00211E81"/>
    <w:rsid w:val="002120E8"/>
    <w:rsid w:val="00212335"/>
    <w:rsid w:val="00212552"/>
    <w:rsid w:val="0021267A"/>
    <w:rsid w:val="002126E1"/>
    <w:rsid w:val="00212911"/>
    <w:rsid w:val="002129EA"/>
    <w:rsid w:val="00212B18"/>
    <w:rsid w:val="00212BAE"/>
    <w:rsid w:val="00213045"/>
    <w:rsid w:val="002130B2"/>
    <w:rsid w:val="002130C4"/>
    <w:rsid w:val="0021315E"/>
    <w:rsid w:val="002131CD"/>
    <w:rsid w:val="002133D4"/>
    <w:rsid w:val="002135AE"/>
    <w:rsid w:val="0021370A"/>
    <w:rsid w:val="002138BF"/>
    <w:rsid w:val="00213EC2"/>
    <w:rsid w:val="00214001"/>
    <w:rsid w:val="00214189"/>
    <w:rsid w:val="0021429D"/>
    <w:rsid w:val="00214312"/>
    <w:rsid w:val="002145DE"/>
    <w:rsid w:val="00214606"/>
    <w:rsid w:val="002146F5"/>
    <w:rsid w:val="00214AD9"/>
    <w:rsid w:val="00214B2B"/>
    <w:rsid w:val="00214DFD"/>
    <w:rsid w:val="00215008"/>
    <w:rsid w:val="00215062"/>
    <w:rsid w:val="00215546"/>
    <w:rsid w:val="002155A1"/>
    <w:rsid w:val="002157FB"/>
    <w:rsid w:val="00215838"/>
    <w:rsid w:val="0021583C"/>
    <w:rsid w:val="00215B43"/>
    <w:rsid w:val="00215BDB"/>
    <w:rsid w:val="00215CF0"/>
    <w:rsid w:val="00215E76"/>
    <w:rsid w:val="00215FCA"/>
    <w:rsid w:val="00215FD4"/>
    <w:rsid w:val="0021634C"/>
    <w:rsid w:val="002163B3"/>
    <w:rsid w:val="00216418"/>
    <w:rsid w:val="00216427"/>
    <w:rsid w:val="002165F6"/>
    <w:rsid w:val="00216728"/>
    <w:rsid w:val="002167EF"/>
    <w:rsid w:val="0021699F"/>
    <w:rsid w:val="00216AB6"/>
    <w:rsid w:val="00216B44"/>
    <w:rsid w:val="00216BEA"/>
    <w:rsid w:val="00216C01"/>
    <w:rsid w:val="00216C6B"/>
    <w:rsid w:val="00216EF5"/>
    <w:rsid w:val="0021707F"/>
    <w:rsid w:val="00217142"/>
    <w:rsid w:val="00217868"/>
    <w:rsid w:val="00217895"/>
    <w:rsid w:val="00217E84"/>
    <w:rsid w:val="00217E88"/>
    <w:rsid w:val="00220014"/>
    <w:rsid w:val="0022003B"/>
    <w:rsid w:val="002201EE"/>
    <w:rsid w:val="002202B9"/>
    <w:rsid w:val="0022030B"/>
    <w:rsid w:val="00220329"/>
    <w:rsid w:val="0022059F"/>
    <w:rsid w:val="00220696"/>
    <w:rsid w:val="0022072F"/>
    <w:rsid w:val="00220867"/>
    <w:rsid w:val="002208DB"/>
    <w:rsid w:val="00220C6F"/>
    <w:rsid w:val="00220DF7"/>
    <w:rsid w:val="00220F8D"/>
    <w:rsid w:val="00221231"/>
    <w:rsid w:val="002212B8"/>
    <w:rsid w:val="002212C1"/>
    <w:rsid w:val="002213B0"/>
    <w:rsid w:val="00221691"/>
    <w:rsid w:val="002217EB"/>
    <w:rsid w:val="00221929"/>
    <w:rsid w:val="00221D70"/>
    <w:rsid w:val="00221E94"/>
    <w:rsid w:val="00221EE6"/>
    <w:rsid w:val="00222452"/>
    <w:rsid w:val="0022282B"/>
    <w:rsid w:val="00222BDD"/>
    <w:rsid w:val="00222F1B"/>
    <w:rsid w:val="002231E4"/>
    <w:rsid w:val="0022342F"/>
    <w:rsid w:val="0022349F"/>
    <w:rsid w:val="002236F7"/>
    <w:rsid w:val="0022370C"/>
    <w:rsid w:val="00223C58"/>
    <w:rsid w:val="00223CF1"/>
    <w:rsid w:val="00223F2E"/>
    <w:rsid w:val="00223F4A"/>
    <w:rsid w:val="00224190"/>
    <w:rsid w:val="00224635"/>
    <w:rsid w:val="002247D7"/>
    <w:rsid w:val="00224844"/>
    <w:rsid w:val="002249BA"/>
    <w:rsid w:val="00224A41"/>
    <w:rsid w:val="00224B07"/>
    <w:rsid w:val="00224B33"/>
    <w:rsid w:val="00224B3E"/>
    <w:rsid w:val="002250DC"/>
    <w:rsid w:val="002252B6"/>
    <w:rsid w:val="00225428"/>
    <w:rsid w:val="00225539"/>
    <w:rsid w:val="00225612"/>
    <w:rsid w:val="00225A51"/>
    <w:rsid w:val="00225B1A"/>
    <w:rsid w:val="00225B8E"/>
    <w:rsid w:val="0022643E"/>
    <w:rsid w:val="002264EB"/>
    <w:rsid w:val="00226562"/>
    <w:rsid w:val="002265C8"/>
    <w:rsid w:val="002268BB"/>
    <w:rsid w:val="00226B6B"/>
    <w:rsid w:val="00226C40"/>
    <w:rsid w:val="00226CAE"/>
    <w:rsid w:val="00226D1B"/>
    <w:rsid w:val="00226D96"/>
    <w:rsid w:val="00226DCC"/>
    <w:rsid w:val="00226F0C"/>
    <w:rsid w:val="00226FE4"/>
    <w:rsid w:val="002270F5"/>
    <w:rsid w:val="00227204"/>
    <w:rsid w:val="0022725C"/>
    <w:rsid w:val="002274F5"/>
    <w:rsid w:val="00227595"/>
    <w:rsid w:val="002276E6"/>
    <w:rsid w:val="00227865"/>
    <w:rsid w:val="00227B54"/>
    <w:rsid w:val="00227D0E"/>
    <w:rsid w:val="00227DC8"/>
    <w:rsid w:val="002300C6"/>
    <w:rsid w:val="00230204"/>
    <w:rsid w:val="00230590"/>
    <w:rsid w:val="002307A9"/>
    <w:rsid w:val="00230847"/>
    <w:rsid w:val="00230BF9"/>
    <w:rsid w:val="00230CB6"/>
    <w:rsid w:val="00230F76"/>
    <w:rsid w:val="00231025"/>
    <w:rsid w:val="00231242"/>
    <w:rsid w:val="00231433"/>
    <w:rsid w:val="00231465"/>
    <w:rsid w:val="0023179A"/>
    <w:rsid w:val="00231954"/>
    <w:rsid w:val="00231AF4"/>
    <w:rsid w:val="0023223B"/>
    <w:rsid w:val="00232588"/>
    <w:rsid w:val="002326F3"/>
    <w:rsid w:val="002327D7"/>
    <w:rsid w:val="00232E24"/>
    <w:rsid w:val="00232E28"/>
    <w:rsid w:val="00232F21"/>
    <w:rsid w:val="0023315D"/>
    <w:rsid w:val="002331D7"/>
    <w:rsid w:val="002331F5"/>
    <w:rsid w:val="0023340C"/>
    <w:rsid w:val="002338B3"/>
    <w:rsid w:val="002338E8"/>
    <w:rsid w:val="002338FA"/>
    <w:rsid w:val="00233CF6"/>
    <w:rsid w:val="00233ED9"/>
    <w:rsid w:val="0023412E"/>
    <w:rsid w:val="0023419E"/>
    <w:rsid w:val="0023420C"/>
    <w:rsid w:val="00234421"/>
    <w:rsid w:val="0023470E"/>
    <w:rsid w:val="0023475C"/>
    <w:rsid w:val="00234A4B"/>
    <w:rsid w:val="00234B19"/>
    <w:rsid w:val="00234D33"/>
    <w:rsid w:val="002350C7"/>
    <w:rsid w:val="002353A9"/>
    <w:rsid w:val="002353BA"/>
    <w:rsid w:val="002353C7"/>
    <w:rsid w:val="00235871"/>
    <w:rsid w:val="00235926"/>
    <w:rsid w:val="00235C4B"/>
    <w:rsid w:val="00235CB8"/>
    <w:rsid w:val="00235D2F"/>
    <w:rsid w:val="00235E91"/>
    <w:rsid w:val="002360E6"/>
    <w:rsid w:val="00236154"/>
    <w:rsid w:val="002362D5"/>
    <w:rsid w:val="00236495"/>
    <w:rsid w:val="0023684F"/>
    <w:rsid w:val="002368B6"/>
    <w:rsid w:val="00236A99"/>
    <w:rsid w:val="00236B85"/>
    <w:rsid w:val="00236B9C"/>
    <w:rsid w:val="00237073"/>
    <w:rsid w:val="002370E0"/>
    <w:rsid w:val="002374B1"/>
    <w:rsid w:val="00237C64"/>
    <w:rsid w:val="00237F28"/>
    <w:rsid w:val="00237F7E"/>
    <w:rsid w:val="00240217"/>
    <w:rsid w:val="002402A1"/>
    <w:rsid w:val="002404D8"/>
    <w:rsid w:val="002404E3"/>
    <w:rsid w:val="002405CE"/>
    <w:rsid w:val="002406DB"/>
    <w:rsid w:val="002407AD"/>
    <w:rsid w:val="002407D9"/>
    <w:rsid w:val="0024084E"/>
    <w:rsid w:val="0024088C"/>
    <w:rsid w:val="00240D5A"/>
    <w:rsid w:val="00240E63"/>
    <w:rsid w:val="00240EB6"/>
    <w:rsid w:val="00240F13"/>
    <w:rsid w:val="00241525"/>
    <w:rsid w:val="00241682"/>
    <w:rsid w:val="002417F3"/>
    <w:rsid w:val="0024199A"/>
    <w:rsid w:val="002419B5"/>
    <w:rsid w:val="00241A13"/>
    <w:rsid w:val="00241AD0"/>
    <w:rsid w:val="00241E59"/>
    <w:rsid w:val="002421B0"/>
    <w:rsid w:val="00242298"/>
    <w:rsid w:val="00242948"/>
    <w:rsid w:val="00242AF3"/>
    <w:rsid w:val="00242D1B"/>
    <w:rsid w:val="00242E52"/>
    <w:rsid w:val="00242F41"/>
    <w:rsid w:val="00242FB0"/>
    <w:rsid w:val="00243057"/>
    <w:rsid w:val="002430E3"/>
    <w:rsid w:val="0024319F"/>
    <w:rsid w:val="00243376"/>
    <w:rsid w:val="00243476"/>
    <w:rsid w:val="0024348E"/>
    <w:rsid w:val="00243671"/>
    <w:rsid w:val="0024377A"/>
    <w:rsid w:val="002437A3"/>
    <w:rsid w:val="00243A6B"/>
    <w:rsid w:val="00243ACF"/>
    <w:rsid w:val="00243AF3"/>
    <w:rsid w:val="00243BDB"/>
    <w:rsid w:val="00243D8D"/>
    <w:rsid w:val="00243E18"/>
    <w:rsid w:val="00243E65"/>
    <w:rsid w:val="00243EBF"/>
    <w:rsid w:val="00243F3B"/>
    <w:rsid w:val="00243FAE"/>
    <w:rsid w:val="00243FBF"/>
    <w:rsid w:val="002445A4"/>
    <w:rsid w:val="00244773"/>
    <w:rsid w:val="002448FF"/>
    <w:rsid w:val="00244919"/>
    <w:rsid w:val="00244939"/>
    <w:rsid w:val="00244EBE"/>
    <w:rsid w:val="00244ED4"/>
    <w:rsid w:val="00244F03"/>
    <w:rsid w:val="00244F4E"/>
    <w:rsid w:val="002451E7"/>
    <w:rsid w:val="0024524F"/>
    <w:rsid w:val="002453DC"/>
    <w:rsid w:val="00245437"/>
    <w:rsid w:val="00245524"/>
    <w:rsid w:val="00245605"/>
    <w:rsid w:val="00245609"/>
    <w:rsid w:val="00245B02"/>
    <w:rsid w:val="00245C9D"/>
    <w:rsid w:val="00245D87"/>
    <w:rsid w:val="002462BC"/>
    <w:rsid w:val="002464C7"/>
    <w:rsid w:val="0024652C"/>
    <w:rsid w:val="00246630"/>
    <w:rsid w:val="00246867"/>
    <w:rsid w:val="002468CC"/>
    <w:rsid w:val="00246924"/>
    <w:rsid w:val="002469C9"/>
    <w:rsid w:val="00246A06"/>
    <w:rsid w:val="00246C8E"/>
    <w:rsid w:val="00246D7F"/>
    <w:rsid w:val="00246EA8"/>
    <w:rsid w:val="00246FE4"/>
    <w:rsid w:val="00246FFF"/>
    <w:rsid w:val="00247148"/>
    <w:rsid w:val="0024733E"/>
    <w:rsid w:val="00247441"/>
    <w:rsid w:val="0024762D"/>
    <w:rsid w:val="00247942"/>
    <w:rsid w:val="00247C78"/>
    <w:rsid w:val="00250164"/>
    <w:rsid w:val="00250469"/>
    <w:rsid w:val="002504BF"/>
    <w:rsid w:val="00250713"/>
    <w:rsid w:val="00250828"/>
    <w:rsid w:val="00250C69"/>
    <w:rsid w:val="00250D5A"/>
    <w:rsid w:val="00250D8B"/>
    <w:rsid w:val="00250DDA"/>
    <w:rsid w:val="00250ECB"/>
    <w:rsid w:val="00250F16"/>
    <w:rsid w:val="002510A2"/>
    <w:rsid w:val="0025119E"/>
    <w:rsid w:val="0025168B"/>
    <w:rsid w:val="00251754"/>
    <w:rsid w:val="00251931"/>
    <w:rsid w:val="00251CE8"/>
    <w:rsid w:val="0025221D"/>
    <w:rsid w:val="002522BE"/>
    <w:rsid w:val="00252572"/>
    <w:rsid w:val="002526B4"/>
    <w:rsid w:val="002528C7"/>
    <w:rsid w:val="002529E5"/>
    <w:rsid w:val="00252A12"/>
    <w:rsid w:val="00252D42"/>
    <w:rsid w:val="00253535"/>
    <w:rsid w:val="002535D9"/>
    <w:rsid w:val="00253639"/>
    <w:rsid w:val="002536D5"/>
    <w:rsid w:val="002538E8"/>
    <w:rsid w:val="00253981"/>
    <w:rsid w:val="00253BF6"/>
    <w:rsid w:val="00253F7C"/>
    <w:rsid w:val="00253FCE"/>
    <w:rsid w:val="00254411"/>
    <w:rsid w:val="00254496"/>
    <w:rsid w:val="002546AC"/>
    <w:rsid w:val="00254766"/>
    <w:rsid w:val="00254783"/>
    <w:rsid w:val="002547C4"/>
    <w:rsid w:val="002548D0"/>
    <w:rsid w:val="00254A95"/>
    <w:rsid w:val="00254AFC"/>
    <w:rsid w:val="00254D53"/>
    <w:rsid w:val="00254F3D"/>
    <w:rsid w:val="0025526A"/>
    <w:rsid w:val="00255379"/>
    <w:rsid w:val="0025544A"/>
    <w:rsid w:val="002555A1"/>
    <w:rsid w:val="00255A93"/>
    <w:rsid w:val="00255B71"/>
    <w:rsid w:val="00255C32"/>
    <w:rsid w:val="00255CA6"/>
    <w:rsid w:val="00255D92"/>
    <w:rsid w:val="00256055"/>
    <w:rsid w:val="002562ED"/>
    <w:rsid w:val="00256539"/>
    <w:rsid w:val="002565FE"/>
    <w:rsid w:val="002566E2"/>
    <w:rsid w:val="00256701"/>
    <w:rsid w:val="002568A5"/>
    <w:rsid w:val="00256ED8"/>
    <w:rsid w:val="00256FDF"/>
    <w:rsid w:val="0025718E"/>
    <w:rsid w:val="00257244"/>
    <w:rsid w:val="0025733D"/>
    <w:rsid w:val="002574ED"/>
    <w:rsid w:val="002577D5"/>
    <w:rsid w:val="00257B84"/>
    <w:rsid w:val="00257BF5"/>
    <w:rsid w:val="00257C82"/>
    <w:rsid w:val="00257C99"/>
    <w:rsid w:val="00257CEE"/>
    <w:rsid w:val="00257D3F"/>
    <w:rsid w:val="00257E2F"/>
    <w:rsid w:val="00257F10"/>
    <w:rsid w:val="00260087"/>
    <w:rsid w:val="0026022E"/>
    <w:rsid w:val="00260BEE"/>
    <w:rsid w:val="00260C2C"/>
    <w:rsid w:val="00260C4A"/>
    <w:rsid w:val="00260DCA"/>
    <w:rsid w:val="00261067"/>
    <w:rsid w:val="002611BD"/>
    <w:rsid w:val="00261580"/>
    <w:rsid w:val="00261D4B"/>
    <w:rsid w:val="00261D5A"/>
    <w:rsid w:val="00261F1B"/>
    <w:rsid w:val="002621C2"/>
    <w:rsid w:val="002621FF"/>
    <w:rsid w:val="00262267"/>
    <w:rsid w:val="002625A6"/>
    <w:rsid w:val="00262EAC"/>
    <w:rsid w:val="0026303B"/>
    <w:rsid w:val="0026308A"/>
    <w:rsid w:val="00263157"/>
    <w:rsid w:val="0026337C"/>
    <w:rsid w:val="00263934"/>
    <w:rsid w:val="00263C74"/>
    <w:rsid w:val="00263CD3"/>
    <w:rsid w:val="00263D2D"/>
    <w:rsid w:val="00263D4F"/>
    <w:rsid w:val="00263D73"/>
    <w:rsid w:val="00263F8E"/>
    <w:rsid w:val="00264012"/>
    <w:rsid w:val="00264030"/>
    <w:rsid w:val="002643F3"/>
    <w:rsid w:val="00264465"/>
    <w:rsid w:val="002644BF"/>
    <w:rsid w:val="00264CBF"/>
    <w:rsid w:val="00264D7D"/>
    <w:rsid w:val="00264E9E"/>
    <w:rsid w:val="00264F7A"/>
    <w:rsid w:val="002650F3"/>
    <w:rsid w:val="002654AB"/>
    <w:rsid w:val="00265A63"/>
    <w:rsid w:val="00265C02"/>
    <w:rsid w:val="00265F4B"/>
    <w:rsid w:val="00265FFB"/>
    <w:rsid w:val="0026621A"/>
    <w:rsid w:val="0026636D"/>
    <w:rsid w:val="002666D0"/>
    <w:rsid w:val="00266C8C"/>
    <w:rsid w:val="00267188"/>
    <w:rsid w:val="0026730E"/>
    <w:rsid w:val="0026749A"/>
    <w:rsid w:val="002676B3"/>
    <w:rsid w:val="002676E7"/>
    <w:rsid w:val="002677BF"/>
    <w:rsid w:val="00267800"/>
    <w:rsid w:val="00267B37"/>
    <w:rsid w:val="00270029"/>
    <w:rsid w:val="00270047"/>
    <w:rsid w:val="002702F8"/>
    <w:rsid w:val="00270387"/>
    <w:rsid w:val="00270436"/>
    <w:rsid w:val="002707C6"/>
    <w:rsid w:val="00270BFC"/>
    <w:rsid w:val="00270C0D"/>
    <w:rsid w:val="00270CD2"/>
    <w:rsid w:val="00270DA9"/>
    <w:rsid w:val="00271100"/>
    <w:rsid w:val="002711DD"/>
    <w:rsid w:val="00271382"/>
    <w:rsid w:val="002717DF"/>
    <w:rsid w:val="0027190B"/>
    <w:rsid w:val="00271A5B"/>
    <w:rsid w:val="00271C5B"/>
    <w:rsid w:val="00271D89"/>
    <w:rsid w:val="00272089"/>
    <w:rsid w:val="00272244"/>
    <w:rsid w:val="0027240A"/>
    <w:rsid w:val="0027263F"/>
    <w:rsid w:val="0027287B"/>
    <w:rsid w:val="00272B43"/>
    <w:rsid w:val="00272C61"/>
    <w:rsid w:val="00272CD6"/>
    <w:rsid w:val="00272CD7"/>
    <w:rsid w:val="00272D1B"/>
    <w:rsid w:val="00272F24"/>
    <w:rsid w:val="00272F76"/>
    <w:rsid w:val="002730BF"/>
    <w:rsid w:val="00273487"/>
    <w:rsid w:val="002734F8"/>
    <w:rsid w:val="00273506"/>
    <w:rsid w:val="002736ED"/>
    <w:rsid w:val="002737F1"/>
    <w:rsid w:val="00273A78"/>
    <w:rsid w:val="00273B3D"/>
    <w:rsid w:val="00273B6F"/>
    <w:rsid w:val="00273B94"/>
    <w:rsid w:val="00273BC4"/>
    <w:rsid w:val="00273C7D"/>
    <w:rsid w:val="00273D92"/>
    <w:rsid w:val="00273FF4"/>
    <w:rsid w:val="0027411C"/>
    <w:rsid w:val="00274263"/>
    <w:rsid w:val="00274341"/>
    <w:rsid w:val="0027468F"/>
    <w:rsid w:val="00274823"/>
    <w:rsid w:val="00274A01"/>
    <w:rsid w:val="00274A8C"/>
    <w:rsid w:val="00274BE9"/>
    <w:rsid w:val="00274E70"/>
    <w:rsid w:val="00274FC5"/>
    <w:rsid w:val="00275011"/>
    <w:rsid w:val="002750B7"/>
    <w:rsid w:val="00275146"/>
    <w:rsid w:val="0027516E"/>
    <w:rsid w:val="00275203"/>
    <w:rsid w:val="002752C5"/>
    <w:rsid w:val="00275391"/>
    <w:rsid w:val="002753AC"/>
    <w:rsid w:val="002754EB"/>
    <w:rsid w:val="002755C4"/>
    <w:rsid w:val="00275C56"/>
    <w:rsid w:val="00275C99"/>
    <w:rsid w:val="00275F65"/>
    <w:rsid w:val="00275F93"/>
    <w:rsid w:val="00275FC4"/>
    <w:rsid w:val="00276092"/>
    <w:rsid w:val="002763E6"/>
    <w:rsid w:val="002764C0"/>
    <w:rsid w:val="0027656E"/>
    <w:rsid w:val="00276874"/>
    <w:rsid w:val="0027687D"/>
    <w:rsid w:val="002768F6"/>
    <w:rsid w:val="00276D51"/>
    <w:rsid w:val="00276E03"/>
    <w:rsid w:val="002771CD"/>
    <w:rsid w:val="002773F5"/>
    <w:rsid w:val="00277639"/>
    <w:rsid w:val="00277CB8"/>
    <w:rsid w:val="00277CD2"/>
    <w:rsid w:val="00277D46"/>
    <w:rsid w:val="00277E51"/>
    <w:rsid w:val="00277EF7"/>
    <w:rsid w:val="00277FAA"/>
    <w:rsid w:val="002801CA"/>
    <w:rsid w:val="002802EC"/>
    <w:rsid w:val="00280329"/>
    <w:rsid w:val="002805E4"/>
    <w:rsid w:val="00280658"/>
    <w:rsid w:val="00280792"/>
    <w:rsid w:val="002807ED"/>
    <w:rsid w:val="002809CA"/>
    <w:rsid w:val="00280BF2"/>
    <w:rsid w:val="00281173"/>
    <w:rsid w:val="002811F5"/>
    <w:rsid w:val="00281224"/>
    <w:rsid w:val="0028170D"/>
    <w:rsid w:val="00281926"/>
    <w:rsid w:val="00281A0F"/>
    <w:rsid w:val="00281A1D"/>
    <w:rsid w:val="00281B11"/>
    <w:rsid w:val="00281E23"/>
    <w:rsid w:val="00282243"/>
    <w:rsid w:val="00282570"/>
    <w:rsid w:val="002825EB"/>
    <w:rsid w:val="00282634"/>
    <w:rsid w:val="00282667"/>
    <w:rsid w:val="00282745"/>
    <w:rsid w:val="002828BD"/>
    <w:rsid w:val="00282904"/>
    <w:rsid w:val="00282A55"/>
    <w:rsid w:val="00282A9D"/>
    <w:rsid w:val="00282C1E"/>
    <w:rsid w:val="00282E94"/>
    <w:rsid w:val="00282E9D"/>
    <w:rsid w:val="0028340B"/>
    <w:rsid w:val="002834E4"/>
    <w:rsid w:val="002834FE"/>
    <w:rsid w:val="00283549"/>
    <w:rsid w:val="002837EA"/>
    <w:rsid w:val="00283939"/>
    <w:rsid w:val="00283AAC"/>
    <w:rsid w:val="00283E0A"/>
    <w:rsid w:val="00283EEF"/>
    <w:rsid w:val="00283F70"/>
    <w:rsid w:val="00283F97"/>
    <w:rsid w:val="0028408D"/>
    <w:rsid w:val="002840F0"/>
    <w:rsid w:val="0028431C"/>
    <w:rsid w:val="002843B5"/>
    <w:rsid w:val="002847A1"/>
    <w:rsid w:val="002848A4"/>
    <w:rsid w:val="00284ABD"/>
    <w:rsid w:val="00284B26"/>
    <w:rsid w:val="00284BFF"/>
    <w:rsid w:val="00284C08"/>
    <w:rsid w:val="00284C2B"/>
    <w:rsid w:val="00284C4E"/>
    <w:rsid w:val="0028503B"/>
    <w:rsid w:val="0028511D"/>
    <w:rsid w:val="00285389"/>
    <w:rsid w:val="00285433"/>
    <w:rsid w:val="002856AE"/>
    <w:rsid w:val="00285885"/>
    <w:rsid w:val="0028588B"/>
    <w:rsid w:val="00285D3D"/>
    <w:rsid w:val="00285E36"/>
    <w:rsid w:val="00286228"/>
    <w:rsid w:val="002868A4"/>
    <w:rsid w:val="002868DD"/>
    <w:rsid w:val="00286AC6"/>
    <w:rsid w:val="00286C09"/>
    <w:rsid w:val="00286CFA"/>
    <w:rsid w:val="00286E3D"/>
    <w:rsid w:val="00286E59"/>
    <w:rsid w:val="00286F29"/>
    <w:rsid w:val="00286F7E"/>
    <w:rsid w:val="0028719D"/>
    <w:rsid w:val="00287449"/>
    <w:rsid w:val="0028758E"/>
    <w:rsid w:val="0028769B"/>
    <w:rsid w:val="00287786"/>
    <w:rsid w:val="002878FA"/>
    <w:rsid w:val="002878FF"/>
    <w:rsid w:val="002879A6"/>
    <w:rsid w:val="00287B2E"/>
    <w:rsid w:val="00287D6D"/>
    <w:rsid w:val="00287F33"/>
    <w:rsid w:val="00290011"/>
    <w:rsid w:val="00290074"/>
    <w:rsid w:val="002900B1"/>
    <w:rsid w:val="002900B6"/>
    <w:rsid w:val="002907E0"/>
    <w:rsid w:val="0029096D"/>
    <w:rsid w:val="00290CE4"/>
    <w:rsid w:val="00290F16"/>
    <w:rsid w:val="002912BB"/>
    <w:rsid w:val="00291480"/>
    <w:rsid w:val="00291771"/>
    <w:rsid w:val="002917F3"/>
    <w:rsid w:val="002918BB"/>
    <w:rsid w:val="00291967"/>
    <w:rsid w:val="00291975"/>
    <w:rsid w:val="00291A93"/>
    <w:rsid w:val="00291C63"/>
    <w:rsid w:val="002921A2"/>
    <w:rsid w:val="00292235"/>
    <w:rsid w:val="002924AB"/>
    <w:rsid w:val="00292739"/>
    <w:rsid w:val="00292796"/>
    <w:rsid w:val="002927A4"/>
    <w:rsid w:val="00292896"/>
    <w:rsid w:val="00292BC4"/>
    <w:rsid w:val="00292ECE"/>
    <w:rsid w:val="002933B4"/>
    <w:rsid w:val="00293459"/>
    <w:rsid w:val="0029369A"/>
    <w:rsid w:val="00293708"/>
    <w:rsid w:val="00293B35"/>
    <w:rsid w:val="00293E7F"/>
    <w:rsid w:val="0029404D"/>
    <w:rsid w:val="002940C6"/>
    <w:rsid w:val="00294B02"/>
    <w:rsid w:val="00294BB1"/>
    <w:rsid w:val="00294BFC"/>
    <w:rsid w:val="00294DD6"/>
    <w:rsid w:val="0029527C"/>
    <w:rsid w:val="00295365"/>
    <w:rsid w:val="00295566"/>
    <w:rsid w:val="002955C2"/>
    <w:rsid w:val="0029576F"/>
    <w:rsid w:val="00295D26"/>
    <w:rsid w:val="00295E52"/>
    <w:rsid w:val="00295F30"/>
    <w:rsid w:val="002961C5"/>
    <w:rsid w:val="00296247"/>
    <w:rsid w:val="002963C8"/>
    <w:rsid w:val="00296552"/>
    <w:rsid w:val="002965B2"/>
    <w:rsid w:val="00296652"/>
    <w:rsid w:val="00296759"/>
    <w:rsid w:val="00296E1A"/>
    <w:rsid w:val="00296F3A"/>
    <w:rsid w:val="0029703C"/>
    <w:rsid w:val="0029718C"/>
    <w:rsid w:val="002975E6"/>
    <w:rsid w:val="002976D5"/>
    <w:rsid w:val="002976EE"/>
    <w:rsid w:val="00297879"/>
    <w:rsid w:val="002979EE"/>
    <w:rsid w:val="00297C98"/>
    <w:rsid w:val="00297D6A"/>
    <w:rsid w:val="002A002B"/>
    <w:rsid w:val="002A0345"/>
    <w:rsid w:val="002A03B3"/>
    <w:rsid w:val="002A05E1"/>
    <w:rsid w:val="002A0968"/>
    <w:rsid w:val="002A0A6D"/>
    <w:rsid w:val="002A0B01"/>
    <w:rsid w:val="002A0C40"/>
    <w:rsid w:val="002A0E06"/>
    <w:rsid w:val="002A1254"/>
    <w:rsid w:val="002A1295"/>
    <w:rsid w:val="002A130B"/>
    <w:rsid w:val="002A134E"/>
    <w:rsid w:val="002A1611"/>
    <w:rsid w:val="002A17E0"/>
    <w:rsid w:val="002A17F9"/>
    <w:rsid w:val="002A1BF7"/>
    <w:rsid w:val="002A1D85"/>
    <w:rsid w:val="002A2143"/>
    <w:rsid w:val="002A21E2"/>
    <w:rsid w:val="002A230A"/>
    <w:rsid w:val="002A2A27"/>
    <w:rsid w:val="002A2D0E"/>
    <w:rsid w:val="002A2E82"/>
    <w:rsid w:val="002A3068"/>
    <w:rsid w:val="002A30A3"/>
    <w:rsid w:val="002A3119"/>
    <w:rsid w:val="002A3319"/>
    <w:rsid w:val="002A38D6"/>
    <w:rsid w:val="002A3908"/>
    <w:rsid w:val="002A3A9C"/>
    <w:rsid w:val="002A3BB0"/>
    <w:rsid w:val="002A3D89"/>
    <w:rsid w:val="002A3E86"/>
    <w:rsid w:val="002A3FEB"/>
    <w:rsid w:val="002A4157"/>
    <w:rsid w:val="002A423F"/>
    <w:rsid w:val="002A42AE"/>
    <w:rsid w:val="002A438C"/>
    <w:rsid w:val="002A44C6"/>
    <w:rsid w:val="002A45BC"/>
    <w:rsid w:val="002A4654"/>
    <w:rsid w:val="002A4BE8"/>
    <w:rsid w:val="002A4D48"/>
    <w:rsid w:val="002A4DB0"/>
    <w:rsid w:val="002A4E55"/>
    <w:rsid w:val="002A4EB5"/>
    <w:rsid w:val="002A4F72"/>
    <w:rsid w:val="002A5007"/>
    <w:rsid w:val="002A51CC"/>
    <w:rsid w:val="002A53CE"/>
    <w:rsid w:val="002A55A8"/>
    <w:rsid w:val="002A5770"/>
    <w:rsid w:val="002A577B"/>
    <w:rsid w:val="002A5807"/>
    <w:rsid w:val="002A5958"/>
    <w:rsid w:val="002A5A2F"/>
    <w:rsid w:val="002A5BB6"/>
    <w:rsid w:val="002A5BE1"/>
    <w:rsid w:val="002A5EA5"/>
    <w:rsid w:val="002A6004"/>
    <w:rsid w:val="002A6186"/>
    <w:rsid w:val="002A6397"/>
    <w:rsid w:val="002A64E6"/>
    <w:rsid w:val="002A687B"/>
    <w:rsid w:val="002A69F1"/>
    <w:rsid w:val="002A6A0C"/>
    <w:rsid w:val="002A6A62"/>
    <w:rsid w:val="002A6ACF"/>
    <w:rsid w:val="002A6CEF"/>
    <w:rsid w:val="002A6F14"/>
    <w:rsid w:val="002A710F"/>
    <w:rsid w:val="002A711D"/>
    <w:rsid w:val="002A7232"/>
    <w:rsid w:val="002A7239"/>
    <w:rsid w:val="002A74BC"/>
    <w:rsid w:val="002A74F1"/>
    <w:rsid w:val="002A75B3"/>
    <w:rsid w:val="002A7630"/>
    <w:rsid w:val="002A77C7"/>
    <w:rsid w:val="002A7941"/>
    <w:rsid w:val="002A7B65"/>
    <w:rsid w:val="002B0039"/>
    <w:rsid w:val="002B0051"/>
    <w:rsid w:val="002B0101"/>
    <w:rsid w:val="002B0667"/>
    <w:rsid w:val="002B0757"/>
    <w:rsid w:val="002B090D"/>
    <w:rsid w:val="002B0A37"/>
    <w:rsid w:val="002B0E91"/>
    <w:rsid w:val="002B10BE"/>
    <w:rsid w:val="002B1196"/>
    <w:rsid w:val="002B1208"/>
    <w:rsid w:val="002B138E"/>
    <w:rsid w:val="002B1787"/>
    <w:rsid w:val="002B18AF"/>
    <w:rsid w:val="002B19E0"/>
    <w:rsid w:val="002B1A14"/>
    <w:rsid w:val="002B1B22"/>
    <w:rsid w:val="002B1BF7"/>
    <w:rsid w:val="002B1F57"/>
    <w:rsid w:val="002B2A95"/>
    <w:rsid w:val="002B2AAD"/>
    <w:rsid w:val="002B2C63"/>
    <w:rsid w:val="002B2D4B"/>
    <w:rsid w:val="002B2D6B"/>
    <w:rsid w:val="002B3378"/>
    <w:rsid w:val="002B33EF"/>
    <w:rsid w:val="002B350D"/>
    <w:rsid w:val="002B36F5"/>
    <w:rsid w:val="002B3778"/>
    <w:rsid w:val="002B3945"/>
    <w:rsid w:val="002B3A75"/>
    <w:rsid w:val="002B3E44"/>
    <w:rsid w:val="002B3F73"/>
    <w:rsid w:val="002B42EF"/>
    <w:rsid w:val="002B4418"/>
    <w:rsid w:val="002B47F2"/>
    <w:rsid w:val="002B493A"/>
    <w:rsid w:val="002B493C"/>
    <w:rsid w:val="002B4957"/>
    <w:rsid w:val="002B4ACF"/>
    <w:rsid w:val="002B5187"/>
    <w:rsid w:val="002B5488"/>
    <w:rsid w:val="002B54EC"/>
    <w:rsid w:val="002B56FC"/>
    <w:rsid w:val="002B5708"/>
    <w:rsid w:val="002B5796"/>
    <w:rsid w:val="002B5B97"/>
    <w:rsid w:val="002B5FC2"/>
    <w:rsid w:val="002B61BC"/>
    <w:rsid w:val="002B641C"/>
    <w:rsid w:val="002B67BC"/>
    <w:rsid w:val="002B69AB"/>
    <w:rsid w:val="002B69D3"/>
    <w:rsid w:val="002B6ACD"/>
    <w:rsid w:val="002B6BB9"/>
    <w:rsid w:val="002B6C75"/>
    <w:rsid w:val="002B6D76"/>
    <w:rsid w:val="002B6DF2"/>
    <w:rsid w:val="002B7283"/>
    <w:rsid w:val="002B72C0"/>
    <w:rsid w:val="002B7329"/>
    <w:rsid w:val="002B77DD"/>
    <w:rsid w:val="002B798B"/>
    <w:rsid w:val="002B7AB2"/>
    <w:rsid w:val="002B7BE5"/>
    <w:rsid w:val="002B7CC3"/>
    <w:rsid w:val="002C00E1"/>
    <w:rsid w:val="002C028C"/>
    <w:rsid w:val="002C0292"/>
    <w:rsid w:val="002C09FA"/>
    <w:rsid w:val="002C0AE1"/>
    <w:rsid w:val="002C0BBC"/>
    <w:rsid w:val="002C0D6C"/>
    <w:rsid w:val="002C0E72"/>
    <w:rsid w:val="002C13BE"/>
    <w:rsid w:val="002C150E"/>
    <w:rsid w:val="002C152C"/>
    <w:rsid w:val="002C154D"/>
    <w:rsid w:val="002C19B7"/>
    <w:rsid w:val="002C1AA1"/>
    <w:rsid w:val="002C1AFE"/>
    <w:rsid w:val="002C1C7D"/>
    <w:rsid w:val="002C1F35"/>
    <w:rsid w:val="002C2397"/>
    <w:rsid w:val="002C2475"/>
    <w:rsid w:val="002C2511"/>
    <w:rsid w:val="002C2584"/>
    <w:rsid w:val="002C26E9"/>
    <w:rsid w:val="002C27AF"/>
    <w:rsid w:val="002C2977"/>
    <w:rsid w:val="002C29F6"/>
    <w:rsid w:val="002C2B6D"/>
    <w:rsid w:val="002C2D3A"/>
    <w:rsid w:val="002C2DA0"/>
    <w:rsid w:val="002C309B"/>
    <w:rsid w:val="002C34FC"/>
    <w:rsid w:val="002C3512"/>
    <w:rsid w:val="002C3653"/>
    <w:rsid w:val="002C39D1"/>
    <w:rsid w:val="002C3ECA"/>
    <w:rsid w:val="002C40A7"/>
    <w:rsid w:val="002C40ED"/>
    <w:rsid w:val="002C44E9"/>
    <w:rsid w:val="002C455E"/>
    <w:rsid w:val="002C4593"/>
    <w:rsid w:val="002C45EC"/>
    <w:rsid w:val="002C49D0"/>
    <w:rsid w:val="002C4EEE"/>
    <w:rsid w:val="002C4F62"/>
    <w:rsid w:val="002C5034"/>
    <w:rsid w:val="002C53EB"/>
    <w:rsid w:val="002C542E"/>
    <w:rsid w:val="002C55AC"/>
    <w:rsid w:val="002C55BF"/>
    <w:rsid w:val="002C57B9"/>
    <w:rsid w:val="002C5951"/>
    <w:rsid w:val="002C59FA"/>
    <w:rsid w:val="002C5A25"/>
    <w:rsid w:val="002C5A44"/>
    <w:rsid w:val="002C5C17"/>
    <w:rsid w:val="002C5C6C"/>
    <w:rsid w:val="002C5CD5"/>
    <w:rsid w:val="002C5E69"/>
    <w:rsid w:val="002C5E7C"/>
    <w:rsid w:val="002C6234"/>
    <w:rsid w:val="002C6320"/>
    <w:rsid w:val="002C640B"/>
    <w:rsid w:val="002C64F9"/>
    <w:rsid w:val="002C654F"/>
    <w:rsid w:val="002C662E"/>
    <w:rsid w:val="002C667D"/>
    <w:rsid w:val="002C6FAE"/>
    <w:rsid w:val="002C7141"/>
    <w:rsid w:val="002C7159"/>
    <w:rsid w:val="002C71B3"/>
    <w:rsid w:val="002C720D"/>
    <w:rsid w:val="002C72B0"/>
    <w:rsid w:val="002C76E9"/>
    <w:rsid w:val="002C77ED"/>
    <w:rsid w:val="002C78A1"/>
    <w:rsid w:val="002C796B"/>
    <w:rsid w:val="002C796E"/>
    <w:rsid w:val="002C79EF"/>
    <w:rsid w:val="002C7C3A"/>
    <w:rsid w:val="002C7E0C"/>
    <w:rsid w:val="002C7E87"/>
    <w:rsid w:val="002C7FB5"/>
    <w:rsid w:val="002D001F"/>
    <w:rsid w:val="002D024A"/>
    <w:rsid w:val="002D0327"/>
    <w:rsid w:val="002D0449"/>
    <w:rsid w:val="002D045B"/>
    <w:rsid w:val="002D04FC"/>
    <w:rsid w:val="002D0709"/>
    <w:rsid w:val="002D09DB"/>
    <w:rsid w:val="002D0A3C"/>
    <w:rsid w:val="002D0B9C"/>
    <w:rsid w:val="002D0D94"/>
    <w:rsid w:val="002D102B"/>
    <w:rsid w:val="002D1158"/>
    <w:rsid w:val="002D11F6"/>
    <w:rsid w:val="002D1253"/>
    <w:rsid w:val="002D1564"/>
    <w:rsid w:val="002D1927"/>
    <w:rsid w:val="002D1BDC"/>
    <w:rsid w:val="002D1E3B"/>
    <w:rsid w:val="002D211D"/>
    <w:rsid w:val="002D2150"/>
    <w:rsid w:val="002D23D2"/>
    <w:rsid w:val="002D23E4"/>
    <w:rsid w:val="002D249C"/>
    <w:rsid w:val="002D296A"/>
    <w:rsid w:val="002D2A4C"/>
    <w:rsid w:val="002D2B14"/>
    <w:rsid w:val="002D2BF3"/>
    <w:rsid w:val="002D332B"/>
    <w:rsid w:val="002D33B5"/>
    <w:rsid w:val="002D345D"/>
    <w:rsid w:val="002D34BF"/>
    <w:rsid w:val="002D35E7"/>
    <w:rsid w:val="002D35EB"/>
    <w:rsid w:val="002D3718"/>
    <w:rsid w:val="002D3888"/>
    <w:rsid w:val="002D3A68"/>
    <w:rsid w:val="002D3ADB"/>
    <w:rsid w:val="002D3AEA"/>
    <w:rsid w:val="002D3D5A"/>
    <w:rsid w:val="002D3E5A"/>
    <w:rsid w:val="002D4059"/>
    <w:rsid w:val="002D4101"/>
    <w:rsid w:val="002D41B9"/>
    <w:rsid w:val="002D4389"/>
    <w:rsid w:val="002D45B8"/>
    <w:rsid w:val="002D483B"/>
    <w:rsid w:val="002D4A87"/>
    <w:rsid w:val="002D4CEC"/>
    <w:rsid w:val="002D4D9C"/>
    <w:rsid w:val="002D4EAF"/>
    <w:rsid w:val="002D503A"/>
    <w:rsid w:val="002D5056"/>
    <w:rsid w:val="002D51F5"/>
    <w:rsid w:val="002D5261"/>
    <w:rsid w:val="002D52F7"/>
    <w:rsid w:val="002D55E6"/>
    <w:rsid w:val="002D56C3"/>
    <w:rsid w:val="002D57EF"/>
    <w:rsid w:val="002D586A"/>
    <w:rsid w:val="002D599F"/>
    <w:rsid w:val="002D5B1D"/>
    <w:rsid w:val="002D5B37"/>
    <w:rsid w:val="002D5B62"/>
    <w:rsid w:val="002D5C60"/>
    <w:rsid w:val="002D5D96"/>
    <w:rsid w:val="002D5E31"/>
    <w:rsid w:val="002D5EEF"/>
    <w:rsid w:val="002D5F97"/>
    <w:rsid w:val="002D6014"/>
    <w:rsid w:val="002D6221"/>
    <w:rsid w:val="002D6391"/>
    <w:rsid w:val="002D642B"/>
    <w:rsid w:val="002D64C4"/>
    <w:rsid w:val="002D661E"/>
    <w:rsid w:val="002D66EF"/>
    <w:rsid w:val="002D6871"/>
    <w:rsid w:val="002D68ED"/>
    <w:rsid w:val="002D6AB3"/>
    <w:rsid w:val="002D6AD9"/>
    <w:rsid w:val="002D6B98"/>
    <w:rsid w:val="002D6C84"/>
    <w:rsid w:val="002D6D7F"/>
    <w:rsid w:val="002D6F14"/>
    <w:rsid w:val="002D7503"/>
    <w:rsid w:val="002D7572"/>
    <w:rsid w:val="002D775D"/>
    <w:rsid w:val="002D7A9F"/>
    <w:rsid w:val="002D7B5A"/>
    <w:rsid w:val="002D7C8F"/>
    <w:rsid w:val="002D7CD5"/>
    <w:rsid w:val="002D7E1E"/>
    <w:rsid w:val="002D7F34"/>
    <w:rsid w:val="002D7F6A"/>
    <w:rsid w:val="002D7F9E"/>
    <w:rsid w:val="002E027D"/>
    <w:rsid w:val="002E0631"/>
    <w:rsid w:val="002E0634"/>
    <w:rsid w:val="002E06AC"/>
    <w:rsid w:val="002E0821"/>
    <w:rsid w:val="002E0867"/>
    <w:rsid w:val="002E0C6C"/>
    <w:rsid w:val="002E0CD1"/>
    <w:rsid w:val="002E0E42"/>
    <w:rsid w:val="002E0E90"/>
    <w:rsid w:val="002E0F47"/>
    <w:rsid w:val="002E10D2"/>
    <w:rsid w:val="002E11A1"/>
    <w:rsid w:val="002E14FE"/>
    <w:rsid w:val="002E150F"/>
    <w:rsid w:val="002E15F3"/>
    <w:rsid w:val="002E1BDC"/>
    <w:rsid w:val="002E1C52"/>
    <w:rsid w:val="002E2301"/>
    <w:rsid w:val="002E24BF"/>
    <w:rsid w:val="002E2783"/>
    <w:rsid w:val="002E2864"/>
    <w:rsid w:val="002E29EC"/>
    <w:rsid w:val="002E2CA9"/>
    <w:rsid w:val="002E2CE3"/>
    <w:rsid w:val="002E2D82"/>
    <w:rsid w:val="002E2E7C"/>
    <w:rsid w:val="002E2F63"/>
    <w:rsid w:val="002E305F"/>
    <w:rsid w:val="002E30E6"/>
    <w:rsid w:val="002E30F5"/>
    <w:rsid w:val="002E373F"/>
    <w:rsid w:val="002E3CAD"/>
    <w:rsid w:val="002E3CF4"/>
    <w:rsid w:val="002E40F9"/>
    <w:rsid w:val="002E467F"/>
    <w:rsid w:val="002E46E0"/>
    <w:rsid w:val="002E4846"/>
    <w:rsid w:val="002E48B9"/>
    <w:rsid w:val="002E49EA"/>
    <w:rsid w:val="002E513D"/>
    <w:rsid w:val="002E51D9"/>
    <w:rsid w:val="002E5486"/>
    <w:rsid w:val="002E5498"/>
    <w:rsid w:val="002E54FF"/>
    <w:rsid w:val="002E566B"/>
    <w:rsid w:val="002E57CB"/>
    <w:rsid w:val="002E595B"/>
    <w:rsid w:val="002E5964"/>
    <w:rsid w:val="002E5CE5"/>
    <w:rsid w:val="002E5D41"/>
    <w:rsid w:val="002E5D84"/>
    <w:rsid w:val="002E6023"/>
    <w:rsid w:val="002E6094"/>
    <w:rsid w:val="002E61E4"/>
    <w:rsid w:val="002E6217"/>
    <w:rsid w:val="002E62F7"/>
    <w:rsid w:val="002E6346"/>
    <w:rsid w:val="002E6643"/>
    <w:rsid w:val="002E66E8"/>
    <w:rsid w:val="002E6767"/>
    <w:rsid w:val="002E690A"/>
    <w:rsid w:val="002E6C3F"/>
    <w:rsid w:val="002E6CF0"/>
    <w:rsid w:val="002E6DA7"/>
    <w:rsid w:val="002E6FD9"/>
    <w:rsid w:val="002E7266"/>
    <w:rsid w:val="002E75BE"/>
    <w:rsid w:val="002E765B"/>
    <w:rsid w:val="002E7721"/>
    <w:rsid w:val="002E7803"/>
    <w:rsid w:val="002E7A3B"/>
    <w:rsid w:val="002E7D6C"/>
    <w:rsid w:val="002E7EAA"/>
    <w:rsid w:val="002F003A"/>
    <w:rsid w:val="002F01AC"/>
    <w:rsid w:val="002F0C88"/>
    <w:rsid w:val="002F0F2C"/>
    <w:rsid w:val="002F1137"/>
    <w:rsid w:val="002F1208"/>
    <w:rsid w:val="002F1239"/>
    <w:rsid w:val="002F1296"/>
    <w:rsid w:val="002F1468"/>
    <w:rsid w:val="002F1478"/>
    <w:rsid w:val="002F14CA"/>
    <w:rsid w:val="002F1685"/>
    <w:rsid w:val="002F1AF0"/>
    <w:rsid w:val="002F1BB2"/>
    <w:rsid w:val="002F1C25"/>
    <w:rsid w:val="002F1C62"/>
    <w:rsid w:val="002F1CD1"/>
    <w:rsid w:val="002F20BA"/>
    <w:rsid w:val="002F2146"/>
    <w:rsid w:val="002F2399"/>
    <w:rsid w:val="002F24FD"/>
    <w:rsid w:val="002F250B"/>
    <w:rsid w:val="002F25B4"/>
    <w:rsid w:val="002F27B5"/>
    <w:rsid w:val="002F29A6"/>
    <w:rsid w:val="002F2C7D"/>
    <w:rsid w:val="002F2F70"/>
    <w:rsid w:val="002F2FA1"/>
    <w:rsid w:val="002F3066"/>
    <w:rsid w:val="002F312E"/>
    <w:rsid w:val="002F32B7"/>
    <w:rsid w:val="002F3393"/>
    <w:rsid w:val="002F3740"/>
    <w:rsid w:val="002F3A2C"/>
    <w:rsid w:val="002F4387"/>
    <w:rsid w:val="002F4910"/>
    <w:rsid w:val="002F4A08"/>
    <w:rsid w:val="002F4D5C"/>
    <w:rsid w:val="002F4D6C"/>
    <w:rsid w:val="002F5043"/>
    <w:rsid w:val="002F5078"/>
    <w:rsid w:val="002F530C"/>
    <w:rsid w:val="002F5346"/>
    <w:rsid w:val="002F53BB"/>
    <w:rsid w:val="002F585E"/>
    <w:rsid w:val="002F59DD"/>
    <w:rsid w:val="002F5BDC"/>
    <w:rsid w:val="002F5C6C"/>
    <w:rsid w:val="002F5D22"/>
    <w:rsid w:val="002F5F63"/>
    <w:rsid w:val="002F6024"/>
    <w:rsid w:val="002F64E0"/>
    <w:rsid w:val="002F67EC"/>
    <w:rsid w:val="002F67F3"/>
    <w:rsid w:val="002F6AAD"/>
    <w:rsid w:val="002F6C89"/>
    <w:rsid w:val="002F6E29"/>
    <w:rsid w:val="002F6FD5"/>
    <w:rsid w:val="002F7220"/>
    <w:rsid w:val="002F7321"/>
    <w:rsid w:val="002F73F5"/>
    <w:rsid w:val="002F7519"/>
    <w:rsid w:val="002F75EB"/>
    <w:rsid w:val="002F7671"/>
    <w:rsid w:val="002F772B"/>
    <w:rsid w:val="002F7874"/>
    <w:rsid w:val="002F7984"/>
    <w:rsid w:val="002F7AB4"/>
    <w:rsid w:val="002F7EF4"/>
    <w:rsid w:val="002F7F5D"/>
    <w:rsid w:val="0030001E"/>
    <w:rsid w:val="003000BA"/>
    <w:rsid w:val="00300121"/>
    <w:rsid w:val="0030047C"/>
    <w:rsid w:val="003005C4"/>
    <w:rsid w:val="003005CE"/>
    <w:rsid w:val="003006D1"/>
    <w:rsid w:val="003008BA"/>
    <w:rsid w:val="003008D2"/>
    <w:rsid w:val="003009DA"/>
    <w:rsid w:val="00300C20"/>
    <w:rsid w:val="00300C22"/>
    <w:rsid w:val="00300C69"/>
    <w:rsid w:val="003012A1"/>
    <w:rsid w:val="00301524"/>
    <w:rsid w:val="00301B7C"/>
    <w:rsid w:val="00301B89"/>
    <w:rsid w:val="00302038"/>
    <w:rsid w:val="0030208F"/>
    <w:rsid w:val="00302133"/>
    <w:rsid w:val="00302149"/>
    <w:rsid w:val="0030230E"/>
    <w:rsid w:val="0030232B"/>
    <w:rsid w:val="003024F3"/>
    <w:rsid w:val="0030257D"/>
    <w:rsid w:val="003027B9"/>
    <w:rsid w:val="00302889"/>
    <w:rsid w:val="003028BC"/>
    <w:rsid w:val="00302922"/>
    <w:rsid w:val="003029CC"/>
    <w:rsid w:val="00302D62"/>
    <w:rsid w:val="00302E08"/>
    <w:rsid w:val="00302E92"/>
    <w:rsid w:val="003032E6"/>
    <w:rsid w:val="003033DC"/>
    <w:rsid w:val="0030340C"/>
    <w:rsid w:val="00303497"/>
    <w:rsid w:val="00303696"/>
    <w:rsid w:val="00303718"/>
    <w:rsid w:val="003039CC"/>
    <w:rsid w:val="00303A3B"/>
    <w:rsid w:val="00303F09"/>
    <w:rsid w:val="00304080"/>
    <w:rsid w:val="00304092"/>
    <w:rsid w:val="00304158"/>
    <w:rsid w:val="00304350"/>
    <w:rsid w:val="00304387"/>
    <w:rsid w:val="00304491"/>
    <w:rsid w:val="003045C1"/>
    <w:rsid w:val="00304699"/>
    <w:rsid w:val="003046E8"/>
    <w:rsid w:val="0030491C"/>
    <w:rsid w:val="00304B71"/>
    <w:rsid w:val="00304D26"/>
    <w:rsid w:val="00304F3B"/>
    <w:rsid w:val="00304F81"/>
    <w:rsid w:val="00304F90"/>
    <w:rsid w:val="00305013"/>
    <w:rsid w:val="00305033"/>
    <w:rsid w:val="003050A8"/>
    <w:rsid w:val="00305111"/>
    <w:rsid w:val="00305261"/>
    <w:rsid w:val="003052BA"/>
    <w:rsid w:val="00305465"/>
    <w:rsid w:val="0030549A"/>
    <w:rsid w:val="00305576"/>
    <w:rsid w:val="0030579D"/>
    <w:rsid w:val="003057D6"/>
    <w:rsid w:val="00305879"/>
    <w:rsid w:val="00305961"/>
    <w:rsid w:val="00305994"/>
    <w:rsid w:val="00305B72"/>
    <w:rsid w:val="00305D5E"/>
    <w:rsid w:val="00305D89"/>
    <w:rsid w:val="00305DB8"/>
    <w:rsid w:val="00305E5D"/>
    <w:rsid w:val="00305FD7"/>
    <w:rsid w:val="0030612B"/>
    <w:rsid w:val="0030628D"/>
    <w:rsid w:val="00306375"/>
    <w:rsid w:val="00306591"/>
    <w:rsid w:val="003066D2"/>
    <w:rsid w:val="00306A3D"/>
    <w:rsid w:val="00306AAC"/>
    <w:rsid w:val="00306B1E"/>
    <w:rsid w:val="00306CFA"/>
    <w:rsid w:val="00306E02"/>
    <w:rsid w:val="003070E6"/>
    <w:rsid w:val="0030711A"/>
    <w:rsid w:val="0030722E"/>
    <w:rsid w:val="003073D1"/>
    <w:rsid w:val="00307430"/>
    <w:rsid w:val="003074E0"/>
    <w:rsid w:val="00307AFB"/>
    <w:rsid w:val="00307B28"/>
    <w:rsid w:val="00307CE3"/>
    <w:rsid w:val="00307CF5"/>
    <w:rsid w:val="00307D09"/>
    <w:rsid w:val="00307D5D"/>
    <w:rsid w:val="00307E9F"/>
    <w:rsid w:val="00307EDD"/>
    <w:rsid w:val="00307FE8"/>
    <w:rsid w:val="00310178"/>
    <w:rsid w:val="0031024E"/>
    <w:rsid w:val="003107B6"/>
    <w:rsid w:val="00310832"/>
    <w:rsid w:val="00310AB0"/>
    <w:rsid w:val="00310E49"/>
    <w:rsid w:val="00310F74"/>
    <w:rsid w:val="003111DB"/>
    <w:rsid w:val="003112FC"/>
    <w:rsid w:val="003113E6"/>
    <w:rsid w:val="00311770"/>
    <w:rsid w:val="00311B86"/>
    <w:rsid w:val="00311E95"/>
    <w:rsid w:val="00311F59"/>
    <w:rsid w:val="00311FEC"/>
    <w:rsid w:val="0031215F"/>
    <w:rsid w:val="003121E0"/>
    <w:rsid w:val="0031255B"/>
    <w:rsid w:val="00312719"/>
    <w:rsid w:val="00312875"/>
    <w:rsid w:val="00312DE5"/>
    <w:rsid w:val="00312E4E"/>
    <w:rsid w:val="00312F4C"/>
    <w:rsid w:val="00313073"/>
    <w:rsid w:val="00313076"/>
    <w:rsid w:val="003130A5"/>
    <w:rsid w:val="00313508"/>
    <w:rsid w:val="00313C6E"/>
    <w:rsid w:val="0031413A"/>
    <w:rsid w:val="0031422B"/>
    <w:rsid w:val="00314269"/>
    <w:rsid w:val="00314626"/>
    <w:rsid w:val="0031493A"/>
    <w:rsid w:val="0031494A"/>
    <w:rsid w:val="003149EE"/>
    <w:rsid w:val="00314E14"/>
    <w:rsid w:val="00314E92"/>
    <w:rsid w:val="00314FD3"/>
    <w:rsid w:val="00315114"/>
    <w:rsid w:val="0031564C"/>
    <w:rsid w:val="00315662"/>
    <w:rsid w:val="0031569F"/>
    <w:rsid w:val="0031584A"/>
    <w:rsid w:val="00315999"/>
    <w:rsid w:val="00315AD8"/>
    <w:rsid w:val="00315B00"/>
    <w:rsid w:val="00315B90"/>
    <w:rsid w:val="00315CC8"/>
    <w:rsid w:val="00315CD4"/>
    <w:rsid w:val="00315CEE"/>
    <w:rsid w:val="00316043"/>
    <w:rsid w:val="0031611D"/>
    <w:rsid w:val="00316322"/>
    <w:rsid w:val="003163D7"/>
    <w:rsid w:val="003163EA"/>
    <w:rsid w:val="003165A7"/>
    <w:rsid w:val="00316693"/>
    <w:rsid w:val="00316788"/>
    <w:rsid w:val="003167FE"/>
    <w:rsid w:val="00316A4F"/>
    <w:rsid w:val="00316B05"/>
    <w:rsid w:val="00316B1E"/>
    <w:rsid w:val="00316BA9"/>
    <w:rsid w:val="00316D42"/>
    <w:rsid w:val="00316DA3"/>
    <w:rsid w:val="00317130"/>
    <w:rsid w:val="00317405"/>
    <w:rsid w:val="0031754E"/>
    <w:rsid w:val="00317668"/>
    <w:rsid w:val="00317998"/>
    <w:rsid w:val="00317ACB"/>
    <w:rsid w:val="00317BEF"/>
    <w:rsid w:val="00317E99"/>
    <w:rsid w:val="00317F97"/>
    <w:rsid w:val="003200C4"/>
    <w:rsid w:val="003201BF"/>
    <w:rsid w:val="00320296"/>
    <w:rsid w:val="0032034D"/>
    <w:rsid w:val="0032043A"/>
    <w:rsid w:val="003204AA"/>
    <w:rsid w:val="003205E0"/>
    <w:rsid w:val="0032067B"/>
    <w:rsid w:val="00320AC1"/>
    <w:rsid w:val="00320ADA"/>
    <w:rsid w:val="00320B67"/>
    <w:rsid w:val="00320C5B"/>
    <w:rsid w:val="00320DCE"/>
    <w:rsid w:val="00320E8A"/>
    <w:rsid w:val="00321368"/>
    <w:rsid w:val="003214E8"/>
    <w:rsid w:val="003218CC"/>
    <w:rsid w:val="00321ADE"/>
    <w:rsid w:val="00322057"/>
    <w:rsid w:val="0032210A"/>
    <w:rsid w:val="00322399"/>
    <w:rsid w:val="003225A0"/>
    <w:rsid w:val="0032265A"/>
    <w:rsid w:val="00322D27"/>
    <w:rsid w:val="00322E64"/>
    <w:rsid w:val="00322F3A"/>
    <w:rsid w:val="00323133"/>
    <w:rsid w:val="0032330F"/>
    <w:rsid w:val="0032343A"/>
    <w:rsid w:val="00323471"/>
    <w:rsid w:val="003237D5"/>
    <w:rsid w:val="003238BB"/>
    <w:rsid w:val="003238FC"/>
    <w:rsid w:val="00323965"/>
    <w:rsid w:val="00323A98"/>
    <w:rsid w:val="00323AA3"/>
    <w:rsid w:val="00323B17"/>
    <w:rsid w:val="00323D84"/>
    <w:rsid w:val="00323E98"/>
    <w:rsid w:val="00323EBF"/>
    <w:rsid w:val="0032418B"/>
    <w:rsid w:val="00324255"/>
    <w:rsid w:val="003243C3"/>
    <w:rsid w:val="00324547"/>
    <w:rsid w:val="0032480E"/>
    <w:rsid w:val="00324997"/>
    <w:rsid w:val="003249D4"/>
    <w:rsid w:val="00324ACE"/>
    <w:rsid w:val="00324BEC"/>
    <w:rsid w:val="00324CC3"/>
    <w:rsid w:val="00324D83"/>
    <w:rsid w:val="003250D5"/>
    <w:rsid w:val="0032514C"/>
    <w:rsid w:val="00325159"/>
    <w:rsid w:val="003251F6"/>
    <w:rsid w:val="0032536F"/>
    <w:rsid w:val="003253F0"/>
    <w:rsid w:val="003256A9"/>
    <w:rsid w:val="003256FF"/>
    <w:rsid w:val="00325ADD"/>
    <w:rsid w:val="00325AEF"/>
    <w:rsid w:val="00325B41"/>
    <w:rsid w:val="00325CE2"/>
    <w:rsid w:val="00325FE3"/>
    <w:rsid w:val="0032609C"/>
    <w:rsid w:val="003266FC"/>
    <w:rsid w:val="0032679C"/>
    <w:rsid w:val="003267DA"/>
    <w:rsid w:val="0032693C"/>
    <w:rsid w:val="003269B6"/>
    <w:rsid w:val="00326CBE"/>
    <w:rsid w:val="00326DEB"/>
    <w:rsid w:val="00326F71"/>
    <w:rsid w:val="00327107"/>
    <w:rsid w:val="00327119"/>
    <w:rsid w:val="003271AC"/>
    <w:rsid w:val="003271F2"/>
    <w:rsid w:val="00327367"/>
    <w:rsid w:val="003273C5"/>
    <w:rsid w:val="003273E8"/>
    <w:rsid w:val="003274BB"/>
    <w:rsid w:val="0032783D"/>
    <w:rsid w:val="0032798F"/>
    <w:rsid w:val="00327AE6"/>
    <w:rsid w:val="00327B13"/>
    <w:rsid w:val="00327B67"/>
    <w:rsid w:val="00327BF1"/>
    <w:rsid w:val="00330118"/>
    <w:rsid w:val="003304AB"/>
    <w:rsid w:val="003309F8"/>
    <w:rsid w:val="00330C08"/>
    <w:rsid w:val="00330CF5"/>
    <w:rsid w:val="00330DFE"/>
    <w:rsid w:val="00330F7A"/>
    <w:rsid w:val="00331090"/>
    <w:rsid w:val="003310AB"/>
    <w:rsid w:val="003310B0"/>
    <w:rsid w:val="00331301"/>
    <w:rsid w:val="003314C7"/>
    <w:rsid w:val="00331560"/>
    <w:rsid w:val="0033179B"/>
    <w:rsid w:val="00331A74"/>
    <w:rsid w:val="00331C1A"/>
    <w:rsid w:val="00331FCA"/>
    <w:rsid w:val="0033234A"/>
    <w:rsid w:val="00332563"/>
    <w:rsid w:val="003326E5"/>
    <w:rsid w:val="003326E6"/>
    <w:rsid w:val="0033272E"/>
    <w:rsid w:val="0033274B"/>
    <w:rsid w:val="00332755"/>
    <w:rsid w:val="0033287E"/>
    <w:rsid w:val="00332C0A"/>
    <w:rsid w:val="00332C94"/>
    <w:rsid w:val="00332D30"/>
    <w:rsid w:val="00332D8D"/>
    <w:rsid w:val="0033323B"/>
    <w:rsid w:val="0033374E"/>
    <w:rsid w:val="00333860"/>
    <w:rsid w:val="00333A4C"/>
    <w:rsid w:val="00333A79"/>
    <w:rsid w:val="00333B77"/>
    <w:rsid w:val="00333DF3"/>
    <w:rsid w:val="00333ED3"/>
    <w:rsid w:val="00333EE6"/>
    <w:rsid w:val="003345E7"/>
    <w:rsid w:val="0033465F"/>
    <w:rsid w:val="003349F2"/>
    <w:rsid w:val="00334BFA"/>
    <w:rsid w:val="00334CC5"/>
    <w:rsid w:val="00334D29"/>
    <w:rsid w:val="00334DE2"/>
    <w:rsid w:val="00334E2D"/>
    <w:rsid w:val="00334ED6"/>
    <w:rsid w:val="003350EA"/>
    <w:rsid w:val="00335171"/>
    <w:rsid w:val="00335264"/>
    <w:rsid w:val="0033526A"/>
    <w:rsid w:val="00335B2B"/>
    <w:rsid w:val="00335BD3"/>
    <w:rsid w:val="00335C1F"/>
    <w:rsid w:val="00335CDB"/>
    <w:rsid w:val="00335D3E"/>
    <w:rsid w:val="00335E1D"/>
    <w:rsid w:val="003360B1"/>
    <w:rsid w:val="00336272"/>
    <w:rsid w:val="003363A5"/>
    <w:rsid w:val="003368FD"/>
    <w:rsid w:val="00336915"/>
    <w:rsid w:val="00336A49"/>
    <w:rsid w:val="00336BDE"/>
    <w:rsid w:val="00336DE0"/>
    <w:rsid w:val="00336E29"/>
    <w:rsid w:val="00336EEA"/>
    <w:rsid w:val="00336FA5"/>
    <w:rsid w:val="00337023"/>
    <w:rsid w:val="0033707C"/>
    <w:rsid w:val="0033710B"/>
    <w:rsid w:val="003371F1"/>
    <w:rsid w:val="003373D4"/>
    <w:rsid w:val="0033756D"/>
    <w:rsid w:val="003376A6"/>
    <w:rsid w:val="00337D7E"/>
    <w:rsid w:val="00337F5C"/>
    <w:rsid w:val="003404B7"/>
    <w:rsid w:val="00340642"/>
    <w:rsid w:val="003406A9"/>
    <w:rsid w:val="003407E9"/>
    <w:rsid w:val="00340CD8"/>
    <w:rsid w:val="00340F33"/>
    <w:rsid w:val="0034128C"/>
    <w:rsid w:val="00341C02"/>
    <w:rsid w:val="00341CE4"/>
    <w:rsid w:val="00341D98"/>
    <w:rsid w:val="00341E26"/>
    <w:rsid w:val="00341E4F"/>
    <w:rsid w:val="00342009"/>
    <w:rsid w:val="00342114"/>
    <w:rsid w:val="003422F2"/>
    <w:rsid w:val="00342649"/>
    <w:rsid w:val="0034278A"/>
    <w:rsid w:val="003427CE"/>
    <w:rsid w:val="00342854"/>
    <w:rsid w:val="00342E3C"/>
    <w:rsid w:val="00343009"/>
    <w:rsid w:val="0034308C"/>
    <w:rsid w:val="003430C8"/>
    <w:rsid w:val="0034318A"/>
    <w:rsid w:val="003434AA"/>
    <w:rsid w:val="003436EC"/>
    <w:rsid w:val="003439CB"/>
    <w:rsid w:val="00343B02"/>
    <w:rsid w:val="00343B37"/>
    <w:rsid w:val="00343D73"/>
    <w:rsid w:val="00343E7E"/>
    <w:rsid w:val="00343EAA"/>
    <w:rsid w:val="0034431D"/>
    <w:rsid w:val="003443DA"/>
    <w:rsid w:val="00344567"/>
    <w:rsid w:val="00344735"/>
    <w:rsid w:val="00344B2A"/>
    <w:rsid w:val="00344D02"/>
    <w:rsid w:val="003452F2"/>
    <w:rsid w:val="00345377"/>
    <w:rsid w:val="003453ED"/>
    <w:rsid w:val="003454D5"/>
    <w:rsid w:val="003454F3"/>
    <w:rsid w:val="00345848"/>
    <w:rsid w:val="00345900"/>
    <w:rsid w:val="00345ACE"/>
    <w:rsid w:val="00345B18"/>
    <w:rsid w:val="00345C74"/>
    <w:rsid w:val="00345D38"/>
    <w:rsid w:val="0034605B"/>
    <w:rsid w:val="0034624A"/>
    <w:rsid w:val="00346317"/>
    <w:rsid w:val="00346987"/>
    <w:rsid w:val="00346B95"/>
    <w:rsid w:val="00347477"/>
    <w:rsid w:val="0034788B"/>
    <w:rsid w:val="003479CC"/>
    <w:rsid w:val="00347D18"/>
    <w:rsid w:val="00347D85"/>
    <w:rsid w:val="00347EB1"/>
    <w:rsid w:val="00350512"/>
    <w:rsid w:val="00350783"/>
    <w:rsid w:val="00350BD0"/>
    <w:rsid w:val="00350DC8"/>
    <w:rsid w:val="00350E5D"/>
    <w:rsid w:val="00350F49"/>
    <w:rsid w:val="00351242"/>
    <w:rsid w:val="003516A5"/>
    <w:rsid w:val="0035173D"/>
    <w:rsid w:val="00351891"/>
    <w:rsid w:val="003519A8"/>
    <w:rsid w:val="00351ACE"/>
    <w:rsid w:val="00351D7C"/>
    <w:rsid w:val="00351D8D"/>
    <w:rsid w:val="00351E9C"/>
    <w:rsid w:val="00351EFC"/>
    <w:rsid w:val="00351F1A"/>
    <w:rsid w:val="0035212D"/>
    <w:rsid w:val="003527AB"/>
    <w:rsid w:val="0035296B"/>
    <w:rsid w:val="00352B4D"/>
    <w:rsid w:val="00352BBC"/>
    <w:rsid w:val="00352BFC"/>
    <w:rsid w:val="00352CAD"/>
    <w:rsid w:val="00352D9F"/>
    <w:rsid w:val="00352F31"/>
    <w:rsid w:val="00352FB7"/>
    <w:rsid w:val="0035302E"/>
    <w:rsid w:val="003530A6"/>
    <w:rsid w:val="003530C4"/>
    <w:rsid w:val="003532B1"/>
    <w:rsid w:val="00353341"/>
    <w:rsid w:val="00353391"/>
    <w:rsid w:val="0035348C"/>
    <w:rsid w:val="003534CE"/>
    <w:rsid w:val="0035356C"/>
    <w:rsid w:val="003535C4"/>
    <w:rsid w:val="00353771"/>
    <w:rsid w:val="00353789"/>
    <w:rsid w:val="0035386C"/>
    <w:rsid w:val="003538EB"/>
    <w:rsid w:val="00353991"/>
    <w:rsid w:val="003539F8"/>
    <w:rsid w:val="00353A4B"/>
    <w:rsid w:val="00353E68"/>
    <w:rsid w:val="00353EF8"/>
    <w:rsid w:val="00353F0B"/>
    <w:rsid w:val="00354626"/>
    <w:rsid w:val="00354866"/>
    <w:rsid w:val="00354B28"/>
    <w:rsid w:val="00354F31"/>
    <w:rsid w:val="003550BF"/>
    <w:rsid w:val="003552BF"/>
    <w:rsid w:val="0035558F"/>
    <w:rsid w:val="003556DF"/>
    <w:rsid w:val="0035585D"/>
    <w:rsid w:val="00355C74"/>
    <w:rsid w:val="00355C8C"/>
    <w:rsid w:val="00355CB8"/>
    <w:rsid w:val="00355D16"/>
    <w:rsid w:val="0035686E"/>
    <w:rsid w:val="003569B5"/>
    <w:rsid w:val="00356A46"/>
    <w:rsid w:val="00356A80"/>
    <w:rsid w:val="00356B2D"/>
    <w:rsid w:val="00356C1A"/>
    <w:rsid w:val="0035708D"/>
    <w:rsid w:val="003570A4"/>
    <w:rsid w:val="003570FC"/>
    <w:rsid w:val="003571CC"/>
    <w:rsid w:val="00357345"/>
    <w:rsid w:val="003573D4"/>
    <w:rsid w:val="003573E0"/>
    <w:rsid w:val="003574AD"/>
    <w:rsid w:val="003574C4"/>
    <w:rsid w:val="00357888"/>
    <w:rsid w:val="0035793C"/>
    <w:rsid w:val="0035799C"/>
    <w:rsid w:val="00357A25"/>
    <w:rsid w:val="00357B4A"/>
    <w:rsid w:val="00357C07"/>
    <w:rsid w:val="00357E64"/>
    <w:rsid w:val="00357F41"/>
    <w:rsid w:val="00357F66"/>
    <w:rsid w:val="00360213"/>
    <w:rsid w:val="0036027A"/>
    <w:rsid w:val="003605CF"/>
    <w:rsid w:val="00360740"/>
    <w:rsid w:val="003607E7"/>
    <w:rsid w:val="003607FB"/>
    <w:rsid w:val="00360958"/>
    <w:rsid w:val="0036096C"/>
    <w:rsid w:val="00360A80"/>
    <w:rsid w:val="00360DAC"/>
    <w:rsid w:val="00360E2D"/>
    <w:rsid w:val="00360F87"/>
    <w:rsid w:val="00360F95"/>
    <w:rsid w:val="00361057"/>
    <w:rsid w:val="00361321"/>
    <w:rsid w:val="0036133C"/>
    <w:rsid w:val="00361527"/>
    <w:rsid w:val="003615AF"/>
    <w:rsid w:val="003617C1"/>
    <w:rsid w:val="00361AD6"/>
    <w:rsid w:val="00361D68"/>
    <w:rsid w:val="0036208F"/>
    <w:rsid w:val="00362591"/>
    <w:rsid w:val="003627FB"/>
    <w:rsid w:val="003629C0"/>
    <w:rsid w:val="00362AB5"/>
    <w:rsid w:val="00362BEC"/>
    <w:rsid w:val="00363080"/>
    <w:rsid w:val="003632F5"/>
    <w:rsid w:val="003633B8"/>
    <w:rsid w:val="00363787"/>
    <w:rsid w:val="00363864"/>
    <w:rsid w:val="00363B44"/>
    <w:rsid w:val="00363BBD"/>
    <w:rsid w:val="00363CC5"/>
    <w:rsid w:val="00363F01"/>
    <w:rsid w:val="00364029"/>
    <w:rsid w:val="00364175"/>
    <w:rsid w:val="003641E2"/>
    <w:rsid w:val="003642FB"/>
    <w:rsid w:val="003642FC"/>
    <w:rsid w:val="003648EE"/>
    <w:rsid w:val="0036493E"/>
    <w:rsid w:val="00364BBF"/>
    <w:rsid w:val="00364DB5"/>
    <w:rsid w:val="00364ED8"/>
    <w:rsid w:val="00364FAE"/>
    <w:rsid w:val="003657F5"/>
    <w:rsid w:val="003658C6"/>
    <w:rsid w:val="00365A93"/>
    <w:rsid w:val="00365B7F"/>
    <w:rsid w:val="00365CA5"/>
    <w:rsid w:val="00365E16"/>
    <w:rsid w:val="003662EE"/>
    <w:rsid w:val="00366B2E"/>
    <w:rsid w:val="0036715F"/>
    <w:rsid w:val="0036716D"/>
    <w:rsid w:val="003672FE"/>
    <w:rsid w:val="003678B7"/>
    <w:rsid w:val="00367AC5"/>
    <w:rsid w:val="00367B20"/>
    <w:rsid w:val="00367BF0"/>
    <w:rsid w:val="00367CBD"/>
    <w:rsid w:val="00367E27"/>
    <w:rsid w:val="00367ED6"/>
    <w:rsid w:val="00370007"/>
    <w:rsid w:val="003700CB"/>
    <w:rsid w:val="003701C6"/>
    <w:rsid w:val="0037025B"/>
    <w:rsid w:val="003707E7"/>
    <w:rsid w:val="0037089C"/>
    <w:rsid w:val="00370ADF"/>
    <w:rsid w:val="00370C3B"/>
    <w:rsid w:val="00370DCB"/>
    <w:rsid w:val="00370F06"/>
    <w:rsid w:val="003710AD"/>
    <w:rsid w:val="003713F4"/>
    <w:rsid w:val="00371403"/>
    <w:rsid w:val="0037141F"/>
    <w:rsid w:val="003715A4"/>
    <w:rsid w:val="003715D5"/>
    <w:rsid w:val="0037173C"/>
    <w:rsid w:val="00371781"/>
    <w:rsid w:val="0037185F"/>
    <w:rsid w:val="00371904"/>
    <w:rsid w:val="0037198E"/>
    <w:rsid w:val="00371A79"/>
    <w:rsid w:val="00371D30"/>
    <w:rsid w:val="0037204F"/>
    <w:rsid w:val="00372130"/>
    <w:rsid w:val="00372498"/>
    <w:rsid w:val="003726BE"/>
    <w:rsid w:val="0037290F"/>
    <w:rsid w:val="003729A0"/>
    <w:rsid w:val="00372AB3"/>
    <w:rsid w:val="00372AD2"/>
    <w:rsid w:val="00372CBD"/>
    <w:rsid w:val="00372D36"/>
    <w:rsid w:val="00372DE4"/>
    <w:rsid w:val="003730F7"/>
    <w:rsid w:val="00373161"/>
    <w:rsid w:val="003733A8"/>
    <w:rsid w:val="00373594"/>
    <w:rsid w:val="00373C0C"/>
    <w:rsid w:val="00373C18"/>
    <w:rsid w:val="00373CA6"/>
    <w:rsid w:val="00373D36"/>
    <w:rsid w:val="00373FB8"/>
    <w:rsid w:val="003740FC"/>
    <w:rsid w:val="00374649"/>
    <w:rsid w:val="003746F8"/>
    <w:rsid w:val="003747CE"/>
    <w:rsid w:val="00374A94"/>
    <w:rsid w:val="00374F9A"/>
    <w:rsid w:val="003751C4"/>
    <w:rsid w:val="00375266"/>
    <w:rsid w:val="003753E6"/>
    <w:rsid w:val="003755F9"/>
    <w:rsid w:val="003757CF"/>
    <w:rsid w:val="00375C14"/>
    <w:rsid w:val="00375C2A"/>
    <w:rsid w:val="00375C4A"/>
    <w:rsid w:val="00375D96"/>
    <w:rsid w:val="00375DA3"/>
    <w:rsid w:val="00375DB0"/>
    <w:rsid w:val="00375E1A"/>
    <w:rsid w:val="00375F5C"/>
    <w:rsid w:val="00375F96"/>
    <w:rsid w:val="00375F9E"/>
    <w:rsid w:val="003761C1"/>
    <w:rsid w:val="00376245"/>
    <w:rsid w:val="00376302"/>
    <w:rsid w:val="00376805"/>
    <w:rsid w:val="00376839"/>
    <w:rsid w:val="003768F1"/>
    <w:rsid w:val="00376A0E"/>
    <w:rsid w:val="003771EA"/>
    <w:rsid w:val="00377380"/>
    <w:rsid w:val="003774F5"/>
    <w:rsid w:val="003776E9"/>
    <w:rsid w:val="00377B26"/>
    <w:rsid w:val="00377B81"/>
    <w:rsid w:val="00377BAE"/>
    <w:rsid w:val="00377BB9"/>
    <w:rsid w:val="00380048"/>
    <w:rsid w:val="00380248"/>
    <w:rsid w:val="0038030A"/>
    <w:rsid w:val="00380757"/>
    <w:rsid w:val="0038089F"/>
    <w:rsid w:val="00380936"/>
    <w:rsid w:val="00380B1E"/>
    <w:rsid w:val="00380DD8"/>
    <w:rsid w:val="00380E34"/>
    <w:rsid w:val="00380FC0"/>
    <w:rsid w:val="00381090"/>
    <w:rsid w:val="0038143F"/>
    <w:rsid w:val="0038148A"/>
    <w:rsid w:val="00381680"/>
    <w:rsid w:val="00381718"/>
    <w:rsid w:val="003818CD"/>
    <w:rsid w:val="00381909"/>
    <w:rsid w:val="00381ABB"/>
    <w:rsid w:val="00381CBD"/>
    <w:rsid w:val="00381E92"/>
    <w:rsid w:val="00381F49"/>
    <w:rsid w:val="00381F96"/>
    <w:rsid w:val="003820EB"/>
    <w:rsid w:val="003821BA"/>
    <w:rsid w:val="003821E7"/>
    <w:rsid w:val="003822ED"/>
    <w:rsid w:val="003822F7"/>
    <w:rsid w:val="0038252C"/>
    <w:rsid w:val="0038266A"/>
    <w:rsid w:val="0038268D"/>
    <w:rsid w:val="00382844"/>
    <w:rsid w:val="0038285C"/>
    <w:rsid w:val="00382A44"/>
    <w:rsid w:val="00382C22"/>
    <w:rsid w:val="00382DC8"/>
    <w:rsid w:val="00382F2C"/>
    <w:rsid w:val="00383061"/>
    <w:rsid w:val="00383160"/>
    <w:rsid w:val="003831B9"/>
    <w:rsid w:val="00383416"/>
    <w:rsid w:val="003834A6"/>
    <w:rsid w:val="00383524"/>
    <w:rsid w:val="0038352F"/>
    <w:rsid w:val="00383624"/>
    <w:rsid w:val="003837E9"/>
    <w:rsid w:val="00383B57"/>
    <w:rsid w:val="00383BB1"/>
    <w:rsid w:val="00383D2E"/>
    <w:rsid w:val="00384057"/>
    <w:rsid w:val="00384639"/>
    <w:rsid w:val="00384672"/>
    <w:rsid w:val="00384C69"/>
    <w:rsid w:val="00385099"/>
    <w:rsid w:val="003853E1"/>
    <w:rsid w:val="003857B5"/>
    <w:rsid w:val="00385847"/>
    <w:rsid w:val="00385928"/>
    <w:rsid w:val="00385B0D"/>
    <w:rsid w:val="00385E3D"/>
    <w:rsid w:val="00385EB0"/>
    <w:rsid w:val="003860F7"/>
    <w:rsid w:val="00386208"/>
    <w:rsid w:val="00386268"/>
    <w:rsid w:val="0038626B"/>
    <w:rsid w:val="00386784"/>
    <w:rsid w:val="00386B89"/>
    <w:rsid w:val="00386EDA"/>
    <w:rsid w:val="00386F4D"/>
    <w:rsid w:val="00386F9A"/>
    <w:rsid w:val="003870AD"/>
    <w:rsid w:val="003873E1"/>
    <w:rsid w:val="003875FA"/>
    <w:rsid w:val="00387877"/>
    <w:rsid w:val="00387C47"/>
    <w:rsid w:val="00387CA6"/>
    <w:rsid w:val="00387D1B"/>
    <w:rsid w:val="003900F6"/>
    <w:rsid w:val="003903A7"/>
    <w:rsid w:val="003903F3"/>
    <w:rsid w:val="0039048C"/>
    <w:rsid w:val="0039088A"/>
    <w:rsid w:val="00390B4B"/>
    <w:rsid w:val="00390B4D"/>
    <w:rsid w:val="00390C4C"/>
    <w:rsid w:val="00390CAD"/>
    <w:rsid w:val="00390CE2"/>
    <w:rsid w:val="00390E65"/>
    <w:rsid w:val="00391219"/>
    <w:rsid w:val="003912B7"/>
    <w:rsid w:val="00391348"/>
    <w:rsid w:val="00391580"/>
    <w:rsid w:val="003915AA"/>
    <w:rsid w:val="00391672"/>
    <w:rsid w:val="003918E7"/>
    <w:rsid w:val="0039196A"/>
    <w:rsid w:val="00391979"/>
    <w:rsid w:val="00391C62"/>
    <w:rsid w:val="00391D76"/>
    <w:rsid w:val="00391FA3"/>
    <w:rsid w:val="00392039"/>
    <w:rsid w:val="00392649"/>
    <w:rsid w:val="0039269E"/>
    <w:rsid w:val="00392A97"/>
    <w:rsid w:val="00392C44"/>
    <w:rsid w:val="00392D01"/>
    <w:rsid w:val="00392D0B"/>
    <w:rsid w:val="00392D40"/>
    <w:rsid w:val="00392D6F"/>
    <w:rsid w:val="00392EE3"/>
    <w:rsid w:val="0039323E"/>
    <w:rsid w:val="00393265"/>
    <w:rsid w:val="003933A2"/>
    <w:rsid w:val="00393464"/>
    <w:rsid w:val="00393740"/>
    <w:rsid w:val="00393873"/>
    <w:rsid w:val="0039399D"/>
    <w:rsid w:val="00393D4C"/>
    <w:rsid w:val="00393EC1"/>
    <w:rsid w:val="00394019"/>
    <w:rsid w:val="003941B0"/>
    <w:rsid w:val="003944C7"/>
    <w:rsid w:val="00394AD0"/>
    <w:rsid w:val="00394D4B"/>
    <w:rsid w:val="00394E2F"/>
    <w:rsid w:val="00395506"/>
    <w:rsid w:val="00395558"/>
    <w:rsid w:val="003956A6"/>
    <w:rsid w:val="0039573D"/>
    <w:rsid w:val="003958B2"/>
    <w:rsid w:val="00395936"/>
    <w:rsid w:val="00395B6F"/>
    <w:rsid w:val="00395BFE"/>
    <w:rsid w:val="00395D6D"/>
    <w:rsid w:val="00395D96"/>
    <w:rsid w:val="00395DE2"/>
    <w:rsid w:val="00395FD1"/>
    <w:rsid w:val="003962A6"/>
    <w:rsid w:val="003963B8"/>
    <w:rsid w:val="0039670A"/>
    <w:rsid w:val="003968AF"/>
    <w:rsid w:val="00396CF1"/>
    <w:rsid w:val="00396F80"/>
    <w:rsid w:val="00397227"/>
    <w:rsid w:val="0039747D"/>
    <w:rsid w:val="003974D1"/>
    <w:rsid w:val="00397873"/>
    <w:rsid w:val="003978B4"/>
    <w:rsid w:val="00397978"/>
    <w:rsid w:val="00397CB5"/>
    <w:rsid w:val="00397D8F"/>
    <w:rsid w:val="00397F91"/>
    <w:rsid w:val="003A0041"/>
    <w:rsid w:val="003A0205"/>
    <w:rsid w:val="003A0240"/>
    <w:rsid w:val="003A026C"/>
    <w:rsid w:val="003A0552"/>
    <w:rsid w:val="003A0750"/>
    <w:rsid w:val="003A0AC6"/>
    <w:rsid w:val="003A0E4C"/>
    <w:rsid w:val="003A0FA0"/>
    <w:rsid w:val="003A1032"/>
    <w:rsid w:val="003A13D0"/>
    <w:rsid w:val="003A1730"/>
    <w:rsid w:val="003A176B"/>
    <w:rsid w:val="003A1BFA"/>
    <w:rsid w:val="003A1DF7"/>
    <w:rsid w:val="003A1E27"/>
    <w:rsid w:val="003A1E61"/>
    <w:rsid w:val="003A2058"/>
    <w:rsid w:val="003A2103"/>
    <w:rsid w:val="003A21CF"/>
    <w:rsid w:val="003A23C5"/>
    <w:rsid w:val="003A2B67"/>
    <w:rsid w:val="003A2C3F"/>
    <w:rsid w:val="003A2C89"/>
    <w:rsid w:val="003A2CE4"/>
    <w:rsid w:val="003A2DC5"/>
    <w:rsid w:val="003A2F1A"/>
    <w:rsid w:val="003A3019"/>
    <w:rsid w:val="003A329F"/>
    <w:rsid w:val="003A363D"/>
    <w:rsid w:val="003A36B2"/>
    <w:rsid w:val="003A37C8"/>
    <w:rsid w:val="003A38C3"/>
    <w:rsid w:val="003A3B2A"/>
    <w:rsid w:val="003A3F23"/>
    <w:rsid w:val="003A3FF7"/>
    <w:rsid w:val="003A4063"/>
    <w:rsid w:val="003A41E9"/>
    <w:rsid w:val="003A42A5"/>
    <w:rsid w:val="003A4374"/>
    <w:rsid w:val="003A442E"/>
    <w:rsid w:val="003A4455"/>
    <w:rsid w:val="003A4456"/>
    <w:rsid w:val="003A4730"/>
    <w:rsid w:val="003A4E7E"/>
    <w:rsid w:val="003A4FC5"/>
    <w:rsid w:val="003A5193"/>
    <w:rsid w:val="003A5247"/>
    <w:rsid w:val="003A5431"/>
    <w:rsid w:val="003A5892"/>
    <w:rsid w:val="003A58A8"/>
    <w:rsid w:val="003A5C72"/>
    <w:rsid w:val="003A5E33"/>
    <w:rsid w:val="003A5E91"/>
    <w:rsid w:val="003A5ED0"/>
    <w:rsid w:val="003A5F8E"/>
    <w:rsid w:val="003A6358"/>
    <w:rsid w:val="003A6359"/>
    <w:rsid w:val="003A6447"/>
    <w:rsid w:val="003A64CD"/>
    <w:rsid w:val="003A65D1"/>
    <w:rsid w:val="003A6680"/>
    <w:rsid w:val="003A69D8"/>
    <w:rsid w:val="003A6C8F"/>
    <w:rsid w:val="003A6E9C"/>
    <w:rsid w:val="003A6F0C"/>
    <w:rsid w:val="003A7015"/>
    <w:rsid w:val="003A7034"/>
    <w:rsid w:val="003A70F0"/>
    <w:rsid w:val="003A78E0"/>
    <w:rsid w:val="003A7DE8"/>
    <w:rsid w:val="003B001A"/>
    <w:rsid w:val="003B0114"/>
    <w:rsid w:val="003B06A5"/>
    <w:rsid w:val="003B073D"/>
    <w:rsid w:val="003B0EB9"/>
    <w:rsid w:val="003B1077"/>
    <w:rsid w:val="003B107C"/>
    <w:rsid w:val="003B10BA"/>
    <w:rsid w:val="003B1B24"/>
    <w:rsid w:val="003B1C26"/>
    <w:rsid w:val="003B1C6F"/>
    <w:rsid w:val="003B1CD1"/>
    <w:rsid w:val="003B1CFF"/>
    <w:rsid w:val="003B1DB9"/>
    <w:rsid w:val="003B1E4F"/>
    <w:rsid w:val="003B1EA6"/>
    <w:rsid w:val="003B2059"/>
    <w:rsid w:val="003B20DF"/>
    <w:rsid w:val="003B22FF"/>
    <w:rsid w:val="003B262E"/>
    <w:rsid w:val="003B2F9A"/>
    <w:rsid w:val="003B303C"/>
    <w:rsid w:val="003B3040"/>
    <w:rsid w:val="003B317E"/>
    <w:rsid w:val="003B3629"/>
    <w:rsid w:val="003B395F"/>
    <w:rsid w:val="003B3A19"/>
    <w:rsid w:val="003B3A5C"/>
    <w:rsid w:val="003B3B4A"/>
    <w:rsid w:val="003B3B74"/>
    <w:rsid w:val="003B3E18"/>
    <w:rsid w:val="003B4193"/>
    <w:rsid w:val="003B4211"/>
    <w:rsid w:val="003B4278"/>
    <w:rsid w:val="003B4453"/>
    <w:rsid w:val="003B44C8"/>
    <w:rsid w:val="003B44E6"/>
    <w:rsid w:val="003B4D8A"/>
    <w:rsid w:val="003B4E8C"/>
    <w:rsid w:val="003B4F0A"/>
    <w:rsid w:val="003B4F0B"/>
    <w:rsid w:val="003B4F6B"/>
    <w:rsid w:val="003B4FA3"/>
    <w:rsid w:val="003B5029"/>
    <w:rsid w:val="003B515F"/>
    <w:rsid w:val="003B5398"/>
    <w:rsid w:val="003B5A1D"/>
    <w:rsid w:val="003B5AC8"/>
    <w:rsid w:val="003B5E45"/>
    <w:rsid w:val="003B5E9D"/>
    <w:rsid w:val="003B6042"/>
    <w:rsid w:val="003B6229"/>
    <w:rsid w:val="003B6345"/>
    <w:rsid w:val="003B65DA"/>
    <w:rsid w:val="003B65ED"/>
    <w:rsid w:val="003B67BC"/>
    <w:rsid w:val="003B6C8B"/>
    <w:rsid w:val="003B6D7E"/>
    <w:rsid w:val="003B6ED8"/>
    <w:rsid w:val="003B705B"/>
    <w:rsid w:val="003B722A"/>
    <w:rsid w:val="003B7288"/>
    <w:rsid w:val="003B7590"/>
    <w:rsid w:val="003B79B0"/>
    <w:rsid w:val="003B79F1"/>
    <w:rsid w:val="003B79FD"/>
    <w:rsid w:val="003C0042"/>
    <w:rsid w:val="003C010A"/>
    <w:rsid w:val="003C033B"/>
    <w:rsid w:val="003C037C"/>
    <w:rsid w:val="003C048E"/>
    <w:rsid w:val="003C04BF"/>
    <w:rsid w:val="003C0BAC"/>
    <w:rsid w:val="003C12DC"/>
    <w:rsid w:val="003C151E"/>
    <w:rsid w:val="003C16D1"/>
    <w:rsid w:val="003C18AA"/>
    <w:rsid w:val="003C18F6"/>
    <w:rsid w:val="003C1964"/>
    <w:rsid w:val="003C1A7E"/>
    <w:rsid w:val="003C2030"/>
    <w:rsid w:val="003C2351"/>
    <w:rsid w:val="003C24B2"/>
    <w:rsid w:val="003C25B4"/>
    <w:rsid w:val="003C274F"/>
    <w:rsid w:val="003C2786"/>
    <w:rsid w:val="003C2B2F"/>
    <w:rsid w:val="003C2BF2"/>
    <w:rsid w:val="003C2C02"/>
    <w:rsid w:val="003C2C35"/>
    <w:rsid w:val="003C2C66"/>
    <w:rsid w:val="003C2C79"/>
    <w:rsid w:val="003C2F72"/>
    <w:rsid w:val="003C305B"/>
    <w:rsid w:val="003C318B"/>
    <w:rsid w:val="003C35FB"/>
    <w:rsid w:val="003C3745"/>
    <w:rsid w:val="003C3948"/>
    <w:rsid w:val="003C3952"/>
    <w:rsid w:val="003C3981"/>
    <w:rsid w:val="003C3F21"/>
    <w:rsid w:val="003C3FAC"/>
    <w:rsid w:val="003C3FE8"/>
    <w:rsid w:val="003C406D"/>
    <w:rsid w:val="003C40A6"/>
    <w:rsid w:val="003C41A9"/>
    <w:rsid w:val="003C4288"/>
    <w:rsid w:val="003C4331"/>
    <w:rsid w:val="003C43FC"/>
    <w:rsid w:val="003C455A"/>
    <w:rsid w:val="003C45E9"/>
    <w:rsid w:val="003C469B"/>
    <w:rsid w:val="003C47F1"/>
    <w:rsid w:val="003C48C4"/>
    <w:rsid w:val="003C4B27"/>
    <w:rsid w:val="003C4C77"/>
    <w:rsid w:val="003C4CD3"/>
    <w:rsid w:val="003C4DEF"/>
    <w:rsid w:val="003C50B0"/>
    <w:rsid w:val="003C515A"/>
    <w:rsid w:val="003C51E0"/>
    <w:rsid w:val="003C5307"/>
    <w:rsid w:val="003C53B6"/>
    <w:rsid w:val="003C5DEC"/>
    <w:rsid w:val="003C5EA4"/>
    <w:rsid w:val="003C5F90"/>
    <w:rsid w:val="003C62BA"/>
    <w:rsid w:val="003C6327"/>
    <w:rsid w:val="003C6669"/>
    <w:rsid w:val="003C66CD"/>
    <w:rsid w:val="003C672D"/>
    <w:rsid w:val="003C674B"/>
    <w:rsid w:val="003C69C6"/>
    <w:rsid w:val="003C6BAC"/>
    <w:rsid w:val="003C6DE7"/>
    <w:rsid w:val="003C6E36"/>
    <w:rsid w:val="003C6EFA"/>
    <w:rsid w:val="003C6F4A"/>
    <w:rsid w:val="003C71FC"/>
    <w:rsid w:val="003C729E"/>
    <w:rsid w:val="003C73D2"/>
    <w:rsid w:val="003C73FC"/>
    <w:rsid w:val="003C7463"/>
    <w:rsid w:val="003C763B"/>
    <w:rsid w:val="003C765B"/>
    <w:rsid w:val="003C779D"/>
    <w:rsid w:val="003C77B1"/>
    <w:rsid w:val="003C7949"/>
    <w:rsid w:val="003C7AE5"/>
    <w:rsid w:val="003C7B4C"/>
    <w:rsid w:val="003C7B93"/>
    <w:rsid w:val="003C7C64"/>
    <w:rsid w:val="003C7CA2"/>
    <w:rsid w:val="003C7F24"/>
    <w:rsid w:val="003C7F4B"/>
    <w:rsid w:val="003D01B6"/>
    <w:rsid w:val="003D01F3"/>
    <w:rsid w:val="003D03A2"/>
    <w:rsid w:val="003D04FE"/>
    <w:rsid w:val="003D08A9"/>
    <w:rsid w:val="003D101D"/>
    <w:rsid w:val="003D101E"/>
    <w:rsid w:val="003D1232"/>
    <w:rsid w:val="003D12E3"/>
    <w:rsid w:val="003D14F5"/>
    <w:rsid w:val="003D16A6"/>
    <w:rsid w:val="003D17FB"/>
    <w:rsid w:val="003D19AB"/>
    <w:rsid w:val="003D1C5A"/>
    <w:rsid w:val="003D1FA7"/>
    <w:rsid w:val="003D2369"/>
    <w:rsid w:val="003D2504"/>
    <w:rsid w:val="003D2621"/>
    <w:rsid w:val="003D2859"/>
    <w:rsid w:val="003D29C5"/>
    <w:rsid w:val="003D2C89"/>
    <w:rsid w:val="003D2D40"/>
    <w:rsid w:val="003D2E1D"/>
    <w:rsid w:val="003D2F8C"/>
    <w:rsid w:val="003D3050"/>
    <w:rsid w:val="003D3133"/>
    <w:rsid w:val="003D319D"/>
    <w:rsid w:val="003D325C"/>
    <w:rsid w:val="003D3689"/>
    <w:rsid w:val="003D369A"/>
    <w:rsid w:val="003D36F3"/>
    <w:rsid w:val="003D38AC"/>
    <w:rsid w:val="003D38DD"/>
    <w:rsid w:val="003D3969"/>
    <w:rsid w:val="003D396C"/>
    <w:rsid w:val="003D3C4F"/>
    <w:rsid w:val="003D3D65"/>
    <w:rsid w:val="003D3EDE"/>
    <w:rsid w:val="003D3F74"/>
    <w:rsid w:val="003D4005"/>
    <w:rsid w:val="003D4007"/>
    <w:rsid w:val="003D40DD"/>
    <w:rsid w:val="003D44BB"/>
    <w:rsid w:val="003D45AD"/>
    <w:rsid w:val="003D491B"/>
    <w:rsid w:val="003D4B2F"/>
    <w:rsid w:val="003D4C9B"/>
    <w:rsid w:val="003D4D96"/>
    <w:rsid w:val="003D4F07"/>
    <w:rsid w:val="003D4F7D"/>
    <w:rsid w:val="003D5230"/>
    <w:rsid w:val="003D538A"/>
    <w:rsid w:val="003D55C2"/>
    <w:rsid w:val="003D55C3"/>
    <w:rsid w:val="003D56AA"/>
    <w:rsid w:val="003D56F2"/>
    <w:rsid w:val="003D5898"/>
    <w:rsid w:val="003D5A37"/>
    <w:rsid w:val="003D5D69"/>
    <w:rsid w:val="003D5FC2"/>
    <w:rsid w:val="003D6019"/>
    <w:rsid w:val="003D6024"/>
    <w:rsid w:val="003D6504"/>
    <w:rsid w:val="003D6665"/>
    <w:rsid w:val="003D6841"/>
    <w:rsid w:val="003D689F"/>
    <w:rsid w:val="003D6A17"/>
    <w:rsid w:val="003D6CE6"/>
    <w:rsid w:val="003D6E2E"/>
    <w:rsid w:val="003D6EAC"/>
    <w:rsid w:val="003D70C2"/>
    <w:rsid w:val="003D720E"/>
    <w:rsid w:val="003D74CE"/>
    <w:rsid w:val="003D780D"/>
    <w:rsid w:val="003D7865"/>
    <w:rsid w:val="003D7910"/>
    <w:rsid w:val="003D7D4A"/>
    <w:rsid w:val="003D7E32"/>
    <w:rsid w:val="003E00A5"/>
    <w:rsid w:val="003E019B"/>
    <w:rsid w:val="003E055A"/>
    <w:rsid w:val="003E0747"/>
    <w:rsid w:val="003E082C"/>
    <w:rsid w:val="003E0B8C"/>
    <w:rsid w:val="003E11D3"/>
    <w:rsid w:val="003E1652"/>
    <w:rsid w:val="003E1949"/>
    <w:rsid w:val="003E1A75"/>
    <w:rsid w:val="003E1B63"/>
    <w:rsid w:val="003E1CBD"/>
    <w:rsid w:val="003E1E1F"/>
    <w:rsid w:val="003E1EA4"/>
    <w:rsid w:val="003E2050"/>
    <w:rsid w:val="003E2473"/>
    <w:rsid w:val="003E2504"/>
    <w:rsid w:val="003E2563"/>
    <w:rsid w:val="003E258A"/>
    <w:rsid w:val="003E27F3"/>
    <w:rsid w:val="003E2C52"/>
    <w:rsid w:val="003E2F6C"/>
    <w:rsid w:val="003E2FAF"/>
    <w:rsid w:val="003E3029"/>
    <w:rsid w:val="003E3501"/>
    <w:rsid w:val="003E3582"/>
    <w:rsid w:val="003E3624"/>
    <w:rsid w:val="003E3A6B"/>
    <w:rsid w:val="003E3B76"/>
    <w:rsid w:val="003E3EC5"/>
    <w:rsid w:val="003E41B5"/>
    <w:rsid w:val="003E4297"/>
    <w:rsid w:val="003E4322"/>
    <w:rsid w:val="003E433A"/>
    <w:rsid w:val="003E4351"/>
    <w:rsid w:val="003E439C"/>
    <w:rsid w:val="003E45F3"/>
    <w:rsid w:val="003E49A4"/>
    <w:rsid w:val="003E4AE8"/>
    <w:rsid w:val="003E4D1D"/>
    <w:rsid w:val="003E4DE2"/>
    <w:rsid w:val="003E525B"/>
    <w:rsid w:val="003E53F7"/>
    <w:rsid w:val="003E5513"/>
    <w:rsid w:val="003E560E"/>
    <w:rsid w:val="003E5674"/>
    <w:rsid w:val="003E56A5"/>
    <w:rsid w:val="003E58C9"/>
    <w:rsid w:val="003E5E55"/>
    <w:rsid w:val="003E5ECF"/>
    <w:rsid w:val="003E5F58"/>
    <w:rsid w:val="003E5F63"/>
    <w:rsid w:val="003E5F89"/>
    <w:rsid w:val="003E60BA"/>
    <w:rsid w:val="003E61D4"/>
    <w:rsid w:val="003E623A"/>
    <w:rsid w:val="003E65CD"/>
    <w:rsid w:val="003E65F0"/>
    <w:rsid w:val="003E6BC3"/>
    <w:rsid w:val="003E6C07"/>
    <w:rsid w:val="003E6DC7"/>
    <w:rsid w:val="003E6E37"/>
    <w:rsid w:val="003E6E56"/>
    <w:rsid w:val="003E6EAA"/>
    <w:rsid w:val="003E6ED4"/>
    <w:rsid w:val="003E70DA"/>
    <w:rsid w:val="003E710D"/>
    <w:rsid w:val="003E7120"/>
    <w:rsid w:val="003E71E5"/>
    <w:rsid w:val="003E72DD"/>
    <w:rsid w:val="003E77D9"/>
    <w:rsid w:val="003E7B7A"/>
    <w:rsid w:val="003E7D5D"/>
    <w:rsid w:val="003F0109"/>
    <w:rsid w:val="003F026F"/>
    <w:rsid w:val="003F02B0"/>
    <w:rsid w:val="003F0497"/>
    <w:rsid w:val="003F0509"/>
    <w:rsid w:val="003F0534"/>
    <w:rsid w:val="003F0922"/>
    <w:rsid w:val="003F09BD"/>
    <w:rsid w:val="003F0B40"/>
    <w:rsid w:val="003F0C52"/>
    <w:rsid w:val="003F13BC"/>
    <w:rsid w:val="003F13F6"/>
    <w:rsid w:val="003F15C2"/>
    <w:rsid w:val="003F17CC"/>
    <w:rsid w:val="003F17E1"/>
    <w:rsid w:val="003F1939"/>
    <w:rsid w:val="003F1C77"/>
    <w:rsid w:val="003F1C99"/>
    <w:rsid w:val="003F1E3A"/>
    <w:rsid w:val="003F1F5B"/>
    <w:rsid w:val="003F22E0"/>
    <w:rsid w:val="003F2371"/>
    <w:rsid w:val="003F237D"/>
    <w:rsid w:val="003F25C8"/>
    <w:rsid w:val="003F26DA"/>
    <w:rsid w:val="003F273E"/>
    <w:rsid w:val="003F2743"/>
    <w:rsid w:val="003F288C"/>
    <w:rsid w:val="003F29D5"/>
    <w:rsid w:val="003F2A53"/>
    <w:rsid w:val="003F2AB9"/>
    <w:rsid w:val="003F2AF3"/>
    <w:rsid w:val="003F2CED"/>
    <w:rsid w:val="003F2D6B"/>
    <w:rsid w:val="003F2E0D"/>
    <w:rsid w:val="003F301A"/>
    <w:rsid w:val="003F3052"/>
    <w:rsid w:val="003F318B"/>
    <w:rsid w:val="003F31C1"/>
    <w:rsid w:val="003F3350"/>
    <w:rsid w:val="003F35BE"/>
    <w:rsid w:val="003F36AA"/>
    <w:rsid w:val="003F36B1"/>
    <w:rsid w:val="003F36D3"/>
    <w:rsid w:val="003F3740"/>
    <w:rsid w:val="003F375C"/>
    <w:rsid w:val="003F3874"/>
    <w:rsid w:val="003F3AA3"/>
    <w:rsid w:val="003F40E0"/>
    <w:rsid w:val="003F4166"/>
    <w:rsid w:val="003F4271"/>
    <w:rsid w:val="003F434A"/>
    <w:rsid w:val="003F43E9"/>
    <w:rsid w:val="003F44A4"/>
    <w:rsid w:val="003F45B6"/>
    <w:rsid w:val="003F4605"/>
    <w:rsid w:val="003F46E8"/>
    <w:rsid w:val="003F47F6"/>
    <w:rsid w:val="003F4968"/>
    <w:rsid w:val="003F4980"/>
    <w:rsid w:val="003F4B72"/>
    <w:rsid w:val="003F4EBF"/>
    <w:rsid w:val="003F4F55"/>
    <w:rsid w:val="003F503F"/>
    <w:rsid w:val="003F513F"/>
    <w:rsid w:val="003F547A"/>
    <w:rsid w:val="003F5777"/>
    <w:rsid w:val="003F57FE"/>
    <w:rsid w:val="003F58D5"/>
    <w:rsid w:val="003F5915"/>
    <w:rsid w:val="003F5A25"/>
    <w:rsid w:val="003F5BAA"/>
    <w:rsid w:val="003F5CA1"/>
    <w:rsid w:val="003F5D5A"/>
    <w:rsid w:val="003F5E2D"/>
    <w:rsid w:val="003F5E49"/>
    <w:rsid w:val="003F5E77"/>
    <w:rsid w:val="003F5EC3"/>
    <w:rsid w:val="003F628F"/>
    <w:rsid w:val="003F646F"/>
    <w:rsid w:val="003F6685"/>
    <w:rsid w:val="003F699C"/>
    <w:rsid w:val="003F6A38"/>
    <w:rsid w:val="003F6DF8"/>
    <w:rsid w:val="003F70FF"/>
    <w:rsid w:val="003F7145"/>
    <w:rsid w:val="003F72C4"/>
    <w:rsid w:val="003F747D"/>
    <w:rsid w:val="003F7A62"/>
    <w:rsid w:val="003F7B29"/>
    <w:rsid w:val="003F7C90"/>
    <w:rsid w:val="0040013B"/>
    <w:rsid w:val="0040039A"/>
    <w:rsid w:val="0040052D"/>
    <w:rsid w:val="0040055F"/>
    <w:rsid w:val="004009FE"/>
    <w:rsid w:val="00400CA9"/>
    <w:rsid w:val="00401693"/>
    <w:rsid w:val="0040169C"/>
    <w:rsid w:val="00401741"/>
    <w:rsid w:val="0040180A"/>
    <w:rsid w:val="00401910"/>
    <w:rsid w:val="00401BF1"/>
    <w:rsid w:val="00401EE8"/>
    <w:rsid w:val="00401F98"/>
    <w:rsid w:val="00401FDF"/>
    <w:rsid w:val="00402016"/>
    <w:rsid w:val="00402105"/>
    <w:rsid w:val="004023B1"/>
    <w:rsid w:val="00402433"/>
    <w:rsid w:val="00402C8D"/>
    <w:rsid w:val="00402D1E"/>
    <w:rsid w:val="00402DB7"/>
    <w:rsid w:val="00402DE5"/>
    <w:rsid w:val="0040318F"/>
    <w:rsid w:val="004032A1"/>
    <w:rsid w:val="004032CE"/>
    <w:rsid w:val="004033ED"/>
    <w:rsid w:val="0040353F"/>
    <w:rsid w:val="00403735"/>
    <w:rsid w:val="0040385C"/>
    <w:rsid w:val="00403980"/>
    <w:rsid w:val="00403991"/>
    <w:rsid w:val="00403A61"/>
    <w:rsid w:val="00403AA6"/>
    <w:rsid w:val="00403DA9"/>
    <w:rsid w:val="00403F15"/>
    <w:rsid w:val="00404427"/>
    <w:rsid w:val="004044D9"/>
    <w:rsid w:val="0040459F"/>
    <w:rsid w:val="00404871"/>
    <w:rsid w:val="00404A1A"/>
    <w:rsid w:val="00404C0F"/>
    <w:rsid w:val="00404D27"/>
    <w:rsid w:val="00404D84"/>
    <w:rsid w:val="00404DDB"/>
    <w:rsid w:val="00404EFC"/>
    <w:rsid w:val="00404FA3"/>
    <w:rsid w:val="00404FFE"/>
    <w:rsid w:val="0040503D"/>
    <w:rsid w:val="00405312"/>
    <w:rsid w:val="004055B3"/>
    <w:rsid w:val="00405729"/>
    <w:rsid w:val="00405819"/>
    <w:rsid w:val="00405941"/>
    <w:rsid w:val="00405B0B"/>
    <w:rsid w:val="00405C86"/>
    <w:rsid w:val="00406003"/>
    <w:rsid w:val="00406364"/>
    <w:rsid w:val="004065B6"/>
    <w:rsid w:val="004065F0"/>
    <w:rsid w:val="0040668D"/>
    <w:rsid w:val="00406755"/>
    <w:rsid w:val="0040676E"/>
    <w:rsid w:val="0040684D"/>
    <w:rsid w:val="00406854"/>
    <w:rsid w:val="004068E4"/>
    <w:rsid w:val="00406932"/>
    <w:rsid w:val="004069BA"/>
    <w:rsid w:val="004069CE"/>
    <w:rsid w:val="00406B8C"/>
    <w:rsid w:val="00406C73"/>
    <w:rsid w:val="00406EAA"/>
    <w:rsid w:val="00406FB2"/>
    <w:rsid w:val="00407053"/>
    <w:rsid w:val="00407092"/>
    <w:rsid w:val="00407286"/>
    <w:rsid w:val="00407749"/>
    <w:rsid w:val="004077BC"/>
    <w:rsid w:val="004077CB"/>
    <w:rsid w:val="004078C9"/>
    <w:rsid w:val="00407985"/>
    <w:rsid w:val="00407FCF"/>
    <w:rsid w:val="0041010F"/>
    <w:rsid w:val="004102C4"/>
    <w:rsid w:val="00410416"/>
    <w:rsid w:val="004105EB"/>
    <w:rsid w:val="004109B7"/>
    <w:rsid w:val="00410A47"/>
    <w:rsid w:val="00410A86"/>
    <w:rsid w:val="00410BB7"/>
    <w:rsid w:val="00410DC9"/>
    <w:rsid w:val="00411181"/>
    <w:rsid w:val="004113AC"/>
    <w:rsid w:val="00411487"/>
    <w:rsid w:val="00411545"/>
    <w:rsid w:val="0041184D"/>
    <w:rsid w:val="0041187D"/>
    <w:rsid w:val="00411B28"/>
    <w:rsid w:val="00411B8F"/>
    <w:rsid w:val="00411CF5"/>
    <w:rsid w:val="00411D53"/>
    <w:rsid w:val="00411E66"/>
    <w:rsid w:val="004120B0"/>
    <w:rsid w:val="004122D5"/>
    <w:rsid w:val="004125C2"/>
    <w:rsid w:val="0041274D"/>
    <w:rsid w:val="004129BD"/>
    <w:rsid w:val="00412AAD"/>
    <w:rsid w:val="00412B18"/>
    <w:rsid w:val="00412B21"/>
    <w:rsid w:val="00412EE5"/>
    <w:rsid w:val="00412F78"/>
    <w:rsid w:val="0041305F"/>
    <w:rsid w:val="004130C9"/>
    <w:rsid w:val="00413200"/>
    <w:rsid w:val="0041332D"/>
    <w:rsid w:val="00413458"/>
    <w:rsid w:val="0041361C"/>
    <w:rsid w:val="0041364C"/>
    <w:rsid w:val="004138EB"/>
    <w:rsid w:val="00413A08"/>
    <w:rsid w:val="00413B13"/>
    <w:rsid w:val="00413BD4"/>
    <w:rsid w:val="00413C60"/>
    <w:rsid w:val="00413D3D"/>
    <w:rsid w:val="00413E75"/>
    <w:rsid w:val="00413EF5"/>
    <w:rsid w:val="004140FF"/>
    <w:rsid w:val="004141FB"/>
    <w:rsid w:val="00414353"/>
    <w:rsid w:val="004145AF"/>
    <w:rsid w:val="00414773"/>
    <w:rsid w:val="00414777"/>
    <w:rsid w:val="004148D7"/>
    <w:rsid w:val="00414946"/>
    <w:rsid w:val="00414C97"/>
    <w:rsid w:val="00414CBC"/>
    <w:rsid w:val="00414D20"/>
    <w:rsid w:val="00414D9E"/>
    <w:rsid w:val="004152F2"/>
    <w:rsid w:val="004155FB"/>
    <w:rsid w:val="00415612"/>
    <w:rsid w:val="00415781"/>
    <w:rsid w:val="004157EA"/>
    <w:rsid w:val="00415819"/>
    <w:rsid w:val="00415891"/>
    <w:rsid w:val="004159D5"/>
    <w:rsid w:val="00415A02"/>
    <w:rsid w:val="00415A24"/>
    <w:rsid w:val="00415AF8"/>
    <w:rsid w:val="00415BC0"/>
    <w:rsid w:val="00416B99"/>
    <w:rsid w:val="00416F2F"/>
    <w:rsid w:val="00416F6D"/>
    <w:rsid w:val="0041758E"/>
    <w:rsid w:val="00417BC9"/>
    <w:rsid w:val="00417BD1"/>
    <w:rsid w:val="00417DFA"/>
    <w:rsid w:val="0042008D"/>
    <w:rsid w:val="004201AB"/>
    <w:rsid w:val="004201BE"/>
    <w:rsid w:val="0042025C"/>
    <w:rsid w:val="0042061B"/>
    <w:rsid w:val="00420741"/>
    <w:rsid w:val="0042075E"/>
    <w:rsid w:val="0042087E"/>
    <w:rsid w:val="00420A28"/>
    <w:rsid w:val="00420AA6"/>
    <w:rsid w:val="00420C98"/>
    <w:rsid w:val="00420CEA"/>
    <w:rsid w:val="00420D4A"/>
    <w:rsid w:val="00420FAE"/>
    <w:rsid w:val="00421337"/>
    <w:rsid w:val="004215FB"/>
    <w:rsid w:val="00421771"/>
    <w:rsid w:val="00421798"/>
    <w:rsid w:val="004217C6"/>
    <w:rsid w:val="0042185D"/>
    <w:rsid w:val="00421968"/>
    <w:rsid w:val="004219BC"/>
    <w:rsid w:val="00421BD9"/>
    <w:rsid w:val="00421C78"/>
    <w:rsid w:val="00421C7F"/>
    <w:rsid w:val="00421D01"/>
    <w:rsid w:val="00421E87"/>
    <w:rsid w:val="00421EE5"/>
    <w:rsid w:val="00421F6F"/>
    <w:rsid w:val="00422147"/>
    <w:rsid w:val="0042225E"/>
    <w:rsid w:val="0042253F"/>
    <w:rsid w:val="004225EC"/>
    <w:rsid w:val="00422AE8"/>
    <w:rsid w:val="00422B6F"/>
    <w:rsid w:val="00422F9A"/>
    <w:rsid w:val="00423144"/>
    <w:rsid w:val="004232DA"/>
    <w:rsid w:val="0042343D"/>
    <w:rsid w:val="0042348F"/>
    <w:rsid w:val="00423551"/>
    <w:rsid w:val="0042357E"/>
    <w:rsid w:val="00423786"/>
    <w:rsid w:val="00423D9C"/>
    <w:rsid w:val="004240B0"/>
    <w:rsid w:val="0042429F"/>
    <w:rsid w:val="00424359"/>
    <w:rsid w:val="00424577"/>
    <w:rsid w:val="004246E8"/>
    <w:rsid w:val="004247DC"/>
    <w:rsid w:val="00424851"/>
    <w:rsid w:val="00424BD4"/>
    <w:rsid w:val="00424DAA"/>
    <w:rsid w:val="00425076"/>
    <w:rsid w:val="00425227"/>
    <w:rsid w:val="004253B1"/>
    <w:rsid w:val="00425762"/>
    <w:rsid w:val="004257BD"/>
    <w:rsid w:val="004257D4"/>
    <w:rsid w:val="00425801"/>
    <w:rsid w:val="0042594F"/>
    <w:rsid w:val="00425A17"/>
    <w:rsid w:val="00425B81"/>
    <w:rsid w:val="00425F3F"/>
    <w:rsid w:val="00426323"/>
    <w:rsid w:val="00426540"/>
    <w:rsid w:val="0042670B"/>
    <w:rsid w:val="004268F8"/>
    <w:rsid w:val="00426B96"/>
    <w:rsid w:val="00426CB5"/>
    <w:rsid w:val="00426DDC"/>
    <w:rsid w:val="00426F43"/>
    <w:rsid w:val="004274AC"/>
    <w:rsid w:val="0042753F"/>
    <w:rsid w:val="00427919"/>
    <w:rsid w:val="00427A55"/>
    <w:rsid w:val="00427C28"/>
    <w:rsid w:val="00427EBF"/>
    <w:rsid w:val="00430364"/>
    <w:rsid w:val="00430574"/>
    <w:rsid w:val="00430886"/>
    <w:rsid w:val="00430966"/>
    <w:rsid w:val="00430BC2"/>
    <w:rsid w:val="00430CF5"/>
    <w:rsid w:val="00430FA8"/>
    <w:rsid w:val="0043104D"/>
    <w:rsid w:val="0043117C"/>
    <w:rsid w:val="0043128F"/>
    <w:rsid w:val="0043140D"/>
    <w:rsid w:val="00431438"/>
    <w:rsid w:val="004316B1"/>
    <w:rsid w:val="0043176A"/>
    <w:rsid w:val="004317A7"/>
    <w:rsid w:val="00431A24"/>
    <w:rsid w:val="00431AA9"/>
    <w:rsid w:val="0043218A"/>
    <w:rsid w:val="004323A8"/>
    <w:rsid w:val="00432505"/>
    <w:rsid w:val="00432B1E"/>
    <w:rsid w:val="00432D20"/>
    <w:rsid w:val="00432F59"/>
    <w:rsid w:val="00432F95"/>
    <w:rsid w:val="004333F1"/>
    <w:rsid w:val="00433606"/>
    <w:rsid w:val="00433788"/>
    <w:rsid w:val="004337B0"/>
    <w:rsid w:val="004339B7"/>
    <w:rsid w:val="004339BC"/>
    <w:rsid w:val="00433AC7"/>
    <w:rsid w:val="00433BC1"/>
    <w:rsid w:val="00433CBB"/>
    <w:rsid w:val="00433DB8"/>
    <w:rsid w:val="00433FB7"/>
    <w:rsid w:val="00434177"/>
    <w:rsid w:val="004346AB"/>
    <w:rsid w:val="0043477B"/>
    <w:rsid w:val="004349CC"/>
    <w:rsid w:val="004349EE"/>
    <w:rsid w:val="004349F2"/>
    <w:rsid w:val="00434B5C"/>
    <w:rsid w:val="00434DB6"/>
    <w:rsid w:val="00434DBA"/>
    <w:rsid w:val="00434F52"/>
    <w:rsid w:val="004350B9"/>
    <w:rsid w:val="004350E3"/>
    <w:rsid w:val="00435118"/>
    <w:rsid w:val="0043520B"/>
    <w:rsid w:val="004353D8"/>
    <w:rsid w:val="004356D5"/>
    <w:rsid w:val="00435BA9"/>
    <w:rsid w:val="00436052"/>
    <w:rsid w:val="0043628C"/>
    <w:rsid w:val="004362E9"/>
    <w:rsid w:val="004367A2"/>
    <w:rsid w:val="00436B8C"/>
    <w:rsid w:val="00436FEC"/>
    <w:rsid w:val="00437043"/>
    <w:rsid w:val="00437054"/>
    <w:rsid w:val="004372A0"/>
    <w:rsid w:val="0043778F"/>
    <w:rsid w:val="0043795E"/>
    <w:rsid w:val="00437B65"/>
    <w:rsid w:val="00437C67"/>
    <w:rsid w:val="0044012E"/>
    <w:rsid w:val="00440290"/>
    <w:rsid w:val="0044038A"/>
    <w:rsid w:val="004404D2"/>
    <w:rsid w:val="004407D8"/>
    <w:rsid w:val="0044081C"/>
    <w:rsid w:val="00440870"/>
    <w:rsid w:val="004408CC"/>
    <w:rsid w:val="0044095A"/>
    <w:rsid w:val="00440CE6"/>
    <w:rsid w:val="00440FB8"/>
    <w:rsid w:val="00441170"/>
    <w:rsid w:val="00441232"/>
    <w:rsid w:val="00441A63"/>
    <w:rsid w:val="00441E59"/>
    <w:rsid w:val="004420BD"/>
    <w:rsid w:val="00442187"/>
    <w:rsid w:val="00442279"/>
    <w:rsid w:val="00442769"/>
    <w:rsid w:val="004427FE"/>
    <w:rsid w:val="004429CF"/>
    <w:rsid w:val="00442AAC"/>
    <w:rsid w:val="00442B93"/>
    <w:rsid w:val="00442E4A"/>
    <w:rsid w:val="00442E60"/>
    <w:rsid w:val="00442EBD"/>
    <w:rsid w:val="00442EF0"/>
    <w:rsid w:val="00443046"/>
    <w:rsid w:val="0044312A"/>
    <w:rsid w:val="004434CA"/>
    <w:rsid w:val="0044354D"/>
    <w:rsid w:val="004435C7"/>
    <w:rsid w:val="004436D3"/>
    <w:rsid w:val="0044375B"/>
    <w:rsid w:val="00443851"/>
    <w:rsid w:val="0044396A"/>
    <w:rsid w:val="004439A2"/>
    <w:rsid w:val="00443EDF"/>
    <w:rsid w:val="00443FB5"/>
    <w:rsid w:val="00443FF3"/>
    <w:rsid w:val="00444068"/>
    <w:rsid w:val="00444148"/>
    <w:rsid w:val="0044465C"/>
    <w:rsid w:val="00444853"/>
    <w:rsid w:val="00444C85"/>
    <w:rsid w:val="00444D2F"/>
    <w:rsid w:val="00444ECA"/>
    <w:rsid w:val="00444F01"/>
    <w:rsid w:val="00444FB3"/>
    <w:rsid w:val="00444FFD"/>
    <w:rsid w:val="004450AD"/>
    <w:rsid w:val="00445431"/>
    <w:rsid w:val="0044548F"/>
    <w:rsid w:val="004454C6"/>
    <w:rsid w:val="004456A5"/>
    <w:rsid w:val="0044584C"/>
    <w:rsid w:val="004459EE"/>
    <w:rsid w:val="00445C2F"/>
    <w:rsid w:val="00445CB0"/>
    <w:rsid w:val="00446133"/>
    <w:rsid w:val="0044615B"/>
    <w:rsid w:val="00446244"/>
    <w:rsid w:val="0044625C"/>
    <w:rsid w:val="004463CF"/>
    <w:rsid w:val="004465E6"/>
    <w:rsid w:val="00446619"/>
    <w:rsid w:val="0044686A"/>
    <w:rsid w:val="00446AE0"/>
    <w:rsid w:val="00446CBC"/>
    <w:rsid w:val="00446D05"/>
    <w:rsid w:val="00446ED4"/>
    <w:rsid w:val="00446FAC"/>
    <w:rsid w:val="004470EC"/>
    <w:rsid w:val="004472A2"/>
    <w:rsid w:val="00447423"/>
    <w:rsid w:val="00447430"/>
    <w:rsid w:val="00447B75"/>
    <w:rsid w:val="00447E99"/>
    <w:rsid w:val="00447F15"/>
    <w:rsid w:val="004500CB"/>
    <w:rsid w:val="00450246"/>
    <w:rsid w:val="00450640"/>
    <w:rsid w:val="00450A34"/>
    <w:rsid w:val="00450B20"/>
    <w:rsid w:val="00450C70"/>
    <w:rsid w:val="00450D9E"/>
    <w:rsid w:val="00450EEE"/>
    <w:rsid w:val="00451236"/>
    <w:rsid w:val="004513E4"/>
    <w:rsid w:val="0045144F"/>
    <w:rsid w:val="004514D2"/>
    <w:rsid w:val="00451627"/>
    <w:rsid w:val="00451780"/>
    <w:rsid w:val="0045198D"/>
    <w:rsid w:val="00451990"/>
    <w:rsid w:val="004519DF"/>
    <w:rsid w:val="00451A0A"/>
    <w:rsid w:val="00451B90"/>
    <w:rsid w:val="00451E4A"/>
    <w:rsid w:val="00451F0B"/>
    <w:rsid w:val="0045200E"/>
    <w:rsid w:val="00452368"/>
    <w:rsid w:val="004524E1"/>
    <w:rsid w:val="00452532"/>
    <w:rsid w:val="00452584"/>
    <w:rsid w:val="0045270F"/>
    <w:rsid w:val="004527C3"/>
    <w:rsid w:val="004529A1"/>
    <w:rsid w:val="00452BBA"/>
    <w:rsid w:val="00452C87"/>
    <w:rsid w:val="00452D25"/>
    <w:rsid w:val="00452E9E"/>
    <w:rsid w:val="00453023"/>
    <w:rsid w:val="004530C3"/>
    <w:rsid w:val="00453116"/>
    <w:rsid w:val="00453156"/>
    <w:rsid w:val="00453718"/>
    <w:rsid w:val="00453883"/>
    <w:rsid w:val="00453902"/>
    <w:rsid w:val="00453AB7"/>
    <w:rsid w:val="00453DE5"/>
    <w:rsid w:val="00453F50"/>
    <w:rsid w:val="004541EC"/>
    <w:rsid w:val="0045424B"/>
    <w:rsid w:val="00454339"/>
    <w:rsid w:val="004543D0"/>
    <w:rsid w:val="0045443A"/>
    <w:rsid w:val="0045446D"/>
    <w:rsid w:val="004544AA"/>
    <w:rsid w:val="004548C5"/>
    <w:rsid w:val="00454D0F"/>
    <w:rsid w:val="0045529E"/>
    <w:rsid w:val="004552A2"/>
    <w:rsid w:val="0045536C"/>
    <w:rsid w:val="0045549B"/>
    <w:rsid w:val="00455748"/>
    <w:rsid w:val="004558D9"/>
    <w:rsid w:val="004559B4"/>
    <w:rsid w:val="00455D05"/>
    <w:rsid w:val="00455F55"/>
    <w:rsid w:val="00455FFA"/>
    <w:rsid w:val="0045606B"/>
    <w:rsid w:val="0045618F"/>
    <w:rsid w:val="004565CB"/>
    <w:rsid w:val="004566B5"/>
    <w:rsid w:val="00456A9F"/>
    <w:rsid w:val="00456B19"/>
    <w:rsid w:val="00456B81"/>
    <w:rsid w:val="00456C2E"/>
    <w:rsid w:val="00456C58"/>
    <w:rsid w:val="00456D9C"/>
    <w:rsid w:val="00456E80"/>
    <w:rsid w:val="00457306"/>
    <w:rsid w:val="004574E3"/>
    <w:rsid w:val="004575C8"/>
    <w:rsid w:val="0045765F"/>
    <w:rsid w:val="004576F3"/>
    <w:rsid w:val="00457874"/>
    <w:rsid w:val="004578EB"/>
    <w:rsid w:val="004579DB"/>
    <w:rsid w:val="00457AED"/>
    <w:rsid w:val="00457B9A"/>
    <w:rsid w:val="00457C50"/>
    <w:rsid w:val="00457D12"/>
    <w:rsid w:val="00457DEC"/>
    <w:rsid w:val="00457E01"/>
    <w:rsid w:val="00457F9F"/>
    <w:rsid w:val="004600CF"/>
    <w:rsid w:val="00460295"/>
    <w:rsid w:val="00460343"/>
    <w:rsid w:val="004603C4"/>
    <w:rsid w:val="00460532"/>
    <w:rsid w:val="0046054A"/>
    <w:rsid w:val="004606D5"/>
    <w:rsid w:val="00460A1B"/>
    <w:rsid w:val="00460C6C"/>
    <w:rsid w:val="00460CAB"/>
    <w:rsid w:val="00460E72"/>
    <w:rsid w:val="00460FE0"/>
    <w:rsid w:val="00460FED"/>
    <w:rsid w:val="0046189D"/>
    <w:rsid w:val="0046190A"/>
    <w:rsid w:val="004619AE"/>
    <w:rsid w:val="00462236"/>
    <w:rsid w:val="00462282"/>
    <w:rsid w:val="004623CB"/>
    <w:rsid w:val="004624B8"/>
    <w:rsid w:val="00462525"/>
    <w:rsid w:val="00463071"/>
    <w:rsid w:val="004632FA"/>
    <w:rsid w:val="004633E8"/>
    <w:rsid w:val="00463423"/>
    <w:rsid w:val="004635C0"/>
    <w:rsid w:val="004635CB"/>
    <w:rsid w:val="004635FC"/>
    <w:rsid w:val="00463729"/>
    <w:rsid w:val="00463B4D"/>
    <w:rsid w:val="00464267"/>
    <w:rsid w:val="004642CD"/>
    <w:rsid w:val="004642F9"/>
    <w:rsid w:val="00464587"/>
    <w:rsid w:val="00464707"/>
    <w:rsid w:val="00464760"/>
    <w:rsid w:val="0046486F"/>
    <w:rsid w:val="00464A14"/>
    <w:rsid w:val="00464A78"/>
    <w:rsid w:val="00464F32"/>
    <w:rsid w:val="0046505C"/>
    <w:rsid w:val="00465258"/>
    <w:rsid w:val="00465362"/>
    <w:rsid w:val="0046539B"/>
    <w:rsid w:val="00465482"/>
    <w:rsid w:val="004654E5"/>
    <w:rsid w:val="004656EE"/>
    <w:rsid w:val="0046586B"/>
    <w:rsid w:val="004658A6"/>
    <w:rsid w:val="004658E2"/>
    <w:rsid w:val="00465AF4"/>
    <w:rsid w:val="00465C8B"/>
    <w:rsid w:val="00465E2E"/>
    <w:rsid w:val="00465E46"/>
    <w:rsid w:val="00465EA7"/>
    <w:rsid w:val="00465F7E"/>
    <w:rsid w:val="00466194"/>
    <w:rsid w:val="0046638B"/>
    <w:rsid w:val="004663BE"/>
    <w:rsid w:val="00466859"/>
    <w:rsid w:val="00466A5B"/>
    <w:rsid w:val="00466AFE"/>
    <w:rsid w:val="00466B69"/>
    <w:rsid w:val="00466EFF"/>
    <w:rsid w:val="00467199"/>
    <w:rsid w:val="004671B5"/>
    <w:rsid w:val="00467259"/>
    <w:rsid w:val="00467271"/>
    <w:rsid w:val="004673B6"/>
    <w:rsid w:val="004673F3"/>
    <w:rsid w:val="00467486"/>
    <w:rsid w:val="00467543"/>
    <w:rsid w:val="00467DA1"/>
    <w:rsid w:val="00467DE5"/>
    <w:rsid w:val="00467ECC"/>
    <w:rsid w:val="004701ED"/>
    <w:rsid w:val="00470461"/>
    <w:rsid w:val="00470635"/>
    <w:rsid w:val="00470814"/>
    <w:rsid w:val="004708D5"/>
    <w:rsid w:val="0047130F"/>
    <w:rsid w:val="00471A46"/>
    <w:rsid w:val="00471CE4"/>
    <w:rsid w:val="00471DEB"/>
    <w:rsid w:val="004721D9"/>
    <w:rsid w:val="004725D2"/>
    <w:rsid w:val="0047283A"/>
    <w:rsid w:val="0047286B"/>
    <w:rsid w:val="00472928"/>
    <w:rsid w:val="00472A5D"/>
    <w:rsid w:val="00472BD0"/>
    <w:rsid w:val="00472BDF"/>
    <w:rsid w:val="00472D04"/>
    <w:rsid w:val="00472FCF"/>
    <w:rsid w:val="00473080"/>
    <w:rsid w:val="00473684"/>
    <w:rsid w:val="004736A8"/>
    <w:rsid w:val="004738C2"/>
    <w:rsid w:val="004738DB"/>
    <w:rsid w:val="00473969"/>
    <w:rsid w:val="004739C5"/>
    <w:rsid w:val="00473A8E"/>
    <w:rsid w:val="00473AEA"/>
    <w:rsid w:val="00473B96"/>
    <w:rsid w:val="00473D42"/>
    <w:rsid w:val="00473D8B"/>
    <w:rsid w:val="00473E9A"/>
    <w:rsid w:val="0047457A"/>
    <w:rsid w:val="004745BF"/>
    <w:rsid w:val="004746CD"/>
    <w:rsid w:val="00474859"/>
    <w:rsid w:val="004748CA"/>
    <w:rsid w:val="00474964"/>
    <w:rsid w:val="004749AD"/>
    <w:rsid w:val="004749DF"/>
    <w:rsid w:val="00474A4B"/>
    <w:rsid w:val="00474B36"/>
    <w:rsid w:val="00475B38"/>
    <w:rsid w:val="00475CA2"/>
    <w:rsid w:val="00475E16"/>
    <w:rsid w:val="00475EAA"/>
    <w:rsid w:val="00475F7D"/>
    <w:rsid w:val="00476053"/>
    <w:rsid w:val="00476067"/>
    <w:rsid w:val="004762B8"/>
    <w:rsid w:val="00476399"/>
    <w:rsid w:val="004763AB"/>
    <w:rsid w:val="0047668F"/>
    <w:rsid w:val="0047673F"/>
    <w:rsid w:val="0047675A"/>
    <w:rsid w:val="00476859"/>
    <w:rsid w:val="00476B75"/>
    <w:rsid w:val="00476FD9"/>
    <w:rsid w:val="0047714F"/>
    <w:rsid w:val="0047726D"/>
    <w:rsid w:val="0047742C"/>
    <w:rsid w:val="004775EE"/>
    <w:rsid w:val="00477873"/>
    <w:rsid w:val="00477992"/>
    <w:rsid w:val="00477A35"/>
    <w:rsid w:val="00477B20"/>
    <w:rsid w:val="00477CAD"/>
    <w:rsid w:val="00477DC2"/>
    <w:rsid w:val="00477DDC"/>
    <w:rsid w:val="00480011"/>
    <w:rsid w:val="00480048"/>
    <w:rsid w:val="0048033D"/>
    <w:rsid w:val="00480562"/>
    <w:rsid w:val="004805A3"/>
    <w:rsid w:val="00480693"/>
    <w:rsid w:val="00480A60"/>
    <w:rsid w:val="00480ADB"/>
    <w:rsid w:val="00480D33"/>
    <w:rsid w:val="00480E51"/>
    <w:rsid w:val="00481059"/>
    <w:rsid w:val="004812A7"/>
    <w:rsid w:val="004814D0"/>
    <w:rsid w:val="004818B1"/>
    <w:rsid w:val="004819EE"/>
    <w:rsid w:val="00481A80"/>
    <w:rsid w:val="00481BCD"/>
    <w:rsid w:val="00481BE0"/>
    <w:rsid w:val="00481C89"/>
    <w:rsid w:val="00482861"/>
    <w:rsid w:val="00482CA7"/>
    <w:rsid w:val="00482D28"/>
    <w:rsid w:val="00483200"/>
    <w:rsid w:val="00483834"/>
    <w:rsid w:val="004838ED"/>
    <w:rsid w:val="0048399E"/>
    <w:rsid w:val="00483CB7"/>
    <w:rsid w:val="00483D4C"/>
    <w:rsid w:val="00483F6B"/>
    <w:rsid w:val="00484343"/>
    <w:rsid w:val="004843CA"/>
    <w:rsid w:val="00484613"/>
    <w:rsid w:val="004846E7"/>
    <w:rsid w:val="004848C6"/>
    <w:rsid w:val="00484A2E"/>
    <w:rsid w:val="00484B81"/>
    <w:rsid w:val="00484C08"/>
    <w:rsid w:val="00484D0B"/>
    <w:rsid w:val="00484E16"/>
    <w:rsid w:val="00484E75"/>
    <w:rsid w:val="00485027"/>
    <w:rsid w:val="00485372"/>
    <w:rsid w:val="0048543A"/>
    <w:rsid w:val="0048547A"/>
    <w:rsid w:val="0048555A"/>
    <w:rsid w:val="004856DF"/>
    <w:rsid w:val="00485734"/>
    <w:rsid w:val="004857E7"/>
    <w:rsid w:val="00485B1D"/>
    <w:rsid w:val="00485C7D"/>
    <w:rsid w:val="00485CF0"/>
    <w:rsid w:val="0048602F"/>
    <w:rsid w:val="00486357"/>
    <w:rsid w:val="0048636F"/>
    <w:rsid w:val="0048644E"/>
    <w:rsid w:val="00486478"/>
    <w:rsid w:val="004864AE"/>
    <w:rsid w:val="00486564"/>
    <w:rsid w:val="004865CF"/>
    <w:rsid w:val="0048670F"/>
    <w:rsid w:val="00486711"/>
    <w:rsid w:val="00486C15"/>
    <w:rsid w:val="00486D5D"/>
    <w:rsid w:val="00486E00"/>
    <w:rsid w:val="0048707F"/>
    <w:rsid w:val="004874F3"/>
    <w:rsid w:val="00487851"/>
    <w:rsid w:val="00487AE0"/>
    <w:rsid w:val="00487B3F"/>
    <w:rsid w:val="00490076"/>
    <w:rsid w:val="0049010D"/>
    <w:rsid w:val="0049017E"/>
    <w:rsid w:val="004903EC"/>
    <w:rsid w:val="00490583"/>
    <w:rsid w:val="004906F0"/>
    <w:rsid w:val="00490849"/>
    <w:rsid w:val="004908C7"/>
    <w:rsid w:val="00490AB7"/>
    <w:rsid w:val="00490ECE"/>
    <w:rsid w:val="00490FC1"/>
    <w:rsid w:val="004910C9"/>
    <w:rsid w:val="00491102"/>
    <w:rsid w:val="0049139F"/>
    <w:rsid w:val="00491967"/>
    <w:rsid w:val="00491B59"/>
    <w:rsid w:val="00491BB7"/>
    <w:rsid w:val="00491BD6"/>
    <w:rsid w:val="00491FBB"/>
    <w:rsid w:val="00492189"/>
    <w:rsid w:val="0049223D"/>
    <w:rsid w:val="004923BE"/>
    <w:rsid w:val="00492686"/>
    <w:rsid w:val="004927B7"/>
    <w:rsid w:val="0049281E"/>
    <w:rsid w:val="00492BF1"/>
    <w:rsid w:val="00492D3D"/>
    <w:rsid w:val="00492D9C"/>
    <w:rsid w:val="00492DD4"/>
    <w:rsid w:val="0049307E"/>
    <w:rsid w:val="004933CE"/>
    <w:rsid w:val="0049342E"/>
    <w:rsid w:val="004934D2"/>
    <w:rsid w:val="004936E0"/>
    <w:rsid w:val="00493902"/>
    <w:rsid w:val="004939B2"/>
    <w:rsid w:val="00493B06"/>
    <w:rsid w:val="00493DFB"/>
    <w:rsid w:val="00493E23"/>
    <w:rsid w:val="00494015"/>
    <w:rsid w:val="0049413C"/>
    <w:rsid w:val="004946F4"/>
    <w:rsid w:val="0049471E"/>
    <w:rsid w:val="0049489B"/>
    <w:rsid w:val="00494A67"/>
    <w:rsid w:val="00494ABD"/>
    <w:rsid w:val="00494B94"/>
    <w:rsid w:val="00494C02"/>
    <w:rsid w:val="00495335"/>
    <w:rsid w:val="004953F8"/>
    <w:rsid w:val="0049544A"/>
    <w:rsid w:val="004955AA"/>
    <w:rsid w:val="004956B4"/>
    <w:rsid w:val="004956F6"/>
    <w:rsid w:val="004957FE"/>
    <w:rsid w:val="00495901"/>
    <w:rsid w:val="004959E8"/>
    <w:rsid w:val="00495A0A"/>
    <w:rsid w:val="00495AB6"/>
    <w:rsid w:val="00495CC1"/>
    <w:rsid w:val="00495D00"/>
    <w:rsid w:val="00495DC5"/>
    <w:rsid w:val="00495E76"/>
    <w:rsid w:val="00495F8B"/>
    <w:rsid w:val="004960C2"/>
    <w:rsid w:val="00496182"/>
    <w:rsid w:val="004964E2"/>
    <w:rsid w:val="00496797"/>
    <w:rsid w:val="00496D9C"/>
    <w:rsid w:val="00497007"/>
    <w:rsid w:val="0049705A"/>
    <w:rsid w:val="004970CE"/>
    <w:rsid w:val="00497146"/>
    <w:rsid w:val="00497517"/>
    <w:rsid w:val="004975EF"/>
    <w:rsid w:val="0049766C"/>
    <w:rsid w:val="00497B9E"/>
    <w:rsid w:val="00497E3C"/>
    <w:rsid w:val="004A0135"/>
    <w:rsid w:val="004A0B01"/>
    <w:rsid w:val="004A0B56"/>
    <w:rsid w:val="004A0C96"/>
    <w:rsid w:val="004A0CFA"/>
    <w:rsid w:val="004A1164"/>
    <w:rsid w:val="004A121D"/>
    <w:rsid w:val="004A13F9"/>
    <w:rsid w:val="004A1984"/>
    <w:rsid w:val="004A1A58"/>
    <w:rsid w:val="004A1BAC"/>
    <w:rsid w:val="004A1EA4"/>
    <w:rsid w:val="004A1EFA"/>
    <w:rsid w:val="004A21B3"/>
    <w:rsid w:val="004A21CE"/>
    <w:rsid w:val="004A239B"/>
    <w:rsid w:val="004A264F"/>
    <w:rsid w:val="004A26DF"/>
    <w:rsid w:val="004A2907"/>
    <w:rsid w:val="004A2964"/>
    <w:rsid w:val="004A29F5"/>
    <w:rsid w:val="004A2A09"/>
    <w:rsid w:val="004A2A21"/>
    <w:rsid w:val="004A2C11"/>
    <w:rsid w:val="004A3085"/>
    <w:rsid w:val="004A35C8"/>
    <w:rsid w:val="004A3B8B"/>
    <w:rsid w:val="004A3BF8"/>
    <w:rsid w:val="004A3C33"/>
    <w:rsid w:val="004A4039"/>
    <w:rsid w:val="004A41A0"/>
    <w:rsid w:val="004A4490"/>
    <w:rsid w:val="004A4568"/>
    <w:rsid w:val="004A4701"/>
    <w:rsid w:val="004A475D"/>
    <w:rsid w:val="004A491E"/>
    <w:rsid w:val="004A4AB4"/>
    <w:rsid w:val="004A4EDD"/>
    <w:rsid w:val="004A5140"/>
    <w:rsid w:val="004A52BF"/>
    <w:rsid w:val="004A531B"/>
    <w:rsid w:val="004A5520"/>
    <w:rsid w:val="004A591B"/>
    <w:rsid w:val="004A5992"/>
    <w:rsid w:val="004A5A01"/>
    <w:rsid w:val="004A5BC5"/>
    <w:rsid w:val="004A5C11"/>
    <w:rsid w:val="004A5C71"/>
    <w:rsid w:val="004A65A8"/>
    <w:rsid w:val="004A6793"/>
    <w:rsid w:val="004A69E8"/>
    <w:rsid w:val="004A6A70"/>
    <w:rsid w:val="004A6A7D"/>
    <w:rsid w:val="004A6E45"/>
    <w:rsid w:val="004A6F18"/>
    <w:rsid w:val="004A6F40"/>
    <w:rsid w:val="004A726A"/>
    <w:rsid w:val="004A7454"/>
    <w:rsid w:val="004A74B7"/>
    <w:rsid w:val="004A7734"/>
    <w:rsid w:val="004A7776"/>
    <w:rsid w:val="004A7821"/>
    <w:rsid w:val="004A790C"/>
    <w:rsid w:val="004A79DC"/>
    <w:rsid w:val="004A7EF2"/>
    <w:rsid w:val="004A7F6D"/>
    <w:rsid w:val="004B02F5"/>
    <w:rsid w:val="004B03E9"/>
    <w:rsid w:val="004B05E3"/>
    <w:rsid w:val="004B0A7E"/>
    <w:rsid w:val="004B0DD7"/>
    <w:rsid w:val="004B0E09"/>
    <w:rsid w:val="004B109F"/>
    <w:rsid w:val="004B10BB"/>
    <w:rsid w:val="004B1364"/>
    <w:rsid w:val="004B154A"/>
    <w:rsid w:val="004B15C0"/>
    <w:rsid w:val="004B15FF"/>
    <w:rsid w:val="004B161D"/>
    <w:rsid w:val="004B169D"/>
    <w:rsid w:val="004B1748"/>
    <w:rsid w:val="004B17DB"/>
    <w:rsid w:val="004B1939"/>
    <w:rsid w:val="004B1D75"/>
    <w:rsid w:val="004B1E28"/>
    <w:rsid w:val="004B1F93"/>
    <w:rsid w:val="004B1FEF"/>
    <w:rsid w:val="004B202C"/>
    <w:rsid w:val="004B206E"/>
    <w:rsid w:val="004B2088"/>
    <w:rsid w:val="004B240B"/>
    <w:rsid w:val="004B2411"/>
    <w:rsid w:val="004B2485"/>
    <w:rsid w:val="004B2718"/>
    <w:rsid w:val="004B298B"/>
    <w:rsid w:val="004B2B31"/>
    <w:rsid w:val="004B2CB5"/>
    <w:rsid w:val="004B2D90"/>
    <w:rsid w:val="004B3192"/>
    <w:rsid w:val="004B31A6"/>
    <w:rsid w:val="004B33D2"/>
    <w:rsid w:val="004B35F4"/>
    <w:rsid w:val="004B3696"/>
    <w:rsid w:val="004B3955"/>
    <w:rsid w:val="004B3998"/>
    <w:rsid w:val="004B3AC9"/>
    <w:rsid w:val="004B3B67"/>
    <w:rsid w:val="004B3C32"/>
    <w:rsid w:val="004B3D10"/>
    <w:rsid w:val="004B3EC7"/>
    <w:rsid w:val="004B414F"/>
    <w:rsid w:val="004B41CA"/>
    <w:rsid w:val="004B439F"/>
    <w:rsid w:val="004B4501"/>
    <w:rsid w:val="004B482B"/>
    <w:rsid w:val="004B48C2"/>
    <w:rsid w:val="004B49B8"/>
    <w:rsid w:val="004B49E6"/>
    <w:rsid w:val="004B4A7C"/>
    <w:rsid w:val="004B4ED2"/>
    <w:rsid w:val="004B54A7"/>
    <w:rsid w:val="004B551A"/>
    <w:rsid w:val="004B5636"/>
    <w:rsid w:val="004B56B5"/>
    <w:rsid w:val="004B591B"/>
    <w:rsid w:val="004B5B40"/>
    <w:rsid w:val="004B5BAE"/>
    <w:rsid w:val="004B5CC5"/>
    <w:rsid w:val="004B5F0B"/>
    <w:rsid w:val="004B5F97"/>
    <w:rsid w:val="004B6250"/>
    <w:rsid w:val="004B64A1"/>
    <w:rsid w:val="004B688C"/>
    <w:rsid w:val="004B68CB"/>
    <w:rsid w:val="004B69FF"/>
    <w:rsid w:val="004B6AF5"/>
    <w:rsid w:val="004B6C28"/>
    <w:rsid w:val="004B7350"/>
    <w:rsid w:val="004B73EA"/>
    <w:rsid w:val="004B751E"/>
    <w:rsid w:val="004B758E"/>
    <w:rsid w:val="004B75D6"/>
    <w:rsid w:val="004B7E86"/>
    <w:rsid w:val="004C049E"/>
    <w:rsid w:val="004C0654"/>
    <w:rsid w:val="004C07D3"/>
    <w:rsid w:val="004C07DF"/>
    <w:rsid w:val="004C093F"/>
    <w:rsid w:val="004C0BF6"/>
    <w:rsid w:val="004C0C52"/>
    <w:rsid w:val="004C0EB7"/>
    <w:rsid w:val="004C0F59"/>
    <w:rsid w:val="004C12A9"/>
    <w:rsid w:val="004C13FC"/>
    <w:rsid w:val="004C19A5"/>
    <w:rsid w:val="004C1C1D"/>
    <w:rsid w:val="004C1D74"/>
    <w:rsid w:val="004C1F4C"/>
    <w:rsid w:val="004C1FF4"/>
    <w:rsid w:val="004C20C3"/>
    <w:rsid w:val="004C210B"/>
    <w:rsid w:val="004C2206"/>
    <w:rsid w:val="004C2499"/>
    <w:rsid w:val="004C2777"/>
    <w:rsid w:val="004C2B7F"/>
    <w:rsid w:val="004C2F06"/>
    <w:rsid w:val="004C2F78"/>
    <w:rsid w:val="004C33FD"/>
    <w:rsid w:val="004C37B7"/>
    <w:rsid w:val="004C37C6"/>
    <w:rsid w:val="004C38B7"/>
    <w:rsid w:val="004C396E"/>
    <w:rsid w:val="004C3A8A"/>
    <w:rsid w:val="004C3D92"/>
    <w:rsid w:val="004C3EE2"/>
    <w:rsid w:val="004C40A5"/>
    <w:rsid w:val="004C4186"/>
    <w:rsid w:val="004C41E0"/>
    <w:rsid w:val="004C460C"/>
    <w:rsid w:val="004C4740"/>
    <w:rsid w:val="004C47AE"/>
    <w:rsid w:val="004C498E"/>
    <w:rsid w:val="004C50C5"/>
    <w:rsid w:val="004C5257"/>
    <w:rsid w:val="004C529F"/>
    <w:rsid w:val="004C52AC"/>
    <w:rsid w:val="004C52C6"/>
    <w:rsid w:val="004C53C1"/>
    <w:rsid w:val="004C5614"/>
    <w:rsid w:val="004C58C0"/>
    <w:rsid w:val="004C5A0B"/>
    <w:rsid w:val="004C6246"/>
    <w:rsid w:val="004C62ED"/>
    <w:rsid w:val="004C66EB"/>
    <w:rsid w:val="004C677F"/>
    <w:rsid w:val="004C689E"/>
    <w:rsid w:val="004C6ADF"/>
    <w:rsid w:val="004C6AFB"/>
    <w:rsid w:val="004C6BAD"/>
    <w:rsid w:val="004C6E70"/>
    <w:rsid w:val="004C6F1A"/>
    <w:rsid w:val="004C6FDB"/>
    <w:rsid w:val="004C7121"/>
    <w:rsid w:val="004C7152"/>
    <w:rsid w:val="004C71B6"/>
    <w:rsid w:val="004C72D6"/>
    <w:rsid w:val="004C7326"/>
    <w:rsid w:val="004C7375"/>
    <w:rsid w:val="004C747E"/>
    <w:rsid w:val="004C7702"/>
    <w:rsid w:val="004C77B4"/>
    <w:rsid w:val="004C7DB5"/>
    <w:rsid w:val="004D03B6"/>
    <w:rsid w:val="004D03F5"/>
    <w:rsid w:val="004D0483"/>
    <w:rsid w:val="004D04E6"/>
    <w:rsid w:val="004D0526"/>
    <w:rsid w:val="004D0558"/>
    <w:rsid w:val="004D0652"/>
    <w:rsid w:val="004D0855"/>
    <w:rsid w:val="004D09D9"/>
    <w:rsid w:val="004D0F05"/>
    <w:rsid w:val="004D151B"/>
    <w:rsid w:val="004D1530"/>
    <w:rsid w:val="004D1594"/>
    <w:rsid w:val="004D16AC"/>
    <w:rsid w:val="004D17FF"/>
    <w:rsid w:val="004D1806"/>
    <w:rsid w:val="004D18E3"/>
    <w:rsid w:val="004D19AD"/>
    <w:rsid w:val="004D19BD"/>
    <w:rsid w:val="004D19CC"/>
    <w:rsid w:val="004D1B77"/>
    <w:rsid w:val="004D1BAE"/>
    <w:rsid w:val="004D1E0D"/>
    <w:rsid w:val="004D1EEB"/>
    <w:rsid w:val="004D1F4E"/>
    <w:rsid w:val="004D223D"/>
    <w:rsid w:val="004D227C"/>
    <w:rsid w:val="004D22AC"/>
    <w:rsid w:val="004D2318"/>
    <w:rsid w:val="004D2405"/>
    <w:rsid w:val="004D25DA"/>
    <w:rsid w:val="004D2732"/>
    <w:rsid w:val="004D2A33"/>
    <w:rsid w:val="004D2C1E"/>
    <w:rsid w:val="004D2C53"/>
    <w:rsid w:val="004D2D6A"/>
    <w:rsid w:val="004D2D9F"/>
    <w:rsid w:val="004D2F2C"/>
    <w:rsid w:val="004D2F54"/>
    <w:rsid w:val="004D3064"/>
    <w:rsid w:val="004D320E"/>
    <w:rsid w:val="004D33B1"/>
    <w:rsid w:val="004D346E"/>
    <w:rsid w:val="004D3621"/>
    <w:rsid w:val="004D3955"/>
    <w:rsid w:val="004D3B21"/>
    <w:rsid w:val="004D3B30"/>
    <w:rsid w:val="004D3E28"/>
    <w:rsid w:val="004D3EC6"/>
    <w:rsid w:val="004D4207"/>
    <w:rsid w:val="004D4287"/>
    <w:rsid w:val="004D4736"/>
    <w:rsid w:val="004D4D33"/>
    <w:rsid w:val="004D4DDF"/>
    <w:rsid w:val="004D4DE2"/>
    <w:rsid w:val="004D5169"/>
    <w:rsid w:val="004D52BE"/>
    <w:rsid w:val="004D5357"/>
    <w:rsid w:val="004D5699"/>
    <w:rsid w:val="004D578F"/>
    <w:rsid w:val="004D5A8F"/>
    <w:rsid w:val="004D5B14"/>
    <w:rsid w:val="004D5C7B"/>
    <w:rsid w:val="004D5D40"/>
    <w:rsid w:val="004D5DA7"/>
    <w:rsid w:val="004D60F5"/>
    <w:rsid w:val="004D6324"/>
    <w:rsid w:val="004D63B9"/>
    <w:rsid w:val="004D6588"/>
    <w:rsid w:val="004D659F"/>
    <w:rsid w:val="004D6664"/>
    <w:rsid w:val="004D676A"/>
    <w:rsid w:val="004D67E4"/>
    <w:rsid w:val="004D6866"/>
    <w:rsid w:val="004D6952"/>
    <w:rsid w:val="004D6C17"/>
    <w:rsid w:val="004D6C41"/>
    <w:rsid w:val="004D6F36"/>
    <w:rsid w:val="004D6F95"/>
    <w:rsid w:val="004D70C7"/>
    <w:rsid w:val="004D7194"/>
    <w:rsid w:val="004D73A6"/>
    <w:rsid w:val="004D7545"/>
    <w:rsid w:val="004D75B8"/>
    <w:rsid w:val="004D75DF"/>
    <w:rsid w:val="004D762B"/>
    <w:rsid w:val="004D7658"/>
    <w:rsid w:val="004D7768"/>
    <w:rsid w:val="004D7819"/>
    <w:rsid w:val="004D7BB7"/>
    <w:rsid w:val="004D7EBD"/>
    <w:rsid w:val="004D7F9A"/>
    <w:rsid w:val="004E002F"/>
    <w:rsid w:val="004E0346"/>
    <w:rsid w:val="004E0362"/>
    <w:rsid w:val="004E03DC"/>
    <w:rsid w:val="004E091F"/>
    <w:rsid w:val="004E09C9"/>
    <w:rsid w:val="004E0AC7"/>
    <w:rsid w:val="004E0B8A"/>
    <w:rsid w:val="004E0BCB"/>
    <w:rsid w:val="004E0BE4"/>
    <w:rsid w:val="004E0F11"/>
    <w:rsid w:val="004E0F6C"/>
    <w:rsid w:val="004E0F89"/>
    <w:rsid w:val="004E1191"/>
    <w:rsid w:val="004E11B5"/>
    <w:rsid w:val="004E1256"/>
    <w:rsid w:val="004E16B7"/>
    <w:rsid w:val="004E16F1"/>
    <w:rsid w:val="004E18C1"/>
    <w:rsid w:val="004E1C60"/>
    <w:rsid w:val="004E1CB4"/>
    <w:rsid w:val="004E1EE7"/>
    <w:rsid w:val="004E1FD3"/>
    <w:rsid w:val="004E2290"/>
    <w:rsid w:val="004E2762"/>
    <w:rsid w:val="004E27FA"/>
    <w:rsid w:val="004E2F07"/>
    <w:rsid w:val="004E303C"/>
    <w:rsid w:val="004E3076"/>
    <w:rsid w:val="004E314B"/>
    <w:rsid w:val="004E3570"/>
    <w:rsid w:val="004E35FA"/>
    <w:rsid w:val="004E367D"/>
    <w:rsid w:val="004E3958"/>
    <w:rsid w:val="004E3A1B"/>
    <w:rsid w:val="004E3BCB"/>
    <w:rsid w:val="004E3D38"/>
    <w:rsid w:val="004E3D6A"/>
    <w:rsid w:val="004E3EDD"/>
    <w:rsid w:val="004E3F98"/>
    <w:rsid w:val="004E4862"/>
    <w:rsid w:val="004E4A7F"/>
    <w:rsid w:val="004E4AE8"/>
    <w:rsid w:val="004E4C0C"/>
    <w:rsid w:val="004E4C8F"/>
    <w:rsid w:val="004E5097"/>
    <w:rsid w:val="004E5433"/>
    <w:rsid w:val="004E54BB"/>
    <w:rsid w:val="004E5502"/>
    <w:rsid w:val="004E55CB"/>
    <w:rsid w:val="004E5700"/>
    <w:rsid w:val="004E5950"/>
    <w:rsid w:val="004E5A92"/>
    <w:rsid w:val="004E5B18"/>
    <w:rsid w:val="004E5C28"/>
    <w:rsid w:val="004E5CA2"/>
    <w:rsid w:val="004E5CAB"/>
    <w:rsid w:val="004E5EF3"/>
    <w:rsid w:val="004E5FD3"/>
    <w:rsid w:val="004E6106"/>
    <w:rsid w:val="004E63C2"/>
    <w:rsid w:val="004E64A0"/>
    <w:rsid w:val="004E64F1"/>
    <w:rsid w:val="004E65C0"/>
    <w:rsid w:val="004E6829"/>
    <w:rsid w:val="004E682E"/>
    <w:rsid w:val="004E6BA0"/>
    <w:rsid w:val="004E70C4"/>
    <w:rsid w:val="004E7147"/>
    <w:rsid w:val="004E72B5"/>
    <w:rsid w:val="004E7398"/>
    <w:rsid w:val="004E756A"/>
    <w:rsid w:val="004E7616"/>
    <w:rsid w:val="004E764E"/>
    <w:rsid w:val="004E7964"/>
    <w:rsid w:val="004E7D6C"/>
    <w:rsid w:val="004E7D99"/>
    <w:rsid w:val="004E7D9F"/>
    <w:rsid w:val="004E7E40"/>
    <w:rsid w:val="004E7F69"/>
    <w:rsid w:val="004E7FBD"/>
    <w:rsid w:val="004F0088"/>
    <w:rsid w:val="004F07D8"/>
    <w:rsid w:val="004F0815"/>
    <w:rsid w:val="004F0B31"/>
    <w:rsid w:val="004F0D01"/>
    <w:rsid w:val="004F0D5C"/>
    <w:rsid w:val="004F0EDB"/>
    <w:rsid w:val="004F0F6C"/>
    <w:rsid w:val="004F104F"/>
    <w:rsid w:val="004F13DF"/>
    <w:rsid w:val="004F1AA9"/>
    <w:rsid w:val="004F1C05"/>
    <w:rsid w:val="004F1C84"/>
    <w:rsid w:val="004F22BC"/>
    <w:rsid w:val="004F22C1"/>
    <w:rsid w:val="004F2389"/>
    <w:rsid w:val="004F25BD"/>
    <w:rsid w:val="004F2622"/>
    <w:rsid w:val="004F2635"/>
    <w:rsid w:val="004F26F9"/>
    <w:rsid w:val="004F2861"/>
    <w:rsid w:val="004F2935"/>
    <w:rsid w:val="004F2A18"/>
    <w:rsid w:val="004F2B71"/>
    <w:rsid w:val="004F3079"/>
    <w:rsid w:val="004F3221"/>
    <w:rsid w:val="004F3348"/>
    <w:rsid w:val="004F3418"/>
    <w:rsid w:val="004F34A4"/>
    <w:rsid w:val="004F365B"/>
    <w:rsid w:val="004F37B4"/>
    <w:rsid w:val="004F3A0E"/>
    <w:rsid w:val="004F3A98"/>
    <w:rsid w:val="004F3A99"/>
    <w:rsid w:val="004F3AA7"/>
    <w:rsid w:val="004F3D20"/>
    <w:rsid w:val="004F3F25"/>
    <w:rsid w:val="004F405D"/>
    <w:rsid w:val="004F40FA"/>
    <w:rsid w:val="004F4155"/>
    <w:rsid w:val="004F430D"/>
    <w:rsid w:val="004F4489"/>
    <w:rsid w:val="004F44EC"/>
    <w:rsid w:val="004F4656"/>
    <w:rsid w:val="004F46B7"/>
    <w:rsid w:val="004F484D"/>
    <w:rsid w:val="004F4875"/>
    <w:rsid w:val="004F48ED"/>
    <w:rsid w:val="004F4994"/>
    <w:rsid w:val="004F49A8"/>
    <w:rsid w:val="004F4DB8"/>
    <w:rsid w:val="004F5337"/>
    <w:rsid w:val="004F550F"/>
    <w:rsid w:val="004F56E0"/>
    <w:rsid w:val="004F5973"/>
    <w:rsid w:val="004F59F1"/>
    <w:rsid w:val="004F5A39"/>
    <w:rsid w:val="004F5A4F"/>
    <w:rsid w:val="004F5B5B"/>
    <w:rsid w:val="004F5D48"/>
    <w:rsid w:val="004F5F6C"/>
    <w:rsid w:val="004F602A"/>
    <w:rsid w:val="004F603A"/>
    <w:rsid w:val="004F6090"/>
    <w:rsid w:val="004F621D"/>
    <w:rsid w:val="004F636A"/>
    <w:rsid w:val="004F63CF"/>
    <w:rsid w:val="004F6412"/>
    <w:rsid w:val="004F649F"/>
    <w:rsid w:val="004F652C"/>
    <w:rsid w:val="004F68B4"/>
    <w:rsid w:val="004F6996"/>
    <w:rsid w:val="004F69FA"/>
    <w:rsid w:val="004F6A44"/>
    <w:rsid w:val="004F6AE1"/>
    <w:rsid w:val="004F6B8A"/>
    <w:rsid w:val="004F6FB2"/>
    <w:rsid w:val="004F706A"/>
    <w:rsid w:val="004F71BD"/>
    <w:rsid w:val="004F7302"/>
    <w:rsid w:val="004F749C"/>
    <w:rsid w:val="004F76C0"/>
    <w:rsid w:val="004F778F"/>
    <w:rsid w:val="004F7CD4"/>
    <w:rsid w:val="004F7CF1"/>
    <w:rsid w:val="004F7E49"/>
    <w:rsid w:val="0050025D"/>
    <w:rsid w:val="0050026D"/>
    <w:rsid w:val="005002A5"/>
    <w:rsid w:val="00500622"/>
    <w:rsid w:val="00500752"/>
    <w:rsid w:val="00500C35"/>
    <w:rsid w:val="00500DB2"/>
    <w:rsid w:val="00500E70"/>
    <w:rsid w:val="00501007"/>
    <w:rsid w:val="005010A8"/>
    <w:rsid w:val="0050132F"/>
    <w:rsid w:val="0050157E"/>
    <w:rsid w:val="00501966"/>
    <w:rsid w:val="005019A2"/>
    <w:rsid w:val="005019F4"/>
    <w:rsid w:val="00501D4F"/>
    <w:rsid w:val="005021E7"/>
    <w:rsid w:val="00502241"/>
    <w:rsid w:val="005024BF"/>
    <w:rsid w:val="005024E2"/>
    <w:rsid w:val="00502605"/>
    <w:rsid w:val="0050279F"/>
    <w:rsid w:val="005029CD"/>
    <w:rsid w:val="00502D3A"/>
    <w:rsid w:val="00502E27"/>
    <w:rsid w:val="00502F3D"/>
    <w:rsid w:val="00503263"/>
    <w:rsid w:val="00503461"/>
    <w:rsid w:val="005035F7"/>
    <w:rsid w:val="0050363B"/>
    <w:rsid w:val="00503AD9"/>
    <w:rsid w:val="00503C4D"/>
    <w:rsid w:val="00503CAC"/>
    <w:rsid w:val="00503D54"/>
    <w:rsid w:val="00503E55"/>
    <w:rsid w:val="00503F7C"/>
    <w:rsid w:val="00504103"/>
    <w:rsid w:val="005041DF"/>
    <w:rsid w:val="00504259"/>
    <w:rsid w:val="0050442A"/>
    <w:rsid w:val="005045E7"/>
    <w:rsid w:val="00504B01"/>
    <w:rsid w:val="00504DD4"/>
    <w:rsid w:val="00504F00"/>
    <w:rsid w:val="00505121"/>
    <w:rsid w:val="0050524F"/>
    <w:rsid w:val="0050526F"/>
    <w:rsid w:val="00505935"/>
    <w:rsid w:val="00505A6D"/>
    <w:rsid w:val="00505A82"/>
    <w:rsid w:val="00505E58"/>
    <w:rsid w:val="00505F75"/>
    <w:rsid w:val="00505F82"/>
    <w:rsid w:val="0050635F"/>
    <w:rsid w:val="0050665D"/>
    <w:rsid w:val="00506837"/>
    <w:rsid w:val="00506960"/>
    <w:rsid w:val="00506B19"/>
    <w:rsid w:val="00506B47"/>
    <w:rsid w:val="00506B94"/>
    <w:rsid w:val="00506E80"/>
    <w:rsid w:val="005070F5"/>
    <w:rsid w:val="005073DD"/>
    <w:rsid w:val="005074FC"/>
    <w:rsid w:val="005075C3"/>
    <w:rsid w:val="005075C6"/>
    <w:rsid w:val="0050764F"/>
    <w:rsid w:val="00507677"/>
    <w:rsid w:val="0050798A"/>
    <w:rsid w:val="00507A2A"/>
    <w:rsid w:val="00507A32"/>
    <w:rsid w:val="00507AFB"/>
    <w:rsid w:val="00507B6F"/>
    <w:rsid w:val="00507B7C"/>
    <w:rsid w:val="0051001F"/>
    <w:rsid w:val="0051016F"/>
    <w:rsid w:val="005108B4"/>
    <w:rsid w:val="005108C8"/>
    <w:rsid w:val="00510AE0"/>
    <w:rsid w:val="00510EC3"/>
    <w:rsid w:val="00510F58"/>
    <w:rsid w:val="005111FA"/>
    <w:rsid w:val="005112E0"/>
    <w:rsid w:val="00511575"/>
    <w:rsid w:val="0051165E"/>
    <w:rsid w:val="005116B7"/>
    <w:rsid w:val="005116F8"/>
    <w:rsid w:val="0051171B"/>
    <w:rsid w:val="00511947"/>
    <w:rsid w:val="005122DA"/>
    <w:rsid w:val="0051258E"/>
    <w:rsid w:val="00512705"/>
    <w:rsid w:val="00512B45"/>
    <w:rsid w:val="00512E1D"/>
    <w:rsid w:val="00512E5C"/>
    <w:rsid w:val="00512F35"/>
    <w:rsid w:val="0051302A"/>
    <w:rsid w:val="00513435"/>
    <w:rsid w:val="00513653"/>
    <w:rsid w:val="00513B42"/>
    <w:rsid w:val="00513B9B"/>
    <w:rsid w:val="00513EE9"/>
    <w:rsid w:val="00513F2E"/>
    <w:rsid w:val="00514035"/>
    <w:rsid w:val="00514417"/>
    <w:rsid w:val="005144DF"/>
    <w:rsid w:val="0051452C"/>
    <w:rsid w:val="00514776"/>
    <w:rsid w:val="00514ACD"/>
    <w:rsid w:val="00514BBE"/>
    <w:rsid w:val="00514F66"/>
    <w:rsid w:val="0051504C"/>
    <w:rsid w:val="00515061"/>
    <w:rsid w:val="005154AB"/>
    <w:rsid w:val="00515604"/>
    <w:rsid w:val="00515670"/>
    <w:rsid w:val="005156F2"/>
    <w:rsid w:val="005158F0"/>
    <w:rsid w:val="00515A2F"/>
    <w:rsid w:val="00515A56"/>
    <w:rsid w:val="00515B48"/>
    <w:rsid w:val="00515B86"/>
    <w:rsid w:val="00515D8E"/>
    <w:rsid w:val="00515F77"/>
    <w:rsid w:val="00516141"/>
    <w:rsid w:val="00516556"/>
    <w:rsid w:val="00516577"/>
    <w:rsid w:val="0051663C"/>
    <w:rsid w:val="005168F2"/>
    <w:rsid w:val="005169A8"/>
    <w:rsid w:val="00516ACC"/>
    <w:rsid w:val="00516B85"/>
    <w:rsid w:val="00516D6A"/>
    <w:rsid w:val="00516F43"/>
    <w:rsid w:val="00516FF8"/>
    <w:rsid w:val="00517505"/>
    <w:rsid w:val="005175E0"/>
    <w:rsid w:val="0051770E"/>
    <w:rsid w:val="005177F4"/>
    <w:rsid w:val="00517AED"/>
    <w:rsid w:val="00517B35"/>
    <w:rsid w:val="00517CC1"/>
    <w:rsid w:val="00517D29"/>
    <w:rsid w:val="00517DEF"/>
    <w:rsid w:val="00517F9D"/>
    <w:rsid w:val="00520092"/>
    <w:rsid w:val="00520229"/>
    <w:rsid w:val="0052026E"/>
    <w:rsid w:val="0052035F"/>
    <w:rsid w:val="00520466"/>
    <w:rsid w:val="00520653"/>
    <w:rsid w:val="00520993"/>
    <w:rsid w:val="00520C6F"/>
    <w:rsid w:val="00520FBE"/>
    <w:rsid w:val="00521340"/>
    <w:rsid w:val="00521424"/>
    <w:rsid w:val="00521490"/>
    <w:rsid w:val="005216FF"/>
    <w:rsid w:val="00521C31"/>
    <w:rsid w:val="00521C83"/>
    <w:rsid w:val="00521E67"/>
    <w:rsid w:val="00521FF2"/>
    <w:rsid w:val="00522071"/>
    <w:rsid w:val="005221FC"/>
    <w:rsid w:val="005222EE"/>
    <w:rsid w:val="0052286E"/>
    <w:rsid w:val="0052294F"/>
    <w:rsid w:val="00522E66"/>
    <w:rsid w:val="00522FA9"/>
    <w:rsid w:val="00523071"/>
    <w:rsid w:val="00523522"/>
    <w:rsid w:val="00523814"/>
    <w:rsid w:val="0052393E"/>
    <w:rsid w:val="00523A68"/>
    <w:rsid w:val="00523CC0"/>
    <w:rsid w:val="00523D05"/>
    <w:rsid w:val="00523D26"/>
    <w:rsid w:val="00523EF6"/>
    <w:rsid w:val="00523FA6"/>
    <w:rsid w:val="00523FBA"/>
    <w:rsid w:val="0052400F"/>
    <w:rsid w:val="005240E4"/>
    <w:rsid w:val="005241C8"/>
    <w:rsid w:val="005241D9"/>
    <w:rsid w:val="005241DE"/>
    <w:rsid w:val="00524220"/>
    <w:rsid w:val="00524320"/>
    <w:rsid w:val="00524350"/>
    <w:rsid w:val="005244BE"/>
    <w:rsid w:val="005247AF"/>
    <w:rsid w:val="00524AA4"/>
    <w:rsid w:val="00524C7D"/>
    <w:rsid w:val="00525019"/>
    <w:rsid w:val="00525094"/>
    <w:rsid w:val="0052521C"/>
    <w:rsid w:val="00525416"/>
    <w:rsid w:val="00525454"/>
    <w:rsid w:val="005255D3"/>
    <w:rsid w:val="00525755"/>
    <w:rsid w:val="005259D3"/>
    <w:rsid w:val="00525B48"/>
    <w:rsid w:val="00525D42"/>
    <w:rsid w:val="00525D4D"/>
    <w:rsid w:val="00525EF6"/>
    <w:rsid w:val="00525F43"/>
    <w:rsid w:val="00525FF5"/>
    <w:rsid w:val="005260CD"/>
    <w:rsid w:val="005260FA"/>
    <w:rsid w:val="0052629A"/>
    <w:rsid w:val="00526439"/>
    <w:rsid w:val="00526496"/>
    <w:rsid w:val="00526527"/>
    <w:rsid w:val="0052696D"/>
    <w:rsid w:val="00526A8F"/>
    <w:rsid w:val="00526DB1"/>
    <w:rsid w:val="00526FB8"/>
    <w:rsid w:val="005271D9"/>
    <w:rsid w:val="005271F4"/>
    <w:rsid w:val="005273CE"/>
    <w:rsid w:val="005273F2"/>
    <w:rsid w:val="0052747A"/>
    <w:rsid w:val="00527698"/>
    <w:rsid w:val="005276AA"/>
    <w:rsid w:val="005276B7"/>
    <w:rsid w:val="005278E1"/>
    <w:rsid w:val="00527B8C"/>
    <w:rsid w:val="00527CCF"/>
    <w:rsid w:val="005300D8"/>
    <w:rsid w:val="005302F1"/>
    <w:rsid w:val="005303C6"/>
    <w:rsid w:val="0053047E"/>
    <w:rsid w:val="005304EC"/>
    <w:rsid w:val="00530520"/>
    <w:rsid w:val="00530521"/>
    <w:rsid w:val="00530685"/>
    <w:rsid w:val="00530899"/>
    <w:rsid w:val="005308A2"/>
    <w:rsid w:val="00530929"/>
    <w:rsid w:val="00530ADB"/>
    <w:rsid w:val="00530B2A"/>
    <w:rsid w:val="00530F32"/>
    <w:rsid w:val="00530F77"/>
    <w:rsid w:val="00530FA9"/>
    <w:rsid w:val="00531069"/>
    <w:rsid w:val="00531128"/>
    <w:rsid w:val="00531307"/>
    <w:rsid w:val="00531354"/>
    <w:rsid w:val="00531931"/>
    <w:rsid w:val="00531A46"/>
    <w:rsid w:val="00531BD1"/>
    <w:rsid w:val="00531F36"/>
    <w:rsid w:val="005320D8"/>
    <w:rsid w:val="0053214D"/>
    <w:rsid w:val="005323F9"/>
    <w:rsid w:val="005325B2"/>
    <w:rsid w:val="00532827"/>
    <w:rsid w:val="0053295C"/>
    <w:rsid w:val="005329C5"/>
    <w:rsid w:val="00532AEF"/>
    <w:rsid w:val="00532AFC"/>
    <w:rsid w:val="00532E32"/>
    <w:rsid w:val="00532FA8"/>
    <w:rsid w:val="005330AC"/>
    <w:rsid w:val="00533443"/>
    <w:rsid w:val="005336E5"/>
    <w:rsid w:val="005337BB"/>
    <w:rsid w:val="00533965"/>
    <w:rsid w:val="00533A13"/>
    <w:rsid w:val="00533A78"/>
    <w:rsid w:val="00533B0B"/>
    <w:rsid w:val="00533EEB"/>
    <w:rsid w:val="0053415B"/>
    <w:rsid w:val="0053421F"/>
    <w:rsid w:val="005346DF"/>
    <w:rsid w:val="005347F9"/>
    <w:rsid w:val="00534AA2"/>
    <w:rsid w:val="00534BF1"/>
    <w:rsid w:val="00534CB0"/>
    <w:rsid w:val="00534E78"/>
    <w:rsid w:val="00534E8C"/>
    <w:rsid w:val="00534EE1"/>
    <w:rsid w:val="00535107"/>
    <w:rsid w:val="00535162"/>
    <w:rsid w:val="005354D4"/>
    <w:rsid w:val="00535561"/>
    <w:rsid w:val="00535798"/>
    <w:rsid w:val="005358C6"/>
    <w:rsid w:val="00535BD3"/>
    <w:rsid w:val="00535C01"/>
    <w:rsid w:val="00535F96"/>
    <w:rsid w:val="00536117"/>
    <w:rsid w:val="005362CA"/>
    <w:rsid w:val="0053640B"/>
    <w:rsid w:val="00536432"/>
    <w:rsid w:val="005364CA"/>
    <w:rsid w:val="005364D9"/>
    <w:rsid w:val="005366D2"/>
    <w:rsid w:val="005366DE"/>
    <w:rsid w:val="005369FA"/>
    <w:rsid w:val="00536C7A"/>
    <w:rsid w:val="00536E7B"/>
    <w:rsid w:val="00537013"/>
    <w:rsid w:val="005375E9"/>
    <w:rsid w:val="00537720"/>
    <w:rsid w:val="00537811"/>
    <w:rsid w:val="005378BF"/>
    <w:rsid w:val="00537D78"/>
    <w:rsid w:val="00537DAF"/>
    <w:rsid w:val="00537F04"/>
    <w:rsid w:val="00537F5F"/>
    <w:rsid w:val="00537F76"/>
    <w:rsid w:val="005403ED"/>
    <w:rsid w:val="00540646"/>
    <w:rsid w:val="00540844"/>
    <w:rsid w:val="00540A9D"/>
    <w:rsid w:val="00540BE0"/>
    <w:rsid w:val="00541245"/>
    <w:rsid w:val="005412C8"/>
    <w:rsid w:val="0054132F"/>
    <w:rsid w:val="0054137F"/>
    <w:rsid w:val="0054143F"/>
    <w:rsid w:val="00541482"/>
    <w:rsid w:val="0054187F"/>
    <w:rsid w:val="005418E3"/>
    <w:rsid w:val="00541985"/>
    <w:rsid w:val="00541AEF"/>
    <w:rsid w:val="00541C05"/>
    <w:rsid w:val="00541CAC"/>
    <w:rsid w:val="00541F9A"/>
    <w:rsid w:val="00541FBF"/>
    <w:rsid w:val="0054228A"/>
    <w:rsid w:val="005422EE"/>
    <w:rsid w:val="005423C7"/>
    <w:rsid w:val="00542715"/>
    <w:rsid w:val="005427DA"/>
    <w:rsid w:val="005428B7"/>
    <w:rsid w:val="0054291F"/>
    <w:rsid w:val="00542A6B"/>
    <w:rsid w:val="00542B38"/>
    <w:rsid w:val="00542BDD"/>
    <w:rsid w:val="00542C3A"/>
    <w:rsid w:val="00542E35"/>
    <w:rsid w:val="00542EFF"/>
    <w:rsid w:val="00542F53"/>
    <w:rsid w:val="005430DE"/>
    <w:rsid w:val="0054315E"/>
    <w:rsid w:val="00543337"/>
    <w:rsid w:val="00543343"/>
    <w:rsid w:val="00543416"/>
    <w:rsid w:val="00543592"/>
    <w:rsid w:val="00543710"/>
    <w:rsid w:val="00543743"/>
    <w:rsid w:val="005437D3"/>
    <w:rsid w:val="00543BC2"/>
    <w:rsid w:val="00543C8E"/>
    <w:rsid w:val="00543E95"/>
    <w:rsid w:val="00543FA3"/>
    <w:rsid w:val="005440EF"/>
    <w:rsid w:val="005440F6"/>
    <w:rsid w:val="0054415D"/>
    <w:rsid w:val="005441F4"/>
    <w:rsid w:val="0054423C"/>
    <w:rsid w:val="005442C8"/>
    <w:rsid w:val="00544309"/>
    <w:rsid w:val="0054435A"/>
    <w:rsid w:val="00544373"/>
    <w:rsid w:val="00544460"/>
    <w:rsid w:val="005446FB"/>
    <w:rsid w:val="005447D0"/>
    <w:rsid w:val="005447D4"/>
    <w:rsid w:val="005448EB"/>
    <w:rsid w:val="0054494D"/>
    <w:rsid w:val="00544DC9"/>
    <w:rsid w:val="00544E5B"/>
    <w:rsid w:val="0054500E"/>
    <w:rsid w:val="0054511C"/>
    <w:rsid w:val="00545384"/>
    <w:rsid w:val="00545430"/>
    <w:rsid w:val="00545655"/>
    <w:rsid w:val="005456B1"/>
    <w:rsid w:val="00545914"/>
    <w:rsid w:val="00545ADA"/>
    <w:rsid w:val="00545B1D"/>
    <w:rsid w:val="00545B5F"/>
    <w:rsid w:val="00545E3A"/>
    <w:rsid w:val="00545F07"/>
    <w:rsid w:val="00546013"/>
    <w:rsid w:val="005460FB"/>
    <w:rsid w:val="00546146"/>
    <w:rsid w:val="00546245"/>
    <w:rsid w:val="005462DF"/>
    <w:rsid w:val="0054642E"/>
    <w:rsid w:val="0054680A"/>
    <w:rsid w:val="00546C88"/>
    <w:rsid w:val="00546CCA"/>
    <w:rsid w:val="00546CE3"/>
    <w:rsid w:val="00546E7E"/>
    <w:rsid w:val="00546EF5"/>
    <w:rsid w:val="00546F31"/>
    <w:rsid w:val="00547005"/>
    <w:rsid w:val="005470FC"/>
    <w:rsid w:val="00547111"/>
    <w:rsid w:val="00547901"/>
    <w:rsid w:val="00547D03"/>
    <w:rsid w:val="00550284"/>
    <w:rsid w:val="005502D3"/>
    <w:rsid w:val="00550393"/>
    <w:rsid w:val="005503A2"/>
    <w:rsid w:val="005503F2"/>
    <w:rsid w:val="00550415"/>
    <w:rsid w:val="005504C2"/>
    <w:rsid w:val="00550843"/>
    <w:rsid w:val="00550920"/>
    <w:rsid w:val="005509C8"/>
    <w:rsid w:val="00550A8E"/>
    <w:rsid w:val="00551026"/>
    <w:rsid w:val="005513D7"/>
    <w:rsid w:val="0055148F"/>
    <w:rsid w:val="005515BB"/>
    <w:rsid w:val="005515D6"/>
    <w:rsid w:val="005517D8"/>
    <w:rsid w:val="0055189A"/>
    <w:rsid w:val="005519C3"/>
    <w:rsid w:val="005519DE"/>
    <w:rsid w:val="005519EC"/>
    <w:rsid w:val="00551DF2"/>
    <w:rsid w:val="00551F2D"/>
    <w:rsid w:val="00552139"/>
    <w:rsid w:val="00552206"/>
    <w:rsid w:val="0055225F"/>
    <w:rsid w:val="005524FF"/>
    <w:rsid w:val="00552798"/>
    <w:rsid w:val="00552903"/>
    <w:rsid w:val="00552A0E"/>
    <w:rsid w:val="00552CCF"/>
    <w:rsid w:val="00552DAD"/>
    <w:rsid w:val="00553025"/>
    <w:rsid w:val="00553049"/>
    <w:rsid w:val="0055307B"/>
    <w:rsid w:val="0055323B"/>
    <w:rsid w:val="0055344A"/>
    <w:rsid w:val="00553676"/>
    <w:rsid w:val="00553C88"/>
    <w:rsid w:val="00553C95"/>
    <w:rsid w:val="00553CAB"/>
    <w:rsid w:val="00553D54"/>
    <w:rsid w:val="00553DD5"/>
    <w:rsid w:val="00553EDE"/>
    <w:rsid w:val="005540B7"/>
    <w:rsid w:val="005544BF"/>
    <w:rsid w:val="00554768"/>
    <w:rsid w:val="005549F6"/>
    <w:rsid w:val="00554E05"/>
    <w:rsid w:val="00554F5D"/>
    <w:rsid w:val="00555045"/>
    <w:rsid w:val="00555054"/>
    <w:rsid w:val="00555135"/>
    <w:rsid w:val="00555317"/>
    <w:rsid w:val="005554B9"/>
    <w:rsid w:val="00555766"/>
    <w:rsid w:val="00555BC0"/>
    <w:rsid w:val="00555C89"/>
    <w:rsid w:val="005562EC"/>
    <w:rsid w:val="005562FB"/>
    <w:rsid w:val="0055635F"/>
    <w:rsid w:val="00556402"/>
    <w:rsid w:val="005566C4"/>
    <w:rsid w:val="005566D7"/>
    <w:rsid w:val="00556957"/>
    <w:rsid w:val="00556A97"/>
    <w:rsid w:val="00556CC0"/>
    <w:rsid w:val="00556DA1"/>
    <w:rsid w:val="00556FB4"/>
    <w:rsid w:val="00557086"/>
    <w:rsid w:val="0055716B"/>
    <w:rsid w:val="0055718F"/>
    <w:rsid w:val="0055724C"/>
    <w:rsid w:val="00557410"/>
    <w:rsid w:val="00557BFE"/>
    <w:rsid w:val="00557C1C"/>
    <w:rsid w:val="00557D7E"/>
    <w:rsid w:val="00557E24"/>
    <w:rsid w:val="00557F1B"/>
    <w:rsid w:val="00560036"/>
    <w:rsid w:val="005601A4"/>
    <w:rsid w:val="005601FD"/>
    <w:rsid w:val="00560314"/>
    <w:rsid w:val="00560346"/>
    <w:rsid w:val="00560566"/>
    <w:rsid w:val="00560726"/>
    <w:rsid w:val="00560B40"/>
    <w:rsid w:val="00560E09"/>
    <w:rsid w:val="005612C7"/>
    <w:rsid w:val="005613B7"/>
    <w:rsid w:val="00561AF6"/>
    <w:rsid w:val="00561B3E"/>
    <w:rsid w:val="00561CF7"/>
    <w:rsid w:val="00561DC8"/>
    <w:rsid w:val="00561EC7"/>
    <w:rsid w:val="00561F51"/>
    <w:rsid w:val="005620B1"/>
    <w:rsid w:val="00562113"/>
    <w:rsid w:val="00562146"/>
    <w:rsid w:val="0056219D"/>
    <w:rsid w:val="00562203"/>
    <w:rsid w:val="0056227C"/>
    <w:rsid w:val="00562335"/>
    <w:rsid w:val="0056257F"/>
    <w:rsid w:val="00562C94"/>
    <w:rsid w:val="00562D3F"/>
    <w:rsid w:val="00562E7A"/>
    <w:rsid w:val="005630A0"/>
    <w:rsid w:val="005631F7"/>
    <w:rsid w:val="0056326A"/>
    <w:rsid w:val="005634E0"/>
    <w:rsid w:val="00563622"/>
    <w:rsid w:val="0056392D"/>
    <w:rsid w:val="00563B4B"/>
    <w:rsid w:val="00563B82"/>
    <w:rsid w:val="00563C6A"/>
    <w:rsid w:val="00563DFD"/>
    <w:rsid w:val="00563EC0"/>
    <w:rsid w:val="00564062"/>
    <w:rsid w:val="0056415B"/>
    <w:rsid w:val="00564253"/>
    <w:rsid w:val="005645C0"/>
    <w:rsid w:val="005646F2"/>
    <w:rsid w:val="00564726"/>
    <w:rsid w:val="0056498C"/>
    <w:rsid w:val="00564C64"/>
    <w:rsid w:val="00564E3C"/>
    <w:rsid w:val="00564EB6"/>
    <w:rsid w:val="00564F67"/>
    <w:rsid w:val="00564F9C"/>
    <w:rsid w:val="005656C3"/>
    <w:rsid w:val="0056578C"/>
    <w:rsid w:val="005657E8"/>
    <w:rsid w:val="005658C9"/>
    <w:rsid w:val="0056593F"/>
    <w:rsid w:val="00565BCA"/>
    <w:rsid w:val="005660FB"/>
    <w:rsid w:val="00566137"/>
    <w:rsid w:val="0056619D"/>
    <w:rsid w:val="0056633E"/>
    <w:rsid w:val="00566628"/>
    <w:rsid w:val="005667AA"/>
    <w:rsid w:val="00566F01"/>
    <w:rsid w:val="0056708F"/>
    <w:rsid w:val="005670CE"/>
    <w:rsid w:val="00567108"/>
    <w:rsid w:val="00567315"/>
    <w:rsid w:val="005673AE"/>
    <w:rsid w:val="0056754E"/>
    <w:rsid w:val="00567610"/>
    <w:rsid w:val="0056798B"/>
    <w:rsid w:val="00567C3D"/>
    <w:rsid w:val="00567C66"/>
    <w:rsid w:val="00567ECD"/>
    <w:rsid w:val="00567FE8"/>
    <w:rsid w:val="00570291"/>
    <w:rsid w:val="0057029F"/>
    <w:rsid w:val="005702F3"/>
    <w:rsid w:val="00570300"/>
    <w:rsid w:val="0057032D"/>
    <w:rsid w:val="00570399"/>
    <w:rsid w:val="0057067F"/>
    <w:rsid w:val="00570741"/>
    <w:rsid w:val="00570BB3"/>
    <w:rsid w:val="00570CC8"/>
    <w:rsid w:val="00570CE7"/>
    <w:rsid w:val="00570E5F"/>
    <w:rsid w:val="00570EF1"/>
    <w:rsid w:val="00570FA8"/>
    <w:rsid w:val="00571095"/>
    <w:rsid w:val="0057142D"/>
    <w:rsid w:val="00571604"/>
    <w:rsid w:val="00571761"/>
    <w:rsid w:val="0057198D"/>
    <w:rsid w:val="005719EF"/>
    <w:rsid w:val="00571B93"/>
    <w:rsid w:val="00571F3E"/>
    <w:rsid w:val="0057210C"/>
    <w:rsid w:val="00572215"/>
    <w:rsid w:val="005722FA"/>
    <w:rsid w:val="0057235F"/>
    <w:rsid w:val="00572447"/>
    <w:rsid w:val="0057245E"/>
    <w:rsid w:val="0057248D"/>
    <w:rsid w:val="005728BE"/>
    <w:rsid w:val="005729BC"/>
    <w:rsid w:val="00572BF1"/>
    <w:rsid w:val="00572C7E"/>
    <w:rsid w:val="005732A4"/>
    <w:rsid w:val="005735E7"/>
    <w:rsid w:val="00573641"/>
    <w:rsid w:val="005736E5"/>
    <w:rsid w:val="00573841"/>
    <w:rsid w:val="0057396E"/>
    <w:rsid w:val="00573AE5"/>
    <w:rsid w:val="00573AED"/>
    <w:rsid w:val="00573CEF"/>
    <w:rsid w:val="00573DBB"/>
    <w:rsid w:val="005740C7"/>
    <w:rsid w:val="005740CC"/>
    <w:rsid w:val="005741A6"/>
    <w:rsid w:val="0057448F"/>
    <w:rsid w:val="00574889"/>
    <w:rsid w:val="0057490C"/>
    <w:rsid w:val="00574DEF"/>
    <w:rsid w:val="00574E04"/>
    <w:rsid w:val="00574EA9"/>
    <w:rsid w:val="00574F1C"/>
    <w:rsid w:val="00575169"/>
    <w:rsid w:val="005751F7"/>
    <w:rsid w:val="00575235"/>
    <w:rsid w:val="005759E4"/>
    <w:rsid w:val="00575A34"/>
    <w:rsid w:val="00575B36"/>
    <w:rsid w:val="0057629F"/>
    <w:rsid w:val="005762B1"/>
    <w:rsid w:val="005763BC"/>
    <w:rsid w:val="0057669D"/>
    <w:rsid w:val="00576930"/>
    <w:rsid w:val="00576945"/>
    <w:rsid w:val="00576A8A"/>
    <w:rsid w:val="00576B21"/>
    <w:rsid w:val="00576BD5"/>
    <w:rsid w:val="00576CE0"/>
    <w:rsid w:val="00576D58"/>
    <w:rsid w:val="00577168"/>
    <w:rsid w:val="005771DC"/>
    <w:rsid w:val="0057729A"/>
    <w:rsid w:val="005773FD"/>
    <w:rsid w:val="005774FE"/>
    <w:rsid w:val="00577A14"/>
    <w:rsid w:val="00577A16"/>
    <w:rsid w:val="00577B1D"/>
    <w:rsid w:val="00577BCE"/>
    <w:rsid w:val="00577CB1"/>
    <w:rsid w:val="00577F05"/>
    <w:rsid w:val="0058000D"/>
    <w:rsid w:val="0058003B"/>
    <w:rsid w:val="00580561"/>
    <w:rsid w:val="0058058F"/>
    <w:rsid w:val="005808FB"/>
    <w:rsid w:val="00580C44"/>
    <w:rsid w:val="00580DE0"/>
    <w:rsid w:val="00580E66"/>
    <w:rsid w:val="00580F65"/>
    <w:rsid w:val="0058136C"/>
    <w:rsid w:val="00581558"/>
    <w:rsid w:val="0058173E"/>
    <w:rsid w:val="00581888"/>
    <w:rsid w:val="005818EA"/>
    <w:rsid w:val="00581A3B"/>
    <w:rsid w:val="00581BC4"/>
    <w:rsid w:val="00581D46"/>
    <w:rsid w:val="00581E6E"/>
    <w:rsid w:val="00582139"/>
    <w:rsid w:val="005821C2"/>
    <w:rsid w:val="00582368"/>
    <w:rsid w:val="00582656"/>
    <w:rsid w:val="005827D3"/>
    <w:rsid w:val="00582B9F"/>
    <w:rsid w:val="00582D2F"/>
    <w:rsid w:val="00582E0B"/>
    <w:rsid w:val="00582E5A"/>
    <w:rsid w:val="005830E7"/>
    <w:rsid w:val="0058311F"/>
    <w:rsid w:val="00583147"/>
    <w:rsid w:val="005834E9"/>
    <w:rsid w:val="00583562"/>
    <w:rsid w:val="0058388B"/>
    <w:rsid w:val="00583E6B"/>
    <w:rsid w:val="00583ED3"/>
    <w:rsid w:val="00583F92"/>
    <w:rsid w:val="005840D4"/>
    <w:rsid w:val="0058427A"/>
    <w:rsid w:val="00584CA1"/>
    <w:rsid w:val="00584CD7"/>
    <w:rsid w:val="00584F04"/>
    <w:rsid w:val="00585602"/>
    <w:rsid w:val="005857C3"/>
    <w:rsid w:val="00585841"/>
    <w:rsid w:val="00585B0F"/>
    <w:rsid w:val="00585B63"/>
    <w:rsid w:val="00585C56"/>
    <w:rsid w:val="0058629C"/>
    <w:rsid w:val="005862CE"/>
    <w:rsid w:val="005865FF"/>
    <w:rsid w:val="005866AF"/>
    <w:rsid w:val="005866C1"/>
    <w:rsid w:val="0058674B"/>
    <w:rsid w:val="00586762"/>
    <w:rsid w:val="0058678C"/>
    <w:rsid w:val="005868C7"/>
    <w:rsid w:val="00586AAA"/>
    <w:rsid w:val="00586C53"/>
    <w:rsid w:val="00586D78"/>
    <w:rsid w:val="00586E03"/>
    <w:rsid w:val="00587339"/>
    <w:rsid w:val="005875B9"/>
    <w:rsid w:val="0058762E"/>
    <w:rsid w:val="00587742"/>
    <w:rsid w:val="00587925"/>
    <w:rsid w:val="00587ABE"/>
    <w:rsid w:val="00587B48"/>
    <w:rsid w:val="00587F87"/>
    <w:rsid w:val="0059006F"/>
    <w:rsid w:val="005902E2"/>
    <w:rsid w:val="005902E9"/>
    <w:rsid w:val="0059034F"/>
    <w:rsid w:val="00590675"/>
    <w:rsid w:val="00590718"/>
    <w:rsid w:val="00590852"/>
    <w:rsid w:val="00590A11"/>
    <w:rsid w:val="00590AE9"/>
    <w:rsid w:val="00590BC1"/>
    <w:rsid w:val="00590E67"/>
    <w:rsid w:val="00590E8E"/>
    <w:rsid w:val="00590EC4"/>
    <w:rsid w:val="00591003"/>
    <w:rsid w:val="00591043"/>
    <w:rsid w:val="0059109A"/>
    <w:rsid w:val="00591359"/>
    <w:rsid w:val="0059159D"/>
    <w:rsid w:val="00591A22"/>
    <w:rsid w:val="00591A97"/>
    <w:rsid w:val="00591B55"/>
    <w:rsid w:val="00591BD1"/>
    <w:rsid w:val="00591F9B"/>
    <w:rsid w:val="0059223A"/>
    <w:rsid w:val="00592388"/>
    <w:rsid w:val="005923AE"/>
    <w:rsid w:val="0059250A"/>
    <w:rsid w:val="005925D9"/>
    <w:rsid w:val="00592611"/>
    <w:rsid w:val="005926A1"/>
    <w:rsid w:val="005926B6"/>
    <w:rsid w:val="005928CE"/>
    <w:rsid w:val="00592B1A"/>
    <w:rsid w:val="00592BAC"/>
    <w:rsid w:val="00592E82"/>
    <w:rsid w:val="00592FAC"/>
    <w:rsid w:val="0059310F"/>
    <w:rsid w:val="005931E9"/>
    <w:rsid w:val="005932A8"/>
    <w:rsid w:val="0059341A"/>
    <w:rsid w:val="00593471"/>
    <w:rsid w:val="00593652"/>
    <w:rsid w:val="0059373F"/>
    <w:rsid w:val="00593788"/>
    <w:rsid w:val="005937B9"/>
    <w:rsid w:val="00593934"/>
    <w:rsid w:val="00593B0E"/>
    <w:rsid w:val="00593BB4"/>
    <w:rsid w:val="00593BB7"/>
    <w:rsid w:val="00593CF4"/>
    <w:rsid w:val="00593EFA"/>
    <w:rsid w:val="0059421B"/>
    <w:rsid w:val="0059428F"/>
    <w:rsid w:val="005943E5"/>
    <w:rsid w:val="005944FF"/>
    <w:rsid w:val="0059453D"/>
    <w:rsid w:val="005947D0"/>
    <w:rsid w:val="005948C1"/>
    <w:rsid w:val="005950DC"/>
    <w:rsid w:val="005951FC"/>
    <w:rsid w:val="0059564E"/>
    <w:rsid w:val="005958A7"/>
    <w:rsid w:val="00595BEA"/>
    <w:rsid w:val="00595C19"/>
    <w:rsid w:val="00595DCA"/>
    <w:rsid w:val="00596845"/>
    <w:rsid w:val="00596970"/>
    <w:rsid w:val="0059697B"/>
    <w:rsid w:val="005969CA"/>
    <w:rsid w:val="00596C79"/>
    <w:rsid w:val="00596E8A"/>
    <w:rsid w:val="00596EF4"/>
    <w:rsid w:val="00597224"/>
    <w:rsid w:val="005972E7"/>
    <w:rsid w:val="00597313"/>
    <w:rsid w:val="005974CE"/>
    <w:rsid w:val="00597575"/>
    <w:rsid w:val="005976AE"/>
    <w:rsid w:val="005976E0"/>
    <w:rsid w:val="00597894"/>
    <w:rsid w:val="00597939"/>
    <w:rsid w:val="00597984"/>
    <w:rsid w:val="00597985"/>
    <w:rsid w:val="00597A50"/>
    <w:rsid w:val="00597B6B"/>
    <w:rsid w:val="00597F3C"/>
    <w:rsid w:val="005A01A3"/>
    <w:rsid w:val="005A01F3"/>
    <w:rsid w:val="005A02B8"/>
    <w:rsid w:val="005A02D9"/>
    <w:rsid w:val="005A048C"/>
    <w:rsid w:val="005A0848"/>
    <w:rsid w:val="005A0CE1"/>
    <w:rsid w:val="005A0FEE"/>
    <w:rsid w:val="005A105B"/>
    <w:rsid w:val="005A10DF"/>
    <w:rsid w:val="005A130D"/>
    <w:rsid w:val="005A14FF"/>
    <w:rsid w:val="005A19AB"/>
    <w:rsid w:val="005A1E66"/>
    <w:rsid w:val="005A1F2F"/>
    <w:rsid w:val="005A20FE"/>
    <w:rsid w:val="005A2631"/>
    <w:rsid w:val="005A27AE"/>
    <w:rsid w:val="005A27CC"/>
    <w:rsid w:val="005A27E9"/>
    <w:rsid w:val="005A2C25"/>
    <w:rsid w:val="005A373C"/>
    <w:rsid w:val="005A374B"/>
    <w:rsid w:val="005A37DA"/>
    <w:rsid w:val="005A39B2"/>
    <w:rsid w:val="005A3A79"/>
    <w:rsid w:val="005A3B30"/>
    <w:rsid w:val="005A3B47"/>
    <w:rsid w:val="005A3C36"/>
    <w:rsid w:val="005A3C74"/>
    <w:rsid w:val="005A3CAC"/>
    <w:rsid w:val="005A3EDF"/>
    <w:rsid w:val="005A4312"/>
    <w:rsid w:val="005A447D"/>
    <w:rsid w:val="005A45D6"/>
    <w:rsid w:val="005A4829"/>
    <w:rsid w:val="005A49FF"/>
    <w:rsid w:val="005A4A12"/>
    <w:rsid w:val="005A4A6D"/>
    <w:rsid w:val="005A51F3"/>
    <w:rsid w:val="005A52CA"/>
    <w:rsid w:val="005A53F4"/>
    <w:rsid w:val="005A548F"/>
    <w:rsid w:val="005A55C9"/>
    <w:rsid w:val="005A5643"/>
    <w:rsid w:val="005A568C"/>
    <w:rsid w:val="005A57AA"/>
    <w:rsid w:val="005A5B3D"/>
    <w:rsid w:val="005A5C98"/>
    <w:rsid w:val="005A5D1D"/>
    <w:rsid w:val="005A5DF9"/>
    <w:rsid w:val="005A5E53"/>
    <w:rsid w:val="005A61E8"/>
    <w:rsid w:val="005A62CB"/>
    <w:rsid w:val="005A6740"/>
    <w:rsid w:val="005A6974"/>
    <w:rsid w:val="005A6AA4"/>
    <w:rsid w:val="005A6AF6"/>
    <w:rsid w:val="005A6CD8"/>
    <w:rsid w:val="005A6D5F"/>
    <w:rsid w:val="005A6DB9"/>
    <w:rsid w:val="005A6FB9"/>
    <w:rsid w:val="005A6FE0"/>
    <w:rsid w:val="005A7182"/>
    <w:rsid w:val="005A71B0"/>
    <w:rsid w:val="005A7395"/>
    <w:rsid w:val="005A77B7"/>
    <w:rsid w:val="005A7A3E"/>
    <w:rsid w:val="005A7A8C"/>
    <w:rsid w:val="005A7D80"/>
    <w:rsid w:val="005B01DD"/>
    <w:rsid w:val="005B029C"/>
    <w:rsid w:val="005B04FF"/>
    <w:rsid w:val="005B06E3"/>
    <w:rsid w:val="005B07A2"/>
    <w:rsid w:val="005B07EA"/>
    <w:rsid w:val="005B0F8A"/>
    <w:rsid w:val="005B101A"/>
    <w:rsid w:val="005B12EC"/>
    <w:rsid w:val="005B1382"/>
    <w:rsid w:val="005B17E1"/>
    <w:rsid w:val="005B192A"/>
    <w:rsid w:val="005B1936"/>
    <w:rsid w:val="005B1C9F"/>
    <w:rsid w:val="005B260A"/>
    <w:rsid w:val="005B26D4"/>
    <w:rsid w:val="005B2707"/>
    <w:rsid w:val="005B2829"/>
    <w:rsid w:val="005B283C"/>
    <w:rsid w:val="005B29B0"/>
    <w:rsid w:val="005B2AF3"/>
    <w:rsid w:val="005B2B30"/>
    <w:rsid w:val="005B3324"/>
    <w:rsid w:val="005B337A"/>
    <w:rsid w:val="005B33D6"/>
    <w:rsid w:val="005B33FB"/>
    <w:rsid w:val="005B358A"/>
    <w:rsid w:val="005B36E8"/>
    <w:rsid w:val="005B38E3"/>
    <w:rsid w:val="005B3955"/>
    <w:rsid w:val="005B39CE"/>
    <w:rsid w:val="005B3B70"/>
    <w:rsid w:val="005B3E62"/>
    <w:rsid w:val="005B3F64"/>
    <w:rsid w:val="005B3FBE"/>
    <w:rsid w:val="005B402A"/>
    <w:rsid w:val="005B40D0"/>
    <w:rsid w:val="005B4413"/>
    <w:rsid w:val="005B4414"/>
    <w:rsid w:val="005B475E"/>
    <w:rsid w:val="005B47DF"/>
    <w:rsid w:val="005B4AFA"/>
    <w:rsid w:val="005B4E99"/>
    <w:rsid w:val="005B515E"/>
    <w:rsid w:val="005B52A2"/>
    <w:rsid w:val="005B563A"/>
    <w:rsid w:val="005B56CE"/>
    <w:rsid w:val="005B5700"/>
    <w:rsid w:val="005B5B59"/>
    <w:rsid w:val="005B5C00"/>
    <w:rsid w:val="005B5DF6"/>
    <w:rsid w:val="005B5F78"/>
    <w:rsid w:val="005B5F85"/>
    <w:rsid w:val="005B605A"/>
    <w:rsid w:val="005B62A4"/>
    <w:rsid w:val="005B6416"/>
    <w:rsid w:val="005B65BB"/>
    <w:rsid w:val="005B6726"/>
    <w:rsid w:val="005B67E8"/>
    <w:rsid w:val="005B68A8"/>
    <w:rsid w:val="005B6930"/>
    <w:rsid w:val="005B6EDC"/>
    <w:rsid w:val="005B6EF5"/>
    <w:rsid w:val="005B6F8D"/>
    <w:rsid w:val="005B70BE"/>
    <w:rsid w:val="005B7125"/>
    <w:rsid w:val="005B7169"/>
    <w:rsid w:val="005B71E2"/>
    <w:rsid w:val="005B7256"/>
    <w:rsid w:val="005B76C7"/>
    <w:rsid w:val="005B7853"/>
    <w:rsid w:val="005B7890"/>
    <w:rsid w:val="005B78EE"/>
    <w:rsid w:val="005B7C07"/>
    <w:rsid w:val="005B7C25"/>
    <w:rsid w:val="005B7DD7"/>
    <w:rsid w:val="005B7DDC"/>
    <w:rsid w:val="005B7F2A"/>
    <w:rsid w:val="005C0133"/>
    <w:rsid w:val="005C0149"/>
    <w:rsid w:val="005C0260"/>
    <w:rsid w:val="005C052D"/>
    <w:rsid w:val="005C06F4"/>
    <w:rsid w:val="005C07E5"/>
    <w:rsid w:val="005C083E"/>
    <w:rsid w:val="005C0ADB"/>
    <w:rsid w:val="005C0BB0"/>
    <w:rsid w:val="005C0C11"/>
    <w:rsid w:val="005C0DC6"/>
    <w:rsid w:val="005C1181"/>
    <w:rsid w:val="005C120C"/>
    <w:rsid w:val="005C1594"/>
    <w:rsid w:val="005C17E5"/>
    <w:rsid w:val="005C1AB9"/>
    <w:rsid w:val="005C1CA7"/>
    <w:rsid w:val="005C1F2F"/>
    <w:rsid w:val="005C215A"/>
    <w:rsid w:val="005C21AE"/>
    <w:rsid w:val="005C23CA"/>
    <w:rsid w:val="005C29A1"/>
    <w:rsid w:val="005C2A34"/>
    <w:rsid w:val="005C2AE8"/>
    <w:rsid w:val="005C2E5F"/>
    <w:rsid w:val="005C31A0"/>
    <w:rsid w:val="005C31B6"/>
    <w:rsid w:val="005C31FB"/>
    <w:rsid w:val="005C34B3"/>
    <w:rsid w:val="005C3A30"/>
    <w:rsid w:val="005C3A67"/>
    <w:rsid w:val="005C3C90"/>
    <w:rsid w:val="005C3D43"/>
    <w:rsid w:val="005C3EF6"/>
    <w:rsid w:val="005C4042"/>
    <w:rsid w:val="005C405E"/>
    <w:rsid w:val="005C41C2"/>
    <w:rsid w:val="005C4282"/>
    <w:rsid w:val="005C471F"/>
    <w:rsid w:val="005C47BE"/>
    <w:rsid w:val="005C4909"/>
    <w:rsid w:val="005C4B72"/>
    <w:rsid w:val="005C4D58"/>
    <w:rsid w:val="005C4D89"/>
    <w:rsid w:val="005C4EAC"/>
    <w:rsid w:val="005C4F6D"/>
    <w:rsid w:val="005C51F5"/>
    <w:rsid w:val="005C52A5"/>
    <w:rsid w:val="005C53A6"/>
    <w:rsid w:val="005C545D"/>
    <w:rsid w:val="005C54A2"/>
    <w:rsid w:val="005C55F1"/>
    <w:rsid w:val="005C568F"/>
    <w:rsid w:val="005C57C2"/>
    <w:rsid w:val="005C5842"/>
    <w:rsid w:val="005C595C"/>
    <w:rsid w:val="005C5BF2"/>
    <w:rsid w:val="005C5C28"/>
    <w:rsid w:val="005C5DD8"/>
    <w:rsid w:val="005C6023"/>
    <w:rsid w:val="005C61D3"/>
    <w:rsid w:val="005C65FA"/>
    <w:rsid w:val="005C66BD"/>
    <w:rsid w:val="005C66D3"/>
    <w:rsid w:val="005C6D86"/>
    <w:rsid w:val="005C6F59"/>
    <w:rsid w:val="005C7178"/>
    <w:rsid w:val="005C7186"/>
    <w:rsid w:val="005C7280"/>
    <w:rsid w:val="005C738A"/>
    <w:rsid w:val="005C752B"/>
    <w:rsid w:val="005C774E"/>
    <w:rsid w:val="005C789D"/>
    <w:rsid w:val="005C7B9B"/>
    <w:rsid w:val="005C7CB4"/>
    <w:rsid w:val="005C7D60"/>
    <w:rsid w:val="005C7D99"/>
    <w:rsid w:val="005C7FC6"/>
    <w:rsid w:val="005D03E5"/>
    <w:rsid w:val="005D03E6"/>
    <w:rsid w:val="005D046A"/>
    <w:rsid w:val="005D04E3"/>
    <w:rsid w:val="005D06EF"/>
    <w:rsid w:val="005D081A"/>
    <w:rsid w:val="005D0837"/>
    <w:rsid w:val="005D0906"/>
    <w:rsid w:val="005D0E39"/>
    <w:rsid w:val="005D0F14"/>
    <w:rsid w:val="005D0F62"/>
    <w:rsid w:val="005D0FED"/>
    <w:rsid w:val="005D10CB"/>
    <w:rsid w:val="005D10E5"/>
    <w:rsid w:val="005D10FE"/>
    <w:rsid w:val="005D1178"/>
    <w:rsid w:val="005D11C5"/>
    <w:rsid w:val="005D12A5"/>
    <w:rsid w:val="005D144F"/>
    <w:rsid w:val="005D1837"/>
    <w:rsid w:val="005D1A42"/>
    <w:rsid w:val="005D1BDA"/>
    <w:rsid w:val="005D1D0F"/>
    <w:rsid w:val="005D1DD0"/>
    <w:rsid w:val="005D209C"/>
    <w:rsid w:val="005D22D5"/>
    <w:rsid w:val="005D2436"/>
    <w:rsid w:val="005D25C8"/>
    <w:rsid w:val="005D2756"/>
    <w:rsid w:val="005D29E5"/>
    <w:rsid w:val="005D3182"/>
    <w:rsid w:val="005D31A7"/>
    <w:rsid w:val="005D3261"/>
    <w:rsid w:val="005D3601"/>
    <w:rsid w:val="005D3689"/>
    <w:rsid w:val="005D3753"/>
    <w:rsid w:val="005D3781"/>
    <w:rsid w:val="005D3818"/>
    <w:rsid w:val="005D3B5D"/>
    <w:rsid w:val="005D4190"/>
    <w:rsid w:val="005D4644"/>
    <w:rsid w:val="005D484B"/>
    <w:rsid w:val="005D4998"/>
    <w:rsid w:val="005D4B78"/>
    <w:rsid w:val="005D4C69"/>
    <w:rsid w:val="005D4FB4"/>
    <w:rsid w:val="005D5036"/>
    <w:rsid w:val="005D537E"/>
    <w:rsid w:val="005D53E8"/>
    <w:rsid w:val="005D5496"/>
    <w:rsid w:val="005D56CC"/>
    <w:rsid w:val="005D5792"/>
    <w:rsid w:val="005D5954"/>
    <w:rsid w:val="005D5974"/>
    <w:rsid w:val="005D5AE8"/>
    <w:rsid w:val="005D5C09"/>
    <w:rsid w:val="005D5E3B"/>
    <w:rsid w:val="005D6097"/>
    <w:rsid w:val="005D61CF"/>
    <w:rsid w:val="005D62FC"/>
    <w:rsid w:val="005D66F5"/>
    <w:rsid w:val="005D698C"/>
    <w:rsid w:val="005D699A"/>
    <w:rsid w:val="005D6A39"/>
    <w:rsid w:val="005D6C61"/>
    <w:rsid w:val="005D6EAC"/>
    <w:rsid w:val="005D6F4B"/>
    <w:rsid w:val="005D6FE4"/>
    <w:rsid w:val="005D702A"/>
    <w:rsid w:val="005D72DF"/>
    <w:rsid w:val="005D73B9"/>
    <w:rsid w:val="005D75E9"/>
    <w:rsid w:val="005D79EA"/>
    <w:rsid w:val="005D7BBD"/>
    <w:rsid w:val="005D7D74"/>
    <w:rsid w:val="005D7E3F"/>
    <w:rsid w:val="005D7ED6"/>
    <w:rsid w:val="005E0186"/>
    <w:rsid w:val="005E01F8"/>
    <w:rsid w:val="005E04AA"/>
    <w:rsid w:val="005E0548"/>
    <w:rsid w:val="005E0593"/>
    <w:rsid w:val="005E05D5"/>
    <w:rsid w:val="005E0630"/>
    <w:rsid w:val="005E0716"/>
    <w:rsid w:val="005E072E"/>
    <w:rsid w:val="005E0817"/>
    <w:rsid w:val="005E08C9"/>
    <w:rsid w:val="005E08E3"/>
    <w:rsid w:val="005E098B"/>
    <w:rsid w:val="005E0A57"/>
    <w:rsid w:val="005E0A87"/>
    <w:rsid w:val="005E0B98"/>
    <w:rsid w:val="005E0D11"/>
    <w:rsid w:val="005E0F5E"/>
    <w:rsid w:val="005E105A"/>
    <w:rsid w:val="005E10A9"/>
    <w:rsid w:val="005E12A7"/>
    <w:rsid w:val="005E14AC"/>
    <w:rsid w:val="005E1678"/>
    <w:rsid w:val="005E1C8C"/>
    <w:rsid w:val="005E201B"/>
    <w:rsid w:val="005E2113"/>
    <w:rsid w:val="005E2250"/>
    <w:rsid w:val="005E225D"/>
    <w:rsid w:val="005E22D3"/>
    <w:rsid w:val="005E2335"/>
    <w:rsid w:val="005E2473"/>
    <w:rsid w:val="005E2775"/>
    <w:rsid w:val="005E2CD4"/>
    <w:rsid w:val="005E2EA5"/>
    <w:rsid w:val="005E2F87"/>
    <w:rsid w:val="005E3070"/>
    <w:rsid w:val="005E31DF"/>
    <w:rsid w:val="005E329B"/>
    <w:rsid w:val="005E3528"/>
    <w:rsid w:val="005E3750"/>
    <w:rsid w:val="005E378D"/>
    <w:rsid w:val="005E3A37"/>
    <w:rsid w:val="005E3BE9"/>
    <w:rsid w:val="005E3C93"/>
    <w:rsid w:val="005E40C0"/>
    <w:rsid w:val="005E40CB"/>
    <w:rsid w:val="005E418A"/>
    <w:rsid w:val="005E41DF"/>
    <w:rsid w:val="005E41F4"/>
    <w:rsid w:val="005E43E7"/>
    <w:rsid w:val="005E4ADB"/>
    <w:rsid w:val="005E4BA4"/>
    <w:rsid w:val="005E4E14"/>
    <w:rsid w:val="005E5206"/>
    <w:rsid w:val="005E54AF"/>
    <w:rsid w:val="005E5792"/>
    <w:rsid w:val="005E5C03"/>
    <w:rsid w:val="005E5D98"/>
    <w:rsid w:val="005E5DD2"/>
    <w:rsid w:val="005E5F98"/>
    <w:rsid w:val="005E606D"/>
    <w:rsid w:val="005E62B5"/>
    <w:rsid w:val="005E62D0"/>
    <w:rsid w:val="005E62F3"/>
    <w:rsid w:val="005E633A"/>
    <w:rsid w:val="005E6357"/>
    <w:rsid w:val="005E64AD"/>
    <w:rsid w:val="005E655D"/>
    <w:rsid w:val="005E662A"/>
    <w:rsid w:val="005E6775"/>
    <w:rsid w:val="005E6A95"/>
    <w:rsid w:val="005E6C00"/>
    <w:rsid w:val="005E6F4A"/>
    <w:rsid w:val="005E7018"/>
    <w:rsid w:val="005E731A"/>
    <w:rsid w:val="005E74AC"/>
    <w:rsid w:val="005E74E8"/>
    <w:rsid w:val="005E760E"/>
    <w:rsid w:val="005E77F1"/>
    <w:rsid w:val="005E7B4B"/>
    <w:rsid w:val="005E7BB0"/>
    <w:rsid w:val="005E7C1D"/>
    <w:rsid w:val="005E7D0E"/>
    <w:rsid w:val="005E7E4C"/>
    <w:rsid w:val="005E7EB3"/>
    <w:rsid w:val="005F025E"/>
    <w:rsid w:val="005F0434"/>
    <w:rsid w:val="005F052B"/>
    <w:rsid w:val="005F08FA"/>
    <w:rsid w:val="005F0B43"/>
    <w:rsid w:val="005F0B7F"/>
    <w:rsid w:val="005F0E9E"/>
    <w:rsid w:val="005F0EBD"/>
    <w:rsid w:val="005F0EFF"/>
    <w:rsid w:val="005F1026"/>
    <w:rsid w:val="005F1074"/>
    <w:rsid w:val="005F1206"/>
    <w:rsid w:val="005F121C"/>
    <w:rsid w:val="005F147A"/>
    <w:rsid w:val="005F147F"/>
    <w:rsid w:val="005F14EA"/>
    <w:rsid w:val="005F1573"/>
    <w:rsid w:val="005F15E0"/>
    <w:rsid w:val="005F16C4"/>
    <w:rsid w:val="005F1957"/>
    <w:rsid w:val="005F1979"/>
    <w:rsid w:val="005F198C"/>
    <w:rsid w:val="005F1A41"/>
    <w:rsid w:val="005F1B03"/>
    <w:rsid w:val="005F2091"/>
    <w:rsid w:val="005F2457"/>
    <w:rsid w:val="005F250A"/>
    <w:rsid w:val="005F26D1"/>
    <w:rsid w:val="005F271D"/>
    <w:rsid w:val="005F2824"/>
    <w:rsid w:val="005F2998"/>
    <w:rsid w:val="005F2B04"/>
    <w:rsid w:val="005F2CA1"/>
    <w:rsid w:val="005F2E75"/>
    <w:rsid w:val="005F2EC3"/>
    <w:rsid w:val="005F2FBF"/>
    <w:rsid w:val="005F2FFF"/>
    <w:rsid w:val="005F300E"/>
    <w:rsid w:val="005F32AC"/>
    <w:rsid w:val="005F356D"/>
    <w:rsid w:val="005F3815"/>
    <w:rsid w:val="005F39DA"/>
    <w:rsid w:val="005F3AFE"/>
    <w:rsid w:val="005F3D69"/>
    <w:rsid w:val="005F3EF2"/>
    <w:rsid w:val="005F41EA"/>
    <w:rsid w:val="005F4258"/>
    <w:rsid w:val="005F428E"/>
    <w:rsid w:val="005F4388"/>
    <w:rsid w:val="005F4642"/>
    <w:rsid w:val="005F4662"/>
    <w:rsid w:val="005F47D5"/>
    <w:rsid w:val="005F4B3B"/>
    <w:rsid w:val="005F4D09"/>
    <w:rsid w:val="005F4EB9"/>
    <w:rsid w:val="005F5292"/>
    <w:rsid w:val="005F557F"/>
    <w:rsid w:val="005F5657"/>
    <w:rsid w:val="005F56C0"/>
    <w:rsid w:val="005F5BF4"/>
    <w:rsid w:val="005F5CB6"/>
    <w:rsid w:val="005F5EDD"/>
    <w:rsid w:val="005F6057"/>
    <w:rsid w:val="005F6445"/>
    <w:rsid w:val="005F6554"/>
    <w:rsid w:val="005F6796"/>
    <w:rsid w:val="005F69B2"/>
    <w:rsid w:val="005F6AF9"/>
    <w:rsid w:val="005F6C5C"/>
    <w:rsid w:val="005F6FF9"/>
    <w:rsid w:val="005F702A"/>
    <w:rsid w:val="005F7213"/>
    <w:rsid w:val="005F7471"/>
    <w:rsid w:val="005F772A"/>
    <w:rsid w:val="005F7998"/>
    <w:rsid w:val="005F7B8D"/>
    <w:rsid w:val="005F7CCE"/>
    <w:rsid w:val="005F7E89"/>
    <w:rsid w:val="005F7EBC"/>
    <w:rsid w:val="006000FB"/>
    <w:rsid w:val="00600225"/>
    <w:rsid w:val="006005EB"/>
    <w:rsid w:val="00600C54"/>
    <w:rsid w:val="00600DE8"/>
    <w:rsid w:val="00600E67"/>
    <w:rsid w:val="00600FAA"/>
    <w:rsid w:val="00600FCE"/>
    <w:rsid w:val="00600FDF"/>
    <w:rsid w:val="00600FE7"/>
    <w:rsid w:val="0060107D"/>
    <w:rsid w:val="006010E9"/>
    <w:rsid w:val="00601245"/>
    <w:rsid w:val="00601395"/>
    <w:rsid w:val="006013C7"/>
    <w:rsid w:val="0060147B"/>
    <w:rsid w:val="0060177C"/>
    <w:rsid w:val="0060194A"/>
    <w:rsid w:val="00601A5A"/>
    <w:rsid w:val="00601B15"/>
    <w:rsid w:val="00601B32"/>
    <w:rsid w:val="00601B86"/>
    <w:rsid w:val="00601D14"/>
    <w:rsid w:val="00601F73"/>
    <w:rsid w:val="00601FA7"/>
    <w:rsid w:val="006020FF"/>
    <w:rsid w:val="0060210E"/>
    <w:rsid w:val="006022A3"/>
    <w:rsid w:val="00602714"/>
    <w:rsid w:val="006027E7"/>
    <w:rsid w:val="00602DCF"/>
    <w:rsid w:val="00602ECC"/>
    <w:rsid w:val="006030D0"/>
    <w:rsid w:val="0060318A"/>
    <w:rsid w:val="0060320E"/>
    <w:rsid w:val="00603399"/>
    <w:rsid w:val="006035B3"/>
    <w:rsid w:val="00603874"/>
    <w:rsid w:val="006038D1"/>
    <w:rsid w:val="00603C44"/>
    <w:rsid w:val="00603CDB"/>
    <w:rsid w:val="00603FBF"/>
    <w:rsid w:val="006040D6"/>
    <w:rsid w:val="0060410F"/>
    <w:rsid w:val="0060438D"/>
    <w:rsid w:val="006045F3"/>
    <w:rsid w:val="006047B9"/>
    <w:rsid w:val="0060485F"/>
    <w:rsid w:val="00604A8E"/>
    <w:rsid w:val="00604C28"/>
    <w:rsid w:val="00604D13"/>
    <w:rsid w:val="00604F67"/>
    <w:rsid w:val="00605002"/>
    <w:rsid w:val="00605127"/>
    <w:rsid w:val="00605364"/>
    <w:rsid w:val="006053D7"/>
    <w:rsid w:val="0060553A"/>
    <w:rsid w:val="006056A4"/>
    <w:rsid w:val="0060573E"/>
    <w:rsid w:val="0060581C"/>
    <w:rsid w:val="0060589E"/>
    <w:rsid w:val="00605A8A"/>
    <w:rsid w:val="00605B3F"/>
    <w:rsid w:val="00605CE5"/>
    <w:rsid w:val="00605F18"/>
    <w:rsid w:val="00605FCE"/>
    <w:rsid w:val="0060603A"/>
    <w:rsid w:val="00606327"/>
    <w:rsid w:val="00606508"/>
    <w:rsid w:val="00606DA3"/>
    <w:rsid w:val="00607011"/>
    <w:rsid w:val="00607046"/>
    <w:rsid w:val="00607109"/>
    <w:rsid w:val="00607234"/>
    <w:rsid w:val="0060736E"/>
    <w:rsid w:val="0060747C"/>
    <w:rsid w:val="00607710"/>
    <w:rsid w:val="0060791F"/>
    <w:rsid w:val="00607945"/>
    <w:rsid w:val="00607B6E"/>
    <w:rsid w:val="00607F8C"/>
    <w:rsid w:val="0061011D"/>
    <w:rsid w:val="0061013A"/>
    <w:rsid w:val="00610406"/>
    <w:rsid w:val="00610576"/>
    <w:rsid w:val="00610654"/>
    <w:rsid w:val="006108D8"/>
    <w:rsid w:val="00610B8B"/>
    <w:rsid w:val="00610C6D"/>
    <w:rsid w:val="00611075"/>
    <w:rsid w:val="0061134E"/>
    <w:rsid w:val="006113F1"/>
    <w:rsid w:val="006115B0"/>
    <w:rsid w:val="006117F0"/>
    <w:rsid w:val="0061192F"/>
    <w:rsid w:val="00611972"/>
    <w:rsid w:val="00611A43"/>
    <w:rsid w:val="0061233A"/>
    <w:rsid w:val="0061247E"/>
    <w:rsid w:val="00612538"/>
    <w:rsid w:val="006125CD"/>
    <w:rsid w:val="006127F1"/>
    <w:rsid w:val="00612829"/>
    <w:rsid w:val="00612897"/>
    <w:rsid w:val="00612D8F"/>
    <w:rsid w:val="00612DFE"/>
    <w:rsid w:val="00612E21"/>
    <w:rsid w:val="00613041"/>
    <w:rsid w:val="006135E3"/>
    <w:rsid w:val="00613A84"/>
    <w:rsid w:val="00613C88"/>
    <w:rsid w:val="00613CCE"/>
    <w:rsid w:val="00613D30"/>
    <w:rsid w:val="00613E28"/>
    <w:rsid w:val="00613F1E"/>
    <w:rsid w:val="006141A6"/>
    <w:rsid w:val="006141D6"/>
    <w:rsid w:val="006141F6"/>
    <w:rsid w:val="00614361"/>
    <w:rsid w:val="006145CB"/>
    <w:rsid w:val="006145E0"/>
    <w:rsid w:val="00614802"/>
    <w:rsid w:val="006148A4"/>
    <w:rsid w:val="00614995"/>
    <w:rsid w:val="00614B00"/>
    <w:rsid w:val="00614B2E"/>
    <w:rsid w:val="00614B7E"/>
    <w:rsid w:val="00614C52"/>
    <w:rsid w:val="00614F92"/>
    <w:rsid w:val="00615047"/>
    <w:rsid w:val="006150FD"/>
    <w:rsid w:val="00615161"/>
    <w:rsid w:val="00615B01"/>
    <w:rsid w:val="00615C2C"/>
    <w:rsid w:val="00615D68"/>
    <w:rsid w:val="00615ECD"/>
    <w:rsid w:val="00615F2F"/>
    <w:rsid w:val="00615FE0"/>
    <w:rsid w:val="006165C5"/>
    <w:rsid w:val="00616631"/>
    <w:rsid w:val="00616649"/>
    <w:rsid w:val="0061679A"/>
    <w:rsid w:val="00616937"/>
    <w:rsid w:val="00616AE4"/>
    <w:rsid w:val="00616B45"/>
    <w:rsid w:val="00616C1D"/>
    <w:rsid w:val="00616CF1"/>
    <w:rsid w:val="00616E25"/>
    <w:rsid w:val="00616E47"/>
    <w:rsid w:val="0061705C"/>
    <w:rsid w:val="0061787E"/>
    <w:rsid w:val="006178A1"/>
    <w:rsid w:val="00617A91"/>
    <w:rsid w:val="00617ACC"/>
    <w:rsid w:val="00617AD5"/>
    <w:rsid w:val="00617B24"/>
    <w:rsid w:val="00617B4A"/>
    <w:rsid w:val="00617D35"/>
    <w:rsid w:val="00617E66"/>
    <w:rsid w:val="00617EE1"/>
    <w:rsid w:val="00620021"/>
    <w:rsid w:val="00620092"/>
    <w:rsid w:val="006200DA"/>
    <w:rsid w:val="00620195"/>
    <w:rsid w:val="006201C8"/>
    <w:rsid w:val="00620364"/>
    <w:rsid w:val="006204DC"/>
    <w:rsid w:val="006204ED"/>
    <w:rsid w:val="0062056D"/>
    <w:rsid w:val="0062080F"/>
    <w:rsid w:val="00620A41"/>
    <w:rsid w:val="00620AFF"/>
    <w:rsid w:val="00620B02"/>
    <w:rsid w:val="00620BAE"/>
    <w:rsid w:val="00620F50"/>
    <w:rsid w:val="00621174"/>
    <w:rsid w:val="0062124E"/>
    <w:rsid w:val="0062134C"/>
    <w:rsid w:val="00621561"/>
    <w:rsid w:val="00621570"/>
    <w:rsid w:val="006215D5"/>
    <w:rsid w:val="006219DD"/>
    <w:rsid w:val="00621B3D"/>
    <w:rsid w:val="00621B85"/>
    <w:rsid w:val="00621C00"/>
    <w:rsid w:val="00621E25"/>
    <w:rsid w:val="00621E3C"/>
    <w:rsid w:val="00621E6A"/>
    <w:rsid w:val="00622103"/>
    <w:rsid w:val="0062228D"/>
    <w:rsid w:val="006222F3"/>
    <w:rsid w:val="006224B8"/>
    <w:rsid w:val="0062261D"/>
    <w:rsid w:val="006230FF"/>
    <w:rsid w:val="00623358"/>
    <w:rsid w:val="0062341C"/>
    <w:rsid w:val="00623741"/>
    <w:rsid w:val="00623876"/>
    <w:rsid w:val="006239CA"/>
    <w:rsid w:val="00623A2F"/>
    <w:rsid w:val="00623A3B"/>
    <w:rsid w:val="00623CBC"/>
    <w:rsid w:val="00623EFE"/>
    <w:rsid w:val="00624025"/>
    <w:rsid w:val="00624064"/>
    <w:rsid w:val="006240EA"/>
    <w:rsid w:val="00624272"/>
    <w:rsid w:val="0062445E"/>
    <w:rsid w:val="006244B3"/>
    <w:rsid w:val="0062457F"/>
    <w:rsid w:val="006246BC"/>
    <w:rsid w:val="00624984"/>
    <w:rsid w:val="00624CE9"/>
    <w:rsid w:val="00624EA0"/>
    <w:rsid w:val="006254B2"/>
    <w:rsid w:val="006254DB"/>
    <w:rsid w:val="0062561A"/>
    <w:rsid w:val="0062571A"/>
    <w:rsid w:val="00625A8C"/>
    <w:rsid w:val="00625AE7"/>
    <w:rsid w:val="00625C89"/>
    <w:rsid w:val="00626298"/>
    <w:rsid w:val="00626446"/>
    <w:rsid w:val="00626672"/>
    <w:rsid w:val="0062667C"/>
    <w:rsid w:val="006267A4"/>
    <w:rsid w:val="00626974"/>
    <w:rsid w:val="00626DC2"/>
    <w:rsid w:val="00626DC5"/>
    <w:rsid w:val="00626E8C"/>
    <w:rsid w:val="00626FC9"/>
    <w:rsid w:val="00627563"/>
    <w:rsid w:val="006275C5"/>
    <w:rsid w:val="00627687"/>
    <w:rsid w:val="006277D7"/>
    <w:rsid w:val="0062782A"/>
    <w:rsid w:val="00627C37"/>
    <w:rsid w:val="00627C42"/>
    <w:rsid w:val="00627CF0"/>
    <w:rsid w:val="00627F55"/>
    <w:rsid w:val="0063034F"/>
    <w:rsid w:val="0063060A"/>
    <w:rsid w:val="0063082B"/>
    <w:rsid w:val="00630B1D"/>
    <w:rsid w:val="00630BB8"/>
    <w:rsid w:val="00631000"/>
    <w:rsid w:val="006310AB"/>
    <w:rsid w:val="006310FF"/>
    <w:rsid w:val="006315A9"/>
    <w:rsid w:val="006316A5"/>
    <w:rsid w:val="00631EC7"/>
    <w:rsid w:val="0063250C"/>
    <w:rsid w:val="00632685"/>
    <w:rsid w:val="006326B1"/>
    <w:rsid w:val="006326C9"/>
    <w:rsid w:val="00632C17"/>
    <w:rsid w:val="00632C1B"/>
    <w:rsid w:val="00632E15"/>
    <w:rsid w:val="00632F21"/>
    <w:rsid w:val="00632FB9"/>
    <w:rsid w:val="00633063"/>
    <w:rsid w:val="006332A8"/>
    <w:rsid w:val="0063330A"/>
    <w:rsid w:val="006335FF"/>
    <w:rsid w:val="00633657"/>
    <w:rsid w:val="006338A3"/>
    <w:rsid w:val="00633AB0"/>
    <w:rsid w:val="00633B29"/>
    <w:rsid w:val="00633E1D"/>
    <w:rsid w:val="00634025"/>
    <w:rsid w:val="00634247"/>
    <w:rsid w:val="00634408"/>
    <w:rsid w:val="00634458"/>
    <w:rsid w:val="00634921"/>
    <w:rsid w:val="00634D49"/>
    <w:rsid w:val="00634DD1"/>
    <w:rsid w:val="006350DE"/>
    <w:rsid w:val="00635283"/>
    <w:rsid w:val="00635462"/>
    <w:rsid w:val="00635ACB"/>
    <w:rsid w:val="00635B52"/>
    <w:rsid w:val="00635D9F"/>
    <w:rsid w:val="00635E28"/>
    <w:rsid w:val="00635F68"/>
    <w:rsid w:val="006360E3"/>
    <w:rsid w:val="00636224"/>
    <w:rsid w:val="006362CD"/>
    <w:rsid w:val="00636516"/>
    <w:rsid w:val="006366F3"/>
    <w:rsid w:val="00636724"/>
    <w:rsid w:val="00636988"/>
    <w:rsid w:val="00636BE2"/>
    <w:rsid w:val="00636BEF"/>
    <w:rsid w:val="006370C2"/>
    <w:rsid w:val="00637310"/>
    <w:rsid w:val="0063742B"/>
    <w:rsid w:val="006374DB"/>
    <w:rsid w:val="0063753A"/>
    <w:rsid w:val="00637619"/>
    <w:rsid w:val="006376E5"/>
    <w:rsid w:val="00637762"/>
    <w:rsid w:val="006377F9"/>
    <w:rsid w:val="0063785B"/>
    <w:rsid w:val="006378CB"/>
    <w:rsid w:val="00637963"/>
    <w:rsid w:val="00637B51"/>
    <w:rsid w:val="00637DB7"/>
    <w:rsid w:val="006400B2"/>
    <w:rsid w:val="0064048D"/>
    <w:rsid w:val="006404CD"/>
    <w:rsid w:val="0064052B"/>
    <w:rsid w:val="0064066A"/>
    <w:rsid w:val="00640926"/>
    <w:rsid w:val="00640B22"/>
    <w:rsid w:val="00640B2B"/>
    <w:rsid w:val="00640B46"/>
    <w:rsid w:val="00640C99"/>
    <w:rsid w:val="00640EC8"/>
    <w:rsid w:val="0064121B"/>
    <w:rsid w:val="006412FC"/>
    <w:rsid w:val="00641339"/>
    <w:rsid w:val="006413D4"/>
    <w:rsid w:val="00641631"/>
    <w:rsid w:val="00641860"/>
    <w:rsid w:val="00641A50"/>
    <w:rsid w:val="00641D33"/>
    <w:rsid w:val="00641E0E"/>
    <w:rsid w:val="00641E20"/>
    <w:rsid w:val="0064224E"/>
    <w:rsid w:val="00642404"/>
    <w:rsid w:val="00642507"/>
    <w:rsid w:val="006425F0"/>
    <w:rsid w:val="006425F8"/>
    <w:rsid w:val="006426E5"/>
    <w:rsid w:val="00642798"/>
    <w:rsid w:val="0064292F"/>
    <w:rsid w:val="00642ED5"/>
    <w:rsid w:val="00643446"/>
    <w:rsid w:val="006435B6"/>
    <w:rsid w:val="00643970"/>
    <w:rsid w:val="006439F3"/>
    <w:rsid w:val="00643A1E"/>
    <w:rsid w:val="00643B92"/>
    <w:rsid w:val="00643FB4"/>
    <w:rsid w:val="00644049"/>
    <w:rsid w:val="00644298"/>
    <w:rsid w:val="006443B6"/>
    <w:rsid w:val="00644839"/>
    <w:rsid w:val="00644C3C"/>
    <w:rsid w:val="00644E9D"/>
    <w:rsid w:val="00644EAC"/>
    <w:rsid w:val="00644F4C"/>
    <w:rsid w:val="006452C8"/>
    <w:rsid w:val="006454AB"/>
    <w:rsid w:val="0064559A"/>
    <w:rsid w:val="0064560D"/>
    <w:rsid w:val="006456DF"/>
    <w:rsid w:val="0064582E"/>
    <w:rsid w:val="00645F8F"/>
    <w:rsid w:val="0064625B"/>
    <w:rsid w:val="006464C6"/>
    <w:rsid w:val="00646640"/>
    <w:rsid w:val="006467ED"/>
    <w:rsid w:val="00646B13"/>
    <w:rsid w:val="00646BB7"/>
    <w:rsid w:val="00646C14"/>
    <w:rsid w:val="00646C64"/>
    <w:rsid w:val="00646CAB"/>
    <w:rsid w:val="00646D9E"/>
    <w:rsid w:val="0064737C"/>
    <w:rsid w:val="006475A4"/>
    <w:rsid w:val="006475E2"/>
    <w:rsid w:val="0064792E"/>
    <w:rsid w:val="00647970"/>
    <w:rsid w:val="00647BF0"/>
    <w:rsid w:val="00647C2D"/>
    <w:rsid w:val="00647C31"/>
    <w:rsid w:val="00647C93"/>
    <w:rsid w:val="00647D31"/>
    <w:rsid w:val="0065009A"/>
    <w:rsid w:val="0065015E"/>
    <w:rsid w:val="006502A3"/>
    <w:rsid w:val="006502BF"/>
    <w:rsid w:val="006505EF"/>
    <w:rsid w:val="0065077F"/>
    <w:rsid w:val="0065085C"/>
    <w:rsid w:val="006508CE"/>
    <w:rsid w:val="0065093F"/>
    <w:rsid w:val="006509C8"/>
    <w:rsid w:val="00650A23"/>
    <w:rsid w:val="00650AE8"/>
    <w:rsid w:val="00650C12"/>
    <w:rsid w:val="00650CA8"/>
    <w:rsid w:val="00650D26"/>
    <w:rsid w:val="00650D4A"/>
    <w:rsid w:val="00650D95"/>
    <w:rsid w:val="00650E31"/>
    <w:rsid w:val="0065115A"/>
    <w:rsid w:val="00651452"/>
    <w:rsid w:val="0065183E"/>
    <w:rsid w:val="00651D2D"/>
    <w:rsid w:val="00652031"/>
    <w:rsid w:val="006520B0"/>
    <w:rsid w:val="0065217A"/>
    <w:rsid w:val="006526A3"/>
    <w:rsid w:val="006526D2"/>
    <w:rsid w:val="006528F0"/>
    <w:rsid w:val="0065294F"/>
    <w:rsid w:val="006529B6"/>
    <w:rsid w:val="00652C33"/>
    <w:rsid w:val="00652EA5"/>
    <w:rsid w:val="00652EB7"/>
    <w:rsid w:val="00652F5E"/>
    <w:rsid w:val="006534AD"/>
    <w:rsid w:val="006538A2"/>
    <w:rsid w:val="00653D72"/>
    <w:rsid w:val="0065441A"/>
    <w:rsid w:val="00654480"/>
    <w:rsid w:val="00654541"/>
    <w:rsid w:val="006545A4"/>
    <w:rsid w:val="00654762"/>
    <w:rsid w:val="00654A04"/>
    <w:rsid w:val="00654AE6"/>
    <w:rsid w:val="00654B3A"/>
    <w:rsid w:val="00654BEC"/>
    <w:rsid w:val="00654F48"/>
    <w:rsid w:val="0065525E"/>
    <w:rsid w:val="0065552A"/>
    <w:rsid w:val="00655B85"/>
    <w:rsid w:val="00655BEB"/>
    <w:rsid w:val="00655DC0"/>
    <w:rsid w:val="00656050"/>
    <w:rsid w:val="006562AD"/>
    <w:rsid w:val="006564CE"/>
    <w:rsid w:val="0065683D"/>
    <w:rsid w:val="00656EE9"/>
    <w:rsid w:val="00656F16"/>
    <w:rsid w:val="0065711D"/>
    <w:rsid w:val="006576CA"/>
    <w:rsid w:val="00657780"/>
    <w:rsid w:val="00657856"/>
    <w:rsid w:val="00657902"/>
    <w:rsid w:val="00657942"/>
    <w:rsid w:val="00657982"/>
    <w:rsid w:val="00657C22"/>
    <w:rsid w:val="00657C87"/>
    <w:rsid w:val="00657D51"/>
    <w:rsid w:val="0066029D"/>
    <w:rsid w:val="00660931"/>
    <w:rsid w:val="00660A05"/>
    <w:rsid w:val="00660A3F"/>
    <w:rsid w:val="00660DFD"/>
    <w:rsid w:val="006612CF"/>
    <w:rsid w:val="006613CC"/>
    <w:rsid w:val="006613D9"/>
    <w:rsid w:val="006614EF"/>
    <w:rsid w:val="00661644"/>
    <w:rsid w:val="00661682"/>
    <w:rsid w:val="006617DF"/>
    <w:rsid w:val="00661E75"/>
    <w:rsid w:val="00661F08"/>
    <w:rsid w:val="006620E6"/>
    <w:rsid w:val="0066235C"/>
    <w:rsid w:val="006623F7"/>
    <w:rsid w:val="006624BA"/>
    <w:rsid w:val="006629D4"/>
    <w:rsid w:val="00662BCB"/>
    <w:rsid w:val="00662CA1"/>
    <w:rsid w:val="00662E66"/>
    <w:rsid w:val="00663037"/>
    <w:rsid w:val="0066317A"/>
    <w:rsid w:val="006631D6"/>
    <w:rsid w:val="006632BC"/>
    <w:rsid w:val="006632D1"/>
    <w:rsid w:val="0066335C"/>
    <w:rsid w:val="0066341E"/>
    <w:rsid w:val="0066345D"/>
    <w:rsid w:val="006634F1"/>
    <w:rsid w:val="00663584"/>
    <w:rsid w:val="0066359D"/>
    <w:rsid w:val="00663A73"/>
    <w:rsid w:val="00663A77"/>
    <w:rsid w:val="00663AD1"/>
    <w:rsid w:val="00663F2A"/>
    <w:rsid w:val="00663F85"/>
    <w:rsid w:val="00664268"/>
    <w:rsid w:val="0066449F"/>
    <w:rsid w:val="0066453E"/>
    <w:rsid w:val="0066470B"/>
    <w:rsid w:val="006647AC"/>
    <w:rsid w:val="006647B6"/>
    <w:rsid w:val="00664849"/>
    <w:rsid w:val="00664999"/>
    <w:rsid w:val="00664B1B"/>
    <w:rsid w:val="00664DB1"/>
    <w:rsid w:val="00664DDC"/>
    <w:rsid w:val="00664FB6"/>
    <w:rsid w:val="006651EE"/>
    <w:rsid w:val="00665249"/>
    <w:rsid w:val="0066572D"/>
    <w:rsid w:val="00665AB8"/>
    <w:rsid w:val="00665B9C"/>
    <w:rsid w:val="00665BC6"/>
    <w:rsid w:val="00665FDC"/>
    <w:rsid w:val="006663D3"/>
    <w:rsid w:val="006666B5"/>
    <w:rsid w:val="006666DF"/>
    <w:rsid w:val="00666807"/>
    <w:rsid w:val="00666848"/>
    <w:rsid w:val="00666AFE"/>
    <w:rsid w:val="00666D6B"/>
    <w:rsid w:val="00666D73"/>
    <w:rsid w:val="0066704F"/>
    <w:rsid w:val="006670FC"/>
    <w:rsid w:val="006671D0"/>
    <w:rsid w:val="006672CE"/>
    <w:rsid w:val="00667392"/>
    <w:rsid w:val="00667580"/>
    <w:rsid w:val="00667767"/>
    <w:rsid w:val="00667809"/>
    <w:rsid w:val="0066789A"/>
    <w:rsid w:val="006678CC"/>
    <w:rsid w:val="00667D5C"/>
    <w:rsid w:val="00667EB3"/>
    <w:rsid w:val="00667FEF"/>
    <w:rsid w:val="0067002F"/>
    <w:rsid w:val="0067004F"/>
    <w:rsid w:val="0067009D"/>
    <w:rsid w:val="006702FE"/>
    <w:rsid w:val="006704E3"/>
    <w:rsid w:val="00670503"/>
    <w:rsid w:val="006707A4"/>
    <w:rsid w:val="006707BD"/>
    <w:rsid w:val="006707E5"/>
    <w:rsid w:val="006708E3"/>
    <w:rsid w:val="00670995"/>
    <w:rsid w:val="00670A01"/>
    <w:rsid w:val="00670A82"/>
    <w:rsid w:val="00671066"/>
    <w:rsid w:val="0067123C"/>
    <w:rsid w:val="0067131D"/>
    <w:rsid w:val="00671531"/>
    <w:rsid w:val="006716B8"/>
    <w:rsid w:val="0067171E"/>
    <w:rsid w:val="00671D67"/>
    <w:rsid w:val="00671D89"/>
    <w:rsid w:val="00671EAF"/>
    <w:rsid w:val="00671ED3"/>
    <w:rsid w:val="00672247"/>
    <w:rsid w:val="0067278A"/>
    <w:rsid w:val="00672838"/>
    <w:rsid w:val="00672B27"/>
    <w:rsid w:val="00672C28"/>
    <w:rsid w:val="00672DA6"/>
    <w:rsid w:val="00672E00"/>
    <w:rsid w:val="00672ED1"/>
    <w:rsid w:val="00673034"/>
    <w:rsid w:val="00673488"/>
    <w:rsid w:val="006736AE"/>
    <w:rsid w:val="006736CD"/>
    <w:rsid w:val="00673738"/>
    <w:rsid w:val="0067375B"/>
    <w:rsid w:val="006737F0"/>
    <w:rsid w:val="006738E8"/>
    <w:rsid w:val="00673A50"/>
    <w:rsid w:val="00673BA7"/>
    <w:rsid w:val="00673C01"/>
    <w:rsid w:val="00673DD7"/>
    <w:rsid w:val="00673FB2"/>
    <w:rsid w:val="00673FC1"/>
    <w:rsid w:val="0067428D"/>
    <w:rsid w:val="00674329"/>
    <w:rsid w:val="00674388"/>
    <w:rsid w:val="006744C8"/>
    <w:rsid w:val="00674517"/>
    <w:rsid w:val="00674932"/>
    <w:rsid w:val="0067498C"/>
    <w:rsid w:val="00674DF6"/>
    <w:rsid w:val="00674E58"/>
    <w:rsid w:val="00675231"/>
    <w:rsid w:val="00675348"/>
    <w:rsid w:val="00675472"/>
    <w:rsid w:val="00675477"/>
    <w:rsid w:val="00675716"/>
    <w:rsid w:val="00675943"/>
    <w:rsid w:val="00675969"/>
    <w:rsid w:val="00675C3B"/>
    <w:rsid w:val="00675ED1"/>
    <w:rsid w:val="00675EF5"/>
    <w:rsid w:val="006760D1"/>
    <w:rsid w:val="006761DA"/>
    <w:rsid w:val="0067646D"/>
    <w:rsid w:val="00676585"/>
    <w:rsid w:val="00676647"/>
    <w:rsid w:val="00676690"/>
    <w:rsid w:val="0067679B"/>
    <w:rsid w:val="006768DD"/>
    <w:rsid w:val="00676CAC"/>
    <w:rsid w:val="00676D77"/>
    <w:rsid w:val="00676D9D"/>
    <w:rsid w:val="00676F7B"/>
    <w:rsid w:val="0067712C"/>
    <w:rsid w:val="006771FB"/>
    <w:rsid w:val="00677270"/>
    <w:rsid w:val="006775FE"/>
    <w:rsid w:val="00677789"/>
    <w:rsid w:val="00677839"/>
    <w:rsid w:val="00677911"/>
    <w:rsid w:val="00677B7E"/>
    <w:rsid w:val="00677CA0"/>
    <w:rsid w:val="00677FA6"/>
    <w:rsid w:val="00680221"/>
    <w:rsid w:val="006802C4"/>
    <w:rsid w:val="006807B5"/>
    <w:rsid w:val="006809E2"/>
    <w:rsid w:val="00680A19"/>
    <w:rsid w:val="00680D48"/>
    <w:rsid w:val="00680D8F"/>
    <w:rsid w:val="00680E2E"/>
    <w:rsid w:val="00681035"/>
    <w:rsid w:val="00681116"/>
    <w:rsid w:val="00681376"/>
    <w:rsid w:val="006813F6"/>
    <w:rsid w:val="006813FA"/>
    <w:rsid w:val="00681556"/>
    <w:rsid w:val="006815AE"/>
    <w:rsid w:val="006817C0"/>
    <w:rsid w:val="006818EE"/>
    <w:rsid w:val="00681A91"/>
    <w:rsid w:val="00681BB9"/>
    <w:rsid w:val="00681F93"/>
    <w:rsid w:val="006820B7"/>
    <w:rsid w:val="00682442"/>
    <w:rsid w:val="00682470"/>
    <w:rsid w:val="006824A7"/>
    <w:rsid w:val="006825B2"/>
    <w:rsid w:val="00682645"/>
    <w:rsid w:val="00682685"/>
    <w:rsid w:val="006826EB"/>
    <w:rsid w:val="00682B0F"/>
    <w:rsid w:val="00682B77"/>
    <w:rsid w:val="00682CDF"/>
    <w:rsid w:val="00682D59"/>
    <w:rsid w:val="00682E90"/>
    <w:rsid w:val="00682F47"/>
    <w:rsid w:val="006836CC"/>
    <w:rsid w:val="006837B2"/>
    <w:rsid w:val="006837E9"/>
    <w:rsid w:val="006838FB"/>
    <w:rsid w:val="006839EB"/>
    <w:rsid w:val="00683A43"/>
    <w:rsid w:val="00683E23"/>
    <w:rsid w:val="00683F7B"/>
    <w:rsid w:val="0068419D"/>
    <w:rsid w:val="006841A2"/>
    <w:rsid w:val="00684308"/>
    <w:rsid w:val="00684561"/>
    <w:rsid w:val="00684691"/>
    <w:rsid w:val="0068471A"/>
    <w:rsid w:val="00684A5B"/>
    <w:rsid w:val="00684C04"/>
    <w:rsid w:val="00684CAE"/>
    <w:rsid w:val="00684F84"/>
    <w:rsid w:val="006851FC"/>
    <w:rsid w:val="00685215"/>
    <w:rsid w:val="0068526B"/>
    <w:rsid w:val="00685444"/>
    <w:rsid w:val="006854D8"/>
    <w:rsid w:val="006858F9"/>
    <w:rsid w:val="00685989"/>
    <w:rsid w:val="00685A29"/>
    <w:rsid w:val="00685BB5"/>
    <w:rsid w:val="00685C6B"/>
    <w:rsid w:val="00685F8E"/>
    <w:rsid w:val="006860E1"/>
    <w:rsid w:val="006860EA"/>
    <w:rsid w:val="006868DB"/>
    <w:rsid w:val="00686CCD"/>
    <w:rsid w:val="00686E90"/>
    <w:rsid w:val="00687035"/>
    <w:rsid w:val="00687071"/>
    <w:rsid w:val="006870F1"/>
    <w:rsid w:val="00687246"/>
    <w:rsid w:val="00687514"/>
    <w:rsid w:val="00687568"/>
    <w:rsid w:val="0068766A"/>
    <w:rsid w:val="0068769D"/>
    <w:rsid w:val="0068778A"/>
    <w:rsid w:val="00690019"/>
    <w:rsid w:val="00690120"/>
    <w:rsid w:val="00690248"/>
    <w:rsid w:val="006903B2"/>
    <w:rsid w:val="006905B7"/>
    <w:rsid w:val="00690D28"/>
    <w:rsid w:val="00690FE9"/>
    <w:rsid w:val="00690FF2"/>
    <w:rsid w:val="00691033"/>
    <w:rsid w:val="00691601"/>
    <w:rsid w:val="00691646"/>
    <w:rsid w:val="006916F5"/>
    <w:rsid w:val="006918FA"/>
    <w:rsid w:val="00691C3A"/>
    <w:rsid w:val="00691C65"/>
    <w:rsid w:val="00691DBC"/>
    <w:rsid w:val="00692025"/>
    <w:rsid w:val="006921C3"/>
    <w:rsid w:val="00692214"/>
    <w:rsid w:val="006922C6"/>
    <w:rsid w:val="006926C9"/>
    <w:rsid w:val="006926DC"/>
    <w:rsid w:val="006927AC"/>
    <w:rsid w:val="00692A13"/>
    <w:rsid w:val="00692EEF"/>
    <w:rsid w:val="0069323C"/>
    <w:rsid w:val="006934E5"/>
    <w:rsid w:val="00693717"/>
    <w:rsid w:val="006937DE"/>
    <w:rsid w:val="0069388F"/>
    <w:rsid w:val="00693A8A"/>
    <w:rsid w:val="00693C7A"/>
    <w:rsid w:val="00693DCD"/>
    <w:rsid w:val="00693FB7"/>
    <w:rsid w:val="00693FE2"/>
    <w:rsid w:val="0069408A"/>
    <w:rsid w:val="00694213"/>
    <w:rsid w:val="00694266"/>
    <w:rsid w:val="0069461F"/>
    <w:rsid w:val="00694B02"/>
    <w:rsid w:val="00694D0A"/>
    <w:rsid w:val="00694F76"/>
    <w:rsid w:val="006950D0"/>
    <w:rsid w:val="00695261"/>
    <w:rsid w:val="00695A8F"/>
    <w:rsid w:val="00695C63"/>
    <w:rsid w:val="00695E1E"/>
    <w:rsid w:val="00695E63"/>
    <w:rsid w:val="00695F77"/>
    <w:rsid w:val="00696034"/>
    <w:rsid w:val="00696217"/>
    <w:rsid w:val="0069623B"/>
    <w:rsid w:val="00696254"/>
    <w:rsid w:val="00696346"/>
    <w:rsid w:val="006965FF"/>
    <w:rsid w:val="006967C5"/>
    <w:rsid w:val="00696D63"/>
    <w:rsid w:val="0069711E"/>
    <w:rsid w:val="0069726F"/>
    <w:rsid w:val="0069738D"/>
    <w:rsid w:val="00697394"/>
    <w:rsid w:val="006974B8"/>
    <w:rsid w:val="00697623"/>
    <w:rsid w:val="0069763C"/>
    <w:rsid w:val="00697C5D"/>
    <w:rsid w:val="00697D95"/>
    <w:rsid w:val="006A002C"/>
    <w:rsid w:val="006A0149"/>
    <w:rsid w:val="006A03CC"/>
    <w:rsid w:val="006A0434"/>
    <w:rsid w:val="006A06A5"/>
    <w:rsid w:val="006A07CA"/>
    <w:rsid w:val="006A0987"/>
    <w:rsid w:val="006A09C1"/>
    <w:rsid w:val="006A0AD1"/>
    <w:rsid w:val="006A0B68"/>
    <w:rsid w:val="006A0E77"/>
    <w:rsid w:val="006A0FCA"/>
    <w:rsid w:val="006A10A6"/>
    <w:rsid w:val="006A1113"/>
    <w:rsid w:val="006A13E9"/>
    <w:rsid w:val="006A14D7"/>
    <w:rsid w:val="006A17A8"/>
    <w:rsid w:val="006A17D9"/>
    <w:rsid w:val="006A1839"/>
    <w:rsid w:val="006A1C5D"/>
    <w:rsid w:val="006A1D60"/>
    <w:rsid w:val="006A1DBB"/>
    <w:rsid w:val="006A1EBD"/>
    <w:rsid w:val="006A2092"/>
    <w:rsid w:val="006A2096"/>
    <w:rsid w:val="006A2220"/>
    <w:rsid w:val="006A23D5"/>
    <w:rsid w:val="006A2516"/>
    <w:rsid w:val="006A26B1"/>
    <w:rsid w:val="006A2A10"/>
    <w:rsid w:val="006A2AB7"/>
    <w:rsid w:val="006A2CF7"/>
    <w:rsid w:val="006A2E71"/>
    <w:rsid w:val="006A2F60"/>
    <w:rsid w:val="006A302A"/>
    <w:rsid w:val="006A30CF"/>
    <w:rsid w:val="006A320F"/>
    <w:rsid w:val="006A3267"/>
    <w:rsid w:val="006A34F1"/>
    <w:rsid w:val="006A37CE"/>
    <w:rsid w:val="006A385A"/>
    <w:rsid w:val="006A3A88"/>
    <w:rsid w:val="006A3D5C"/>
    <w:rsid w:val="006A4270"/>
    <w:rsid w:val="006A42A8"/>
    <w:rsid w:val="006A4332"/>
    <w:rsid w:val="006A4340"/>
    <w:rsid w:val="006A4363"/>
    <w:rsid w:val="006A43FB"/>
    <w:rsid w:val="006A444F"/>
    <w:rsid w:val="006A447B"/>
    <w:rsid w:val="006A486D"/>
    <w:rsid w:val="006A4D34"/>
    <w:rsid w:val="006A5388"/>
    <w:rsid w:val="006A552E"/>
    <w:rsid w:val="006A5848"/>
    <w:rsid w:val="006A5A8A"/>
    <w:rsid w:val="006A5D31"/>
    <w:rsid w:val="006A5F3D"/>
    <w:rsid w:val="006A6276"/>
    <w:rsid w:val="006A63AC"/>
    <w:rsid w:val="006A66B6"/>
    <w:rsid w:val="006A673B"/>
    <w:rsid w:val="006A686E"/>
    <w:rsid w:val="006A6AB1"/>
    <w:rsid w:val="006A6ADF"/>
    <w:rsid w:val="006A6AF8"/>
    <w:rsid w:val="006A6FD2"/>
    <w:rsid w:val="006A713F"/>
    <w:rsid w:val="006A71A9"/>
    <w:rsid w:val="006A71D2"/>
    <w:rsid w:val="006A7673"/>
    <w:rsid w:val="006A784C"/>
    <w:rsid w:val="006A7985"/>
    <w:rsid w:val="006A7AB9"/>
    <w:rsid w:val="006A7DEF"/>
    <w:rsid w:val="006A7E69"/>
    <w:rsid w:val="006A7EA9"/>
    <w:rsid w:val="006B0230"/>
    <w:rsid w:val="006B0660"/>
    <w:rsid w:val="006B0924"/>
    <w:rsid w:val="006B0991"/>
    <w:rsid w:val="006B0BB0"/>
    <w:rsid w:val="006B0D66"/>
    <w:rsid w:val="006B0EFB"/>
    <w:rsid w:val="006B0FDF"/>
    <w:rsid w:val="006B1077"/>
    <w:rsid w:val="006B10E9"/>
    <w:rsid w:val="006B1206"/>
    <w:rsid w:val="006B1349"/>
    <w:rsid w:val="006B1360"/>
    <w:rsid w:val="006B1747"/>
    <w:rsid w:val="006B19A8"/>
    <w:rsid w:val="006B19C0"/>
    <w:rsid w:val="006B19EF"/>
    <w:rsid w:val="006B1ADB"/>
    <w:rsid w:val="006B1AE7"/>
    <w:rsid w:val="006B1C5E"/>
    <w:rsid w:val="006B2043"/>
    <w:rsid w:val="006B209E"/>
    <w:rsid w:val="006B20C9"/>
    <w:rsid w:val="006B22D3"/>
    <w:rsid w:val="006B2423"/>
    <w:rsid w:val="006B270D"/>
    <w:rsid w:val="006B27F7"/>
    <w:rsid w:val="006B2889"/>
    <w:rsid w:val="006B2B83"/>
    <w:rsid w:val="006B331B"/>
    <w:rsid w:val="006B354E"/>
    <w:rsid w:val="006B3595"/>
    <w:rsid w:val="006B369D"/>
    <w:rsid w:val="006B3BAE"/>
    <w:rsid w:val="006B3FF3"/>
    <w:rsid w:val="006B4077"/>
    <w:rsid w:val="006B4319"/>
    <w:rsid w:val="006B4386"/>
    <w:rsid w:val="006B440F"/>
    <w:rsid w:val="006B479F"/>
    <w:rsid w:val="006B4826"/>
    <w:rsid w:val="006B4A43"/>
    <w:rsid w:val="006B4CC1"/>
    <w:rsid w:val="006B50B3"/>
    <w:rsid w:val="006B51A3"/>
    <w:rsid w:val="006B52A3"/>
    <w:rsid w:val="006B5460"/>
    <w:rsid w:val="006B5474"/>
    <w:rsid w:val="006B58CB"/>
    <w:rsid w:val="006B5AE2"/>
    <w:rsid w:val="006B5BA8"/>
    <w:rsid w:val="006B6118"/>
    <w:rsid w:val="006B61F7"/>
    <w:rsid w:val="006B65A6"/>
    <w:rsid w:val="006B662C"/>
    <w:rsid w:val="006B6AC1"/>
    <w:rsid w:val="006B6D75"/>
    <w:rsid w:val="006B6F5E"/>
    <w:rsid w:val="006B7211"/>
    <w:rsid w:val="006B72CA"/>
    <w:rsid w:val="006B79BE"/>
    <w:rsid w:val="006B7C24"/>
    <w:rsid w:val="006B7DBE"/>
    <w:rsid w:val="006B7E6F"/>
    <w:rsid w:val="006B7F96"/>
    <w:rsid w:val="006B7F9A"/>
    <w:rsid w:val="006C0004"/>
    <w:rsid w:val="006C023C"/>
    <w:rsid w:val="006C02E9"/>
    <w:rsid w:val="006C035C"/>
    <w:rsid w:val="006C073F"/>
    <w:rsid w:val="006C0A5D"/>
    <w:rsid w:val="006C0CC8"/>
    <w:rsid w:val="006C0EB2"/>
    <w:rsid w:val="006C0F21"/>
    <w:rsid w:val="006C1357"/>
    <w:rsid w:val="006C1396"/>
    <w:rsid w:val="006C13C3"/>
    <w:rsid w:val="006C13EC"/>
    <w:rsid w:val="006C147D"/>
    <w:rsid w:val="006C14B4"/>
    <w:rsid w:val="006C1610"/>
    <w:rsid w:val="006C1961"/>
    <w:rsid w:val="006C1DED"/>
    <w:rsid w:val="006C1F43"/>
    <w:rsid w:val="006C2130"/>
    <w:rsid w:val="006C242D"/>
    <w:rsid w:val="006C24D9"/>
    <w:rsid w:val="006C295C"/>
    <w:rsid w:val="006C2A4A"/>
    <w:rsid w:val="006C2AB4"/>
    <w:rsid w:val="006C2C7B"/>
    <w:rsid w:val="006C2CCD"/>
    <w:rsid w:val="006C2D02"/>
    <w:rsid w:val="006C2D8F"/>
    <w:rsid w:val="006C2DEF"/>
    <w:rsid w:val="006C3045"/>
    <w:rsid w:val="006C30B5"/>
    <w:rsid w:val="006C30F8"/>
    <w:rsid w:val="006C3151"/>
    <w:rsid w:val="006C34BD"/>
    <w:rsid w:val="006C35BA"/>
    <w:rsid w:val="006C364B"/>
    <w:rsid w:val="006C37A1"/>
    <w:rsid w:val="006C37D6"/>
    <w:rsid w:val="006C3F42"/>
    <w:rsid w:val="006C421A"/>
    <w:rsid w:val="006C438C"/>
    <w:rsid w:val="006C44D7"/>
    <w:rsid w:val="006C47C4"/>
    <w:rsid w:val="006C4815"/>
    <w:rsid w:val="006C4A6E"/>
    <w:rsid w:val="006C4BE1"/>
    <w:rsid w:val="006C4CD4"/>
    <w:rsid w:val="006C4F7A"/>
    <w:rsid w:val="006C503F"/>
    <w:rsid w:val="006C50C9"/>
    <w:rsid w:val="006C5159"/>
    <w:rsid w:val="006C51DF"/>
    <w:rsid w:val="006C5448"/>
    <w:rsid w:val="006C552F"/>
    <w:rsid w:val="006C5763"/>
    <w:rsid w:val="006C5890"/>
    <w:rsid w:val="006C5B17"/>
    <w:rsid w:val="006C5D20"/>
    <w:rsid w:val="006C5D3A"/>
    <w:rsid w:val="006C5F22"/>
    <w:rsid w:val="006C5FE7"/>
    <w:rsid w:val="006C634F"/>
    <w:rsid w:val="006C6371"/>
    <w:rsid w:val="006C6394"/>
    <w:rsid w:val="006C6507"/>
    <w:rsid w:val="006C67DA"/>
    <w:rsid w:val="006C69DD"/>
    <w:rsid w:val="006C6AAB"/>
    <w:rsid w:val="006C6B27"/>
    <w:rsid w:val="006C6BF4"/>
    <w:rsid w:val="006C6C64"/>
    <w:rsid w:val="006C6DD6"/>
    <w:rsid w:val="006C6E2B"/>
    <w:rsid w:val="006C7034"/>
    <w:rsid w:val="006C707B"/>
    <w:rsid w:val="006C717A"/>
    <w:rsid w:val="006C7203"/>
    <w:rsid w:val="006C7386"/>
    <w:rsid w:val="006C7477"/>
    <w:rsid w:val="006C761C"/>
    <w:rsid w:val="006C765E"/>
    <w:rsid w:val="006C77E1"/>
    <w:rsid w:val="006C785F"/>
    <w:rsid w:val="006C7A45"/>
    <w:rsid w:val="006C7A48"/>
    <w:rsid w:val="006C7A54"/>
    <w:rsid w:val="006C7AF6"/>
    <w:rsid w:val="006C7BD1"/>
    <w:rsid w:val="006C7C45"/>
    <w:rsid w:val="006C7D5D"/>
    <w:rsid w:val="006C7FFC"/>
    <w:rsid w:val="006D00F7"/>
    <w:rsid w:val="006D015F"/>
    <w:rsid w:val="006D03EF"/>
    <w:rsid w:val="006D05E4"/>
    <w:rsid w:val="006D0733"/>
    <w:rsid w:val="006D081B"/>
    <w:rsid w:val="006D099F"/>
    <w:rsid w:val="006D09CA"/>
    <w:rsid w:val="006D0AD1"/>
    <w:rsid w:val="006D0AD9"/>
    <w:rsid w:val="006D0BFD"/>
    <w:rsid w:val="006D0D65"/>
    <w:rsid w:val="006D0F53"/>
    <w:rsid w:val="006D1094"/>
    <w:rsid w:val="006D10CE"/>
    <w:rsid w:val="006D10E4"/>
    <w:rsid w:val="006D11A1"/>
    <w:rsid w:val="006D1308"/>
    <w:rsid w:val="006D142C"/>
    <w:rsid w:val="006D1618"/>
    <w:rsid w:val="006D1C0E"/>
    <w:rsid w:val="006D1F52"/>
    <w:rsid w:val="006D2014"/>
    <w:rsid w:val="006D2021"/>
    <w:rsid w:val="006D229B"/>
    <w:rsid w:val="006D24FE"/>
    <w:rsid w:val="006D2789"/>
    <w:rsid w:val="006D2A16"/>
    <w:rsid w:val="006D2A4C"/>
    <w:rsid w:val="006D2AE2"/>
    <w:rsid w:val="006D3E48"/>
    <w:rsid w:val="006D3F4C"/>
    <w:rsid w:val="006D4308"/>
    <w:rsid w:val="006D4890"/>
    <w:rsid w:val="006D4921"/>
    <w:rsid w:val="006D4A03"/>
    <w:rsid w:val="006D4B11"/>
    <w:rsid w:val="006D4EC3"/>
    <w:rsid w:val="006D4FF5"/>
    <w:rsid w:val="006D5367"/>
    <w:rsid w:val="006D53D5"/>
    <w:rsid w:val="006D5429"/>
    <w:rsid w:val="006D542A"/>
    <w:rsid w:val="006D5C60"/>
    <w:rsid w:val="006D5EF7"/>
    <w:rsid w:val="006D5F12"/>
    <w:rsid w:val="006D5FFF"/>
    <w:rsid w:val="006D6104"/>
    <w:rsid w:val="006D6124"/>
    <w:rsid w:val="006D6405"/>
    <w:rsid w:val="006D68D9"/>
    <w:rsid w:val="006D6A94"/>
    <w:rsid w:val="006D6B14"/>
    <w:rsid w:val="006D6CA8"/>
    <w:rsid w:val="006D6CD3"/>
    <w:rsid w:val="006D70B6"/>
    <w:rsid w:val="006D7262"/>
    <w:rsid w:val="006D7306"/>
    <w:rsid w:val="006D73B8"/>
    <w:rsid w:val="006D73EF"/>
    <w:rsid w:val="006D778C"/>
    <w:rsid w:val="006D782B"/>
    <w:rsid w:val="006D78DA"/>
    <w:rsid w:val="006D7A76"/>
    <w:rsid w:val="006D7CED"/>
    <w:rsid w:val="006D7E93"/>
    <w:rsid w:val="006D7F03"/>
    <w:rsid w:val="006E01D2"/>
    <w:rsid w:val="006E03F1"/>
    <w:rsid w:val="006E069F"/>
    <w:rsid w:val="006E06CB"/>
    <w:rsid w:val="006E0806"/>
    <w:rsid w:val="006E0862"/>
    <w:rsid w:val="006E0F60"/>
    <w:rsid w:val="006E1100"/>
    <w:rsid w:val="006E1216"/>
    <w:rsid w:val="006E128F"/>
    <w:rsid w:val="006E1521"/>
    <w:rsid w:val="006E155F"/>
    <w:rsid w:val="006E16FD"/>
    <w:rsid w:val="006E1888"/>
    <w:rsid w:val="006E1955"/>
    <w:rsid w:val="006E1B7F"/>
    <w:rsid w:val="006E1C5E"/>
    <w:rsid w:val="006E1D36"/>
    <w:rsid w:val="006E1F79"/>
    <w:rsid w:val="006E2541"/>
    <w:rsid w:val="006E2560"/>
    <w:rsid w:val="006E2759"/>
    <w:rsid w:val="006E2875"/>
    <w:rsid w:val="006E2A6A"/>
    <w:rsid w:val="006E2B26"/>
    <w:rsid w:val="006E2C85"/>
    <w:rsid w:val="006E2C95"/>
    <w:rsid w:val="006E2D1D"/>
    <w:rsid w:val="006E2F32"/>
    <w:rsid w:val="006E31A3"/>
    <w:rsid w:val="006E3418"/>
    <w:rsid w:val="006E3493"/>
    <w:rsid w:val="006E358D"/>
    <w:rsid w:val="006E36AD"/>
    <w:rsid w:val="006E3A0E"/>
    <w:rsid w:val="006E3A22"/>
    <w:rsid w:val="006E3BEC"/>
    <w:rsid w:val="006E3EE6"/>
    <w:rsid w:val="006E3FE6"/>
    <w:rsid w:val="006E423D"/>
    <w:rsid w:val="006E445E"/>
    <w:rsid w:val="006E48F5"/>
    <w:rsid w:val="006E4B2F"/>
    <w:rsid w:val="006E4C06"/>
    <w:rsid w:val="006E4D2B"/>
    <w:rsid w:val="006E4E2E"/>
    <w:rsid w:val="006E4E9F"/>
    <w:rsid w:val="006E4FA8"/>
    <w:rsid w:val="006E51B8"/>
    <w:rsid w:val="006E52C4"/>
    <w:rsid w:val="006E56C5"/>
    <w:rsid w:val="006E5841"/>
    <w:rsid w:val="006E5C0C"/>
    <w:rsid w:val="006E5C5D"/>
    <w:rsid w:val="006E5ED3"/>
    <w:rsid w:val="006E6003"/>
    <w:rsid w:val="006E6070"/>
    <w:rsid w:val="006E60F0"/>
    <w:rsid w:val="006E612A"/>
    <w:rsid w:val="006E615B"/>
    <w:rsid w:val="006E64E6"/>
    <w:rsid w:val="006E6745"/>
    <w:rsid w:val="006E68B6"/>
    <w:rsid w:val="006E6A90"/>
    <w:rsid w:val="006E6B78"/>
    <w:rsid w:val="006E6F8A"/>
    <w:rsid w:val="006E6FB0"/>
    <w:rsid w:val="006E708A"/>
    <w:rsid w:val="006E716E"/>
    <w:rsid w:val="006E7210"/>
    <w:rsid w:val="006E792E"/>
    <w:rsid w:val="006E7CF0"/>
    <w:rsid w:val="006E7D57"/>
    <w:rsid w:val="006E7D7B"/>
    <w:rsid w:val="006E7F86"/>
    <w:rsid w:val="006F036D"/>
    <w:rsid w:val="006F03A4"/>
    <w:rsid w:val="006F0434"/>
    <w:rsid w:val="006F04CD"/>
    <w:rsid w:val="006F09FF"/>
    <w:rsid w:val="006F0D25"/>
    <w:rsid w:val="006F0D41"/>
    <w:rsid w:val="006F0F47"/>
    <w:rsid w:val="006F0FE9"/>
    <w:rsid w:val="006F1216"/>
    <w:rsid w:val="006F139A"/>
    <w:rsid w:val="006F15D2"/>
    <w:rsid w:val="006F19B1"/>
    <w:rsid w:val="006F1A2D"/>
    <w:rsid w:val="006F1D71"/>
    <w:rsid w:val="006F1D80"/>
    <w:rsid w:val="006F1D8A"/>
    <w:rsid w:val="006F1DD7"/>
    <w:rsid w:val="006F1EB6"/>
    <w:rsid w:val="006F1F5E"/>
    <w:rsid w:val="006F2066"/>
    <w:rsid w:val="006F28B1"/>
    <w:rsid w:val="006F2A35"/>
    <w:rsid w:val="006F3235"/>
    <w:rsid w:val="006F3454"/>
    <w:rsid w:val="006F347A"/>
    <w:rsid w:val="006F35E8"/>
    <w:rsid w:val="006F37AE"/>
    <w:rsid w:val="006F39CC"/>
    <w:rsid w:val="006F3E57"/>
    <w:rsid w:val="006F41BC"/>
    <w:rsid w:val="006F438E"/>
    <w:rsid w:val="006F4550"/>
    <w:rsid w:val="006F4842"/>
    <w:rsid w:val="006F49F3"/>
    <w:rsid w:val="006F4CB2"/>
    <w:rsid w:val="006F4D6A"/>
    <w:rsid w:val="006F5176"/>
    <w:rsid w:val="006F53F2"/>
    <w:rsid w:val="006F5427"/>
    <w:rsid w:val="006F54A6"/>
    <w:rsid w:val="006F55FD"/>
    <w:rsid w:val="006F56DE"/>
    <w:rsid w:val="006F57A5"/>
    <w:rsid w:val="006F5CB1"/>
    <w:rsid w:val="006F5D5E"/>
    <w:rsid w:val="006F5EB2"/>
    <w:rsid w:val="006F5F85"/>
    <w:rsid w:val="006F613C"/>
    <w:rsid w:val="006F61B0"/>
    <w:rsid w:val="006F635E"/>
    <w:rsid w:val="006F66DC"/>
    <w:rsid w:val="006F6742"/>
    <w:rsid w:val="006F680E"/>
    <w:rsid w:val="006F6870"/>
    <w:rsid w:val="006F6885"/>
    <w:rsid w:val="006F68E3"/>
    <w:rsid w:val="006F6D2E"/>
    <w:rsid w:val="006F6DD3"/>
    <w:rsid w:val="006F70E1"/>
    <w:rsid w:val="006F77D5"/>
    <w:rsid w:val="006F781B"/>
    <w:rsid w:val="006F78C8"/>
    <w:rsid w:val="006F79B5"/>
    <w:rsid w:val="006F7A29"/>
    <w:rsid w:val="006F7A57"/>
    <w:rsid w:val="006F7B55"/>
    <w:rsid w:val="006F7B62"/>
    <w:rsid w:val="006F7DC0"/>
    <w:rsid w:val="006F7F51"/>
    <w:rsid w:val="006F7FE8"/>
    <w:rsid w:val="007000FA"/>
    <w:rsid w:val="0070045A"/>
    <w:rsid w:val="00700473"/>
    <w:rsid w:val="007004E2"/>
    <w:rsid w:val="0070073E"/>
    <w:rsid w:val="00700781"/>
    <w:rsid w:val="0070078E"/>
    <w:rsid w:val="0070095F"/>
    <w:rsid w:val="0070098E"/>
    <w:rsid w:val="00700E36"/>
    <w:rsid w:val="0070109E"/>
    <w:rsid w:val="007010FA"/>
    <w:rsid w:val="007014B4"/>
    <w:rsid w:val="0070150D"/>
    <w:rsid w:val="007016A9"/>
    <w:rsid w:val="00701920"/>
    <w:rsid w:val="00701961"/>
    <w:rsid w:val="00701A6E"/>
    <w:rsid w:val="00701F2A"/>
    <w:rsid w:val="007024E1"/>
    <w:rsid w:val="007026C3"/>
    <w:rsid w:val="00702854"/>
    <w:rsid w:val="00702A06"/>
    <w:rsid w:val="00702A20"/>
    <w:rsid w:val="00702C7B"/>
    <w:rsid w:val="00702D6B"/>
    <w:rsid w:val="00702F31"/>
    <w:rsid w:val="00702FE6"/>
    <w:rsid w:val="0070328B"/>
    <w:rsid w:val="00703583"/>
    <w:rsid w:val="007036CD"/>
    <w:rsid w:val="007037C2"/>
    <w:rsid w:val="00703806"/>
    <w:rsid w:val="00703C30"/>
    <w:rsid w:val="00703E38"/>
    <w:rsid w:val="00703F63"/>
    <w:rsid w:val="00704045"/>
    <w:rsid w:val="007040AB"/>
    <w:rsid w:val="00704145"/>
    <w:rsid w:val="00704161"/>
    <w:rsid w:val="007042EA"/>
    <w:rsid w:val="007043AC"/>
    <w:rsid w:val="00704B5A"/>
    <w:rsid w:val="00704BF7"/>
    <w:rsid w:val="00704E48"/>
    <w:rsid w:val="0070503D"/>
    <w:rsid w:val="007050E0"/>
    <w:rsid w:val="0070544A"/>
    <w:rsid w:val="0070549A"/>
    <w:rsid w:val="0070555D"/>
    <w:rsid w:val="00705993"/>
    <w:rsid w:val="00705B6E"/>
    <w:rsid w:val="00705C9A"/>
    <w:rsid w:val="00705CC1"/>
    <w:rsid w:val="00705ED0"/>
    <w:rsid w:val="00705EDA"/>
    <w:rsid w:val="00705F69"/>
    <w:rsid w:val="007065F2"/>
    <w:rsid w:val="00706648"/>
    <w:rsid w:val="007067F0"/>
    <w:rsid w:val="00706D70"/>
    <w:rsid w:val="00706ED8"/>
    <w:rsid w:val="00707341"/>
    <w:rsid w:val="00707626"/>
    <w:rsid w:val="00707994"/>
    <w:rsid w:val="00707A62"/>
    <w:rsid w:val="00707B92"/>
    <w:rsid w:val="00707CBE"/>
    <w:rsid w:val="00707DAD"/>
    <w:rsid w:val="00710015"/>
    <w:rsid w:val="0071037D"/>
    <w:rsid w:val="00710813"/>
    <w:rsid w:val="007108B5"/>
    <w:rsid w:val="007108C0"/>
    <w:rsid w:val="0071098E"/>
    <w:rsid w:val="00710D10"/>
    <w:rsid w:val="00710EAC"/>
    <w:rsid w:val="007111C7"/>
    <w:rsid w:val="007119CB"/>
    <w:rsid w:val="00711AB7"/>
    <w:rsid w:val="00711CCC"/>
    <w:rsid w:val="00712008"/>
    <w:rsid w:val="0071219A"/>
    <w:rsid w:val="0071220B"/>
    <w:rsid w:val="007124B5"/>
    <w:rsid w:val="007124CC"/>
    <w:rsid w:val="00712500"/>
    <w:rsid w:val="0071253C"/>
    <w:rsid w:val="00712701"/>
    <w:rsid w:val="0071273E"/>
    <w:rsid w:val="007127BC"/>
    <w:rsid w:val="00712893"/>
    <w:rsid w:val="00712B4B"/>
    <w:rsid w:val="00712FD6"/>
    <w:rsid w:val="00712FE2"/>
    <w:rsid w:val="007132B1"/>
    <w:rsid w:val="0071337D"/>
    <w:rsid w:val="00713430"/>
    <w:rsid w:val="007134BE"/>
    <w:rsid w:val="00713582"/>
    <w:rsid w:val="00713669"/>
    <w:rsid w:val="0071397A"/>
    <w:rsid w:val="00713B86"/>
    <w:rsid w:val="00713C07"/>
    <w:rsid w:val="00713D63"/>
    <w:rsid w:val="007141B6"/>
    <w:rsid w:val="0071421F"/>
    <w:rsid w:val="007142C7"/>
    <w:rsid w:val="007143E8"/>
    <w:rsid w:val="007145F7"/>
    <w:rsid w:val="007147B0"/>
    <w:rsid w:val="0071486A"/>
    <w:rsid w:val="00714DA1"/>
    <w:rsid w:val="00714E9B"/>
    <w:rsid w:val="00714F98"/>
    <w:rsid w:val="00714FC9"/>
    <w:rsid w:val="007152C5"/>
    <w:rsid w:val="0071532F"/>
    <w:rsid w:val="00715611"/>
    <w:rsid w:val="00715D05"/>
    <w:rsid w:val="00715D53"/>
    <w:rsid w:val="00715ECA"/>
    <w:rsid w:val="007162C6"/>
    <w:rsid w:val="00716379"/>
    <w:rsid w:val="00716465"/>
    <w:rsid w:val="00716517"/>
    <w:rsid w:val="0071670B"/>
    <w:rsid w:val="00716787"/>
    <w:rsid w:val="00716B7D"/>
    <w:rsid w:val="00716C31"/>
    <w:rsid w:val="00716CBF"/>
    <w:rsid w:val="00716E39"/>
    <w:rsid w:val="00717531"/>
    <w:rsid w:val="00717732"/>
    <w:rsid w:val="00717878"/>
    <w:rsid w:val="00717A0C"/>
    <w:rsid w:val="00717C1B"/>
    <w:rsid w:val="00717C47"/>
    <w:rsid w:val="00717C71"/>
    <w:rsid w:val="00717D3A"/>
    <w:rsid w:val="0072001F"/>
    <w:rsid w:val="00720338"/>
    <w:rsid w:val="007205D0"/>
    <w:rsid w:val="007205EC"/>
    <w:rsid w:val="007206CE"/>
    <w:rsid w:val="00720B66"/>
    <w:rsid w:val="00720CD8"/>
    <w:rsid w:val="00720F51"/>
    <w:rsid w:val="0072163F"/>
    <w:rsid w:val="00721790"/>
    <w:rsid w:val="00721B75"/>
    <w:rsid w:val="00721BCE"/>
    <w:rsid w:val="00721C36"/>
    <w:rsid w:val="00721DB2"/>
    <w:rsid w:val="00721E16"/>
    <w:rsid w:val="00721E9D"/>
    <w:rsid w:val="00721EEC"/>
    <w:rsid w:val="00722024"/>
    <w:rsid w:val="0072238C"/>
    <w:rsid w:val="0072270F"/>
    <w:rsid w:val="007228C2"/>
    <w:rsid w:val="0072291D"/>
    <w:rsid w:val="0072298D"/>
    <w:rsid w:val="00722AE7"/>
    <w:rsid w:val="00722BB5"/>
    <w:rsid w:val="00722CB5"/>
    <w:rsid w:val="00722D9F"/>
    <w:rsid w:val="0072312F"/>
    <w:rsid w:val="00723191"/>
    <w:rsid w:val="007231E6"/>
    <w:rsid w:val="00723458"/>
    <w:rsid w:val="0072349B"/>
    <w:rsid w:val="007237CC"/>
    <w:rsid w:val="00723B12"/>
    <w:rsid w:val="00723D3F"/>
    <w:rsid w:val="00723DD0"/>
    <w:rsid w:val="00723E07"/>
    <w:rsid w:val="00723ECD"/>
    <w:rsid w:val="007241D7"/>
    <w:rsid w:val="00724275"/>
    <w:rsid w:val="007247B1"/>
    <w:rsid w:val="00724817"/>
    <w:rsid w:val="00724905"/>
    <w:rsid w:val="0072498B"/>
    <w:rsid w:val="00724B7E"/>
    <w:rsid w:val="00724BEE"/>
    <w:rsid w:val="00724C24"/>
    <w:rsid w:val="00724E68"/>
    <w:rsid w:val="00724E6A"/>
    <w:rsid w:val="00724ECE"/>
    <w:rsid w:val="00724F3A"/>
    <w:rsid w:val="007252E4"/>
    <w:rsid w:val="00725350"/>
    <w:rsid w:val="007253C0"/>
    <w:rsid w:val="007255E7"/>
    <w:rsid w:val="0072565E"/>
    <w:rsid w:val="007256AA"/>
    <w:rsid w:val="0072570B"/>
    <w:rsid w:val="00725AC4"/>
    <w:rsid w:val="00725C58"/>
    <w:rsid w:val="00725DA3"/>
    <w:rsid w:val="0072610F"/>
    <w:rsid w:val="007263DC"/>
    <w:rsid w:val="0072640D"/>
    <w:rsid w:val="00726431"/>
    <w:rsid w:val="00726EAA"/>
    <w:rsid w:val="007274D8"/>
    <w:rsid w:val="00727980"/>
    <w:rsid w:val="00727A0C"/>
    <w:rsid w:val="00727DA9"/>
    <w:rsid w:val="00727F0A"/>
    <w:rsid w:val="00727F27"/>
    <w:rsid w:val="0073005C"/>
    <w:rsid w:val="00730165"/>
    <w:rsid w:val="00730838"/>
    <w:rsid w:val="0073089E"/>
    <w:rsid w:val="0073092B"/>
    <w:rsid w:val="00731234"/>
    <w:rsid w:val="00731817"/>
    <w:rsid w:val="00731855"/>
    <w:rsid w:val="00731A42"/>
    <w:rsid w:val="00731D02"/>
    <w:rsid w:val="00731D33"/>
    <w:rsid w:val="00731DC7"/>
    <w:rsid w:val="00732008"/>
    <w:rsid w:val="0073227C"/>
    <w:rsid w:val="0073235B"/>
    <w:rsid w:val="007323E7"/>
    <w:rsid w:val="007325A3"/>
    <w:rsid w:val="007326B5"/>
    <w:rsid w:val="007328AB"/>
    <w:rsid w:val="0073290C"/>
    <w:rsid w:val="0073294B"/>
    <w:rsid w:val="00732C75"/>
    <w:rsid w:val="00732EC2"/>
    <w:rsid w:val="0073303E"/>
    <w:rsid w:val="00733306"/>
    <w:rsid w:val="00733323"/>
    <w:rsid w:val="007335B1"/>
    <w:rsid w:val="0073370F"/>
    <w:rsid w:val="00733928"/>
    <w:rsid w:val="00734229"/>
    <w:rsid w:val="00734438"/>
    <w:rsid w:val="0073447C"/>
    <w:rsid w:val="0073451B"/>
    <w:rsid w:val="007347B5"/>
    <w:rsid w:val="007347B6"/>
    <w:rsid w:val="00734AC7"/>
    <w:rsid w:val="00734BAB"/>
    <w:rsid w:val="00734CEC"/>
    <w:rsid w:val="00735037"/>
    <w:rsid w:val="0073506D"/>
    <w:rsid w:val="007350DF"/>
    <w:rsid w:val="007351CB"/>
    <w:rsid w:val="00735448"/>
    <w:rsid w:val="00735468"/>
    <w:rsid w:val="007354CE"/>
    <w:rsid w:val="007354F2"/>
    <w:rsid w:val="0073562C"/>
    <w:rsid w:val="007357BD"/>
    <w:rsid w:val="00735840"/>
    <w:rsid w:val="00735841"/>
    <w:rsid w:val="00735875"/>
    <w:rsid w:val="0073599E"/>
    <w:rsid w:val="007359AD"/>
    <w:rsid w:val="00735A86"/>
    <w:rsid w:val="00735AEC"/>
    <w:rsid w:val="00735B4B"/>
    <w:rsid w:val="00735B92"/>
    <w:rsid w:val="00735C37"/>
    <w:rsid w:val="00735C81"/>
    <w:rsid w:val="00735F6A"/>
    <w:rsid w:val="00736042"/>
    <w:rsid w:val="00736256"/>
    <w:rsid w:val="007362B2"/>
    <w:rsid w:val="00736488"/>
    <w:rsid w:val="007365CC"/>
    <w:rsid w:val="00736628"/>
    <w:rsid w:val="007366C9"/>
    <w:rsid w:val="007366FC"/>
    <w:rsid w:val="007367FC"/>
    <w:rsid w:val="00736DDA"/>
    <w:rsid w:val="00736FFA"/>
    <w:rsid w:val="0073710E"/>
    <w:rsid w:val="0073719D"/>
    <w:rsid w:val="0073738D"/>
    <w:rsid w:val="007373DF"/>
    <w:rsid w:val="007374DA"/>
    <w:rsid w:val="00737A9F"/>
    <w:rsid w:val="00737C5B"/>
    <w:rsid w:val="00737CA9"/>
    <w:rsid w:val="00737F1E"/>
    <w:rsid w:val="007400A5"/>
    <w:rsid w:val="00740251"/>
    <w:rsid w:val="00740282"/>
    <w:rsid w:val="00740496"/>
    <w:rsid w:val="0074049B"/>
    <w:rsid w:val="0074058F"/>
    <w:rsid w:val="0074062F"/>
    <w:rsid w:val="007407AB"/>
    <w:rsid w:val="00740A4E"/>
    <w:rsid w:val="00740D8E"/>
    <w:rsid w:val="00740F59"/>
    <w:rsid w:val="007410D7"/>
    <w:rsid w:val="0074136C"/>
    <w:rsid w:val="00741591"/>
    <w:rsid w:val="0074160D"/>
    <w:rsid w:val="007417FF"/>
    <w:rsid w:val="0074192B"/>
    <w:rsid w:val="00742295"/>
    <w:rsid w:val="00742728"/>
    <w:rsid w:val="0074305A"/>
    <w:rsid w:val="007436B7"/>
    <w:rsid w:val="00743B8A"/>
    <w:rsid w:val="00743CFF"/>
    <w:rsid w:val="00743E1F"/>
    <w:rsid w:val="00743E7F"/>
    <w:rsid w:val="00743E9F"/>
    <w:rsid w:val="0074405B"/>
    <w:rsid w:val="007440B0"/>
    <w:rsid w:val="007440F4"/>
    <w:rsid w:val="007441F1"/>
    <w:rsid w:val="00744269"/>
    <w:rsid w:val="00744396"/>
    <w:rsid w:val="00744465"/>
    <w:rsid w:val="007444CE"/>
    <w:rsid w:val="007445D7"/>
    <w:rsid w:val="0074463C"/>
    <w:rsid w:val="0074498A"/>
    <w:rsid w:val="007449E4"/>
    <w:rsid w:val="00744A85"/>
    <w:rsid w:val="00744B02"/>
    <w:rsid w:val="00744C59"/>
    <w:rsid w:val="00744CEF"/>
    <w:rsid w:val="00744F42"/>
    <w:rsid w:val="00744FC5"/>
    <w:rsid w:val="00745068"/>
    <w:rsid w:val="0074518D"/>
    <w:rsid w:val="0074540E"/>
    <w:rsid w:val="007454B5"/>
    <w:rsid w:val="00745654"/>
    <w:rsid w:val="00745A31"/>
    <w:rsid w:val="00745D39"/>
    <w:rsid w:val="00745D4A"/>
    <w:rsid w:val="00746030"/>
    <w:rsid w:val="007461A3"/>
    <w:rsid w:val="007461C2"/>
    <w:rsid w:val="007462D0"/>
    <w:rsid w:val="0074631B"/>
    <w:rsid w:val="0074636A"/>
    <w:rsid w:val="00746708"/>
    <w:rsid w:val="007468D6"/>
    <w:rsid w:val="007468D7"/>
    <w:rsid w:val="00746B4C"/>
    <w:rsid w:val="00746EEE"/>
    <w:rsid w:val="007470E6"/>
    <w:rsid w:val="00747119"/>
    <w:rsid w:val="0074717B"/>
    <w:rsid w:val="00747210"/>
    <w:rsid w:val="007476D7"/>
    <w:rsid w:val="00747838"/>
    <w:rsid w:val="00747C3D"/>
    <w:rsid w:val="00747EDC"/>
    <w:rsid w:val="00747FFD"/>
    <w:rsid w:val="0075019E"/>
    <w:rsid w:val="007501F4"/>
    <w:rsid w:val="0075029E"/>
    <w:rsid w:val="00750818"/>
    <w:rsid w:val="0075083C"/>
    <w:rsid w:val="00750CED"/>
    <w:rsid w:val="00750DD0"/>
    <w:rsid w:val="00750F3A"/>
    <w:rsid w:val="00750F5A"/>
    <w:rsid w:val="00751039"/>
    <w:rsid w:val="0075105E"/>
    <w:rsid w:val="007511ED"/>
    <w:rsid w:val="007515F8"/>
    <w:rsid w:val="00751765"/>
    <w:rsid w:val="00751A97"/>
    <w:rsid w:val="00751B3C"/>
    <w:rsid w:val="00751D85"/>
    <w:rsid w:val="007522BF"/>
    <w:rsid w:val="007522D8"/>
    <w:rsid w:val="00752834"/>
    <w:rsid w:val="00752845"/>
    <w:rsid w:val="00752A4F"/>
    <w:rsid w:val="00752C0D"/>
    <w:rsid w:val="00752D20"/>
    <w:rsid w:val="0075343D"/>
    <w:rsid w:val="00753517"/>
    <w:rsid w:val="0075361C"/>
    <w:rsid w:val="00753C31"/>
    <w:rsid w:val="00753E21"/>
    <w:rsid w:val="007540FB"/>
    <w:rsid w:val="00754689"/>
    <w:rsid w:val="00754A54"/>
    <w:rsid w:val="00754B2B"/>
    <w:rsid w:val="00754BE9"/>
    <w:rsid w:val="00754C2E"/>
    <w:rsid w:val="0075515F"/>
    <w:rsid w:val="0075523C"/>
    <w:rsid w:val="00755287"/>
    <w:rsid w:val="00755389"/>
    <w:rsid w:val="0075553F"/>
    <w:rsid w:val="007555F3"/>
    <w:rsid w:val="0075596F"/>
    <w:rsid w:val="00755A56"/>
    <w:rsid w:val="00755B9F"/>
    <w:rsid w:val="00755D83"/>
    <w:rsid w:val="00755FC4"/>
    <w:rsid w:val="00756104"/>
    <w:rsid w:val="0075618F"/>
    <w:rsid w:val="00756197"/>
    <w:rsid w:val="007564CD"/>
    <w:rsid w:val="00756574"/>
    <w:rsid w:val="0075683F"/>
    <w:rsid w:val="0075696F"/>
    <w:rsid w:val="00756D23"/>
    <w:rsid w:val="00757569"/>
    <w:rsid w:val="00757696"/>
    <w:rsid w:val="007576D1"/>
    <w:rsid w:val="00757BB8"/>
    <w:rsid w:val="00760258"/>
    <w:rsid w:val="0076025A"/>
    <w:rsid w:val="007602E7"/>
    <w:rsid w:val="0076084E"/>
    <w:rsid w:val="007610E2"/>
    <w:rsid w:val="007612F3"/>
    <w:rsid w:val="007613D7"/>
    <w:rsid w:val="007614D0"/>
    <w:rsid w:val="007615F7"/>
    <w:rsid w:val="007617BA"/>
    <w:rsid w:val="0076186B"/>
    <w:rsid w:val="00761A58"/>
    <w:rsid w:val="00761AE7"/>
    <w:rsid w:val="00761DCE"/>
    <w:rsid w:val="00761F7F"/>
    <w:rsid w:val="0076218B"/>
    <w:rsid w:val="00762636"/>
    <w:rsid w:val="00762B74"/>
    <w:rsid w:val="00762BE5"/>
    <w:rsid w:val="00762BF2"/>
    <w:rsid w:val="00762C37"/>
    <w:rsid w:val="00762F9B"/>
    <w:rsid w:val="007630D7"/>
    <w:rsid w:val="0076332A"/>
    <w:rsid w:val="00763382"/>
    <w:rsid w:val="00763412"/>
    <w:rsid w:val="00763432"/>
    <w:rsid w:val="007634B2"/>
    <w:rsid w:val="00763620"/>
    <w:rsid w:val="0076369B"/>
    <w:rsid w:val="007636A7"/>
    <w:rsid w:val="007636A8"/>
    <w:rsid w:val="0076376E"/>
    <w:rsid w:val="007638F3"/>
    <w:rsid w:val="0076392D"/>
    <w:rsid w:val="00763935"/>
    <w:rsid w:val="00763A86"/>
    <w:rsid w:val="00763DA6"/>
    <w:rsid w:val="00764068"/>
    <w:rsid w:val="0076410E"/>
    <w:rsid w:val="00764726"/>
    <w:rsid w:val="00764729"/>
    <w:rsid w:val="00764746"/>
    <w:rsid w:val="00764758"/>
    <w:rsid w:val="007648E3"/>
    <w:rsid w:val="00764A8F"/>
    <w:rsid w:val="00764BFA"/>
    <w:rsid w:val="00764F71"/>
    <w:rsid w:val="0076525B"/>
    <w:rsid w:val="007654C6"/>
    <w:rsid w:val="00765507"/>
    <w:rsid w:val="007655EB"/>
    <w:rsid w:val="00765716"/>
    <w:rsid w:val="007658B1"/>
    <w:rsid w:val="00765ACF"/>
    <w:rsid w:val="00765AF5"/>
    <w:rsid w:val="00765B34"/>
    <w:rsid w:val="00765C03"/>
    <w:rsid w:val="0076606A"/>
    <w:rsid w:val="00766159"/>
    <w:rsid w:val="007662F7"/>
    <w:rsid w:val="007664D2"/>
    <w:rsid w:val="00766714"/>
    <w:rsid w:val="00766A4C"/>
    <w:rsid w:val="00766D26"/>
    <w:rsid w:val="00767076"/>
    <w:rsid w:val="007671C2"/>
    <w:rsid w:val="00767291"/>
    <w:rsid w:val="007673CD"/>
    <w:rsid w:val="007673D7"/>
    <w:rsid w:val="00767508"/>
    <w:rsid w:val="007675EE"/>
    <w:rsid w:val="00767838"/>
    <w:rsid w:val="00767CC9"/>
    <w:rsid w:val="0077005A"/>
    <w:rsid w:val="00770135"/>
    <w:rsid w:val="007703AA"/>
    <w:rsid w:val="00770422"/>
    <w:rsid w:val="00770455"/>
    <w:rsid w:val="0077053E"/>
    <w:rsid w:val="007705FA"/>
    <w:rsid w:val="00770A3E"/>
    <w:rsid w:val="00770B9E"/>
    <w:rsid w:val="00770CD6"/>
    <w:rsid w:val="00770CF8"/>
    <w:rsid w:val="00770D29"/>
    <w:rsid w:val="00771061"/>
    <w:rsid w:val="00771394"/>
    <w:rsid w:val="007719DE"/>
    <w:rsid w:val="00771C2E"/>
    <w:rsid w:val="00772518"/>
    <w:rsid w:val="00772567"/>
    <w:rsid w:val="007726DC"/>
    <w:rsid w:val="00772A3E"/>
    <w:rsid w:val="00772F13"/>
    <w:rsid w:val="007730F8"/>
    <w:rsid w:val="00773232"/>
    <w:rsid w:val="0077345D"/>
    <w:rsid w:val="0077367D"/>
    <w:rsid w:val="007736E7"/>
    <w:rsid w:val="00773755"/>
    <w:rsid w:val="007737F9"/>
    <w:rsid w:val="007739A2"/>
    <w:rsid w:val="00773F8C"/>
    <w:rsid w:val="0077438B"/>
    <w:rsid w:val="00774646"/>
    <w:rsid w:val="007746F5"/>
    <w:rsid w:val="00774CB3"/>
    <w:rsid w:val="00774CEB"/>
    <w:rsid w:val="00775296"/>
    <w:rsid w:val="0077529C"/>
    <w:rsid w:val="007752FF"/>
    <w:rsid w:val="0077568A"/>
    <w:rsid w:val="00775903"/>
    <w:rsid w:val="00775BA3"/>
    <w:rsid w:val="00775CEA"/>
    <w:rsid w:val="00775E33"/>
    <w:rsid w:val="00775E52"/>
    <w:rsid w:val="00776217"/>
    <w:rsid w:val="00776355"/>
    <w:rsid w:val="00776537"/>
    <w:rsid w:val="007765B7"/>
    <w:rsid w:val="007767F0"/>
    <w:rsid w:val="00776A51"/>
    <w:rsid w:val="00776C03"/>
    <w:rsid w:val="00776D70"/>
    <w:rsid w:val="00776DC3"/>
    <w:rsid w:val="00776E58"/>
    <w:rsid w:val="00776EB3"/>
    <w:rsid w:val="00776FB4"/>
    <w:rsid w:val="00777228"/>
    <w:rsid w:val="0077749C"/>
    <w:rsid w:val="0077768E"/>
    <w:rsid w:val="00777981"/>
    <w:rsid w:val="00777AE7"/>
    <w:rsid w:val="00777B6C"/>
    <w:rsid w:val="00777E2C"/>
    <w:rsid w:val="00777EED"/>
    <w:rsid w:val="00777F61"/>
    <w:rsid w:val="007802F6"/>
    <w:rsid w:val="007805AA"/>
    <w:rsid w:val="007806DF"/>
    <w:rsid w:val="00780E2A"/>
    <w:rsid w:val="00780F23"/>
    <w:rsid w:val="007810BB"/>
    <w:rsid w:val="007812B3"/>
    <w:rsid w:val="007815DF"/>
    <w:rsid w:val="0078169B"/>
    <w:rsid w:val="007816AD"/>
    <w:rsid w:val="007817F5"/>
    <w:rsid w:val="0078189F"/>
    <w:rsid w:val="00781A3D"/>
    <w:rsid w:val="00781AD5"/>
    <w:rsid w:val="00781C32"/>
    <w:rsid w:val="00781C5B"/>
    <w:rsid w:val="00781CE7"/>
    <w:rsid w:val="00781DCB"/>
    <w:rsid w:val="00781F13"/>
    <w:rsid w:val="0078214F"/>
    <w:rsid w:val="00782163"/>
    <w:rsid w:val="0078240B"/>
    <w:rsid w:val="0078259D"/>
    <w:rsid w:val="0078285C"/>
    <w:rsid w:val="00782B38"/>
    <w:rsid w:val="00782D5E"/>
    <w:rsid w:val="00782D94"/>
    <w:rsid w:val="00783543"/>
    <w:rsid w:val="00783684"/>
    <w:rsid w:val="00783BA9"/>
    <w:rsid w:val="00783F97"/>
    <w:rsid w:val="0078420B"/>
    <w:rsid w:val="007842BF"/>
    <w:rsid w:val="00784335"/>
    <w:rsid w:val="007843E6"/>
    <w:rsid w:val="00784FBE"/>
    <w:rsid w:val="00784FD4"/>
    <w:rsid w:val="0078526B"/>
    <w:rsid w:val="00785370"/>
    <w:rsid w:val="007853C9"/>
    <w:rsid w:val="00785456"/>
    <w:rsid w:val="00785544"/>
    <w:rsid w:val="00785A4E"/>
    <w:rsid w:val="00785C1C"/>
    <w:rsid w:val="00785EEF"/>
    <w:rsid w:val="00785F64"/>
    <w:rsid w:val="00786321"/>
    <w:rsid w:val="00786479"/>
    <w:rsid w:val="00786847"/>
    <w:rsid w:val="00786AA8"/>
    <w:rsid w:val="007871C4"/>
    <w:rsid w:val="007871F7"/>
    <w:rsid w:val="00787325"/>
    <w:rsid w:val="00787577"/>
    <w:rsid w:val="00787617"/>
    <w:rsid w:val="00787683"/>
    <w:rsid w:val="0078773B"/>
    <w:rsid w:val="007877E8"/>
    <w:rsid w:val="00787B87"/>
    <w:rsid w:val="00790118"/>
    <w:rsid w:val="0079020E"/>
    <w:rsid w:val="007903AD"/>
    <w:rsid w:val="0079040A"/>
    <w:rsid w:val="0079047C"/>
    <w:rsid w:val="007905D2"/>
    <w:rsid w:val="00790818"/>
    <w:rsid w:val="0079084C"/>
    <w:rsid w:val="0079097E"/>
    <w:rsid w:val="0079099F"/>
    <w:rsid w:val="007909B8"/>
    <w:rsid w:val="00790A41"/>
    <w:rsid w:val="00790A5E"/>
    <w:rsid w:val="00790BAC"/>
    <w:rsid w:val="00790DBF"/>
    <w:rsid w:val="00790F2C"/>
    <w:rsid w:val="0079107F"/>
    <w:rsid w:val="007911A1"/>
    <w:rsid w:val="007912B0"/>
    <w:rsid w:val="007915C9"/>
    <w:rsid w:val="007915F8"/>
    <w:rsid w:val="00791665"/>
    <w:rsid w:val="00791A37"/>
    <w:rsid w:val="00791AA2"/>
    <w:rsid w:val="00791B11"/>
    <w:rsid w:val="00791C5C"/>
    <w:rsid w:val="00791DAF"/>
    <w:rsid w:val="007922BB"/>
    <w:rsid w:val="0079268C"/>
    <w:rsid w:val="007926F4"/>
    <w:rsid w:val="00792968"/>
    <w:rsid w:val="00792D12"/>
    <w:rsid w:val="00792E35"/>
    <w:rsid w:val="007930BA"/>
    <w:rsid w:val="007931D5"/>
    <w:rsid w:val="00793293"/>
    <w:rsid w:val="007932DB"/>
    <w:rsid w:val="00793372"/>
    <w:rsid w:val="007936C6"/>
    <w:rsid w:val="0079398D"/>
    <w:rsid w:val="00793C3C"/>
    <w:rsid w:val="00793C3E"/>
    <w:rsid w:val="00793CFC"/>
    <w:rsid w:val="00793E7A"/>
    <w:rsid w:val="00793EC4"/>
    <w:rsid w:val="00793FE2"/>
    <w:rsid w:val="00794025"/>
    <w:rsid w:val="0079415A"/>
    <w:rsid w:val="007942B5"/>
    <w:rsid w:val="007943A4"/>
    <w:rsid w:val="0079444A"/>
    <w:rsid w:val="007944C3"/>
    <w:rsid w:val="007945A5"/>
    <w:rsid w:val="0079465A"/>
    <w:rsid w:val="007947D8"/>
    <w:rsid w:val="0079493C"/>
    <w:rsid w:val="00794B3C"/>
    <w:rsid w:val="00794D65"/>
    <w:rsid w:val="00794DF6"/>
    <w:rsid w:val="00794F13"/>
    <w:rsid w:val="007950BF"/>
    <w:rsid w:val="0079522A"/>
    <w:rsid w:val="007952A3"/>
    <w:rsid w:val="0079533E"/>
    <w:rsid w:val="00795485"/>
    <w:rsid w:val="00795624"/>
    <w:rsid w:val="00795A91"/>
    <w:rsid w:val="00796042"/>
    <w:rsid w:val="007961CF"/>
    <w:rsid w:val="0079624F"/>
    <w:rsid w:val="007963D2"/>
    <w:rsid w:val="0079658A"/>
    <w:rsid w:val="00796898"/>
    <w:rsid w:val="00796939"/>
    <w:rsid w:val="007969A2"/>
    <w:rsid w:val="00796FA5"/>
    <w:rsid w:val="00797063"/>
    <w:rsid w:val="007970E2"/>
    <w:rsid w:val="0079718D"/>
    <w:rsid w:val="007972A2"/>
    <w:rsid w:val="007973A7"/>
    <w:rsid w:val="007974ED"/>
    <w:rsid w:val="007975C8"/>
    <w:rsid w:val="00797A1B"/>
    <w:rsid w:val="00797AD6"/>
    <w:rsid w:val="00797B41"/>
    <w:rsid w:val="00797BE6"/>
    <w:rsid w:val="00797BEB"/>
    <w:rsid w:val="00797C29"/>
    <w:rsid w:val="00797C31"/>
    <w:rsid w:val="00797DB9"/>
    <w:rsid w:val="00797FEF"/>
    <w:rsid w:val="007A012E"/>
    <w:rsid w:val="007A029A"/>
    <w:rsid w:val="007A06DD"/>
    <w:rsid w:val="007A07C1"/>
    <w:rsid w:val="007A082E"/>
    <w:rsid w:val="007A0D82"/>
    <w:rsid w:val="007A0E97"/>
    <w:rsid w:val="007A10CF"/>
    <w:rsid w:val="007A1175"/>
    <w:rsid w:val="007A1238"/>
    <w:rsid w:val="007A130B"/>
    <w:rsid w:val="007A1330"/>
    <w:rsid w:val="007A1352"/>
    <w:rsid w:val="007A137F"/>
    <w:rsid w:val="007A140B"/>
    <w:rsid w:val="007A17B5"/>
    <w:rsid w:val="007A1A14"/>
    <w:rsid w:val="007A1A18"/>
    <w:rsid w:val="007A1B4D"/>
    <w:rsid w:val="007A1B54"/>
    <w:rsid w:val="007A1BC9"/>
    <w:rsid w:val="007A1DCE"/>
    <w:rsid w:val="007A1F9B"/>
    <w:rsid w:val="007A203B"/>
    <w:rsid w:val="007A20D2"/>
    <w:rsid w:val="007A22E1"/>
    <w:rsid w:val="007A22EB"/>
    <w:rsid w:val="007A275A"/>
    <w:rsid w:val="007A2818"/>
    <w:rsid w:val="007A29B6"/>
    <w:rsid w:val="007A2B6B"/>
    <w:rsid w:val="007A2E98"/>
    <w:rsid w:val="007A2FFC"/>
    <w:rsid w:val="007A305B"/>
    <w:rsid w:val="007A310A"/>
    <w:rsid w:val="007A333C"/>
    <w:rsid w:val="007A3341"/>
    <w:rsid w:val="007A33CC"/>
    <w:rsid w:val="007A368F"/>
    <w:rsid w:val="007A374A"/>
    <w:rsid w:val="007A3B11"/>
    <w:rsid w:val="007A3B62"/>
    <w:rsid w:val="007A3BA5"/>
    <w:rsid w:val="007A3C15"/>
    <w:rsid w:val="007A3D20"/>
    <w:rsid w:val="007A40ED"/>
    <w:rsid w:val="007A4107"/>
    <w:rsid w:val="007A431A"/>
    <w:rsid w:val="007A49F5"/>
    <w:rsid w:val="007A4A57"/>
    <w:rsid w:val="007A4B47"/>
    <w:rsid w:val="007A4B77"/>
    <w:rsid w:val="007A4BFD"/>
    <w:rsid w:val="007A4DDC"/>
    <w:rsid w:val="007A520E"/>
    <w:rsid w:val="007A5213"/>
    <w:rsid w:val="007A53C6"/>
    <w:rsid w:val="007A5623"/>
    <w:rsid w:val="007A5661"/>
    <w:rsid w:val="007A5666"/>
    <w:rsid w:val="007A5745"/>
    <w:rsid w:val="007A5798"/>
    <w:rsid w:val="007A58E6"/>
    <w:rsid w:val="007A5F54"/>
    <w:rsid w:val="007A60A1"/>
    <w:rsid w:val="007A61F5"/>
    <w:rsid w:val="007A623E"/>
    <w:rsid w:val="007A63B1"/>
    <w:rsid w:val="007A6410"/>
    <w:rsid w:val="007A66B9"/>
    <w:rsid w:val="007A6A55"/>
    <w:rsid w:val="007A6BC5"/>
    <w:rsid w:val="007A6CAF"/>
    <w:rsid w:val="007A6CBF"/>
    <w:rsid w:val="007A6D51"/>
    <w:rsid w:val="007A722F"/>
    <w:rsid w:val="007A7354"/>
    <w:rsid w:val="007A7452"/>
    <w:rsid w:val="007A7841"/>
    <w:rsid w:val="007A7980"/>
    <w:rsid w:val="007A7A79"/>
    <w:rsid w:val="007A7CA8"/>
    <w:rsid w:val="007A7D42"/>
    <w:rsid w:val="007B033C"/>
    <w:rsid w:val="007B0397"/>
    <w:rsid w:val="007B079A"/>
    <w:rsid w:val="007B09EE"/>
    <w:rsid w:val="007B0AA3"/>
    <w:rsid w:val="007B0D48"/>
    <w:rsid w:val="007B1077"/>
    <w:rsid w:val="007B1152"/>
    <w:rsid w:val="007B1299"/>
    <w:rsid w:val="007B1514"/>
    <w:rsid w:val="007B1693"/>
    <w:rsid w:val="007B16C0"/>
    <w:rsid w:val="007B196E"/>
    <w:rsid w:val="007B1973"/>
    <w:rsid w:val="007B2216"/>
    <w:rsid w:val="007B2331"/>
    <w:rsid w:val="007B2412"/>
    <w:rsid w:val="007B269D"/>
    <w:rsid w:val="007B270F"/>
    <w:rsid w:val="007B2878"/>
    <w:rsid w:val="007B2997"/>
    <w:rsid w:val="007B29C9"/>
    <w:rsid w:val="007B2C7A"/>
    <w:rsid w:val="007B2D44"/>
    <w:rsid w:val="007B2E90"/>
    <w:rsid w:val="007B30C1"/>
    <w:rsid w:val="007B31A1"/>
    <w:rsid w:val="007B3234"/>
    <w:rsid w:val="007B3246"/>
    <w:rsid w:val="007B326B"/>
    <w:rsid w:val="007B335D"/>
    <w:rsid w:val="007B388A"/>
    <w:rsid w:val="007B38C8"/>
    <w:rsid w:val="007B39AF"/>
    <w:rsid w:val="007B3A65"/>
    <w:rsid w:val="007B3BD7"/>
    <w:rsid w:val="007B3E85"/>
    <w:rsid w:val="007B3FBF"/>
    <w:rsid w:val="007B4148"/>
    <w:rsid w:val="007B4254"/>
    <w:rsid w:val="007B428D"/>
    <w:rsid w:val="007B44BC"/>
    <w:rsid w:val="007B4603"/>
    <w:rsid w:val="007B481D"/>
    <w:rsid w:val="007B4846"/>
    <w:rsid w:val="007B4848"/>
    <w:rsid w:val="007B49D0"/>
    <w:rsid w:val="007B4A6A"/>
    <w:rsid w:val="007B4A86"/>
    <w:rsid w:val="007B4B8D"/>
    <w:rsid w:val="007B5001"/>
    <w:rsid w:val="007B5CDB"/>
    <w:rsid w:val="007B5D75"/>
    <w:rsid w:val="007B5F41"/>
    <w:rsid w:val="007B5FF1"/>
    <w:rsid w:val="007B6258"/>
    <w:rsid w:val="007B6314"/>
    <w:rsid w:val="007B6387"/>
    <w:rsid w:val="007B64FE"/>
    <w:rsid w:val="007B6673"/>
    <w:rsid w:val="007B676E"/>
    <w:rsid w:val="007B67D7"/>
    <w:rsid w:val="007B695B"/>
    <w:rsid w:val="007B6B40"/>
    <w:rsid w:val="007B6BC1"/>
    <w:rsid w:val="007B712A"/>
    <w:rsid w:val="007B72D7"/>
    <w:rsid w:val="007B73AF"/>
    <w:rsid w:val="007B74F5"/>
    <w:rsid w:val="007B7764"/>
    <w:rsid w:val="007B7797"/>
    <w:rsid w:val="007B77EF"/>
    <w:rsid w:val="007B781F"/>
    <w:rsid w:val="007B7888"/>
    <w:rsid w:val="007B7BD5"/>
    <w:rsid w:val="007B7C70"/>
    <w:rsid w:val="007B7CF9"/>
    <w:rsid w:val="007C00AE"/>
    <w:rsid w:val="007C05F1"/>
    <w:rsid w:val="007C0876"/>
    <w:rsid w:val="007C089C"/>
    <w:rsid w:val="007C0909"/>
    <w:rsid w:val="007C09A2"/>
    <w:rsid w:val="007C0BCB"/>
    <w:rsid w:val="007C0E08"/>
    <w:rsid w:val="007C0F76"/>
    <w:rsid w:val="007C0FEE"/>
    <w:rsid w:val="007C121E"/>
    <w:rsid w:val="007C1410"/>
    <w:rsid w:val="007C145B"/>
    <w:rsid w:val="007C152C"/>
    <w:rsid w:val="007C15D1"/>
    <w:rsid w:val="007C1724"/>
    <w:rsid w:val="007C1A37"/>
    <w:rsid w:val="007C1E7B"/>
    <w:rsid w:val="007C1FBE"/>
    <w:rsid w:val="007C213A"/>
    <w:rsid w:val="007C2342"/>
    <w:rsid w:val="007C2418"/>
    <w:rsid w:val="007C2420"/>
    <w:rsid w:val="007C27CA"/>
    <w:rsid w:val="007C2946"/>
    <w:rsid w:val="007C2AFD"/>
    <w:rsid w:val="007C2C85"/>
    <w:rsid w:val="007C2D20"/>
    <w:rsid w:val="007C2E5E"/>
    <w:rsid w:val="007C3270"/>
    <w:rsid w:val="007C338F"/>
    <w:rsid w:val="007C34D0"/>
    <w:rsid w:val="007C35A7"/>
    <w:rsid w:val="007C3FD5"/>
    <w:rsid w:val="007C4003"/>
    <w:rsid w:val="007C40CD"/>
    <w:rsid w:val="007C412B"/>
    <w:rsid w:val="007C41A9"/>
    <w:rsid w:val="007C4208"/>
    <w:rsid w:val="007C4445"/>
    <w:rsid w:val="007C4839"/>
    <w:rsid w:val="007C4A7C"/>
    <w:rsid w:val="007C4C62"/>
    <w:rsid w:val="007C4E79"/>
    <w:rsid w:val="007C536A"/>
    <w:rsid w:val="007C56FF"/>
    <w:rsid w:val="007C57CE"/>
    <w:rsid w:val="007C57E0"/>
    <w:rsid w:val="007C59A9"/>
    <w:rsid w:val="007C5A3E"/>
    <w:rsid w:val="007C5AA6"/>
    <w:rsid w:val="007C5B0E"/>
    <w:rsid w:val="007C5FA1"/>
    <w:rsid w:val="007C6124"/>
    <w:rsid w:val="007C65E8"/>
    <w:rsid w:val="007C6891"/>
    <w:rsid w:val="007C6956"/>
    <w:rsid w:val="007C6995"/>
    <w:rsid w:val="007C6B3C"/>
    <w:rsid w:val="007C6B5B"/>
    <w:rsid w:val="007C6C0F"/>
    <w:rsid w:val="007C6EB9"/>
    <w:rsid w:val="007C7770"/>
    <w:rsid w:val="007C7909"/>
    <w:rsid w:val="007C7C08"/>
    <w:rsid w:val="007C7C91"/>
    <w:rsid w:val="007C7DA5"/>
    <w:rsid w:val="007C7F9F"/>
    <w:rsid w:val="007C7FF8"/>
    <w:rsid w:val="007D0042"/>
    <w:rsid w:val="007D0106"/>
    <w:rsid w:val="007D01F5"/>
    <w:rsid w:val="007D0387"/>
    <w:rsid w:val="007D03CC"/>
    <w:rsid w:val="007D0A93"/>
    <w:rsid w:val="007D0AF2"/>
    <w:rsid w:val="007D0B0D"/>
    <w:rsid w:val="007D0CFA"/>
    <w:rsid w:val="007D0FAF"/>
    <w:rsid w:val="007D101A"/>
    <w:rsid w:val="007D1079"/>
    <w:rsid w:val="007D109E"/>
    <w:rsid w:val="007D112B"/>
    <w:rsid w:val="007D13D5"/>
    <w:rsid w:val="007D18E1"/>
    <w:rsid w:val="007D1A96"/>
    <w:rsid w:val="007D1FD3"/>
    <w:rsid w:val="007D1FEC"/>
    <w:rsid w:val="007D200D"/>
    <w:rsid w:val="007D2496"/>
    <w:rsid w:val="007D27C5"/>
    <w:rsid w:val="007D2843"/>
    <w:rsid w:val="007D2AAD"/>
    <w:rsid w:val="007D2AE0"/>
    <w:rsid w:val="007D2BC7"/>
    <w:rsid w:val="007D2C78"/>
    <w:rsid w:val="007D2C7A"/>
    <w:rsid w:val="007D308E"/>
    <w:rsid w:val="007D33AB"/>
    <w:rsid w:val="007D3408"/>
    <w:rsid w:val="007D354D"/>
    <w:rsid w:val="007D3626"/>
    <w:rsid w:val="007D367E"/>
    <w:rsid w:val="007D36CF"/>
    <w:rsid w:val="007D37C3"/>
    <w:rsid w:val="007D380C"/>
    <w:rsid w:val="007D3817"/>
    <w:rsid w:val="007D38F6"/>
    <w:rsid w:val="007D3A12"/>
    <w:rsid w:val="007D3AC6"/>
    <w:rsid w:val="007D3B09"/>
    <w:rsid w:val="007D3C86"/>
    <w:rsid w:val="007D3DD4"/>
    <w:rsid w:val="007D3F5F"/>
    <w:rsid w:val="007D411E"/>
    <w:rsid w:val="007D4269"/>
    <w:rsid w:val="007D4399"/>
    <w:rsid w:val="007D4439"/>
    <w:rsid w:val="007D450C"/>
    <w:rsid w:val="007D4568"/>
    <w:rsid w:val="007D4B09"/>
    <w:rsid w:val="007D4B2E"/>
    <w:rsid w:val="007D4BCC"/>
    <w:rsid w:val="007D4FED"/>
    <w:rsid w:val="007D50D8"/>
    <w:rsid w:val="007D51B2"/>
    <w:rsid w:val="007D56B6"/>
    <w:rsid w:val="007D56BD"/>
    <w:rsid w:val="007D5769"/>
    <w:rsid w:val="007D57DF"/>
    <w:rsid w:val="007D5B86"/>
    <w:rsid w:val="007D5BA9"/>
    <w:rsid w:val="007D5DD4"/>
    <w:rsid w:val="007D6212"/>
    <w:rsid w:val="007D628D"/>
    <w:rsid w:val="007D6750"/>
    <w:rsid w:val="007D680A"/>
    <w:rsid w:val="007D6A39"/>
    <w:rsid w:val="007D6B0A"/>
    <w:rsid w:val="007D6C20"/>
    <w:rsid w:val="007D6CCD"/>
    <w:rsid w:val="007D6D71"/>
    <w:rsid w:val="007D6FA4"/>
    <w:rsid w:val="007D7236"/>
    <w:rsid w:val="007D77DD"/>
    <w:rsid w:val="007D79C3"/>
    <w:rsid w:val="007D7AA4"/>
    <w:rsid w:val="007D7BC5"/>
    <w:rsid w:val="007D7D34"/>
    <w:rsid w:val="007D7F15"/>
    <w:rsid w:val="007D7FDB"/>
    <w:rsid w:val="007E00CC"/>
    <w:rsid w:val="007E0152"/>
    <w:rsid w:val="007E022F"/>
    <w:rsid w:val="007E0283"/>
    <w:rsid w:val="007E0331"/>
    <w:rsid w:val="007E0668"/>
    <w:rsid w:val="007E0A1A"/>
    <w:rsid w:val="007E0A68"/>
    <w:rsid w:val="007E0B12"/>
    <w:rsid w:val="007E0D0B"/>
    <w:rsid w:val="007E0DC0"/>
    <w:rsid w:val="007E1131"/>
    <w:rsid w:val="007E11A3"/>
    <w:rsid w:val="007E11F8"/>
    <w:rsid w:val="007E14C2"/>
    <w:rsid w:val="007E188C"/>
    <w:rsid w:val="007E18BF"/>
    <w:rsid w:val="007E1959"/>
    <w:rsid w:val="007E1988"/>
    <w:rsid w:val="007E19E0"/>
    <w:rsid w:val="007E1D7E"/>
    <w:rsid w:val="007E1DA3"/>
    <w:rsid w:val="007E1FC3"/>
    <w:rsid w:val="007E2026"/>
    <w:rsid w:val="007E21EF"/>
    <w:rsid w:val="007E2259"/>
    <w:rsid w:val="007E2979"/>
    <w:rsid w:val="007E2AB2"/>
    <w:rsid w:val="007E2B6D"/>
    <w:rsid w:val="007E2F2E"/>
    <w:rsid w:val="007E2FC8"/>
    <w:rsid w:val="007E311B"/>
    <w:rsid w:val="007E3158"/>
    <w:rsid w:val="007E34F1"/>
    <w:rsid w:val="007E358F"/>
    <w:rsid w:val="007E35F4"/>
    <w:rsid w:val="007E3616"/>
    <w:rsid w:val="007E3730"/>
    <w:rsid w:val="007E3E6F"/>
    <w:rsid w:val="007E435C"/>
    <w:rsid w:val="007E4423"/>
    <w:rsid w:val="007E4709"/>
    <w:rsid w:val="007E47E2"/>
    <w:rsid w:val="007E4800"/>
    <w:rsid w:val="007E49C9"/>
    <w:rsid w:val="007E4C15"/>
    <w:rsid w:val="007E4D11"/>
    <w:rsid w:val="007E5226"/>
    <w:rsid w:val="007E541B"/>
    <w:rsid w:val="007E576A"/>
    <w:rsid w:val="007E5C6D"/>
    <w:rsid w:val="007E5FB2"/>
    <w:rsid w:val="007E61DD"/>
    <w:rsid w:val="007E62AC"/>
    <w:rsid w:val="007E6348"/>
    <w:rsid w:val="007E64C5"/>
    <w:rsid w:val="007E64C8"/>
    <w:rsid w:val="007E6633"/>
    <w:rsid w:val="007E6A1F"/>
    <w:rsid w:val="007E6A51"/>
    <w:rsid w:val="007E6BFA"/>
    <w:rsid w:val="007E6F93"/>
    <w:rsid w:val="007E72B5"/>
    <w:rsid w:val="007E752E"/>
    <w:rsid w:val="007E780C"/>
    <w:rsid w:val="007E7952"/>
    <w:rsid w:val="007E7A05"/>
    <w:rsid w:val="007E7A4A"/>
    <w:rsid w:val="007E7C3C"/>
    <w:rsid w:val="007E7C9B"/>
    <w:rsid w:val="007E7E8D"/>
    <w:rsid w:val="007E7ED3"/>
    <w:rsid w:val="007F026F"/>
    <w:rsid w:val="007F06A7"/>
    <w:rsid w:val="007F073A"/>
    <w:rsid w:val="007F09C5"/>
    <w:rsid w:val="007F09F4"/>
    <w:rsid w:val="007F0B84"/>
    <w:rsid w:val="007F0C8F"/>
    <w:rsid w:val="007F0CDD"/>
    <w:rsid w:val="007F0D50"/>
    <w:rsid w:val="007F0DC1"/>
    <w:rsid w:val="007F0DD0"/>
    <w:rsid w:val="007F0DFB"/>
    <w:rsid w:val="007F1460"/>
    <w:rsid w:val="007F1551"/>
    <w:rsid w:val="007F15B0"/>
    <w:rsid w:val="007F1738"/>
    <w:rsid w:val="007F181F"/>
    <w:rsid w:val="007F1944"/>
    <w:rsid w:val="007F1B72"/>
    <w:rsid w:val="007F1DBB"/>
    <w:rsid w:val="007F1FB7"/>
    <w:rsid w:val="007F2509"/>
    <w:rsid w:val="007F2514"/>
    <w:rsid w:val="007F2A3F"/>
    <w:rsid w:val="007F2B8F"/>
    <w:rsid w:val="007F2BB8"/>
    <w:rsid w:val="007F2FF8"/>
    <w:rsid w:val="007F319B"/>
    <w:rsid w:val="007F3507"/>
    <w:rsid w:val="007F3615"/>
    <w:rsid w:val="007F3723"/>
    <w:rsid w:val="007F3C58"/>
    <w:rsid w:val="007F3DAB"/>
    <w:rsid w:val="007F42BB"/>
    <w:rsid w:val="007F449E"/>
    <w:rsid w:val="007F45AA"/>
    <w:rsid w:val="007F46D8"/>
    <w:rsid w:val="007F46E3"/>
    <w:rsid w:val="007F4B00"/>
    <w:rsid w:val="007F4C5A"/>
    <w:rsid w:val="007F4DB2"/>
    <w:rsid w:val="007F4DBE"/>
    <w:rsid w:val="007F4F9C"/>
    <w:rsid w:val="007F51AF"/>
    <w:rsid w:val="007F51FF"/>
    <w:rsid w:val="007F55C3"/>
    <w:rsid w:val="007F568D"/>
    <w:rsid w:val="007F5789"/>
    <w:rsid w:val="007F58D3"/>
    <w:rsid w:val="007F5CD3"/>
    <w:rsid w:val="007F5CFA"/>
    <w:rsid w:val="007F5D07"/>
    <w:rsid w:val="007F5EA8"/>
    <w:rsid w:val="007F5F38"/>
    <w:rsid w:val="007F605D"/>
    <w:rsid w:val="007F633D"/>
    <w:rsid w:val="007F6365"/>
    <w:rsid w:val="007F63D7"/>
    <w:rsid w:val="007F6439"/>
    <w:rsid w:val="007F6733"/>
    <w:rsid w:val="007F6858"/>
    <w:rsid w:val="007F6A20"/>
    <w:rsid w:val="007F6B56"/>
    <w:rsid w:val="007F6DF3"/>
    <w:rsid w:val="007F6EBB"/>
    <w:rsid w:val="007F706E"/>
    <w:rsid w:val="007F739B"/>
    <w:rsid w:val="007F7413"/>
    <w:rsid w:val="007F74E4"/>
    <w:rsid w:val="007F75D4"/>
    <w:rsid w:val="007F78AF"/>
    <w:rsid w:val="007F7E7F"/>
    <w:rsid w:val="007F7EF5"/>
    <w:rsid w:val="007F7F26"/>
    <w:rsid w:val="007F7FA1"/>
    <w:rsid w:val="00800025"/>
    <w:rsid w:val="00800049"/>
    <w:rsid w:val="00800070"/>
    <w:rsid w:val="008001AE"/>
    <w:rsid w:val="0080026A"/>
    <w:rsid w:val="00800496"/>
    <w:rsid w:val="0080057A"/>
    <w:rsid w:val="00800892"/>
    <w:rsid w:val="008009DF"/>
    <w:rsid w:val="00800F68"/>
    <w:rsid w:val="0080118E"/>
    <w:rsid w:val="00801856"/>
    <w:rsid w:val="00801916"/>
    <w:rsid w:val="00801B50"/>
    <w:rsid w:val="00801F90"/>
    <w:rsid w:val="008024A1"/>
    <w:rsid w:val="008029B4"/>
    <w:rsid w:val="00802B34"/>
    <w:rsid w:val="00802B9D"/>
    <w:rsid w:val="00802BFB"/>
    <w:rsid w:val="00802D59"/>
    <w:rsid w:val="00802E0E"/>
    <w:rsid w:val="008031E1"/>
    <w:rsid w:val="0080363E"/>
    <w:rsid w:val="00803755"/>
    <w:rsid w:val="00803B91"/>
    <w:rsid w:val="00803C1A"/>
    <w:rsid w:val="00803F0B"/>
    <w:rsid w:val="008043B1"/>
    <w:rsid w:val="008043CC"/>
    <w:rsid w:val="0080449B"/>
    <w:rsid w:val="0080453D"/>
    <w:rsid w:val="0080459A"/>
    <w:rsid w:val="00804634"/>
    <w:rsid w:val="0080474C"/>
    <w:rsid w:val="00804AD4"/>
    <w:rsid w:val="0080522B"/>
    <w:rsid w:val="00805456"/>
    <w:rsid w:val="008054DD"/>
    <w:rsid w:val="00805684"/>
    <w:rsid w:val="00805707"/>
    <w:rsid w:val="00805754"/>
    <w:rsid w:val="008059DB"/>
    <w:rsid w:val="00805CD7"/>
    <w:rsid w:val="00805F83"/>
    <w:rsid w:val="00806207"/>
    <w:rsid w:val="00806629"/>
    <w:rsid w:val="0080662A"/>
    <w:rsid w:val="0080682F"/>
    <w:rsid w:val="0080696B"/>
    <w:rsid w:val="00806DB4"/>
    <w:rsid w:val="00806DF5"/>
    <w:rsid w:val="00806EE2"/>
    <w:rsid w:val="00806F6C"/>
    <w:rsid w:val="008070D7"/>
    <w:rsid w:val="0080710E"/>
    <w:rsid w:val="00807245"/>
    <w:rsid w:val="0080764D"/>
    <w:rsid w:val="008078D2"/>
    <w:rsid w:val="00807ADD"/>
    <w:rsid w:val="00807CA0"/>
    <w:rsid w:val="00807E49"/>
    <w:rsid w:val="00807F2E"/>
    <w:rsid w:val="00810077"/>
    <w:rsid w:val="00810131"/>
    <w:rsid w:val="00810190"/>
    <w:rsid w:val="00810264"/>
    <w:rsid w:val="00810396"/>
    <w:rsid w:val="008104D6"/>
    <w:rsid w:val="00810900"/>
    <w:rsid w:val="0081099C"/>
    <w:rsid w:val="008109C3"/>
    <w:rsid w:val="00810A38"/>
    <w:rsid w:val="00810A67"/>
    <w:rsid w:val="00810AEB"/>
    <w:rsid w:val="00810F5F"/>
    <w:rsid w:val="00811289"/>
    <w:rsid w:val="00811513"/>
    <w:rsid w:val="00811805"/>
    <w:rsid w:val="00811839"/>
    <w:rsid w:val="0081188D"/>
    <w:rsid w:val="00811B9B"/>
    <w:rsid w:val="00811C05"/>
    <w:rsid w:val="00811C53"/>
    <w:rsid w:val="00811DA4"/>
    <w:rsid w:val="00811F88"/>
    <w:rsid w:val="00812104"/>
    <w:rsid w:val="008122DF"/>
    <w:rsid w:val="0081230B"/>
    <w:rsid w:val="00812934"/>
    <w:rsid w:val="00812A22"/>
    <w:rsid w:val="00812B36"/>
    <w:rsid w:val="00812C8B"/>
    <w:rsid w:val="00812CB7"/>
    <w:rsid w:val="00812F86"/>
    <w:rsid w:val="00813022"/>
    <w:rsid w:val="00813394"/>
    <w:rsid w:val="00813608"/>
    <w:rsid w:val="008138D3"/>
    <w:rsid w:val="00813906"/>
    <w:rsid w:val="00813A0D"/>
    <w:rsid w:val="00813A25"/>
    <w:rsid w:val="00813B56"/>
    <w:rsid w:val="00813C85"/>
    <w:rsid w:val="00813CA0"/>
    <w:rsid w:val="00813CBB"/>
    <w:rsid w:val="00813D79"/>
    <w:rsid w:val="00813E4E"/>
    <w:rsid w:val="00813F60"/>
    <w:rsid w:val="00813FB3"/>
    <w:rsid w:val="00814179"/>
    <w:rsid w:val="00814209"/>
    <w:rsid w:val="00814229"/>
    <w:rsid w:val="00814297"/>
    <w:rsid w:val="00814408"/>
    <w:rsid w:val="00814519"/>
    <w:rsid w:val="00814572"/>
    <w:rsid w:val="00814648"/>
    <w:rsid w:val="008147BA"/>
    <w:rsid w:val="0081487A"/>
    <w:rsid w:val="00814881"/>
    <w:rsid w:val="00814AB9"/>
    <w:rsid w:val="00814BEE"/>
    <w:rsid w:val="00814EEE"/>
    <w:rsid w:val="00815252"/>
    <w:rsid w:val="008152F6"/>
    <w:rsid w:val="0081534E"/>
    <w:rsid w:val="00815370"/>
    <w:rsid w:val="008156B0"/>
    <w:rsid w:val="008156B7"/>
    <w:rsid w:val="0081589C"/>
    <w:rsid w:val="008159DF"/>
    <w:rsid w:val="00815B7E"/>
    <w:rsid w:val="00815B93"/>
    <w:rsid w:val="00815E73"/>
    <w:rsid w:val="00815FCC"/>
    <w:rsid w:val="00816434"/>
    <w:rsid w:val="0081656E"/>
    <w:rsid w:val="008166A8"/>
    <w:rsid w:val="008168A0"/>
    <w:rsid w:val="008168B8"/>
    <w:rsid w:val="00816A91"/>
    <w:rsid w:val="00816C4B"/>
    <w:rsid w:val="00816E6D"/>
    <w:rsid w:val="00816EDF"/>
    <w:rsid w:val="00816F5E"/>
    <w:rsid w:val="008170AB"/>
    <w:rsid w:val="008171EB"/>
    <w:rsid w:val="00817401"/>
    <w:rsid w:val="00817774"/>
    <w:rsid w:val="0081785E"/>
    <w:rsid w:val="00817907"/>
    <w:rsid w:val="00817AF3"/>
    <w:rsid w:val="00817E6B"/>
    <w:rsid w:val="00820007"/>
    <w:rsid w:val="00820134"/>
    <w:rsid w:val="0082031D"/>
    <w:rsid w:val="0082036B"/>
    <w:rsid w:val="0082040F"/>
    <w:rsid w:val="008204E7"/>
    <w:rsid w:val="00820505"/>
    <w:rsid w:val="0082059D"/>
    <w:rsid w:val="00820636"/>
    <w:rsid w:val="00820A65"/>
    <w:rsid w:val="00820D10"/>
    <w:rsid w:val="00820D5B"/>
    <w:rsid w:val="00820D80"/>
    <w:rsid w:val="00820FE7"/>
    <w:rsid w:val="0082104C"/>
    <w:rsid w:val="008212F0"/>
    <w:rsid w:val="008214A2"/>
    <w:rsid w:val="00821694"/>
    <w:rsid w:val="0082171A"/>
    <w:rsid w:val="008217D5"/>
    <w:rsid w:val="008218EA"/>
    <w:rsid w:val="00821BAB"/>
    <w:rsid w:val="00821C44"/>
    <w:rsid w:val="00821E83"/>
    <w:rsid w:val="00821F97"/>
    <w:rsid w:val="008221D5"/>
    <w:rsid w:val="00822594"/>
    <w:rsid w:val="008227F1"/>
    <w:rsid w:val="00822B06"/>
    <w:rsid w:val="00822B90"/>
    <w:rsid w:val="00822E7F"/>
    <w:rsid w:val="00822F28"/>
    <w:rsid w:val="00823098"/>
    <w:rsid w:val="008232D5"/>
    <w:rsid w:val="0082341A"/>
    <w:rsid w:val="00823785"/>
    <w:rsid w:val="00823889"/>
    <w:rsid w:val="00823CC5"/>
    <w:rsid w:val="00824079"/>
    <w:rsid w:val="00824142"/>
    <w:rsid w:val="008241D7"/>
    <w:rsid w:val="0082445A"/>
    <w:rsid w:val="0082471B"/>
    <w:rsid w:val="008247E8"/>
    <w:rsid w:val="008248D8"/>
    <w:rsid w:val="00824BD5"/>
    <w:rsid w:val="0082518A"/>
    <w:rsid w:val="00825367"/>
    <w:rsid w:val="0082549E"/>
    <w:rsid w:val="008254B1"/>
    <w:rsid w:val="008255A4"/>
    <w:rsid w:val="00825686"/>
    <w:rsid w:val="0082584E"/>
    <w:rsid w:val="00825B7D"/>
    <w:rsid w:val="00825CD2"/>
    <w:rsid w:val="00825CE5"/>
    <w:rsid w:val="00825D1D"/>
    <w:rsid w:val="00825EF7"/>
    <w:rsid w:val="008262A6"/>
    <w:rsid w:val="0082630F"/>
    <w:rsid w:val="0082642B"/>
    <w:rsid w:val="0082665A"/>
    <w:rsid w:val="00826771"/>
    <w:rsid w:val="00826816"/>
    <w:rsid w:val="00826883"/>
    <w:rsid w:val="00826B55"/>
    <w:rsid w:val="00826C3A"/>
    <w:rsid w:val="00826CF5"/>
    <w:rsid w:val="00826F5F"/>
    <w:rsid w:val="00827291"/>
    <w:rsid w:val="008274AC"/>
    <w:rsid w:val="00827584"/>
    <w:rsid w:val="0082761A"/>
    <w:rsid w:val="008276D8"/>
    <w:rsid w:val="00827BAF"/>
    <w:rsid w:val="00827DE2"/>
    <w:rsid w:val="00827F41"/>
    <w:rsid w:val="008300A4"/>
    <w:rsid w:val="00830405"/>
    <w:rsid w:val="008304EE"/>
    <w:rsid w:val="00830795"/>
    <w:rsid w:val="008309AD"/>
    <w:rsid w:val="00830A8E"/>
    <w:rsid w:val="00830ABF"/>
    <w:rsid w:val="00830BE4"/>
    <w:rsid w:val="00830D1C"/>
    <w:rsid w:val="00830DFF"/>
    <w:rsid w:val="00830F41"/>
    <w:rsid w:val="00831270"/>
    <w:rsid w:val="008314DB"/>
    <w:rsid w:val="00831514"/>
    <w:rsid w:val="00831618"/>
    <w:rsid w:val="00831684"/>
    <w:rsid w:val="0083168A"/>
    <w:rsid w:val="00831778"/>
    <w:rsid w:val="008317B6"/>
    <w:rsid w:val="0083183F"/>
    <w:rsid w:val="00831C93"/>
    <w:rsid w:val="00831CDE"/>
    <w:rsid w:val="00831DC6"/>
    <w:rsid w:val="00831E22"/>
    <w:rsid w:val="00831F59"/>
    <w:rsid w:val="00831F65"/>
    <w:rsid w:val="008321C6"/>
    <w:rsid w:val="008321E7"/>
    <w:rsid w:val="0083244B"/>
    <w:rsid w:val="008326D2"/>
    <w:rsid w:val="008327A2"/>
    <w:rsid w:val="008329C8"/>
    <w:rsid w:val="00832DA8"/>
    <w:rsid w:val="00833060"/>
    <w:rsid w:val="0083365C"/>
    <w:rsid w:val="00833AE8"/>
    <w:rsid w:val="00833C38"/>
    <w:rsid w:val="00833E8B"/>
    <w:rsid w:val="00833EA9"/>
    <w:rsid w:val="008340AF"/>
    <w:rsid w:val="00834205"/>
    <w:rsid w:val="0083461B"/>
    <w:rsid w:val="008349E8"/>
    <w:rsid w:val="00834B03"/>
    <w:rsid w:val="00834BE2"/>
    <w:rsid w:val="00834ECC"/>
    <w:rsid w:val="0083532F"/>
    <w:rsid w:val="008353EE"/>
    <w:rsid w:val="008354C0"/>
    <w:rsid w:val="008356FC"/>
    <w:rsid w:val="00835731"/>
    <w:rsid w:val="00835ACB"/>
    <w:rsid w:val="008360A9"/>
    <w:rsid w:val="008360DA"/>
    <w:rsid w:val="00836142"/>
    <w:rsid w:val="00836278"/>
    <w:rsid w:val="00836316"/>
    <w:rsid w:val="0083660D"/>
    <w:rsid w:val="0083671C"/>
    <w:rsid w:val="0083679C"/>
    <w:rsid w:val="00836947"/>
    <w:rsid w:val="00836D23"/>
    <w:rsid w:val="00836D2F"/>
    <w:rsid w:val="00836D51"/>
    <w:rsid w:val="00836D7F"/>
    <w:rsid w:val="00836DE7"/>
    <w:rsid w:val="008370FA"/>
    <w:rsid w:val="008370FB"/>
    <w:rsid w:val="00837120"/>
    <w:rsid w:val="0083729A"/>
    <w:rsid w:val="008374AB"/>
    <w:rsid w:val="008375A7"/>
    <w:rsid w:val="00837935"/>
    <w:rsid w:val="00837FAC"/>
    <w:rsid w:val="008400A9"/>
    <w:rsid w:val="0084012F"/>
    <w:rsid w:val="00840518"/>
    <w:rsid w:val="00840541"/>
    <w:rsid w:val="0084054E"/>
    <w:rsid w:val="008405C3"/>
    <w:rsid w:val="008406C4"/>
    <w:rsid w:val="008409AF"/>
    <w:rsid w:val="00840B43"/>
    <w:rsid w:val="00840C37"/>
    <w:rsid w:val="008410F3"/>
    <w:rsid w:val="008411C3"/>
    <w:rsid w:val="0084120C"/>
    <w:rsid w:val="0084133B"/>
    <w:rsid w:val="008414C5"/>
    <w:rsid w:val="008414C9"/>
    <w:rsid w:val="00841514"/>
    <w:rsid w:val="00841AE3"/>
    <w:rsid w:val="00841AE8"/>
    <w:rsid w:val="00841B17"/>
    <w:rsid w:val="00841C26"/>
    <w:rsid w:val="00841C6E"/>
    <w:rsid w:val="00841DAB"/>
    <w:rsid w:val="00841E02"/>
    <w:rsid w:val="00841E89"/>
    <w:rsid w:val="00841EA6"/>
    <w:rsid w:val="00841FDA"/>
    <w:rsid w:val="00842151"/>
    <w:rsid w:val="00842164"/>
    <w:rsid w:val="0084217A"/>
    <w:rsid w:val="008423EC"/>
    <w:rsid w:val="008424FB"/>
    <w:rsid w:val="00842651"/>
    <w:rsid w:val="00842908"/>
    <w:rsid w:val="00842F56"/>
    <w:rsid w:val="00843314"/>
    <w:rsid w:val="008434D5"/>
    <w:rsid w:val="008435B0"/>
    <w:rsid w:val="00843724"/>
    <w:rsid w:val="00843B0C"/>
    <w:rsid w:val="00843B2B"/>
    <w:rsid w:val="00843C12"/>
    <w:rsid w:val="00843C45"/>
    <w:rsid w:val="00843E3C"/>
    <w:rsid w:val="00843ED1"/>
    <w:rsid w:val="00844019"/>
    <w:rsid w:val="0084406E"/>
    <w:rsid w:val="00844190"/>
    <w:rsid w:val="0084421F"/>
    <w:rsid w:val="00844243"/>
    <w:rsid w:val="00844528"/>
    <w:rsid w:val="0084452A"/>
    <w:rsid w:val="0084481D"/>
    <w:rsid w:val="0084483B"/>
    <w:rsid w:val="008448CC"/>
    <w:rsid w:val="008448D1"/>
    <w:rsid w:val="008448EF"/>
    <w:rsid w:val="00844C1E"/>
    <w:rsid w:val="00844C34"/>
    <w:rsid w:val="00844D09"/>
    <w:rsid w:val="00844D6D"/>
    <w:rsid w:val="00844DF8"/>
    <w:rsid w:val="00844E35"/>
    <w:rsid w:val="00845207"/>
    <w:rsid w:val="00845298"/>
    <w:rsid w:val="00845810"/>
    <w:rsid w:val="00845831"/>
    <w:rsid w:val="008458FB"/>
    <w:rsid w:val="00845A39"/>
    <w:rsid w:val="00846544"/>
    <w:rsid w:val="008465FF"/>
    <w:rsid w:val="00846706"/>
    <w:rsid w:val="00846A00"/>
    <w:rsid w:val="00846D8F"/>
    <w:rsid w:val="00846F17"/>
    <w:rsid w:val="008473F2"/>
    <w:rsid w:val="0084743F"/>
    <w:rsid w:val="008478C0"/>
    <w:rsid w:val="008479DB"/>
    <w:rsid w:val="00847BA9"/>
    <w:rsid w:val="00847EC4"/>
    <w:rsid w:val="00847F1A"/>
    <w:rsid w:val="00850008"/>
    <w:rsid w:val="0085078C"/>
    <w:rsid w:val="00850F56"/>
    <w:rsid w:val="00851236"/>
    <w:rsid w:val="008513E3"/>
    <w:rsid w:val="0085141C"/>
    <w:rsid w:val="0085156D"/>
    <w:rsid w:val="00851606"/>
    <w:rsid w:val="0085176F"/>
    <w:rsid w:val="00851779"/>
    <w:rsid w:val="00851801"/>
    <w:rsid w:val="00851818"/>
    <w:rsid w:val="00851A84"/>
    <w:rsid w:val="00851B00"/>
    <w:rsid w:val="00851B72"/>
    <w:rsid w:val="00851D23"/>
    <w:rsid w:val="00851F53"/>
    <w:rsid w:val="008521A5"/>
    <w:rsid w:val="00852211"/>
    <w:rsid w:val="0085228F"/>
    <w:rsid w:val="00852733"/>
    <w:rsid w:val="008527A5"/>
    <w:rsid w:val="008527EA"/>
    <w:rsid w:val="0085292C"/>
    <w:rsid w:val="00852A91"/>
    <w:rsid w:val="00852BF8"/>
    <w:rsid w:val="00852DCF"/>
    <w:rsid w:val="00852E6E"/>
    <w:rsid w:val="00852FE6"/>
    <w:rsid w:val="00853502"/>
    <w:rsid w:val="008539DE"/>
    <w:rsid w:val="00853AF2"/>
    <w:rsid w:val="00854131"/>
    <w:rsid w:val="008543CE"/>
    <w:rsid w:val="00854408"/>
    <w:rsid w:val="00854543"/>
    <w:rsid w:val="00854601"/>
    <w:rsid w:val="0085460D"/>
    <w:rsid w:val="0085463C"/>
    <w:rsid w:val="0085469B"/>
    <w:rsid w:val="0085476E"/>
    <w:rsid w:val="00854D84"/>
    <w:rsid w:val="00854EC3"/>
    <w:rsid w:val="00854EF1"/>
    <w:rsid w:val="00855338"/>
    <w:rsid w:val="00855459"/>
    <w:rsid w:val="008554A0"/>
    <w:rsid w:val="00855568"/>
    <w:rsid w:val="00855590"/>
    <w:rsid w:val="00855646"/>
    <w:rsid w:val="008559B0"/>
    <w:rsid w:val="00855A7A"/>
    <w:rsid w:val="00855B4A"/>
    <w:rsid w:val="00855B58"/>
    <w:rsid w:val="00855E91"/>
    <w:rsid w:val="0085604D"/>
    <w:rsid w:val="0085616E"/>
    <w:rsid w:val="00856279"/>
    <w:rsid w:val="008564BC"/>
    <w:rsid w:val="008565ED"/>
    <w:rsid w:val="00856638"/>
    <w:rsid w:val="008566A8"/>
    <w:rsid w:val="00856ABA"/>
    <w:rsid w:val="00856F53"/>
    <w:rsid w:val="00857320"/>
    <w:rsid w:val="0085746D"/>
    <w:rsid w:val="008575C1"/>
    <w:rsid w:val="00857662"/>
    <w:rsid w:val="00857710"/>
    <w:rsid w:val="00857C42"/>
    <w:rsid w:val="00857E86"/>
    <w:rsid w:val="00857EA9"/>
    <w:rsid w:val="008600E2"/>
    <w:rsid w:val="00860144"/>
    <w:rsid w:val="00860329"/>
    <w:rsid w:val="00860399"/>
    <w:rsid w:val="008603C6"/>
    <w:rsid w:val="00860453"/>
    <w:rsid w:val="0086049B"/>
    <w:rsid w:val="008605C7"/>
    <w:rsid w:val="0086065E"/>
    <w:rsid w:val="00860702"/>
    <w:rsid w:val="008607B8"/>
    <w:rsid w:val="008608C4"/>
    <w:rsid w:val="008608D5"/>
    <w:rsid w:val="008608E9"/>
    <w:rsid w:val="008609E6"/>
    <w:rsid w:val="00860A0E"/>
    <w:rsid w:val="00860E3B"/>
    <w:rsid w:val="00860F77"/>
    <w:rsid w:val="00861046"/>
    <w:rsid w:val="00861553"/>
    <w:rsid w:val="00861622"/>
    <w:rsid w:val="008616F4"/>
    <w:rsid w:val="008617A0"/>
    <w:rsid w:val="00861869"/>
    <w:rsid w:val="00861A01"/>
    <w:rsid w:val="00861A68"/>
    <w:rsid w:val="00861B36"/>
    <w:rsid w:val="00861D64"/>
    <w:rsid w:val="00861DD4"/>
    <w:rsid w:val="00861EB1"/>
    <w:rsid w:val="00861F83"/>
    <w:rsid w:val="00862062"/>
    <w:rsid w:val="00862161"/>
    <w:rsid w:val="008621D2"/>
    <w:rsid w:val="0086280C"/>
    <w:rsid w:val="00862840"/>
    <w:rsid w:val="00862A44"/>
    <w:rsid w:val="00862A79"/>
    <w:rsid w:val="00862C18"/>
    <w:rsid w:val="00862C5F"/>
    <w:rsid w:val="00862C86"/>
    <w:rsid w:val="00862DC6"/>
    <w:rsid w:val="00862FCE"/>
    <w:rsid w:val="00863224"/>
    <w:rsid w:val="00863362"/>
    <w:rsid w:val="00863489"/>
    <w:rsid w:val="0086370C"/>
    <w:rsid w:val="008637D4"/>
    <w:rsid w:val="00863BEC"/>
    <w:rsid w:val="00863C2B"/>
    <w:rsid w:val="00863C3C"/>
    <w:rsid w:val="0086408F"/>
    <w:rsid w:val="008640B2"/>
    <w:rsid w:val="00864130"/>
    <w:rsid w:val="008642AD"/>
    <w:rsid w:val="00864532"/>
    <w:rsid w:val="008647C5"/>
    <w:rsid w:val="00864964"/>
    <w:rsid w:val="00864B72"/>
    <w:rsid w:val="00864C42"/>
    <w:rsid w:val="00864F8C"/>
    <w:rsid w:val="00865351"/>
    <w:rsid w:val="0086551B"/>
    <w:rsid w:val="0086563F"/>
    <w:rsid w:val="0086590A"/>
    <w:rsid w:val="0086591A"/>
    <w:rsid w:val="0086596D"/>
    <w:rsid w:val="0086596E"/>
    <w:rsid w:val="00865990"/>
    <w:rsid w:val="00865AAA"/>
    <w:rsid w:val="00865DF8"/>
    <w:rsid w:val="00865F72"/>
    <w:rsid w:val="00866150"/>
    <w:rsid w:val="008664EA"/>
    <w:rsid w:val="008666C7"/>
    <w:rsid w:val="00866A49"/>
    <w:rsid w:val="00866B36"/>
    <w:rsid w:val="00866D40"/>
    <w:rsid w:val="00866D72"/>
    <w:rsid w:val="00866D9E"/>
    <w:rsid w:val="00866DCF"/>
    <w:rsid w:val="00866EEB"/>
    <w:rsid w:val="00866F52"/>
    <w:rsid w:val="00867157"/>
    <w:rsid w:val="008671C7"/>
    <w:rsid w:val="008672C0"/>
    <w:rsid w:val="00867423"/>
    <w:rsid w:val="00867533"/>
    <w:rsid w:val="008676CD"/>
    <w:rsid w:val="008678E9"/>
    <w:rsid w:val="0086795A"/>
    <w:rsid w:val="0086795D"/>
    <w:rsid w:val="00867A61"/>
    <w:rsid w:val="00867D96"/>
    <w:rsid w:val="00867EA3"/>
    <w:rsid w:val="00867F02"/>
    <w:rsid w:val="00870452"/>
    <w:rsid w:val="00870C4F"/>
    <w:rsid w:val="00870D30"/>
    <w:rsid w:val="00870E0B"/>
    <w:rsid w:val="0087116F"/>
    <w:rsid w:val="008713B2"/>
    <w:rsid w:val="00871806"/>
    <w:rsid w:val="0087183F"/>
    <w:rsid w:val="00871E60"/>
    <w:rsid w:val="00872012"/>
    <w:rsid w:val="008720F9"/>
    <w:rsid w:val="008721A7"/>
    <w:rsid w:val="00872220"/>
    <w:rsid w:val="008722B8"/>
    <w:rsid w:val="00872743"/>
    <w:rsid w:val="008727BC"/>
    <w:rsid w:val="008727F8"/>
    <w:rsid w:val="008728BD"/>
    <w:rsid w:val="0087293F"/>
    <w:rsid w:val="00872A61"/>
    <w:rsid w:val="00872A8E"/>
    <w:rsid w:val="00872A9B"/>
    <w:rsid w:val="00872B03"/>
    <w:rsid w:val="00872C8E"/>
    <w:rsid w:val="00873274"/>
    <w:rsid w:val="00873385"/>
    <w:rsid w:val="0087349B"/>
    <w:rsid w:val="00873C37"/>
    <w:rsid w:val="00874135"/>
    <w:rsid w:val="0087414D"/>
    <w:rsid w:val="0087419F"/>
    <w:rsid w:val="00874243"/>
    <w:rsid w:val="008743F1"/>
    <w:rsid w:val="008745AF"/>
    <w:rsid w:val="0087479C"/>
    <w:rsid w:val="00874859"/>
    <w:rsid w:val="00874963"/>
    <w:rsid w:val="00874A9E"/>
    <w:rsid w:val="00874DB0"/>
    <w:rsid w:val="00874E03"/>
    <w:rsid w:val="00875011"/>
    <w:rsid w:val="00875088"/>
    <w:rsid w:val="008750F3"/>
    <w:rsid w:val="00875130"/>
    <w:rsid w:val="00875229"/>
    <w:rsid w:val="00875876"/>
    <w:rsid w:val="008759CC"/>
    <w:rsid w:val="00875B2F"/>
    <w:rsid w:val="00875C42"/>
    <w:rsid w:val="00876121"/>
    <w:rsid w:val="00876215"/>
    <w:rsid w:val="008762EC"/>
    <w:rsid w:val="008763F5"/>
    <w:rsid w:val="00876466"/>
    <w:rsid w:val="008767CC"/>
    <w:rsid w:val="0087696B"/>
    <w:rsid w:val="00876AF9"/>
    <w:rsid w:val="00876B4E"/>
    <w:rsid w:val="00876C7D"/>
    <w:rsid w:val="00876DAF"/>
    <w:rsid w:val="00877223"/>
    <w:rsid w:val="0087727B"/>
    <w:rsid w:val="00877602"/>
    <w:rsid w:val="00877615"/>
    <w:rsid w:val="00877819"/>
    <w:rsid w:val="00877BE7"/>
    <w:rsid w:val="00877BF5"/>
    <w:rsid w:val="00877C6B"/>
    <w:rsid w:val="00877D7B"/>
    <w:rsid w:val="00877E73"/>
    <w:rsid w:val="00877F03"/>
    <w:rsid w:val="00880027"/>
    <w:rsid w:val="00880048"/>
    <w:rsid w:val="0088012B"/>
    <w:rsid w:val="00880283"/>
    <w:rsid w:val="0088028E"/>
    <w:rsid w:val="0088029B"/>
    <w:rsid w:val="00880334"/>
    <w:rsid w:val="0088043A"/>
    <w:rsid w:val="00880517"/>
    <w:rsid w:val="0088056E"/>
    <w:rsid w:val="008806EB"/>
    <w:rsid w:val="00880861"/>
    <w:rsid w:val="008809E9"/>
    <w:rsid w:val="00880AF3"/>
    <w:rsid w:val="00880BA8"/>
    <w:rsid w:val="00880CF1"/>
    <w:rsid w:val="00880D68"/>
    <w:rsid w:val="00880DB9"/>
    <w:rsid w:val="00880E35"/>
    <w:rsid w:val="0088104F"/>
    <w:rsid w:val="008815AE"/>
    <w:rsid w:val="00881711"/>
    <w:rsid w:val="0088178B"/>
    <w:rsid w:val="0088186F"/>
    <w:rsid w:val="00881B7D"/>
    <w:rsid w:val="00881ECD"/>
    <w:rsid w:val="00881F70"/>
    <w:rsid w:val="0088203F"/>
    <w:rsid w:val="008820D5"/>
    <w:rsid w:val="00882299"/>
    <w:rsid w:val="008822EC"/>
    <w:rsid w:val="00882595"/>
    <w:rsid w:val="0088270A"/>
    <w:rsid w:val="008829FE"/>
    <w:rsid w:val="00882B6F"/>
    <w:rsid w:val="00882DEE"/>
    <w:rsid w:val="00882E02"/>
    <w:rsid w:val="00882FB4"/>
    <w:rsid w:val="0088309C"/>
    <w:rsid w:val="008834A3"/>
    <w:rsid w:val="0088364F"/>
    <w:rsid w:val="008839E2"/>
    <w:rsid w:val="00883A94"/>
    <w:rsid w:val="00883B03"/>
    <w:rsid w:val="00883B9A"/>
    <w:rsid w:val="00883BD1"/>
    <w:rsid w:val="00883D7F"/>
    <w:rsid w:val="00883EB0"/>
    <w:rsid w:val="00883F38"/>
    <w:rsid w:val="0088413C"/>
    <w:rsid w:val="008841DD"/>
    <w:rsid w:val="008843FF"/>
    <w:rsid w:val="00884522"/>
    <w:rsid w:val="0088453A"/>
    <w:rsid w:val="008845FD"/>
    <w:rsid w:val="00884603"/>
    <w:rsid w:val="008847AC"/>
    <w:rsid w:val="00884C05"/>
    <w:rsid w:val="00884CDE"/>
    <w:rsid w:val="00884D20"/>
    <w:rsid w:val="00884E74"/>
    <w:rsid w:val="00884F90"/>
    <w:rsid w:val="00884F96"/>
    <w:rsid w:val="008853C2"/>
    <w:rsid w:val="008854D7"/>
    <w:rsid w:val="0088581F"/>
    <w:rsid w:val="008859FF"/>
    <w:rsid w:val="00885AF0"/>
    <w:rsid w:val="00885C27"/>
    <w:rsid w:val="00885C6E"/>
    <w:rsid w:val="00885C75"/>
    <w:rsid w:val="00885EFE"/>
    <w:rsid w:val="00886064"/>
    <w:rsid w:val="00886152"/>
    <w:rsid w:val="00886174"/>
    <w:rsid w:val="00886370"/>
    <w:rsid w:val="008863B7"/>
    <w:rsid w:val="00886517"/>
    <w:rsid w:val="008866FF"/>
    <w:rsid w:val="00886731"/>
    <w:rsid w:val="008867AD"/>
    <w:rsid w:val="008867FC"/>
    <w:rsid w:val="0088686C"/>
    <w:rsid w:val="0088691A"/>
    <w:rsid w:val="00886C12"/>
    <w:rsid w:val="0088713E"/>
    <w:rsid w:val="008873BB"/>
    <w:rsid w:val="00887741"/>
    <w:rsid w:val="008877CB"/>
    <w:rsid w:val="00887917"/>
    <w:rsid w:val="00887AE8"/>
    <w:rsid w:val="00887AFD"/>
    <w:rsid w:val="00887D60"/>
    <w:rsid w:val="008901B1"/>
    <w:rsid w:val="008901EC"/>
    <w:rsid w:val="00890298"/>
    <w:rsid w:val="0089041C"/>
    <w:rsid w:val="008905BA"/>
    <w:rsid w:val="0089068F"/>
    <w:rsid w:val="008907FD"/>
    <w:rsid w:val="00890AA5"/>
    <w:rsid w:val="00890B45"/>
    <w:rsid w:val="00890BB9"/>
    <w:rsid w:val="00890D59"/>
    <w:rsid w:val="00891003"/>
    <w:rsid w:val="00891092"/>
    <w:rsid w:val="0089129A"/>
    <w:rsid w:val="008913F9"/>
    <w:rsid w:val="0089140A"/>
    <w:rsid w:val="00891426"/>
    <w:rsid w:val="00891486"/>
    <w:rsid w:val="00891492"/>
    <w:rsid w:val="00891B07"/>
    <w:rsid w:val="00891BCC"/>
    <w:rsid w:val="00892140"/>
    <w:rsid w:val="00892354"/>
    <w:rsid w:val="008924E7"/>
    <w:rsid w:val="00892757"/>
    <w:rsid w:val="008927E2"/>
    <w:rsid w:val="00892843"/>
    <w:rsid w:val="00892AE2"/>
    <w:rsid w:val="00892B4F"/>
    <w:rsid w:val="00892BC7"/>
    <w:rsid w:val="00892CB1"/>
    <w:rsid w:val="00892E25"/>
    <w:rsid w:val="00892E50"/>
    <w:rsid w:val="00892F73"/>
    <w:rsid w:val="00892FF9"/>
    <w:rsid w:val="008935A0"/>
    <w:rsid w:val="0089361E"/>
    <w:rsid w:val="0089381F"/>
    <w:rsid w:val="00893AF5"/>
    <w:rsid w:val="00893E06"/>
    <w:rsid w:val="008940EF"/>
    <w:rsid w:val="008942AC"/>
    <w:rsid w:val="008942AE"/>
    <w:rsid w:val="008943AD"/>
    <w:rsid w:val="00894496"/>
    <w:rsid w:val="00894516"/>
    <w:rsid w:val="00894564"/>
    <w:rsid w:val="008945B3"/>
    <w:rsid w:val="00894C71"/>
    <w:rsid w:val="008950C9"/>
    <w:rsid w:val="00895114"/>
    <w:rsid w:val="008958EE"/>
    <w:rsid w:val="00895B71"/>
    <w:rsid w:val="00895DBA"/>
    <w:rsid w:val="0089615B"/>
    <w:rsid w:val="0089635B"/>
    <w:rsid w:val="00896379"/>
    <w:rsid w:val="00896463"/>
    <w:rsid w:val="008966B6"/>
    <w:rsid w:val="00896822"/>
    <w:rsid w:val="00896993"/>
    <w:rsid w:val="00896BAC"/>
    <w:rsid w:val="0089705D"/>
    <w:rsid w:val="00897081"/>
    <w:rsid w:val="008970E0"/>
    <w:rsid w:val="00897283"/>
    <w:rsid w:val="008972B7"/>
    <w:rsid w:val="008972CF"/>
    <w:rsid w:val="0089746F"/>
    <w:rsid w:val="00897564"/>
    <w:rsid w:val="008976B0"/>
    <w:rsid w:val="00897932"/>
    <w:rsid w:val="008979B2"/>
    <w:rsid w:val="008979C6"/>
    <w:rsid w:val="00897AA7"/>
    <w:rsid w:val="00897B25"/>
    <w:rsid w:val="00897C39"/>
    <w:rsid w:val="00897F8A"/>
    <w:rsid w:val="008A01C1"/>
    <w:rsid w:val="008A0253"/>
    <w:rsid w:val="008A047C"/>
    <w:rsid w:val="008A0649"/>
    <w:rsid w:val="008A06C6"/>
    <w:rsid w:val="008A087F"/>
    <w:rsid w:val="008A08EC"/>
    <w:rsid w:val="008A0BFD"/>
    <w:rsid w:val="008A116F"/>
    <w:rsid w:val="008A1210"/>
    <w:rsid w:val="008A128E"/>
    <w:rsid w:val="008A13F0"/>
    <w:rsid w:val="008A14C1"/>
    <w:rsid w:val="008A165F"/>
    <w:rsid w:val="008A16EE"/>
    <w:rsid w:val="008A184C"/>
    <w:rsid w:val="008A1AC0"/>
    <w:rsid w:val="008A1B29"/>
    <w:rsid w:val="008A1EF0"/>
    <w:rsid w:val="008A21B4"/>
    <w:rsid w:val="008A2208"/>
    <w:rsid w:val="008A24B9"/>
    <w:rsid w:val="008A284F"/>
    <w:rsid w:val="008A2B55"/>
    <w:rsid w:val="008A2F99"/>
    <w:rsid w:val="008A342D"/>
    <w:rsid w:val="008A3AB3"/>
    <w:rsid w:val="008A3AD0"/>
    <w:rsid w:val="008A3D9F"/>
    <w:rsid w:val="008A4061"/>
    <w:rsid w:val="008A407C"/>
    <w:rsid w:val="008A41E5"/>
    <w:rsid w:val="008A4214"/>
    <w:rsid w:val="008A438C"/>
    <w:rsid w:val="008A46B2"/>
    <w:rsid w:val="008A49AF"/>
    <w:rsid w:val="008A49C4"/>
    <w:rsid w:val="008A4D97"/>
    <w:rsid w:val="008A4E11"/>
    <w:rsid w:val="008A4ED4"/>
    <w:rsid w:val="008A51AA"/>
    <w:rsid w:val="008A534E"/>
    <w:rsid w:val="008A539C"/>
    <w:rsid w:val="008A5651"/>
    <w:rsid w:val="008A56E0"/>
    <w:rsid w:val="008A57A5"/>
    <w:rsid w:val="008A5BB5"/>
    <w:rsid w:val="008A5CAC"/>
    <w:rsid w:val="008A5E90"/>
    <w:rsid w:val="008A5FB3"/>
    <w:rsid w:val="008A6128"/>
    <w:rsid w:val="008A6243"/>
    <w:rsid w:val="008A647A"/>
    <w:rsid w:val="008A6699"/>
    <w:rsid w:val="008A66A1"/>
    <w:rsid w:val="008A6972"/>
    <w:rsid w:val="008A6E30"/>
    <w:rsid w:val="008A6E4A"/>
    <w:rsid w:val="008A7510"/>
    <w:rsid w:val="008A7A00"/>
    <w:rsid w:val="008A7A84"/>
    <w:rsid w:val="008A7B67"/>
    <w:rsid w:val="008A7BD4"/>
    <w:rsid w:val="008A7EF0"/>
    <w:rsid w:val="008A7F2F"/>
    <w:rsid w:val="008B026B"/>
    <w:rsid w:val="008B048F"/>
    <w:rsid w:val="008B0767"/>
    <w:rsid w:val="008B07B3"/>
    <w:rsid w:val="008B0AB1"/>
    <w:rsid w:val="008B0B22"/>
    <w:rsid w:val="008B0D1E"/>
    <w:rsid w:val="008B0DB1"/>
    <w:rsid w:val="008B0DF7"/>
    <w:rsid w:val="008B0FA7"/>
    <w:rsid w:val="008B139B"/>
    <w:rsid w:val="008B1602"/>
    <w:rsid w:val="008B18D9"/>
    <w:rsid w:val="008B1EAA"/>
    <w:rsid w:val="008B1EB2"/>
    <w:rsid w:val="008B2130"/>
    <w:rsid w:val="008B2190"/>
    <w:rsid w:val="008B234F"/>
    <w:rsid w:val="008B284F"/>
    <w:rsid w:val="008B295D"/>
    <w:rsid w:val="008B2B68"/>
    <w:rsid w:val="008B2C05"/>
    <w:rsid w:val="008B2C3F"/>
    <w:rsid w:val="008B2D0E"/>
    <w:rsid w:val="008B2DA4"/>
    <w:rsid w:val="008B304D"/>
    <w:rsid w:val="008B33A9"/>
    <w:rsid w:val="008B34F9"/>
    <w:rsid w:val="008B36B7"/>
    <w:rsid w:val="008B38A8"/>
    <w:rsid w:val="008B3A4A"/>
    <w:rsid w:val="008B3BF6"/>
    <w:rsid w:val="008B3C3B"/>
    <w:rsid w:val="008B3DD6"/>
    <w:rsid w:val="008B3DDF"/>
    <w:rsid w:val="008B41D5"/>
    <w:rsid w:val="008B4423"/>
    <w:rsid w:val="008B4480"/>
    <w:rsid w:val="008B4528"/>
    <w:rsid w:val="008B4590"/>
    <w:rsid w:val="008B45A7"/>
    <w:rsid w:val="008B45CE"/>
    <w:rsid w:val="008B4620"/>
    <w:rsid w:val="008B470D"/>
    <w:rsid w:val="008B4B13"/>
    <w:rsid w:val="008B4B1E"/>
    <w:rsid w:val="008B4BEE"/>
    <w:rsid w:val="008B4D32"/>
    <w:rsid w:val="008B4F2E"/>
    <w:rsid w:val="008B506B"/>
    <w:rsid w:val="008B5596"/>
    <w:rsid w:val="008B5822"/>
    <w:rsid w:val="008B59AC"/>
    <w:rsid w:val="008B5B81"/>
    <w:rsid w:val="008B5E54"/>
    <w:rsid w:val="008B6164"/>
    <w:rsid w:val="008B62E6"/>
    <w:rsid w:val="008B62FC"/>
    <w:rsid w:val="008B64D0"/>
    <w:rsid w:val="008B6558"/>
    <w:rsid w:val="008B66CA"/>
    <w:rsid w:val="008B68A5"/>
    <w:rsid w:val="008B6916"/>
    <w:rsid w:val="008B6923"/>
    <w:rsid w:val="008B6A3D"/>
    <w:rsid w:val="008B6E28"/>
    <w:rsid w:val="008B6E8F"/>
    <w:rsid w:val="008B6E98"/>
    <w:rsid w:val="008B6EE2"/>
    <w:rsid w:val="008B7598"/>
    <w:rsid w:val="008B7784"/>
    <w:rsid w:val="008B7830"/>
    <w:rsid w:val="008B78CF"/>
    <w:rsid w:val="008B7A4F"/>
    <w:rsid w:val="008B7D43"/>
    <w:rsid w:val="008C03F8"/>
    <w:rsid w:val="008C04DA"/>
    <w:rsid w:val="008C05A8"/>
    <w:rsid w:val="008C05DD"/>
    <w:rsid w:val="008C0C7C"/>
    <w:rsid w:val="008C0D79"/>
    <w:rsid w:val="008C0FDB"/>
    <w:rsid w:val="008C11BE"/>
    <w:rsid w:val="008C1378"/>
    <w:rsid w:val="008C15DB"/>
    <w:rsid w:val="008C15F9"/>
    <w:rsid w:val="008C18E9"/>
    <w:rsid w:val="008C1A65"/>
    <w:rsid w:val="008C1CFB"/>
    <w:rsid w:val="008C1F5A"/>
    <w:rsid w:val="008C2231"/>
    <w:rsid w:val="008C24C3"/>
    <w:rsid w:val="008C2592"/>
    <w:rsid w:val="008C25B7"/>
    <w:rsid w:val="008C2638"/>
    <w:rsid w:val="008C279C"/>
    <w:rsid w:val="008C27AB"/>
    <w:rsid w:val="008C2847"/>
    <w:rsid w:val="008C2860"/>
    <w:rsid w:val="008C2A98"/>
    <w:rsid w:val="008C2B62"/>
    <w:rsid w:val="008C2D12"/>
    <w:rsid w:val="008C2EB4"/>
    <w:rsid w:val="008C2F3C"/>
    <w:rsid w:val="008C2F92"/>
    <w:rsid w:val="008C3059"/>
    <w:rsid w:val="008C3142"/>
    <w:rsid w:val="008C3648"/>
    <w:rsid w:val="008C3768"/>
    <w:rsid w:val="008C38E5"/>
    <w:rsid w:val="008C4152"/>
    <w:rsid w:val="008C41A0"/>
    <w:rsid w:val="008C41D0"/>
    <w:rsid w:val="008C429F"/>
    <w:rsid w:val="008C45E1"/>
    <w:rsid w:val="008C4818"/>
    <w:rsid w:val="008C483B"/>
    <w:rsid w:val="008C4922"/>
    <w:rsid w:val="008C4934"/>
    <w:rsid w:val="008C4A04"/>
    <w:rsid w:val="008C4A5F"/>
    <w:rsid w:val="008C4BD5"/>
    <w:rsid w:val="008C55E4"/>
    <w:rsid w:val="008C57A3"/>
    <w:rsid w:val="008C5CF9"/>
    <w:rsid w:val="008C61C6"/>
    <w:rsid w:val="008C63B9"/>
    <w:rsid w:val="008C6497"/>
    <w:rsid w:val="008C65ED"/>
    <w:rsid w:val="008C6646"/>
    <w:rsid w:val="008C678E"/>
    <w:rsid w:val="008C688E"/>
    <w:rsid w:val="008C69C0"/>
    <w:rsid w:val="008C6A11"/>
    <w:rsid w:val="008C6A13"/>
    <w:rsid w:val="008C6A8E"/>
    <w:rsid w:val="008C6B1C"/>
    <w:rsid w:val="008C6BF0"/>
    <w:rsid w:val="008C6C24"/>
    <w:rsid w:val="008C6CF4"/>
    <w:rsid w:val="008C6D10"/>
    <w:rsid w:val="008C6E9D"/>
    <w:rsid w:val="008C6F2F"/>
    <w:rsid w:val="008C700D"/>
    <w:rsid w:val="008C7116"/>
    <w:rsid w:val="008C7137"/>
    <w:rsid w:val="008C72BC"/>
    <w:rsid w:val="008C7537"/>
    <w:rsid w:val="008C7560"/>
    <w:rsid w:val="008C7841"/>
    <w:rsid w:val="008C78A5"/>
    <w:rsid w:val="008C7A6B"/>
    <w:rsid w:val="008C7A7F"/>
    <w:rsid w:val="008C7B6D"/>
    <w:rsid w:val="008C7E6B"/>
    <w:rsid w:val="008C7FFA"/>
    <w:rsid w:val="008D0000"/>
    <w:rsid w:val="008D0020"/>
    <w:rsid w:val="008D029C"/>
    <w:rsid w:val="008D039A"/>
    <w:rsid w:val="008D04B6"/>
    <w:rsid w:val="008D06BB"/>
    <w:rsid w:val="008D0759"/>
    <w:rsid w:val="008D08ED"/>
    <w:rsid w:val="008D0E0B"/>
    <w:rsid w:val="008D101E"/>
    <w:rsid w:val="008D1119"/>
    <w:rsid w:val="008D11E4"/>
    <w:rsid w:val="008D1580"/>
    <w:rsid w:val="008D177C"/>
    <w:rsid w:val="008D19B7"/>
    <w:rsid w:val="008D19FA"/>
    <w:rsid w:val="008D1A2A"/>
    <w:rsid w:val="008D1EB9"/>
    <w:rsid w:val="008D1F1F"/>
    <w:rsid w:val="008D221A"/>
    <w:rsid w:val="008D26C9"/>
    <w:rsid w:val="008D27A6"/>
    <w:rsid w:val="008D2865"/>
    <w:rsid w:val="008D2A25"/>
    <w:rsid w:val="008D2A99"/>
    <w:rsid w:val="008D2AF7"/>
    <w:rsid w:val="008D2C32"/>
    <w:rsid w:val="008D2DCE"/>
    <w:rsid w:val="008D2F0E"/>
    <w:rsid w:val="008D32B5"/>
    <w:rsid w:val="008D32EE"/>
    <w:rsid w:val="008D341B"/>
    <w:rsid w:val="008D3630"/>
    <w:rsid w:val="008D3692"/>
    <w:rsid w:val="008D3706"/>
    <w:rsid w:val="008D3816"/>
    <w:rsid w:val="008D3C1B"/>
    <w:rsid w:val="008D3CF2"/>
    <w:rsid w:val="008D4064"/>
    <w:rsid w:val="008D4299"/>
    <w:rsid w:val="008D43EF"/>
    <w:rsid w:val="008D4884"/>
    <w:rsid w:val="008D4A1F"/>
    <w:rsid w:val="008D4B03"/>
    <w:rsid w:val="008D4B3B"/>
    <w:rsid w:val="008D4B51"/>
    <w:rsid w:val="008D4FD1"/>
    <w:rsid w:val="008D5044"/>
    <w:rsid w:val="008D50EB"/>
    <w:rsid w:val="008D5214"/>
    <w:rsid w:val="008D5447"/>
    <w:rsid w:val="008D55BF"/>
    <w:rsid w:val="008D5BBA"/>
    <w:rsid w:val="008D5D5F"/>
    <w:rsid w:val="008D5E80"/>
    <w:rsid w:val="008D5F59"/>
    <w:rsid w:val="008D610B"/>
    <w:rsid w:val="008D6183"/>
    <w:rsid w:val="008D623F"/>
    <w:rsid w:val="008D6295"/>
    <w:rsid w:val="008D62DD"/>
    <w:rsid w:val="008D635D"/>
    <w:rsid w:val="008D64A7"/>
    <w:rsid w:val="008D6934"/>
    <w:rsid w:val="008D6A57"/>
    <w:rsid w:val="008D6BF0"/>
    <w:rsid w:val="008D6C27"/>
    <w:rsid w:val="008D6DD5"/>
    <w:rsid w:val="008D6EC9"/>
    <w:rsid w:val="008D6F89"/>
    <w:rsid w:val="008D7056"/>
    <w:rsid w:val="008D70A0"/>
    <w:rsid w:val="008D7220"/>
    <w:rsid w:val="008D726F"/>
    <w:rsid w:val="008D72FD"/>
    <w:rsid w:val="008D7822"/>
    <w:rsid w:val="008D7862"/>
    <w:rsid w:val="008D78A1"/>
    <w:rsid w:val="008D78B4"/>
    <w:rsid w:val="008D7F14"/>
    <w:rsid w:val="008D7F18"/>
    <w:rsid w:val="008E0115"/>
    <w:rsid w:val="008E0214"/>
    <w:rsid w:val="008E03B3"/>
    <w:rsid w:val="008E045D"/>
    <w:rsid w:val="008E0795"/>
    <w:rsid w:val="008E08BD"/>
    <w:rsid w:val="008E08C5"/>
    <w:rsid w:val="008E0915"/>
    <w:rsid w:val="008E0A9B"/>
    <w:rsid w:val="008E0B24"/>
    <w:rsid w:val="008E13AD"/>
    <w:rsid w:val="008E192B"/>
    <w:rsid w:val="008E19A7"/>
    <w:rsid w:val="008E1A62"/>
    <w:rsid w:val="008E1ADF"/>
    <w:rsid w:val="008E1BF1"/>
    <w:rsid w:val="008E1EE0"/>
    <w:rsid w:val="008E1F60"/>
    <w:rsid w:val="008E1F6B"/>
    <w:rsid w:val="008E2298"/>
    <w:rsid w:val="008E27FF"/>
    <w:rsid w:val="008E293E"/>
    <w:rsid w:val="008E2CBC"/>
    <w:rsid w:val="008E2D41"/>
    <w:rsid w:val="008E2F77"/>
    <w:rsid w:val="008E2F9F"/>
    <w:rsid w:val="008E3054"/>
    <w:rsid w:val="008E324F"/>
    <w:rsid w:val="008E3289"/>
    <w:rsid w:val="008E3932"/>
    <w:rsid w:val="008E3C84"/>
    <w:rsid w:val="008E3CA6"/>
    <w:rsid w:val="008E4016"/>
    <w:rsid w:val="008E40D7"/>
    <w:rsid w:val="008E453E"/>
    <w:rsid w:val="008E4653"/>
    <w:rsid w:val="008E4736"/>
    <w:rsid w:val="008E4775"/>
    <w:rsid w:val="008E488E"/>
    <w:rsid w:val="008E4960"/>
    <w:rsid w:val="008E49D4"/>
    <w:rsid w:val="008E4A89"/>
    <w:rsid w:val="008E4CD3"/>
    <w:rsid w:val="008E4CFC"/>
    <w:rsid w:val="008E4F6E"/>
    <w:rsid w:val="008E4FA1"/>
    <w:rsid w:val="008E5017"/>
    <w:rsid w:val="008E5969"/>
    <w:rsid w:val="008E59E2"/>
    <w:rsid w:val="008E5BFA"/>
    <w:rsid w:val="008E5CD4"/>
    <w:rsid w:val="008E69FA"/>
    <w:rsid w:val="008E69FE"/>
    <w:rsid w:val="008E6B28"/>
    <w:rsid w:val="008E6D30"/>
    <w:rsid w:val="008E6D5F"/>
    <w:rsid w:val="008E7044"/>
    <w:rsid w:val="008E716D"/>
    <w:rsid w:val="008E719C"/>
    <w:rsid w:val="008E726C"/>
    <w:rsid w:val="008E7659"/>
    <w:rsid w:val="008E7666"/>
    <w:rsid w:val="008E7BA6"/>
    <w:rsid w:val="008E7BF7"/>
    <w:rsid w:val="008E7F19"/>
    <w:rsid w:val="008F02DD"/>
    <w:rsid w:val="008F040A"/>
    <w:rsid w:val="008F07A2"/>
    <w:rsid w:val="008F0A06"/>
    <w:rsid w:val="008F0BAB"/>
    <w:rsid w:val="008F0C54"/>
    <w:rsid w:val="008F10C0"/>
    <w:rsid w:val="008F1306"/>
    <w:rsid w:val="008F1438"/>
    <w:rsid w:val="008F150E"/>
    <w:rsid w:val="008F182E"/>
    <w:rsid w:val="008F18FF"/>
    <w:rsid w:val="008F1A30"/>
    <w:rsid w:val="008F1F12"/>
    <w:rsid w:val="008F1F5B"/>
    <w:rsid w:val="008F1FB2"/>
    <w:rsid w:val="008F203E"/>
    <w:rsid w:val="008F2138"/>
    <w:rsid w:val="008F2337"/>
    <w:rsid w:val="008F23AA"/>
    <w:rsid w:val="008F25EB"/>
    <w:rsid w:val="008F28DB"/>
    <w:rsid w:val="008F296C"/>
    <w:rsid w:val="008F2C88"/>
    <w:rsid w:val="008F2DDB"/>
    <w:rsid w:val="008F2E05"/>
    <w:rsid w:val="008F2FD9"/>
    <w:rsid w:val="008F3143"/>
    <w:rsid w:val="008F3192"/>
    <w:rsid w:val="008F3335"/>
    <w:rsid w:val="008F334E"/>
    <w:rsid w:val="008F33D7"/>
    <w:rsid w:val="008F3423"/>
    <w:rsid w:val="008F3438"/>
    <w:rsid w:val="008F3476"/>
    <w:rsid w:val="008F34EC"/>
    <w:rsid w:val="008F367B"/>
    <w:rsid w:val="008F3816"/>
    <w:rsid w:val="008F39FA"/>
    <w:rsid w:val="008F3D6E"/>
    <w:rsid w:val="008F3E4B"/>
    <w:rsid w:val="008F4098"/>
    <w:rsid w:val="008F409A"/>
    <w:rsid w:val="008F40EF"/>
    <w:rsid w:val="008F428E"/>
    <w:rsid w:val="008F4428"/>
    <w:rsid w:val="008F449E"/>
    <w:rsid w:val="008F4A3F"/>
    <w:rsid w:val="008F4B13"/>
    <w:rsid w:val="008F4B19"/>
    <w:rsid w:val="008F4C07"/>
    <w:rsid w:val="008F4CC9"/>
    <w:rsid w:val="008F4DE5"/>
    <w:rsid w:val="008F50E2"/>
    <w:rsid w:val="008F51A3"/>
    <w:rsid w:val="008F5269"/>
    <w:rsid w:val="008F53A5"/>
    <w:rsid w:val="008F53DF"/>
    <w:rsid w:val="008F540A"/>
    <w:rsid w:val="008F5646"/>
    <w:rsid w:val="008F5979"/>
    <w:rsid w:val="008F5B41"/>
    <w:rsid w:val="008F6010"/>
    <w:rsid w:val="008F60BA"/>
    <w:rsid w:val="008F616A"/>
    <w:rsid w:val="008F6385"/>
    <w:rsid w:val="008F6516"/>
    <w:rsid w:val="008F662C"/>
    <w:rsid w:val="008F6795"/>
    <w:rsid w:val="008F6900"/>
    <w:rsid w:val="008F69B6"/>
    <w:rsid w:val="008F6C05"/>
    <w:rsid w:val="008F6D18"/>
    <w:rsid w:val="008F6F8F"/>
    <w:rsid w:val="008F7024"/>
    <w:rsid w:val="008F702A"/>
    <w:rsid w:val="008F7247"/>
    <w:rsid w:val="008F72B8"/>
    <w:rsid w:val="008F731A"/>
    <w:rsid w:val="008F7360"/>
    <w:rsid w:val="008F73C0"/>
    <w:rsid w:val="008F749E"/>
    <w:rsid w:val="008F75A7"/>
    <w:rsid w:val="008F7ACF"/>
    <w:rsid w:val="008F7AE1"/>
    <w:rsid w:val="008F7B11"/>
    <w:rsid w:val="008F7B66"/>
    <w:rsid w:val="008F7D22"/>
    <w:rsid w:val="008F7D6F"/>
    <w:rsid w:val="008F7F88"/>
    <w:rsid w:val="00900036"/>
    <w:rsid w:val="009000B1"/>
    <w:rsid w:val="00900108"/>
    <w:rsid w:val="0090028F"/>
    <w:rsid w:val="009003E0"/>
    <w:rsid w:val="0090057B"/>
    <w:rsid w:val="009006E7"/>
    <w:rsid w:val="009008F9"/>
    <w:rsid w:val="00900A61"/>
    <w:rsid w:val="00900C63"/>
    <w:rsid w:val="00900DEB"/>
    <w:rsid w:val="00900E8C"/>
    <w:rsid w:val="0090148F"/>
    <w:rsid w:val="00901592"/>
    <w:rsid w:val="00901716"/>
    <w:rsid w:val="00901798"/>
    <w:rsid w:val="009017C4"/>
    <w:rsid w:val="009018E8"/>
    <w:rsid w:val="00901945"/>
    <w:rsid w:val="00901AC2"/>
    <w:rsid w:val="00901E23"/>
    <w:rsid w:val="00901EC5"/>
    <w:rsid w:val="00901F6A"/>
    <w:rsid w:val="00901FBF"/>
    <w:rsid w:val="00901FE8"/>
    <w:rsid w:val="0090228E"/>
    <w:rsid w:val="00902344"/>
    <w:rsid w:val="00902472"/>
    <w:rsid w:val="009024AE"/>
    <w:rsid w:val="0090252D"/>
    <w:rsid w:val="00902619"/>
    <w:rsid w:val="009027A4"/>
    <w:rsid w:val="009028DA"/>
    <w:rsid w:val="00902AC8"/>
    <w:rsid w:val="00902BA0"/>
    <w:rsid w:val="00902D52"/>
    <w:rsid w:val="0090307B"/>
    <w:rsid w:val="00903408"/>
    <w:rsid w:val="00903507"/>
    <w:rsid w:val="00903671"/>
    <w:rsid w:val="00903836"/>
    <w:rsid w:val="0090387A"/>
    <w:rsid w:val="00903908"/>
    <w:rsid w:val="00903C1A"/>
    <w:rsid w:val="00903DAD"/>
    <w:rsid w:val="009040E2"/>
    <w:rsid w:val="0090414D"/>
    <w:rsid w:val="009041D1"/>
    <w:rsid w:val="0090423F"/>
    <w:rsid w:val="009043AB"/>
    <w:rsid w:val="009043C6"/>
    <w:rsid w:val="009043EA"/>
    <w:rsid w:val="00904478"/>
    <w:rsid w:val="00904728"/>
    <w:rsid w:val="009049DA"/>
    <w:rsid w:val="00904B66"/>
    <w:rsid w:val="00904CB6"/>
    <w:rsid w:val="00904D41"/>
    <w:rsid w:val="00905012"/>
    <w:rsid w:val="00905357"/>
    <w:rsid w:val="009054C1"/>
    <w:rsid w:val="00905539"/>
    <w:rsid w:val="009056E4"/>
    <w:rsid w:val="009057FC"/>
    <w:rsid w:val="00905D33"/>
    <w:rsid w:val="00906151"/>
    <w:rsid w:val="009064F7"/>
    <w:rsid w:val="00906638"/>
    <w:rsid w:val="00906B0E"/>
    <w:rsid w:val="00906D3C"/>
    <w:rsid w:val="00906E90"/>
    <w:rsid w:val="00907038"/>
    <w:rsid w:val="00907101"/>
    <w:rsid w:val="00907165"/>
    <w:rsid w:val="009077F0"/>
    <w:rsid w:val="00907B1F"/>
    <w:rsid w:val="00907C9B"/>
    <w:rsid w:val="00907DCE"/>
    <w:rsid w:val="009100F8"/>
    <w:rsid w:val="00910113"/>
    <w:rsid w:val="0091037A"/>
    <w:rsid w:val="00910527"/>
    <w:rsid w:val="009105D8"/>
    <w:rsid w:val="00910647"/>
    <w:rsid w:val="00910964"/>
    <w:rsid w:val="00910C93"/>
    <w:rsid w:val="00910DA0"/>
    <w:rsid w:val="00910E72"/>
    <w:rsid w:val="009113C7"/>
    <w:rsid w:val="009114A6"/>
    <w:rsid w:val="00911632"/>
    <w:rsid w:val="0091178C"/>
    <w:rsid w:val="0091185D"/>
    <w:rsid w:val="00911950"/>
    <w:rsid w:val="009119E8"/>
    <w:rsid w:val="00911C7C"/>
    <w:rsid w:val="00911D3B"/>
    <w:rsid w:val="00911E62"/>
    <w:rsid w:val="00911E65"/>
    <w:rsid w:val="00911F46"/>
    <w:rsid w:val="00911F9A"/>
    <w:rsid w:val="009120C5"/>
    <w:rsid w:val="009120D0"/>
    <w:rsid w:val="009121F7"/>
    <w:rsid w:val="009125C9"/>
    <w:rsid w:val="00912628"/>
    <w:rsid w:val="009126E4"/>
    <w:rsid w:val="00912B0C"/>
    <w:rsid w:val="00912BFC"/>
    <w:rsid w:val="00912C36"/>
    <w:rsid w:val="00912C96"/>
    <w:rsid w:val="00912D11"/>
    <w:rsid w:val="00912F2E"/>
    <w:rsid w:val="00912F47"/>
    <w:rsid w:val="0091308D"/>
    <w:rsid w:val="009134A1"/>
    <w:rsid w:val="009137CF"/>
    <w:rsid w:val="00913994"/>
    <w:rsid w:val="00913A74"/>
    <w:rsid w:val="00913ABC"/>
    <w:rsid w:val="00913C9C"/>
    <w:rsid w:val="00913FB2"/>
    <w:rsid w:val="00914238"/>
    <w:rsid w:val="0091428F"/>
    <w:rsid w:val="00914458"/>
    <w:rsid w:val="009145B7"/>
    <w:rsid w:val="009148DF"/>
    <w:rsid w:val="00914A6A"/>
    <w:rsid w:val="00914BFE"/>
    <w:rsid w:val="00914C82"/>
    <w:rsid w:val="00914DDC"/>
    <w:rsid w:val="00914FFD"/>
    <w:rsid w:val="009153F3"/>
    <w:rsid w:val="00915447"/>
    <w:rsid w:val="0091554F"/>
    <w:rsid w:val="00915551"/>
    <w:rsid w:val="00915601"/>
    <w:rsid w:val="00915770"/>
    <w:rsid w:val="00915803"/>
    <w:rsid w:val="009159F1"/>
    <w:rsid w:val="00915C34"/>
    <w:rsid w:val="00915DA9"/>
    <w:rsid w:val="00915FEA"/>
    <w:rsid w:val="009163FA"/>
    <w:rsid w:val="009167DD"/>
    <w:rsid w:val="00916AD9"/>
    <w:rsid w:val="00917070"/>
    <w:rsid w:val="009173A3"/>
    <w:rsid w:val="0091741D"/>
    <w:rsid w:val="00917988"/>
    <w:rsid w:val="00917F0E"/>
    <w:rsid w:val="0092001B"/>
    <w:rsid w:val="00920154"/>
    <w:rsid w:val="009201A4"/>
    <w:rsid w:val="009203BA"/>
    <w:rsid w:val="00920813"/>
    <w:rsid w:val="00920A08"/>
    <w:rsid w:val="00920BDB"/>
    <w:rsid w:val="00920DD9"/>
    <w:rsid w:val="0092118C"/>
    <w:rsid w:val="00921341"/>
    <w:rsid w:val="00921521"/>
    <w:rsid w:val="0092153E"/>
    <w:rsid w:val="00921860"/>
    <w:rsid w:val="0092196D"/>
    <w:rsid w:val="00921A70"/>
    <w:rsid w:val="00921C40"/>
    <w:rsid w:val="00921E03"/>
    <w:rsid w:val="00921E0A"/>
    <w:rsid w:val="00921F57"/>
    <w:rsid w:val="009220D5"/>
    <w:rsid w:val="009220F4"/>
    <w:rsid w:val="00922307"/>
    <w:rsid w:val="00922CE6"/>
    <w:rsid w:val="00922E10"/>
    <w:rsid w:val="00922FCB"/>
    <w:rsid w:val="00923019"/>
    <w:rsid w:val="00923143"/>
    <w:rsid w:val="009232BD"/>
    <w:rsid w:val="009232D9"/>
    <w:rsid w:val="00923452"/>
    <w:rsid w:val="0092359E"/>
    <w:rsid w:val="00923756"/>
    <w:rsid w:val="00923837"/>
    <w:rsid w:val="00923854"/>
    <w:rsid w:val="00923895"/>
    <w:rsid w:val="00923B91"/>
    <w:rsid w:val="00923CC4"/>
    <w:rsid w:val="00923D90"/>
    <w:rsid w:val="00923F8E"/>
    <w:rsid w:val="0092466F"/>
    <w:rsid w:val="009247CF"/>
    <w:rsid w:val="0092492E"/>
    <w:rsid w:val="00924AC4"/>
    <w:rsid w:val="00924BE3"/>
    <w:rsid w:val="00924BEA"/>
    <w:rsid w:val="00924EBE"/>
    <w:rsid w:val="009250DC"/>
    <w:rsid w:val="0092517E"/>
    <w:rsid w:val="009254AA"/>
    <w:rsid w:val="0092582C"/>
    <w:rsid w:val="00925ED1"/>
    <w:rsid w:val="00926238"/>
    <w:rsid w:val="009264FB"/>
    <w:rsid w:val="009267BF"/>
    <w:rsid w:val="00926838"/>
    <w:rsid w:val="0092684B"/>
    <w:rsid w:val="00926A94"/>
    <w:rsid w:val="00926B1F"/>
    <w:rsid w:val="00926CB2"/>
    <w:rsid w:val="00926E99"/>
    <w:rsid w:val="009270F6"/>
    <w:rsid w:val="0092718B"/>
    <w:rsid w:val="00927308"/>
    <w:rsid w:val="0092751F"/>
    <w:rsid w:val="0092765B"/>
    <w:rsid w:val="00927A56"/>
    <w:rsid w:val="00927D38"/>
    <w:rsid w:val="009300DD"/>
    <w:rsid w:val="00930158"/>
    <w:rsid w:val="009302B6"/>
    <w:rsid w:val="0093034C"/>
    <w:rsid w:val="009307B3"/>
    <w:rsid w:val="00930936"/>
    <w:rsid w:val="009309B8"/>
    <w:rsid w:val="00930A84"/>
    <w:rsid w:val="00930DC3"/>
    <w:rsid w:val="00930E20"/>
    <w:rsid w:val="0093103F"/>
    <w:rsid w:val="0093108A"/>
    <w:rsid w:val="00931153"/>
    <w:rsid w:val="009312EE"/>
    <w:rsid w:val="0093133C"/>
    <w:rsid w:val="00931393"/>
    <w:rsid w:val="009313C4"/>
    <w:rsid w:val="009313F8"/>
    <w:rsid w:val="0093148E"/>
    <w:rsid w:val="0093166B"/>
    <w:rsid w:val="0093173A"/>
    <w:rsid w:val="009317B7"/>
    <w:rsid w:val="00931810"/>
    <w:rsid w:val="0093198F"/>
    <w:rsid w:val="00931A82"/>
    <w:rsid w:val="00931EA5"/>
    <w:rsid w:val="009322DB"/>
    <w:rsid w:val="009324C3"/>
    <w:rsid w:val="00932566"/>
    <w:rsid w:val="0093275D"/>
    <w:rsid w:val="00932A7C"/>
    <w:rsid w:val="00932B2A"/>
    <w:rsid w:val="00932C50"/>
    <w:rsid w:val="00933382"/>
    <w:rsid w:val="00933661"/>
    <w:rsid w:val="00933710"/>
    <w:rsid w:val="00933779"/>
    <w:rsid w:val="009337B4"/>
    <w:rsid w:val="009337C8"/>
    <w:rsid w:val="009339BF"/>
    <w:rsid w:val="00933DC8"/>
    <w:rsid w:val="00934049"/>
    <w:rsid w:val="0093409B"/>
    <w:rsid w:val="009342FE"/>
    <w:rsid w:val="009344E8"/>
    <w:rsid w:val="00934551"/>
    <w:rsid w:val="00934B52"/>
    <w:rsid w:val="00934BED"/>
    <w:rsid w:val="00934C64"/>
    <w:rsid w:val="00934C7C"/>
    <w:rsid w:val="00934F23"/>
    <w:rsid w:val="0093501F"/>
    <w:rsid w:val="0093519D"/>
    <w:rsid w:val="00935321"/>
    <w:rsid w:val="0093548C"/>
    <w:rsid w:val="00935663"/>
    <w:rsid w:val="0093569C"/>
    <w:rsid w:val="009358B3"/>
    <w:rsid w:val="009359F7"/>
    <w:rsid w:val="00935BB1"/>
    <w:rsid w:val="00935E40"/>
    <w:rsid w:val="00935E41"/>
    <w:rsid w:val="00935F97"/>
    <w:rsid w:val="0093607D"/>
    <w:rsid w:val="0093639F"/>
    <w:rsid w:val="009363A8"/>
    <w:rsid w:val="00936514"/>
    <w:rsid w:val="009365D3"/>
    <w:rsid w:val="00936ABD"/>
    <w:rsid w:val="00936AD2"/>
    <w:rsid w:val="00936B0C"/>
    <w:rsid w:val="00936DB3"/>
    <w:rsid w:val="009370B2"/>
    <w:rsid w:val="00937198"/>
    <w:rsid w:val="009373F7"/>
    <w:rsid w:val="0093745A"/>
    <w:rsid w:val="009375D8"/>
    <w:rsid w:val="00937619"/>
    <w:rsid w:val="009376E6"/>
    <w:rsid w:val="00937735"/>
    <w:rsid w:val="009379F9"/>
    <w:rsid w:val="00937A11"/>
    <w:rsid w:val="00937A3B"/>
    <w:rsid w:val="00937D00"/>
    <w:rsid w:val="00937E69"/>
    <w:rsid w:val="00940086"/>
    <w:rsid w:val="00940506"/>
    <w:rsid w:val="0094084B"/>
    <w:rsid w:val="0094090B"/>
    <w:rsid w:val="00940C22"/>
    <w:rsid w:val="00940E37"/>
    <w:rsid w:val="00941434"/>
    <w:rsid w:val="009415D0"/>
    <w:rsid w:val="009415F5"/>
    <w:rsid w:val="009416C1"/>
    <w:rsid w:val="009416EF"/>
    <w:rsid w:val="009418C9"/>
    <w:rsid w:val="00941ACC"/>
    <w:rsid w:val="00941BDF"/>
    <w:rsid w:val="00941C26"/>
    <w:rsid w:val="00941DEE"/>
    <w:rsid w:val="00941E3D"/>
    <w:rsid w:val="00941F5E"/>
    <w:rsid w:val="00942149"/>
    <w:rsid w:val="0094219B"/>
    <w:rsid w:val="0094231F"/>
    <w:rsid w:val="00942477"/>
    <w:rsid w:val="009424CD"/>
    <w:rsid w:val="009424E5"/>
    <w:rsid w:val="009425B7"/>
    <w:rsid w:val="0094267B"/>
    <w:rsid w:val="0094274E"/>
    <w:rsid w:val="00942B8D"/>
    <w:rsid w:val="00942DC2"/>
    <w:rsid w:val="0094306B"/>
    <w:rsid w:val="00943139"/>
    <w:rsid w:val="009434AD"/>
    <w:rsid w:val="00943915"/>
    <w:rsid w:val="00943A1D"/>
    <w:rsid w:val="00943E66"/>
    <w:rsid w:val="00943EF6"/>
    <w:rsid w:val="00944078"/>
    <w:rsid w:val="0094411D"/>
    <w:rsid w:val="00944287"/>
    <w:rsid w:val="009442F9"/>
    <w:rsid w:val="00944364"/>
    <w:rsid w:val="009446A4"/>
    <w:rsid w:val="00944804"/>
    <w:rsid w:val="00944A7C"/>
    <w:rsid w:val="00944E47"/>
    <w:rsid w:val="00944F1A"/>
    <w:rsid w:val="009452A3"/>
    <w:rsid w:val="009452B2"/>
    <w:rsid w:val="0094530F"/>
    <w:rsid w:val="00945358"/>
    <w:rsid w:val="009454CE"/>
    <w:rsid w:val="00945659"/>
    <w:rsid w:val="0094570E"/>
    <w:rsid w:val="00945916"/>
    <w:rsid w:val="00945A14"/>
    <w:rsid w:val="00945ABA"/>
    <w:rsid w:val="00945B0C"/>
    <w:rsid w:val="00945C75"/>
    <w:rsid w:val="00945C99"/>
    <w:rsid w:val="00945D67"/>
    <w:rsid w:val="00945DF2"/>
    <w:rsid w:val="00945E77"/>
    <w:rsid w:val="00945F62"/>
    <w:rsid w:val="0094658A"/>
    <w:rsid w:val="00946A14"/>
    <w:rsid w:val="00946A94"/>
    <w:rsid w:val="00946A98"/>
    <w:rsid w:val="00946B23"/>
    <w:rsid w:val="00946BFE"/>
    <w:rsid w:val="00946C4D"/>
    <w:rsid w:val="00946CAB"/>
    <w:rsid w:val="00946FD0"/>
    <w:rsid w:val="0094716F"/>
    <w:rsid w:val="00947252"/>
    <w:rsid w:val="0094739F"/>
    <w:rsid w:val="00947C9D"/>
    <w:rsid w:val="00947E85"/>
    <w:rsid w:val="00947EEE"/>
    <w:rsid w:val="0095008A"/>
    <w:rsid w:val="0095036E"/>
    <w:rsid w:val="0095043B"/>
    <w:rsid w:val="009508EC"/>
    <w:rsid w:val="00950C86"/>
    <w:rsid w:val="00951A91"/>
    <w:rsid w:val="00951BD8"/>
    <w:rsid w:val="00951C78"/>
    <w:rsid w:val="00952083"/>
    <w:rsid w:val="00952097"/>
    <w:rsid w:val="00952139"/>
    <w:rsid w:val="0095222D"/>
    <w:rsid w:val="00952613"/>
    <w:rsid w:val="00952853"/>
    <w:rsid w:val="00952933"/>
    <w:rsid w:val="00952A56"/>
    <w:rsid w:val="00952A68"/>
    <w:rsid w:val="00952B56"/>
    <w:rsid w:val="00952D95"/>
    <w:rsid w:val="00952E02"/>
    <w:rsid w:val="00952F76"/>
    <w:rsid w:val="0095302C"/>
    <w:rsid w:val="0095330E"/>
    <w:rsid w:val="00953537"/>
    <w:rsid w:val="00953791"/>
    <w:rsid w:val="009539E1"/>
    <w:rsid w:val="00953DF6"/>
    <w:rsid w:val="00954139"/>
    <w:rsid w:val="0095449C"/>
    <w:rsid w:val="00954569"/>
    <w:rsid w:val="009548AB"/>
    <w:rsid w:val="00954973"/>
    <w:rsid w:val="0095497B"/>
    <w:rsid w:val="00954AB5"/>
    <w:rsid w:val="00954C14"/>
    <w:rsid w:val="00954C51"/>
    <w:rsid w:val="00954E8E"/>
    <w:rsid w:val="00954ED5"/>
    <w:rsid w:val="00954F71"/>
    <w:rsid w:val="0095508B"/>
    <w:rsid w:val="00955355"/>
    <w:rsid w:val="009553A7"/>
    <w:rsid w:val="0095543B"/>
    <w:rsid w:val="00955539"/>
    <w:rsid w:val="009557F2"/>
    <w:rsid w:val="00955BEA"/>
    <w:rsid w:val="00955C3C"/>
    <w:rsid w:val="00955C88"/>
    <w:rsid w:val="00955D7B"/>
    <w:rsid w:val="00955F6E"/>
    <w:rsid w:val="00955FA7"/>
    <w:rsid w:val="0095613B"/>
    <w:rsid w:val="009561D5"/>
    <w:rsid w:val="0095631C"/>
    <w:rsid w:val="00956543"/>
    <w:rsid w:val="009565F3"/>
    <w:rsid w:val="00956952"/>
    <w:rsid w:val="00956A8A"/>
    <w:rsid w:val="00956B82"/>
    <w:rsid w:val="00956F2C"/>
    <w:rsid w:val="00957136"/>
    <w:rsid w:val="0095720B"/>
    <w:rsid w:val="009575C4"/>
    <w:rsid w:val="00957866"/>
    <w:rsid w:val="009578D3"/>
    <w:rsid w:val="00957AD4"/>
    <w:rsid w:val="00957C0E"/>
    <w:rsid w:val="00957CD0"/>
    <w:rsid w:val="0096005D"/>
    <w:rsid w:val="009600A7"/>
    <w:rsid w:val="009603BF"/>
    <w:rsid w:val="009603FB"/>
    <w:rsid w:val="00960A04"/>
    <w:rsid w:val="00960B3D"/>
    <w:rsid w:val="00960BEE"/>
    <w:rsid w:val="00960C3E"/>
    <w:rsid w:val="00960E5A"/>
    <w:rsid w:val="009611D6"/>
    <w:rsid w:val="009611FF"/>
    <w:rsid w:val="00961205"/>
    <w:rsid w:val="00961236"/>
    <w:rsid w:val="009612B1"/>
    <w:rsid w:val="009614E4"/>
    <w:rsid w:val="0096150B"/>
    <w:rsid w:val="00961608"/>
    <w:rsid w:val="0096193D"/>
    <w:rsid w:val="00961A4A"/>
    <w:rsid w:val="00961A5E"/>
    <w:rsid w:val="00961BD7"/>
    <w:rsid w:val="00961D36"/>
    <w:rsid w:val="00961D52"/>
    <w:rsid w:val="00961DC5"/>
    <w:rsid w:val="009623F5"/>
    <w:rsid w:val="00962587"/>
    <w:rsid w:val="009626D1"/>
    <w:rsid w:val="0096275C"/>
    <w:rsid w:val="009627C7"/>
    <w:rsid w:val="009627FC"/>
    <w:rsid w:val="0096285E"/>
    <w:rsid w:val="009628A4"/>
    <w:rsid w:val="0096298F"/>
    <w:rsid w:val="009629C1"/>
    <w:rsid w:val="00962A1D"/>
    <w:rsid w:val="00962B60"/>
    <w:rsid w:val="00962DC7"/>
    <w:rsid w:val="00962ECF"/>
    <w:rsid w:val="0096304D"/>
    <w:rsid w:val="00963261"/>
    <w:rsid w:val="009635C5"/>
    <w:rsid w:val="009635E2"/>
    <w:rsid w:val="00963827"/>
    <w:rsid w:val="0096392F"/>
    <w:rsid w:val="0096393B"/>
    <w:rsid w:val="0096398D"/>
    <w:rsid w:val="00963ADC"/>
    <w:rsid w:val="00963BBF"/>
    <w:rsid w:val="00963C9F"/>
    <w:rsid w:val="00963DA9"/>
    <w:rsid w:val="0096406F"/>
    <w:rsid w:val="009640A7"/>
    <w:rsid w:val="009640E3"/>
    <w:rsid w:val="00964374"/>
    <w:rsid w:val="00964511"/>
    <w:rsid w:val="0096454E"/>
    <w:rsid w:val="009645DF"/>
    <w:rsid w:val="0096487F"/>
    <w:rsid w:val="00964E5F"/>
    <w:rsid w:val="00964F69"/>
    <w:rsid w:val="009650AF"/>
    <w:rsid w:val="009650B7"/>
    <w:rsid w:val="009650C7"/>
    <w:rsid w:val="009651C2"/>
    <w:rsid w:val="0096560D"/>
    <w:rsid w:val="009656BF"/>
    <w:rsid w:val="009658BA"/>
    <w:rsid w:val="009658DB"/>
    <w:rsid w:val="00965DB1"/>
    <w:rsid w:val="009660D6"/>
    <w:rsid w:val="009662A7"/>
    <w:rsid w:val="00966422"/>
    <w:rsid w:val="0096648E"/>
    <w:rsid w:val="00966746"/>
    <w:rsid w:val="00966764"/>
    <w:rsid w:val="00966988"/>
    <w:rsid w:val="0096698D"/>
    <w:rsid w:val="00966BC4"/>
    <w:rsid w:val="00966BE2"/>
    <w:rsid w:val="00966F7F"/>
    <w:rsid w:val="00966FF5"/>
    <w:rsid w:val="00967077"/>
    <w:rsid w:val="009672CE"/>
    <w:rsid w:val="00967593"/>
    <w:rsid w:val="009675C9"/>
    <w:rsid w:val="00967B16"/>
    <w:rsid w:val="00967DF3"/>
    <w:rsid w:val="00967E76"/>
    <w:rsid w:val="0097014D"/>
    <w:rsid w:val="0097021A"/>
    <w:rsid w:val="0097027E"/>
    <w:rsid w:val="009702E7"/>
    <w:rsid w:val="009706AC"/>
    <w:rsid w:val="00970B0A"/>
    <w:rsid w:val="00970D89"/>
    <w:rsid w:val="00970DEE"/>
    <w:rsid w:val="00970EEF"/>
    <w:rsid w:val="00971003"/>
    <w:rsid w:val="00971008"/>
    <w:rsid w:val="009710C8"/>
    <w:rsid w:val="009711C1"/>
    <w:rsid w:val="00971224"/>
    <w:rsid w:val="0097132C"/>
    <w:rsid w:val="00971339"/>
    <w:rsid w:val="00971353"/>
    <w:rsid w:val="0097144B"/>
    <w:rsid w:val="009714BF"/>
    <w:rsid w:val="00971978"/>
    <w:rsid w:val="00971CD4"/>
    <w:rsid w:val="00971DA8"/>
    <w:rsid w:val="009720A3"/>
    <w:rsid w:val="009720DA"/>
    <w:rsid w:val="009722D7"/>
    <w:rsid w:val="0097273C"/>
    <w:rsid w:val="009727A5"/>
    <w:rsid w:val="0097287A"/>
    <w:rsid w:val="009728F0"/>
    <w:rsid w:val="00972C92"/>
    <w:rsid w:val="00973163"/>
    <w:rsid w:val="0097344C"/>
    <w:rsid w:val="009735E5"/>
    <w:rsid w:val="0097367D"/>
    <w:rsid w:val="009736B0"/>
    <w:rsid w:val="00973A46"/>
    <w:rsid w:val="00973A90"/>
    <w:rsid w:val="00973BC4"/>
    <w:rsid w:val="00973E85"/>
    <w:rsid w:val="00973F18"/>
    <w:rsid w:val="00973FD9"/>
    <w:rsid w:val="00973FE6"/>
    <w:rsid w:val="00974020"/>
    <w:rsid w:val="00974126"/>
    <w:rsid w:val="009743C4"/>
    <w:rsid w:val="0097461B"/>
    <w:rsid w:val="0097462C"/>
    <w:rsid w:val="0097463D"/>
    <w:rsid w:val="0097478F"/>
    <w:rsid w:val="0097479D"/>
    <w:rsid w:val="00974C45"/>
    <w:rsid w:val="00974D3C"/>
    <w:rsid w:val="00974DF5"/>
    <w:rsid w:val="00974E4A"/>
    <w:rsid w:val="00974F15"/>
    <w:rsid w:val="00974FC5"/>
    <w:rsid w:val="009759E8"/>
    <w:rsid w:val="009759FD"/>
    <w:rsid w:val="00975C09"/>
    <w:rsid w:val="00975C3B"/>
    <w:rsid w:val="00975C3D"/>
    <w:rsid w:val="00975D52"/>
    <w:rsid w:val="00975D57"/>
    <w:rsid w:val="00975EFA"/>
    <w:rsid w:val="00975F5E"/>
    <w:rsid w:val="00976014"/>
    <w:rsid w:val="009764AB"/>
    <w:rsid w:val="009764FA"/>
    <w:rsid w:val="00976561"/>
    <w:rsid w:val="00976820"/>
    <w:rsid w:val="00976B2B"/>
    <w:rsid w:val="00976E24"/>
    <w:rsid w:val="009778D3"/>
    <w:rsid w:val="0097791B"/>
    <w:rsid w:val="00977948"/>
    <w:rsid w:val="009779F7"/>
    <w:rsid w:val="00977D08"/>
    <w:rsid w:val="00977D0B"/>
    <w:rsid w:val="00977DDA"/>
    <w:rsid w:val="00977E42"/>
    <w:rsid w:val="00977ED9"/>
    <w:rsid w:val="009801F5"/>
    <w:rsid w:val="00980380"/>
    <w:rsid w:val="00980785"/>
    <w:rsid w:val="00980AAA"/>
    <w:rsid w:val="00980C5B"/>
    <w:rsid w:val="00980CF2"/>
    <w:rsid w:val="00980E8A"/>
    <w:rsid w:val="00980F1A"/>
    <w:rsid w:val="00981293"/>
    <w:rsid w:val="00981308"/>
    <w:rsid w:val="00981369"/>
    <w:rsid w:val="009813D7"/>
    <w:rsid w:val="009813DA"/>
    <w:rsid w:val="009815BB"/>
    <w:rsid w:val="0098178C"/>
    <w:rsid w:val="00981802"/>
    <w:rsid w:val="00981804"/>
    <w:rsid w:val="00981852"/>
    <w:rsid w:val="009820A6"/>
    <w:rsid w:val="00982171"/>
    <w:rsid w:val="00982404"/>
    <w:rsid w:val="009825D4"/>
    <w:rsid w:val="0098260C"/>
    <w:rsid w:val="00982682"/>
    <w:rsid w:val="00982822"/>
    <w:rsid w:val="009829EF"/>
    <w:rsid w:val="00982A3A"/>
    <w:rsid w:val="00982CA3"/>
    <w:rsid w:val="00982DC1"/>
    <w:rsid w:val="00982DE7"/>
    <w:rsid w:val="00982DE8"/>
    <w:rsid w:val="00982F6F"/>
    <w:rsid w:val="009830FC"/>
    <w:rsid w:val="009832CD"/>
    <w:rsid w:val="00983345"/>
    <w:rsid w:val="009834A8"/>
    <w:rsid w:val="009835AE"/>
    <w:rsid w:val="00983883"/>
    <w:rsid w:val="0098388F"/>
    <w:rsid w:val="009838FB"/>
    <w:rsid w:val="00983988"/>
    <w:rsid w:val="00983A72"/>
    <w:rsid w:val="00983A86"/>
    <w:rsid w:val="00983ABA"/>
    <w:rsid w:val="00983C02"/>
    <w:rsid w:val="00983CF5"/>
    <w:rsid w:val="00983D96"/>
    <w:rsid w:val="00983E42"/>
    <w:rsid w:val="00983FCC"/>
    <w:rsid w:val="00984130"/>
    <w:rsid w:val="00984150"/>
    <w:rsid w:val="009841E1"/>
    <w:rsid w:val="0098481A"/>
    <w:rsid w:val="00984C8C"/>
    <w:rsid w:val="00984D9E"/>
    <w:rsid w:val="0098570A"/>
    <w:rsid w:val="00985788"/>
    <w:rsid w:val="00985877"/>
    <w:rsid w:val="009858F8"/>
    <w:rsid w:val="00985B41"/>
    <w:rsid w:val="00985EC1"/>
    <w:rsid w:val="0098603F"/>
    <w:rsid w:val="009860AD"/>
    <w:rsid w:val="00986192"/>
    <w:rsid w:val="00986382"/>
    <w:rsid w:val="00986386"/>
    <w:rsid w:val="009863F1"/>
    <w:rsid w:val="009867CC"/>
    <w:rsid w:val="00986825"/>
    <w:rsid w:val="009868FA"/>
    <w:rsid w:val="009869A8"/>
    <w:rsid w:val="00986A4F"/>
    <w:rsid w:val="00986BC4"/>
    <w:rsid w:val="00986D71"/>
    <w:rsid w:val="00986E60"/>
    <w:rsid w:val="00986EE7"/>
    <w:rsid w:val="00986F54"/>
    <w:rsid w:val="009870EC"/>
    <w:rsid w:val="0098711A"/>
    <w:rsid w:val="009871F0"/>
    <w:rsid w:val="009872B4"/>
    <w:rsid w:val="00987359"/>
    <w:rsid w:val="00987747"/>
    <w:rsid w:val="00987C83"/>
    <w:rsid w:val="00987E8D"/>
    <w:rsid w:val="00987F47"/>
    <w:rsid w:val="009901CC"/>
    <w:rsid w:val="0099042B"/>
    <w:rsid w:val="009904A4"/>
    <w:rsid w:val="009905BD"/>
    <w:rsid w:val="0099061F"/>
    <w:rsid w:val="009906E0"/>
    <w:rsid w:val="00990858"/>
    <w:rsid w:val="00990901"/>
    <w:rsid w:val="00990BD9"/>
    <w:rsid w:val="00990D88"/>
    <w:rsid w:val="00990E8B"/>
    <w:rsid w:val="0099107F"/>
    <w:rsid w:val="00991771"/>
    <w:rsid w:val="00991877"/>
    <w:rsid w:val="00991A8A"/>
    <w:rsid w:val="00991A99"/>
    <w:rsid w:val="00991ABC"/>
    <w:rsid w:val="00991BE0"/>
    <w:rsid w:val="00991D9E"/>
    <w:rsid w:val="00991EC4"/>
    <w:rsid w:val="00991FAF"/>
    <w:rsid w:val="0099201F"/>
    <w:rsid w:val="00992178"/>
    <w:rsid w:val="00992416"/>
    <w:rsid w:val="0099266C"/>
    <w:rsid w:val="009926DD"/>
    <w:rsid w:val="00992D2C"/>
    <w:rsid w:val="00992E0C"/>
    <w:rsid w:val="00992E34"/>
    <w:rsid w:val="00992E9C"/>
    <w:rsid w:val="009931C6"/>
    <w:rsid w:val="00993285"/>
    <w:rsid w:val="009932B2"/>
    <w:rsid w:val="009933A2"/>
    <w:rsid w:val="0099356F"/>
    <w:rsid w:val="0099369C"/>
    <w:rsid w:val="00993A03"/>
    <w:rsid w:val="00993AFF"/>
    <w:rsid w:val="00993BF4"/>
    <w:rsid w:val="00993D02"/>
    <w:rsid w:val="00994155"/>
    <w:rsid w:val="0099447E"/>
    <w:rsid w:val="009946CD"/>
    <w:rsid w:val="00994722"/>
    <w:rsid w:val="00994ACF"/>
    <w:rsid w:val="00994C2B"/>
    <w:rsid w:val="00994DDD"/>
    <w:rsid w:val="00994DF2"/>
    <w:rsid w:val="00994E10"/>
    <w:rsid w:val="00994FF1"/>
    <w:rsid w:val="00995411"/>
    <w:rsid w:val="00995415"/>
    <w:rsid w:val="00995456"/>
    <w:rsid w:val="0099553C"/>
    <w:rsid w:val="00995718"/>
    <w:rsid w:val="00995834"/>
    <w:rsid w:val="00995A81"/>
    <w:rsid w:val="00995ABA"/>
    <w:rsid w:val="00995C54"/>
    <w:rsid w:val="00996063"/>
    <w:rsid w:val="009960FB"/>
    <w:rsid w:val="00996426"/>
    <w:rsid w:val="009966EC"/>
    <w:rsid w:val="009969B2"/>
    <w:rsid w:val="00996BF7"/>
    <w:rsid w:val="00996E83"/>
    <w:rsid w:val="00996ED9"/>
    <w:rsid w:val="00997117"/>
    <w:rsid w:val="009971D1"/>
    <w:rsid w:val="00997220"/>
    <w:rsid w:val="0099734E"/>
    <w:rsid w:val="009974DA"/>
    <w:rsid w:val="009976F2"/>
    <w:rsid w:val="0099782F"/>
    <w:rsid w:val="00997879"/>
    <w:rsid w:val="009978B7"/>
    <w:rsid w:val="009979B6"/>
    <w:rsid w:val="00997B12"/>
    <w:rsid w:val="00997E7B"/>
    <w:rsid w:val="009A0082"/>
    <w:rsid w:val="009A0094"/>
    <w:rsid w:val="009A00C2"/>
    <w:rsid w:val="009A02B9"/>
    <w:rsid w:val="009A036E"/>
    <w:rsid w:val="009A0543"/>
    <w:rsid w:val="009A0D10"/>
    <w:rsid w:val="009A0DFF"/>
    <w:rsid w:val="009A0E44"/>
    <w:rsid w:val="009A0F3C"/>
    <w:rsid w:val="009A122B"/>
    <w:rsid w:val="009A12E9"/>
    <w:rsid w:val="009A1720"/>
    <w:rsid w:val="009A17D9"/>
    <w:rsid w:val="009A199E"/>
    <w:rsid w:val="009A1AE6"/>
    <w:rsid w:val="009A1D16"/>
    <w:rsid w:val="009A1ED0"/>
    <w:rsid w:val="009A1FF5"/>
    <w:rsid w:val="009A235A"/>
    <w:rsid w:val="009A2626"/>
    <w:rsid w:val="009A26B4"/>
    <w:rsid w:val="009A27B4"/>
    <w:rsid w:val="009A289B"/>
    <w:rsid w:val="009A28DA"/>
    <w:rsid w:val="009A28F0"/>
    <w:rsid w:val="009A2917"/>
    <w:rsid w:val="009A2A3B"/>
    <w:rsid w:val="009A2A6C"/>
    <w:rsid w:val="009A2B02"/>
    <w:rsid w:val="009A2BF4"/>
    <w:rsid w:val="009A2C21"/>
    <w:rsid w:val="009A2C51"/>
    <w:rsid w:val="009A2D5B"/>
    <w:rsid w:val="009A2D67"/>
    <w:rsid w:val="009A2E4D"/>
    <w:rsid w:val="009A2FAB"/>
    <w:rsid w:val="009A3060"/>
    <w:rsid w:val="009A3164"/>
    <w:rsid w:val="009A3644"/>
    <w:rsid w:val="009A3799"/>
    <w:rsid w:val="009A3907"/>
    <w:rsid w:val="009A39A3"/>
    <w:rsid w:val="009A3A56"/>
    <w:rsid w:val="009A3AFE"/>
    <w:rsid w:val="009A3BB3"/>
    <w:rsid w:val="009A3BF4"/>
    <w:rsid w:val="009A3D4B"/>
    <w:rsid w:val="009A3D4C"/>
    <w:rsid w:val="009A3EA3"/>
    <w:rsid w:val="009A3F1E"/>
    <w:rsid w:val="009A3F5E"/>
    <w:rsid w:val="009A410A"/>
    <w:rsid w:val="009A4171"/>
    <w:rsid w:val="009A42DF"/>
    <w:rsid w:val="009A4456"/>
    <w:rsid w:val="009A4573"/>
    <w:rsid w:val="009A4620"/>
    <w:rsid w:val="009A4668"/>
    <w:rsid w:val="009A4674"/>
    <w:rsid w:val="009A46F9"/>
    <w:rsid w:val="009A4902"/>
    <w:rsid w:val="009A4C2A"/>
    <w:rsid w:val="009A4D72"/>
    <w:rsid w:val="009A4D75"/>
    <w:rsid w:val="009A4E97"/>
    <w:rsid w:val="009A4F4A"/>
    <w:rsid w:val="009A4FA0"/>
    <w:rsid w:val="009A5037"/>
    <w:rsid w:val="009A5229"/>
    <w:rsid w:val="009A5432"/>
    <w:rsid w:val="009A5694"/>
    <w:rsid w:val="009A56E4"/>
    <w:rsid w:val="009A57EA"/>
    <w:rsid w:val="009A5A02"/>
    <w:rsid w:val="009A5C01"/>
    <w:rsid w:val="009A5CA2"/>
    <w:rsid w:val="009A5CA9"/>
    <w:rsid w:val="009A5CC1"/>
    <w:rsid w:val="009A5DDC"/>
    <w:rsid w:val="009A613C"/>
    <w:rsid w:val="009A6141"/>
    <w:rsid w:val="009A62AA"/>
    <w:rsid w:val="009A65D9"/>
    <w:rsid w:val="009A68AD"/>
    <w:rsid w:val="009A6B6C"/>
    <w:rsid w:val="009A6DF2"/>
    <w:rsid w:val="009A6E65"/>
    <w:rsid w:val="009A6EB7"/>
    <w:rsid w:val="009A70FF"/>
    <w:rsid w:val="009A729D"/>
    <w:rsid w:val="009A737C"/>
    <w:rsid w:val="009A7A63"/>
    <w:rsid w:val="009A7A98"/>
    <w:rsid w:val="009A7CD5"/>
    <w:rsid w:val="009A7CE2"/>
    <w:rsid w:val="009A7E70"/>
    <w:rsid w:val="009A7EF0"/>
    <w:rsid w:val="009B0174"/>
    <w:rsid w:val="009B0176"/>
    <w:rsid w:val="009B024D"/>
    <w:rsid w:val="009B0B2F"/>
    <w:rsid w:val="009B0B57"/>
    <w:rsid w:val="009B0FCE"/>
    <w:rsid w:val="009B100F"/>
    <w:rsid w:val="009B10F6"/>
    <w:rsid w:val="009B12DE"/>
    <w:rsid w:val="009B168E"/>
    <w:rsid w:val="009B171C"/>
    <w:rsid w:val="009B19C8"/>
    <w:rsid w:val="009B1A2B"/>
    <w:rsid w:val="009B1A46"/>
    <w:rsid w:val="009B1BB5"/>
    <w:rsid w:val="009B1CE5"/>
    <w:rsid w:val="009B1F14"/>
    <w:rsid w:val="009B210F"/>
    <w:rsid w:val="009B21AE"/>
    <w:rsid w:val="009B2393"/>
    <w:rsid w:val="009B23E6"/>
    <w:rsid w:val="009B262A"/>
    <w:rsid w:val="009B2658"/>
    <w:rsid w:val="009B2786"/>
    <w:rsid w:val="009B2A5A"/>
    <w:rsid w:val="009B2B1B"/>
    <w:rsid w:val="009B2C3C"/>
    <w:rsid w:val="009B2D3B"/>
    <w:rsid w:val="009B2F32"/>
    <w:rsid w:val="009B3063"/>
    <w:rsid w:val="009B3182"/>
    <w:rsid w:val="009B31DA"/>
    <w:rsid w:val="009B34CB"/>
    <w:rsid w:val="009B367E"/>
    <w:rsid w:val="009B3773"/>
    <w:rsid w:val="009B3B24"/>
    <w:rsid w:val="009B410E"/>
    <w:rsid w:val="009B422B"/>
    <w:rsid w:val="009B4230"/>
    <w:rsid w:val="009B43CE"/>
    <w:rsid w:val="009B44FF"/>
    <w:rsid w:val="009B471B"/>
    <w:rsid w:val="009B494A"/>
    <w:rsid w:val="009B4B18"/>
    <w:rsid w:val="009B4CBE"/>
    <w:rsid w:val="009B4F39"/>
    <w:rsid w:val="009B52BD"/>
    <w:rsid w:val="009B52FD"/>
    <w:rsid w:val="009B53B0"/>
    <w:rsid w:val="009B5552"/>
    <w:rsid w:val="009B5624"/>
    <w:rsid w:val="009B56B7"/>
    <w:rsid w:val="009B5712"/>
    <w:rsid w:val="009B57B7"/>
    <w:rsid w:val="009B57F3"/>
    <w:rsid w:val="009B5934"/>
    <w:rsid w:val="009B5FDA"/>
    <w:rsid w:val="009B6132"/>
    <w:rsid w:val="009B6237"/>
    <w:rsid w:val="009B627C"/>
    <w:rsid w:val="009B65D6"/>
    <w:rsid w:val="009B6662"/>
    <w:rsid w:val="009B6697"/>
    <w:rsid w:val="009B67CA"/>
    <w:rsid w:val="009B6888"/>
    <w:rsid w:val="009B6B8A"/>
    <w:rsid w:val="009B7183"/>
    <w:rsid w:val="009B7212"/>
    <w:rsid w:val="009B726E"/>
    <w:rsid w:val="009B7353"/>
    <w:rsid w:val="009B7681"/>
    <w:rsid w:val="009B7721"/>
    <w:rsid w:val="009B788C"/>
    <w:rsid w:val="009B7D6B"/>
    <w:rsid w:val="009B7E8D"/>
    <w:rsid w:val="009B7F06"/>
    <w:rsid w:val="009B7F47"/>
    <w:rsid w:val="009C008D"/>
    <w:rsid w:val="009C0BAB"/>
    <w:rsid w:val="009C0DB6"/>
    <w:rsid w:val="009C1021"/>
    <w:rsid w:val="009C102E"/>
    <w:rsid w:val="009C109C"/>
    <w:rsid w:val="009C10A4"/>
    <w:rsid w:val="009C1381"/>
    <w:rsid w:val="009C13EB"/>
    <w:rsid w:val="009C14BE"/>
    <w:rsid w:val="009C175B"/>
    <w:rsid w:val="009C18B1"/>
    <w:rsid w:val="009C1B92"/>
    <w:rsid w:val="009C1D4F"/>
    <w:rsid w:val="009C1F87"/>
    <w:rsid w:val="009C237F"/>
    <w:rsid w:val="009C2762"/>
    <w:rsid w:val="009C2BDE"/>
    <w:rsid w:val="009C3007"/>
    <w:rsid w:val="009C321F"/>
    <w:rsid w:val="009C3234"/>
    <w:rsid w:val="009C34AB"/>
    <w:rsid w:val="009C351E"/>
    <w:rsid w:val="009C358B"/>
    <w:rsid w:val="009C35C0"/>
    <w:rsid w:val="009C38F6"/>
    <w:rsid w:val="009C38FB"/>
    <w:rsid w:val="009C3A69"/>
    <w:rsid w:val="009C3A8F"/>
    <w:rsid w:val="009C3BDE"/>
    <w:rsid w:val="009C3C9D"/>
    <w:rsid w:val="009C3EA3"/>
    <w:rsid w:val="009C4065"/>
    <w:rsid w:val="009C43A3"/>
    <w:rsid w:val="009C43ED"/>
    <w:rsid w:val="009C4434"/>
    <w:rsid w:val="009C4561"/>
    <w:rsid w:val="009C4690"/>
    <w:rsid w:val="009C4713"/>
    <w:rsid w:val="009C4732"/>
    <w:rsid w:val="009C4BEC"/>
    <w:rsid w:val="009C4BEF"/>
    <w:rsid w:val="009C4E5F"/>
    <w:rsid w:val="009C4F97"/>
    <w:rsid w:val="009C52AF"/>
    <w:rsid w:val="009C546B"/>
    <w:rsid w:val="009C558C"/>
    <w:rsid w:val="009C55D4"/>
    <w:rsid w:val="009C570D"/>
    <w:rsid w:val="009C5EA0"/>
    <w:rsid w:val="009C5FB1"/>
    <w:rsid w:val="009C6001"/>
    <w:rsid w:val="009C6059"/>
    <w:rsid w:val="009C6708"/>
    <w:rsid w:val="009C673A"/>
    <w:rsid w:val="009C6798"/>
    <w:rsid w:val="009C6A00"/>
    <w:rsid w:val="009C6A7A"/>
    <w:rsid w:val="009C6D60"/>
    <w:rsid w:val="009C707E"/>
    <w:rsid w:val="009C70A7"/>
    <w:rsid w:val="009C71B6"/>
    <w:rsid w:val="009C733A"/>
    <w:rsid w:val="009C7921"/>
    <w:rsid w:val="009C7BEA"/>
    <w:rsid w:val="009D00FA"/>
    <w:rsid w:val="009D0422"/>
    <w:rsid w:val="009D06D1"/>
    <w:rsid w:val="009D072C"/>
    <w:rsid w:val="009D0A21"/>
    <w:rsid w:val="009D0D39"/>
    <w:rsid w:val="009D1196"/>
    <w:rsid w:val="009D11A8"/>
    <w:rsid w:val="009D141E"/>
    <w:rsid w:val="009D1512"/>
    <w:rsid w:val="009D170A"/>
    <w:rsid w:val="009D1908"/>
    <w:rsid w:val="009D1943"/>
    <w:rsid w:val="009D1965"/>
    <w:rsid w:val="009D196D"/>
    <w:rsid w:val="009D1C09"/>
    <w:rsid w:val="009D1E54"/>
    <w:rsid w:val="009D1E9A"/>
    <w:rsid w:val="009D2134"/>
    <w:rsid w:val="009D2135"/>
    <w:rsid w:val="009D22E5"/>
    <w:rsid w:val="009D243D"/>
    <w:rsid w:val="009D25CC"/>
    <w:rsid w:val="009D2632"/>
    <w:rsid w:val="009D28F2"/>
    <w:rsid w:val="009D2993"/>
    <w:rsid w:val="009D2FCF"/>
    <w:rsid w:val="009D3110"/>
    <w:rsid w:val="009D3154"/>
    <w:rsid w:val="009D36FC"/>
    <w:rsid w:val="009D37B8"/>
    <w:rsid w:val="009D3AB2"/>
    <w:rsid w:val="009D3B0D"/>
    <w:rsid w:val="009D3BF1"/>
    <w:rsid w:val="009D3C64"/>
    <w:rsid w:val="009D3C79"/>
    <w:rsid w:val="009D3E11"/>
    <w:rsid w:val="009D3E62"/>
    <w:rsid w:val="009D3E9F"/>
    <w:rsid w:val="009D3FC9"/>
    <w:rsid w:val="009D4022"/>
    <w:rsid w:val="009D48E9"/>
    <w:rsid w:val="009D494E"/>
    <w:rsid w:val="009D4F42"/>
    <w:rsid w:val="009D4F9B"/>
    <w:rsid w:val="009D50FA"/>
    <w:rsid w:val="009D5106"/>
    <w:rsid w:val="009D5187"/>
    <w:rsid w:val="009D5206"/>
    <w:rsid w:val="009D5333"/>
    <w:rsid w:val="009D54E2"/>
    <w:rsid w:val="009D598F"/>
    <w:rsid w:val="009D5C85"/>
    <w:rsid w:val="009D6290"/>
    <w:rsid w:val="009D6308"/>
    <w:rsid w:val="009D6676"/>
    <w:rsid w:val="009D6836"/>
    <w:rsid w:val="009D68EF"/>
    <w:rsid w:val="009D6B14"/>
    <w:rsid w:val="009D6DD0"/>
    <w:rsid w:val="009D6E04"/>
    <w:rsid w:val="009D70BD"/>
    <w:rsid w:val="009D7117"/>
    <w:rsid w:val="009D74A2"/>
    <w:rsid w:val="009D776C"/>
    <w:rsid w:val="009D7EEF"/>
    <w:rsid w:val="009E038E"/>
    <w:rsid w:val="009E03E5"/>
    <w:rsid w:val="009E04E1"/>
    <w:rsid w:val="009E0510"/>
    <w:rsid w:val="009E063F"/>
    <w:rsid w:val="009E0AD9"/>
    <w:rsid w:val="009E0CFE"/>
    <w:rsid w:val="009E1006"/>
    <w:rsid w:val="009E13C6"/>
    <w:rsid w:val="009E17E4"/>
    <w:rsid w:val="009E1D52"/>
    <w:rsid w:val="009E1DFB"/>
    <w:rsid w:val="009E1EC2"/>
    <w:rsid w:val="009E1F6D"/>
    <w:rsid w:val="009E1F8A"/>
    <w:rsid w:val="009E243E"/>
    <w:rsid w:val="009E2A9B"/>
    <w:rsid w:val="009E2BDC"/>
    <w:rsid w:val="009E2C4A"/>
    <w:rsid w:val="009E2DE1"/>
    <w:rsid w:val="009E2DF2"/>
    <w:rsid w:val="009E2E2A"/>
    <w:rsid w:val="009E2E7D"/>
    <w:rsid w:val="009E3408"/>
    <w:rsid w:val="009E359A"/>
    <w:rsid w:val="009E3602"/>
    <w:rsid w:val="009E376F"/>
    <w:rsid w:val="009E3A64"/>
    <w:rsid w:val="009E3B3C"/>
    <w:rsid w:val="009E3B97"/>
    <w:rsid w:val="009E3DDB"/>
    <w:rsid w:val="009E4043"/>
    <w:rsid w:val="009E416D"/>
    <w:rsid w:val="009E417D"/>
    <w:rsid w:val="009E43D1"/>
    <w:rsid w:val="009E4419"/>
    <w:rsid w:val="009E44C8"/>
    <w:rsid w:val="009E45FF"/>
    <w:rsid w:val="009E477A"/>
    <w:rsid w:val="009E47B4"/>
    <w:rsid w:val="009E4870"/>
    <w:rsid w:val="009E4ADC"/>
    <w:rsid w:val="009E4B43"/>
    <w:rsid w:val="009E4EF1"/>
    <w:rsid w:val="009E51D1"/>
    <w:rsid w:val="009E52BB"/>
    <w:rsid w:val="009E5350"/>
    <w:rsid w:val="009E5352"/>
    <w:rsid w:val="009E58AA"/>
    <w:rsid w:val="009E5A1E"/>
    <w:rsid w:val="009E5FA5"/>
    <w:rsid w:val="009E6002"/>
    <w:rsid w:val="009E61FD"/>
    <w:rsid w:val="009E62D4"/>
    <w:rsid w:val="009E63CF"/>
    <w:rsid w:val="009E6733"/>
    <w:rsid w:val="009E6AAC"/>
    <w:rsid w:val="009E6B7F"/>
    <w:rsid w:val="009E6B96"/>
    <w:rsid w:val="009E6BB2"/>
    <w:rsid w:val="009E6BFD"/>
    <w:rsid w:val="009E6C37"/>
    <w:rsid w:val="009E6DDB"/>
    <w:rsid w:val="009E6EFA"/>
    <w:rsid w:val="009E70D0"/>
    <w:rsid w:val="009E7522"/>
    <w:rsid w:val="009E76C1"/>
    <w:rsid w:val="009E7CE0"/>
    <w:rsid w:val="009F0C73"/>
    <w:rsid w:val="009F0FFE"/>
    <w:rsid w:val="009F12E2"/>
    <w:rsid w:val="009F1382"/>
    <w:rsid w:val="009F13DF"/>
    <w:rsid w:val="009F1533"/>
    <w:rsid w:val="009F1807"/>
    <w:rsid w:val="009F1D0F"/>
    <w:rsid w:val="009F1EBD"/>
    <w:rsid w:val="009F1F3B"/>
    <w:rsid w:val="009F1F3C"/>
    <w:rsid w:val="009F229F"/>
    <w:rsid w:val="009F22D2"/>
    <w:rsid w:val="009F2443"/>
    <w:rsid w:val="009F2457"/>
    <w:rsid w:val="009F2616"/>
    <w:rsid w:val="009F2894"/>
    <w:rsid w:val="009F290E"/>
    <w:rsid w:val="009F2A02"/>
    <w:rsid w:val="009F2ABB"/>
    <w:rsid w:val="009F2C38"/>
    <w:rsid w:val="009F2E1F"/>
    <w:rsid w:val="009F2EA4"/>
    <w:rsid w:val="009F339F"/>
    <w:rsid w:val="009F3428"/>
    <w:rsid w:val="009F3467"/>
    <w:rsid w:val="009F36AA"/>
    <w:rsid w:val="009F37EB"/>
    <w:rsid w:val="009F39A9"/>
    <w:rsid w:val="009F3A05"/>
    <w:rsid w:val="009F3CE4"/>
    <w:rsid w:val="009F3FDC"/>
    <w:rsid w:val="009F418F"/>
    <w:rsid w:val="009F428A"/>
    <w:rsid w:val="009F4487"/>
    <w:rsid w:val="009F4675"/>
    <w:rsid w:val="009F4877"/>
    <w:rsid w:val="009F4CEC"/>
    <w:rsid w:val="009F4E1F"/>
    <w:rsid w:val="009F4FE6"/>
    <w:rsid w:val="009F5007"/>
    <w:rsid w:val="009F52A4"/>
    <w:rsid w:val="009F56AE"/>
    <w:rsid w:val="009F5727"/>
    <w:rsid w:val="009F5796"/>
    <w:rsid w:val="009F5B93"/>
    <w:rsid w:val="009F5D20"/>
    <w:rsid w:val="009F5D4B"/>
    <w:rsid w:val="009F5D6C"/>
    <w:rsid w:val="009F5EFF"/>
    <w:rsid w:val="009F60B8"/>
    <w:rsid w:val="009F60F6"/>
    <w:rsid w:val="009F6139"/>
    <w:rsid w:val="009F64DB"/>
    <w:rsid w:val="009F6506"/>
    <w:rsid w:val="009F65C3"/>
    <w:rsid w:val="009F67B7"/>
    <w:rsid w:val="009F6848"/>
    <w:rsid w:val="009F6A38"/>
    <w:rsid w:val="009F6CC9"/>
    <w:rsid w:val="009F6EA2"/>
    <w:rsid w:val="009F6FAE"/>
    <w:rsid w:val="009F706A"/>
    <w:rsid w:val="009F70C9"/>
    <w:rsid w:val="009F7170"/>
    <w:rsid w:val="009F7298"/>
    <w:rsid w:val="009F735D"/>
    <w:rsid w:val="009F7738"/>
    <w:rsid w:val="009F7953"/>
    <w:rsid w:val="009F79EB"/>
    <w:rsid w:val="009F7ABB"/>
    <w:rsid w:val="009F7CD5"/>
    <w:rsid w:val="009F7EEA"/>
    <w:rsid w:val="00A001B7"/>
    <w:rsid w:val="00A006E9"/>
    <w:rsid w:val="00A00711"/>
    <w:rsid w:val="00A0073F"/>
    <w:rsid w:val="00A008FE"/>
    <w:rsid w:val="00A00DCB"/>
    <w:rsid w:val="00A011A6"/>
    <w:rsid w:val="00A011B0"/>
    <w:rsid w:val="00A012EA"/>
    <w:rsid w:val="00A01418"/>
    <w:rsid w:val="00A015A1"/>
    <w:rsid w:val="00A01968"/>
    <w:rsid w:val="00A01C1C"/>
    <w:rsid w:val="00A01C5C"/>
    <w:rsid w:val="00A01E33"/>
    <w:rsid w:val="00A01E90"/>
    <w:rsid w:val="00A01EA9"/>
    <w:rsid w:val="00A01FDF"/>
    <w:rsid w:val="00A0228B"/>
    <w:rsid w:val="00A0231B"/>
    <w:rsid w:val="00A0243C"/>
    <w:rsid w:val="00A0243F"/>
    <w:rsid w:val="00A024F3"/>
    <w:rsid w:val="00A02665"/>
    <w:rsid w:val="00A02698"/>
    <w:rsid w:val="00A029DD"/>
    <w:rsid w:val="00A029ED"/>
    <w:rsid w:val="00A02CAC"/>
    <w:rsid w:val="00A02D32"/>
    <w:rsid w:val="00A03123"/>
    <w:rsid w:val="00A032C6"/>
    <w:rsid w:val="00A03375"/>
    <w:rsid w:val="00A03539"/>
    <w:rsid w:val="00A0354C"/>
    <w:rsid w:val="00A03774"/>
    <w:rsid w:val="00A03786"/>
    <w:rsid w:val="00A037BB"/>
    <w:rsid w:val="00A037C7"/>
    <w:rsid w:val="00A0397C"/>
    <w:rsid w:val="00A03CB8"/>
    <w:rsid w:val="00A03D36"/>
    <w:rsid w:val="00A03EB8"/>
    <w:rsid w:val="00A03F72"/>
    <w:rsid w:val="00A04017"/>
    <w:rsid w:val="00A04216"/>
    <w:rsid w:val="00A04260"/>
    <w:rsid w:val="00A04433"/>
    <w:rsid w:val="00A044E9"/>
    <w:rsid w:val="00A04938"/>
    <w:rsid w:val="00A04BC4"/>
    <w:rsid w:val="00A04ECF"/>
    <w:rsid w:val="00A04FC1"/>
    <w:rsid w:val="00A05083"/>
    <w:rsid w:val="00A053EF"/>
    <w:rsid w:val="00A05675"/>
    <w:rsid w:val="00A05AB4"/>
    <w:rsid w:val="00A05B23"/>
    <w:rsid w:val="00A05B60"/>
    <w:rsid w:val="00A05DA0"/>
    <w:rsid w:val="00A05E16"/>
    <w:rsid w:val="00A05E4B"/>
    <w:rsid w:val="00A061B1"/>
    <w:rsid w:val="00A06292"/>
    <w:rsid w:val="00A062DC"/>
    <w:rsid w:val="00A06479"/>
    <w:rsid w:val="00A0654B"/>
    <w:rsid w:val="00A06827"/>
    <w:rsid w:val="00A06983"/>
    <w:rsid w:val="00A069C2"/>
    <w:rsid w:val="00A06A2B"/>
    <w:rsid w:val="00A06D5A"/>
    <w:rsid w:val="00A06EE2"/>
    <w:rsid w:val="00A0707C"/>
    <w:rsid w:val="00A073C9"/>
    <w:rsid w:val="00A073CA"/>
    <w:rsid w:val="00A07549"/>
    <w:rsid w:val="00A076B6"/>
    <w:rsid w:val="00A0776C"/>
    <w:rsid w:val="00A0795B"/>
    <w:rsid w:val="00A0799C"/>
    <w:rsid w:val="00A079DB"/>
    <w:rsid w:val="00A079F0"/>
    <w:rsid w:val="00A07BF1"/>
    <w:rsid w:val="00A07CB4"/>
    <w:rsid w:val="00A1010D"/>
    <w:rsid w:val="00A1019F"/>
    <w:rsid w:val="00A10208"/>
    <w:rsid w:val="00A103DF"/>
    <w:rsid w:val="00A1060B"/>
    <w:rsid w:val="00A10616"/>
    <w:rsid w:val="00A10F4D"/>
    <w:rsid w:val="00A113DB"/>
    <w:rsid w:val="00A115A8"/>
    <w:rsid w:val="00A1163A"/>
    <w:rsid w:val="00A11695"/>
    <w:rsid w:val="00A118A5"/>
    <w:rsid w:val="00A11952"/>
    <w:rsid w:val="00A119CF"/>
    <w:rsid w:val="00A11B84"/>
    <w:rsid w:val="00A11F03"/>
    <w:rsid w:val="00A11F6A"/>
    <w:rsid w:val="00A1203B"/>
    <w:rsid w:val="00A12288"/>
    <w:rsid w:val="00A123B1"/>
    <w:rsid w:val="00A12454"/>
    <w:rsid w:val="00A1252F"/>
    <w:rsid w:val="00A12738"/>
    <w:rsid w:val="00A12777"/>
    <w:rsid w:val="00A12AB4"/>
    <w:rsid w:val="00A12D0A"/>
    <w:rsid w:val="00A12D49"/>
    <w:rsid w:val="00A12F55"/>
    <w:rsid w:val="00A12FD6"/>
    <w:rsid w:val="00A13049"/>
    <w:rsid w:val="00A13069"/>
    <w:rsid w:val="00A131D3"/>
    <w:rsid w:val="00A1341F"/>
    <w:rsid w:val="00A13963"/>
    <w:rsid w:val="00A139BD"/>
    <w:rsid w:val="00A13AA8"/>
    <w:rsid w:val="00A13ADC"/>
    <w:rsid w:val="00A13BE4"/>
    <w:rsid w:val="00A13C76"/>
    <w:rsid w:val="00A13FF4"/>
    <w:rsid w:val="00A14712"/>
    <w:rsid w:val="00A14799"/>
    <w:rsid w:val="00A1489E"/>
    <w:rsid w:val="00A149D1"/>
    <w:rsid w:val="00A149E2"/>
    <w:rsid w:val="00A14CEF"/>
    <w:rsid w:val="00A15032"/>
    <w:rsid w:val="00A1510D"/>
    <w:rsid w:val="00A1512C"/>
    <w:rsid w:val="00A15143"/>
    <w:rsid w:val="00A1538F"/>
    <w:rsid w:val="00A153C2"/>
    <w:rsid w:val="00A15468"/>
    <w:rsid w:val="00A15479"/>
    <w:rsid w:val="00A158B0"/>
    <w:rsid w:val="00A15BBD"/>
    <w:rsid w:val="00A15BEF"/>
    <w:rsid w:val="00A15E89"/>
    <w:rsid w:val="00A16177"/>
    <w:rsid w:val="00A16184"/>
    <w:rsid w:val="00A161CF"/>
    <w:rsid w:val="00A16356"/>
    <w:rsid w:val="00A163FE"/>
    <w:rsid w:val="00A1652F"/>
    <w:rsid w:val="00A16728"/>
    <w:rsid w:val="00A16B0B"/>
    <w:rsid w:val="00A16DBB"/>
    <w:rsid w:val="00A16FAC"/>
    <w:rsid w:val="00A170CE"/>
    <w:rsid w:val="00A17263"/>
    <w:rsid w:val="00A17506"/>
    <w:rsid w:val="00A17803"/>
    <w:rsid w:val="00A178F6"/>
    <w:rsid w:val="00A17917"/>
    <w:rsid w:val="00A17BFF"/>
    <w:rsid w:val="00A17C99"/>
    <w:rsid w:val="00A17DA4"/>
    <w:rsid w:val="00A17EA9"/>
    <w:rsid w:val="00A20264"/>
    <w:rsid w:val="00A20347"/>
    <w:rsid w:val="00A2056B"/>
    <w:rsid w:val="00A205A5"/>
    <w:rsid w:val="00A209B9"/>
    <w:rsid w:val="00A209D4"/>
    <w:rsid w:val="00A20AE6"/>
    <w:rsid w:val="00A20D15"/>
    <w:rsid w:val="00A20D3D"/>
    <w:rsid w:val="00A20D8D"/>
    <w:rsid w:val="00A20DF5"/>
    <w:rsid w:val="00A21363"/>
    <w:rsid w:val="00A21586"/>
    <w:rsid w:val="00A21A06"/>
    <w:rsid w:val="00A21A8C"/>
    <w:rsid w:val="00A21B22"/>
    <w:rsid w:val="00A21C30"/>
    <w:rsid w:val="00A21D88"/>
    <w:rsid w:val="00A21E6C"/>
    <w:rsid w:val="00A21E94"/>
    <w:rsid w:val="00A2229D"/>
    <w:rsid w:val="00A222B5"/>
    <w:rsid w:val="00A22416"/>
    <w:rsid w:val="00A22929"/>
    <w:rsid w:val="00A22A4E"/>
    <w:rsid w:val="00A22CD2"/>
    <w:rsid w:val="00A22D61"/>
    <w:rsid w:val="00A22DBF"/>
    <w:rsid w:val="00A22F35"/>
    <w:rsid w:val="00A23082"/>
    <w:rsid w:val="00A23169"/>
    <w:rsid w:val="00A23377"/>
    <w:rsid w:val="00A23616"/>
    <w:rsid w:val="00A2385D"/>
    <w:rsid w:val="00A23878"/>
    <w:rsid w:val="00A23A0C"/>
    <w:rsid w:val="00A23A83"/>
    <w:rsid w:val="00A23B60"/>
    <w:rsid w:val="00A23D78"/>
    <w:rsid w:val="00A23E95"/>
    <w:rsid w:val="00A23F1E"/>
    <w:rsid w:val="00A23F69"/>
    <w:rsid w:val="00A243A0"/>
    <w:rsid w:val="00A2445C"/>
    <w:rsid w:val="00A246A3"/>
    <w:rsid w:val="00A248A1"/>
    <w:rsid w:val="00A24E69"/>
    <w:rsid w:val="00A25000"/>
    <w:rsid w:val="00A25277"/>
    <w:rsid w:val="00A2527F"/>
    <w:rsid w:val="00A25496"/>
    <w:rsid w:val="00A2560C"/>
    <w:rsid w:val="00A257AD"/>
    <w:rsid w:val="00A2589B"/>
    <w:rsid w:val="00A25A4F"/>
    <w:rsid w:val="00A25F18"/>
    <w:rsid w:val="00A26386"/>
    <w:rsid w:val="00A26907"/>
    <w:rsid w:val="00A2694A"/>
    <w:rsid w:val="00A26983"/>
    <w:rsid w:val="00A269A8"/>
    <w:rsid w:val="00A26B97"/>
    <w:rsid w:val="00A26E32"/>
    <w:rsid w:val="00A27081"/>
    <w:rsid w:val="00A27167"/>
    <w:rsid w:val="00A27227"/>
    <w:rsid w:val="00A27631"/>
    <w:rsid w:val="00A277DB"/>
    <w:rsid w:val="00A277EE"/>
    <w:rsid w:val="00A2796E"/>
    <w:rsid w:val="00A27AC3"/>
    <w:rsid w:val="00A27AE8"/>
    <w:rsid w:val="00A27AF3"/>
    <w:rsid w:val="00A27BEA"/>
    <w:rsid w:val="00A27BF0"/>
    <w:rsid w:val="00A27D31"/>
    <w:rsid w:val="00A27D43"/>
    <w:rsid w:val="00A3000A"/>
    <w:rsid w:val="00A3028D"/>
    <w:rsid w:val="00A302D0"/>
    <w:rsid w:val="00A30384"/>
    <w:rsid w:val="00A30571"/>
    <w:rsid w:val="00A3061A"/>
    <w:rsid w:val="00A3096C"/>
    <w:rsid w:val="00A309FE"/>
    <w:rsid w:val="00A30AF6"/>
    <w:rsid w:val="00A30AFF"/>
    <w:rsid w:val="00A30C3F"/>
    <w:rsid w:val="00A310DD"/>
    <w:rsid w:val="00A31510"/>
    <w:rsid w:val="00A31A5B"/>
    <w:rsid w:val="00A31B13"/>
    <w:rsid w:val="00A31BF7"/>
    <w:rsid w:val="00A31D3D"/>
    <w:rsid w:val="00A31E48"/>
    <w:rsid w:val="00A31F7F"/>
    <w:rsid w:val="00A32083"/>
    <w:rsid w:val="00A320CB"/>
    <w:rsid w:val="00A3215A"/>
    <w:rsid w:val="00A321C0"/>
    <w:rsid w:val="00A322B0"/>
    <w:rsid w:val="00A322B9"/>
    <w:rsid w:val="00A323CD"/>
    <w:rsid w:val="00A32437"/>
    <w:rsid w:val="00A324FF"/>
    <w:rsid w:val="00A32598"/>
    <w:rsid w:val="00A32ADF"/>
    <w:rsid w:val="00A32DD3"/>
    <w:rsid w:val="00A32E00"/>
    <w:rsid w:val="00A32EDB"/>
    <w:rsid w:val="00A33015"/>
    <w:rsid w:val="00A331F8"/>
    <w:rsid w:val="00A337A7"/>
    <w:rsid w:val="00A337FF"/>
    <w:rsid w:val="00A3394C"/>
    <w:rsid w:val="00A33A34"/>
    <w:rsid w:val="00A33C64"/>
    <w:rsid w:val="00A33D4D"/>
    <w:rsid w:val="00A3400B"/>
    <w:rsid w:val="00A340E2"/>
    <w:rsid w:val="00A3411F"/>
    <w:rsid w:val="00A34142"/>
    <w:rsid w:val="00A34384"/>
    <w:rsid w:val="00A344C3"/>
    <w:rsid w:val="00A34733"/>
    <w:rsid w:val="00A34A4A"/>
    <w:rsid w:val="00A34E4B"/>
    <w:rsid w:val="00A34FC4"/>
    <w:rsid w:val="00A352AD"/>
    <w:rsid w:val="00A356DC"/>
    <w:rsid w:val="00A35733"/>
    <w:rsid w:val="00A35763"/>
    <w:rsid w:val="00A35CCE"/>
    <w:rsid w:val="00A3601B"/>
    <w:rsid w:val="00A3602E"/>
    <w:rsid w:val="00A360D1"/>
    <w:rsid w:val="00A3610E"/>
    <w:rsid w:val="00A3638C"/>
    <w:rsid w:val="00A363AF"/>
    <w:rsid w:val="00A36401"/>
    <w:rsid w:val="00A365AB"/>
    <w:rsid w:val="00A3681E"/>
    <w:rsid w:val="00A3686C"/>
    <w:rsid w:val="00A369D4"/>
    <w:rsid w:val="00A36F0B"/>
    <w:rsid w:val="00A36FA7"/>
    <w:rsid w:val="00A37266"/>
    <w:rsid w:val="00A37277"/>
    <w:rsid w:val="00A3730F"/>
    <w:rsid w:val="00A37383"/>
    <w:rsid w:val="00A37580"/>
    <w:rsid w:val="00A37791"/>
    <w:rsid w:val="00A378BB"/>
    <w:rsid w:val="00A3791B"/>
    <w:rsid w:val="00A379AC"/>
    <w:rsid w:val="00A37A0E"/>
    <w:rsid w:val="00A37A41"/>
    <w:rsid w:val="00A37B06"/>
    <w:rsid w:val="00A37BE1"/>
    <w:rsid w:val="00A40447"/>
    <w:rsid w:val="00A40455"/>
    <w:rsid w:val="00A40496"/>
    <w:rsid w:val="00A4071E"/>
    <w:rsid w:val="00A4072A"/>
    <w:rsid w:val="00A40740"/>
    <w:rsid w:val="00A40AFE"/>
    <w:rsid w:val="00A40BFA"/>
    <w:rsid w:val="00A40DE7"/>
    <w:rsid w:val="00A411C7"/>
    <w:rsid w:val="00A41276"/>
    <w:rsid w:val="00A41866"/>
    <w:rsid w:val="00A41D60"/>
    <w:rsid w:val="00A41E47"/>
    <w:rsid w:val="00A41EF7"/>
    <w:rsid w:val="00A41F28"/>
    <w:rsid w:val="00A42194"/>
    <w:rsid w:val="00A42357"/>
    <w:rsid w:val="00A423BA"/>
    <w:rsid w:val="00A42771"/>
    <w:rsid w:val="00A428A9"/>
    <w:rsid w:val="00A42924"/>
    <w:rsid w:val="00A42B46"/>
    <w:rsid w:val="00A430BB"/>
    <w:rsid w:val="00A430DD"/>
    <w:rsid w:val="00A43904"/>
    <w:rsid w:val="00A43915"/>
    <w:rsid w:val="00A4398F"/>
    <w:rsid w:val="00A43D26"/>
    <w:rsid w:val="00A43EF1"/>
    <w:rsid w:val="00A4408A"/>
    <w:rsid w:val="00A4435A"/>
    <w:rsid w:val="00A44389"/>
    <w:rsid w:val="00A44646"/>
    <w:rsid w:val="00A4476F"/>
    <w:rsid w:val="00A44791"/>
    <w:rsid w:val="00A44826"/>
    <w:rsid w:val="00A44846"/>
    <w:rsid w:val="00A44BA0"/>
    <w:rsid w:val="00A44BA7"/>
    <w:rsid w:val="00A45205"/>
    <w:rsid w:val="00A452AD"/>
    <w:rsid w:val="00A45518"/>
    <w:rsid w:val="00A4557E"/>
    <w:rsid w:val="00A456AB"/>
    <w:rsid w:val="00A45712"/>
    <w:rsid w:val="00A458BC"/>
    <w:rsid w:val="00A45A33"/>
    <w:rsid w:val="00A45A80"/>
    <w:rsid w:val="00A45B12"/>
    <w:rsid w:val="00A45E1A"/>
    <w:rsid w:val="00A45F65"/>
    <w:rsid w:val="00A4613C"/>
    <w:rsid w:val="00A46253"/>
    <w:rsid w:val="00A463C3"/>
    <w:rsid w:val="00A4658B"/>
    <w:rsid w:val="00A46A5C"/>
    <w:rsid w:val="00A46B01"/>
    <w:rsid w:val="00A46CE3"/>
    <w:rsid w:val="00A46DC9"/>
    <w:rsid w:val="00A46E2F"/>
    <w:rsid w:val="00A47056"/>
    <w:rsid w:val="00A4706E"/>
    <w:rsid w:val="00A4717A"/>
    <w:rsid w:val="00A47244"/>
    <w:rsid w:val="00A473D2"/>
    <w:rsid w:val="00A475D2"/>
    <w:rsid w:val="00A4787D"/>
    <w:rsid w:val="00A47AE3"/>
    <w:rsid w:val="00A47C4A"/>
    <w:rsid w:val="00A47D78"/>
    <w:rsid w:val="00A47E35"/>
    <w:rsid w:val="00A5013F"/>
    <w:rsid w:val="00A50473"/>
    <w:rsid w:val="00A504F0"/>
    <w:rsid w:val="00A50879"/>
    <w:rsid w:val="00A508BF"/>
    <w:rsid w:val="00A50A97"/>
    <w:rsid w:val="00A5125E"/>
    <w:rsid w:val="00A51578"/>
    <w:rsid w:val="00A515AC"/>
    <w:rsid w:val="00A51751"/>
    <w:rsid w:val="00A517F9"/>
    <w:rsid w:val="00A51B6F"/>
    <w:rsid w:val="00A51CBD"/>
    <w:rsid w:val="00A51D86"/>
    <w:rsid w:val="00A51DD2"/>
    <w:rsid w:val="00A520ED"/>
    <w:rsid w:val="00A5210C"/>
    <w:rsid w:val="00A5218A"/>
    <w:rsid w:val="00A5234C"/>
    <w:rsid w:val="00A52374"/>
    <w:rsid w:val="00A52818"/>
    <w:rsid w:val="00A529B5"/>
    <w:rsid w:val="00A52B6B"/>
    <w:rsid w:val="00A52DCF"/>
    <w:rsid w:val="00A52F1F"/>
    <w:rsid w:val="00A53141"/>
    <w:rsid w:val="00A5322A"/>
    <w:rsid w:val="00A53411"/>
    <w:rsid w:val="00A53571"/>
    <w:rsid w:val="00A53643"/>
    <w:rsid w:val="00A5367D"/>
    <w:rsid w:val="00A5417C"/>
    <w:rsid w:val="00A543BF"/>
    <w:rsid w:val="00A544CA"/>
    <w:rsid w:val="00A5454D"/>
    <w:rsid w:val="00A548A5"/>
    <w:rsid w:val="00A548FF"/>
    <w:rsid w:val="00A54A94"/>
    <w:rsid w:val="00A54A9F"/>
    <w:rsid w:val="00A54CD3"/>
    <w:rsid w:val="00A54D59"/>
    <w:rsid w:val="00A54F20"/>
    <w:rsid w:val="00A5526D"/>
    <w:rsid w:val="00A552D8"/>
    <w:rsid w:val="00A55A10"/>
    <w:rsid w:val="00A55B70"/>
    <w:rsid w:val="00A55BEE"/>
    <w:rsid w:val="00A561F4"/>
    <w:rsid w:val="00A562B7"/>
    <w:rsid w:val="00A56442"/>
    <w:rsid w:val="00A56908"/>
    <w:rsid w:val="00A56EDD"/>
    <w:rsid w:val="00A57201"/>
    <w:rsid w:val="00A57290"/>
    <w:rsid w:val="00A572B2"/>
    <w:rsid w:val="00A572C6"/>
    <w:rsid w:val="00A576B4"/>
    <w:rsid w:val="00A5775D"/>
    <w:rsid w:val="00A577BE"/>
    <w:rsid w:val="00A57E85"/>
    <w:rsid w:val="00A60166"/>
    <w:rsid w:val="00A6028E"/>
    <w:rsid w:val="00A603AE"/>
    <w:rsid w:val="00A6042F"/>
    <w:rsid w:val="00A60620"/>
    <w:rsid w:val="00A606DB"/>
    <w:rsid w:val="00A608E9"/>
    <w:rsid w:val="00A60926"/>
    <w:rsid w:val="00A609B9"/>
    <w:rsid w:val="00A60ABE"/>
    <w:rsid w:val="00A60B1F"/>
    <w:rsid w:val="00A60C22"/>
    <w:rsid w:val="00A60FFB"/>
    <w:rsid w:val="00A61256"/>
    <w:rsid w:val="00A61318"/>
    <w:rsid w:val="00A617F4"/>
    <w:rsid w:val="00A61B95"/>
    <w:rsid w:val="00A61BC1"/>
    <w:rsid w:val="00A61E01"/>
    <w:rsid w:val="00A62298"/>
    <w:rsid w:val="00A62480"/>
    <w:rsid w:val="00A627EC"/>
    <w:rsid w:val="00A629C2"/>
    <w:rsid w:val="00A62A33"/>
    <w:rsid w:val="00A62C45"/>
    <w:rsid w:val="00A62DDB"/>
    <w:rsid w:val="00A62F18"/>
    <w:rsid w:val="00A6307A"/>
    <w:rsid w:val="00A634B4"/>
    <w:rsid w:val="00A636A5"/>
    <w:rsid w:val="00A63708"/>
    <w:rsid w:val="00A63989"/>
    <w:rsid w:val="00A639B8"/>
    <w:rsid w:val="00A639E5"/>
    <w:rsid w:val="00A63A36"/>
    <w:rsid w:val="00A63B45"/>
    <w:rsid w:val="00A63B47"/>
    <w:rsid w:val="00A63D85"/>
    <w:rsid w:val="00A63FCF"/>
    <w:rsid w:val="00A6424E"/>
    <w:rsid w:val="00A64461"/>
    <w:rsid w:val="00A644DC"/>
    <w:rsid w:val="00A645E5"/>
    <w:rsid w:val="00A64633"/>
    <w:rsid w:val="00A646D6"/>
    <w:rsid w:val="00A64776"/>
    <w:rsid w:val="00A6481D"/>
    <w:rsid w:val="00A64E3D"/>
    <w:rsid w:val="00A64F81"/>
    <w:rsid w:val="00A6524B"/>
    <w:rsid w:val="00A65271"/>
    <w:rsid w:val="00A65332"/>
    <w:rsid w:val="00A65467"/>
    <w:rsid w:val="00A65836"/>
    <w:rsid w:val="00A65C41"/>
    <w:rsid w:val="00A65CC1"/>
    <w:rsid w:val="00A65DCD"/>
    <w:rsid w:val="00A65E63"/>
    <w:rsid w:val="00A660F2"/>
    <w:rsid w:val="00A66356"/>
    <w:rsid w:val="00A6650D"/>
    <w:rsid w:val="00A666CE"/>
    <w:rsid w:val="00A6673D"/>
    <w:rsid w:val="00A66988"/>
    <w:rsid w:val="00A669D4"/>
    <w:rsid w:val="00A669D7"/>
    <w:rsid w:val="00A669E5"/>
    <w:rsid w:val="00A66A6D"/>
    <w:rsid w:val="00A66D5A"/>
    <w:rsid w:val="00A66F4E"/>
    <w:rsid w:val="00A6710B"/>
    <w:rsid w:val="00A672A4"/>
    <w:rsid w:val="00A6748D"/>
    <w:rsid w:val="00A6749B"/>
    <w:rsid w:val="00A6749E"/>
    <w:rsid w:val="00A674B2"/>
    <w:rsid w:val="00A675C7"/>
    <w:rsid w:val="00A676DC"/>
    <w:rsid w:val="00A67945"/>
    <w:rsid w:val="00A67C9D"/>
    <w:rsid w:val="00A67D7C"/>
    <w:rsid w:val="00A67DB4"/>
    <w:rsid w:val="00A67EA3"/>
    <w:rsid w:val="00A70262"/>
    <w:rsid w:val="00A702FB"/>
    <w:rsid w:val="00A70337"/>
    <w:rsid w:val="00A70415"/>
    <w:rsid w:val="00A704E4"/>
    <w:rsid w:val="00A705F3"/>
    <w:rsid w:val="00A705FF"/>
    <w:rsid w:val="00A70ACE"/>
    <w:rsid w:val="00A70B11"/>
    <w:rsid w:val="00A70CE2"/>
    <w:rsid w:val="00A70D08"/>
    <w:rsid w:val="00A70D30"/>
    <w:rsid w:val="00A70E09"/>
    <w:rsid w:val="00A70F08"/>
    <w:rsid w:val="00A70FA5"/>
    <w:rsid w:val="00A71028"/>
    <w:rsid w:val="00A71392"/>
    <w:rsid w:val="00A714A7"/>
    <w:rsid w:val="00A715B3"/>
    <w:rsid w:val="00A718B1"/>
    <w:rsid w:val="00A719E3"/>
    <w:rsid w:val="00A71BA4"/>
    <w:rsid w:val="00A71D87"/>
    <w:rsid w:val="00A7203E"/>
    <w:rsid w:val="00A72115"/>
    <w:rsid w:val="00A722CF"/>
    <w:rsid w:val="00A72777"/>
    <w:rsid w:val="00A728A0"/>
    <w:rsid w:val="00A7292A"/>
    <w:rsid w:val="00A729F5"/>
    <w:rsid w:val="00A72BE1"/>
    <w:rsid w:val="00A72C06"/>
    <w:rsid w:val="00A72C18"/>
    <w:rsid w:val="00A72CA3"/>
    <w:rsid w:val="00A72D79"/>
    <w:rsid w:val="00A72DE2"/>
    <w:rsid w:val="00A72F87"/>
    <w:rsid w:val="00A73103"/>
    <w:rsid w:val="00A731A0"/>
    <w:rsid w:val="00A734B9"/>
    <w:rsid w:val="00A734D4"/>
    <w:rsid w:val="00A735ED"/>
    <w:rsid w:val="00A735F8"/>
    <w:rsid w:val="00A73687"/>
    <w:rsid w:val="00A73AF3"/>
    <w:rsid w:val="00A73B2B"/>
    <w:rsid w:val="00A73D5D"/>
    <w:rsid w:val="00A73EBB"/>
    <w:rsid w:val="00A74086"/>
    <w:rsid w:val="00A743EA"/>
    <w:rsid w:val="00A7447F"/>
    <w:rsid w:val="00A744BD"/>
    <w:rsid w:val="00A746EC"/>
    <w:rsid w:val="00A74806"/>
    <w:rsid w:val="00A74AA9"/>
    <w:rsid w:val="00A74B48"/>
    <w:rsid w:val="00A74BF3"/>
    <w:rsid w:val="00A74E5E"/>
    <w:rsid w:val="00A74EE6"/>
    <w:rsid w:val="00A74F90"/>
    <w:rsid w:val="00A750A0"/>
    <w:rsid w:val="00A75126"/>
    <w:rsid w:val="00A753F3"/>
    <w:rsid w:val="00A7555F"/>
    <w:rsid w:val="00A755EE"/>
    <w:rsid w:val="00A75817"/>
    <w:rsid w:val="00A75E24"/>
    <w:rsid w:val="00A75ECC"/>
    <w:rsid w:val="00A75F8E"/>
    <w:rsid w:val="00A761A1"/>
    <w:rsid w:val="00A76405"/>
    <w:rsid w:val="00A7643D"/>
    <w:rsid w:val="00A7655C"/>
    <w:rsid w:val="00A7665D"/>
    <w:rsid w:val="00A76955"/>
    <w:rsid w:val="00A76D71"/>
    <w:rsid w:val="00A76DC3"/>
    <w:rsid w:val="00A76EBA"/>
    <w:rsid w:val="00A76FA8"/>
    <w:rsid w:val="00A770AC"/>
    <w:rsid w:val="00A7713E"/>
    <w:rsid w:val="00A77409"/>
    <w:rsid w:val="00A77838"/>
    <w:rsid w:val="00A779A5"/>
    <w:rsid w:val="00A77BB5"/>
    <w:rsid w:val="00A77F40"/>
    <w:rsid w:val="00A80394"/>
    <w:rsid w:val="00A8046F"/>
    <w:rsid w:val="00A80737"/>
    <w:rsid w:val="00A807FE"/>
    <w:rsid w:val="00A808F1"/>
    <w:rsid w:val="00A8092F"/>
    <w:rsid w:val="00A80C5A"/>
    <w:rsid w:val="00A80D48"/>
    <w:rsid w:val="00A81060"/>
    <w:rsid w:val="00A81079"/>
    <w:rsid w:val="00A81557"/>
    <w:rsid w:val="00A81659"/>
    <w:rsid w:val="00A8171A"/>
    <w:rsid w:val="00A81774"/>
    <w:rsid w:val="00A81980"/>
    <w:rsid w:val="00A81996"/>
    <w:rsid w:val="00A81A7B"/>
    <w:rsid w:val="00A81BE4"/>
    <w:rsid w:val="00A81E74"/>
    <w:rsid w:val="00A81EC3"/>
    <w:rsid w:val="00A821C1"/>
    <w:rsid w:val="00A822BF"/>
    <w:rsid w:val="00A8242F"/>
    <w:rsid w:val="00A824FC"/>
    <w:rsid w:val="00A824FE"/>
    <w:rsid w:val="00A825D4"/>
    <w:rsid w:val="00A826D9"/>
    <w:rsid w:val="00A82A48"/>
    <w:rsid w:val="00A82BF1"/>
    <w:rsid w:val="00A82CF0"/>
    <w:rsid w:val="00A83748"/>
    <w:rsid w:val="00A83A4B"/>
    <w:rsid w:val="00A83BEF"/>
    <w:rsid w:val="00A83D1D"/>
    <w:rsid w:val="00A83D7F"/>
    <w:rsid w:val="00A83E21"/>
    <w:rsid w:val="00A83F20"/>
    <w:rsid w:val="00A83F5F"/>
    <w:rsid w:val="00A840B3"/>
    <w:rsid w:val="00A84110"/>
    <w:rsid w:val="00A8411B"/>
    <w:rsid w:val="00A843FD"/>
    <w:rsid w:val="00A8483E"/>
    <w:rsid w:val="00A84AAE"/>
    <w:rsid w:val="00A84BC6"/>
    <w:rsid w:val="00A84DE9"/>
    <w:rsid w:val="00A84E60"/>
    <w:rsid w:val="00A8528A"/>
    <w:rsid w:val="00A852F3"/>
    <w:rsid w:val="00A85393"/>
    <w:rsid w:val="00A85413"/>
    <w:rsid w:val="00A854F7"/>
    <w:rsid w:val="00A8558A"/>
    <w:rsid w:val="00A855AC"/>
    <w:rsid w:val="00A8583A"/>
    <w:rsid w:val="00A8588C"/>
    <w:rsid w:val="00A8590D"/>
    <w:rsid w:val="00A85979"/>
    <w:rsid w:val="00A85A48"/>
    <w:rsid w:val="00A85D02"/>
    <w:rsid w:val="00A85E12"/>
    <w:rsid w:val="00A85F70"/>
    <w:rsid w:val="00A86061"/>
    <w:rsid w:val="00A86161"/>
    <w:rsid w:val="00A861A6"/>
    <w:rsid w:val="00A86207"/>
    <w:rsid w:val="00A8640C"/>
    <w:rsid w:val="00A864B4"/>
    <w:rsid w:val="00A86526"/>
    <w:rsid w:val="00A86529"/>
    <w:rsid w:val="00A8652C"/>
    <w:rsid w:val="00A867A2"/>
    <w:rsid w:val="00A86818"/>
    <w:rsid w:val="00A86980"/>
    <w:rsid w:val="00A86A14"/>
    <w:rsid w:val="00A86AA8"/>
    <w:rsid w:val="00A86C0C"/>
    <w:rsid w:val="00A86D20"/>
    <w:rsid w:val="00A86D48"/>
    <w:rsid w:val="00A8706B"/>
    <w:rsid w:val="00A871CE"/>
    <w:rsid w:val="00A872A9"/>
    <w:rsid w:val="00A87356"/>
    <w:rsid w:val="00A8736F"/>
    <w:rsid w:val="00A873D4"/>
    <w:rsid w:val="00A87443"/>
    <w:rsid w:val="00A876A4"/>
    <w:rsid w:val="00A878B7"/>
    <w:rsid w:val="00A87F3C"/>
    <w:rsid w:val="00A90099"/>
    <w:rsid w:val="00A90145"/>
    <w:rsid w:val="00A901D0"/>
    <w:rsid w:val="00A902C4"/>
    <w:rsid w:val="00A902C9"/>
    <w:rsid w:val="00A902E2"/>
    <w:rsid w:val="00A90453"/>
    <w:rsid w:val="00A9091A"/>
    <w:rsid w:val="00A90D3A"/>
    <w:rsid w:val="00A90D40"/>
    <w:rsid w:val="00A90E7F"/>
    <w:rsid w:val="00A90F27"/>
    <w:rsid w:val="00A91086"/>
    <w:rsid w:val="00A91459"/>
    <w:rsid w:val="00A914AE"/>
    <w:rsid w:val="00A91580"/>
    <w:rsid w:val="00A9163B"/>
    <w:rsid w:val="00A916C6"/>
    <w:rsid w:val="00A916C8"/>
    <w:rsid w:val="00A919EC"/>
    <w:rsid w:val="00A91C06"/>
    <w:rsid w:val="00A91CD6"/>
    <w:rsid w:val="00A91E51"/>
    <w:rsid w:val="00A92029"/>
    <w:rsid w:val="00A92194"/>
    <w:rsid w:val="00A923C6"/>
    <w:rsid w:val="00A924C9"/>
    <w:rsid w:val="00A925E4"/>
    <w:rsid w:val="00A92A75"/>
    <w:rsid w:val="00A92C5E"/>
    <w:rsid w:val="00A92DF5"/>
    <w:rsid w:val="00A92E7D"/>
    <w:rsid w:val="00A92E94"/>
    <w:rsid w:val="00A933A5"/>
    <w:rsid w:val="00A9344F"/>
    <w:rsid w:val="00A934BF"/>
    <w:rsid w:val="00A93506"/>
    <w:rsid w:val="00A93902"/>
    <w:rsid w:val="00A939B2"/>
    <w:rsid w:val="00A93A13"/>
    <w:rsid w:val="00A93FC7"/>
    <w:rsid w:val="00A941E8"/>
    <w:rsid w:val="00A941F1"/>
    <w:rsid w:val="00A9427C"/>
    <w:rsid w:val="00A9441D"/>
    <w:rsid w:val="00A94652"/>
    <w:rsid w:val="00A94682"/>
    <w:rsid w:val="00A94C77"/>
    <w:rsid w:val="00A94ECF"/>
    <w:rsid w:val="00A94F8B"/>
    <w:rsid w:val="00A9523B"/>
    <w:rsid w:val="00A95328"/>
    <w:rsid w:val="00A9533B"/>
    <w:rsid w:val="00A955D1"/>
    <w:rsid w:val="00A959D7"/>
    <w:rsid w:val="00A95EA2"/>
    <w:rsid w:val="00A96133"/>
    <w:rsid w:val="00A961D4"/>
    <w:rsid w:val="00A96294"/>
    <w:rsid w:val="00A96358"/>
    <w:rsid w:val="00A965BB"/>
    <w:rsid w:val="00A966A4"/>
    <w:rsid w:val="00A966A7"/>
    <w:rsid w:val="00A96731"/>
    <w:rsid w:val="00A96928"/>
    <w:rsid w:val="00A969C2"/>
    <w:rsid w:val="00A969C7"/>
    <w:rsid w:val="00A96A49"/>
    <w:rsid w:val="00A96B80"/>
    <w:rsid w:val="00A96FDA"/>
    <w:rsid w:val="00A970F6"/>
    <w:rsid w:val="00A971F1"/>
    <w:rsid w:val="00A977B0"/>
    <w:rsid w:val="00A97950"/>
    <w:rsid w:val="00A97A21"/>
    <w:rsid w:val="00A97FA7"/>
    <w:rsid w:val="00AA028B"/>
    <w:rsid w:val="00AA0590"/>
    <w:rsid w:val="00AA07E0"/>
    <w:rsid w:val="00AA0854"/>
    <w:rsid w:val="00AA0A09"/>
    <w:rsid w:val="00AA0CD6"/>
    <w:rsid w:val="00AA0E40"/>
    <w:rsid w:val="00AA12B7"/>
    <w:rsid w:val="00AA1305"/>
    <w:rsid w:val="00AA1340"/>
    <w:rsid w:val="00AA15AC"/>
    <w:rsid w:val="00AA1728"/>
    <w:rsid w:val="00AA1A09"/>
    <w:rsid w:val="00AA228E"/>
    <w:rsid w:val="00AA22AB"/>
    <w:rsid w:val="00AA272D"/>
    <w:rsid w:val="00AA2731"/>
    <w:rsid w:val="00AA2900"/>
    <w:rsid w:val="00AA2A8F"/>
    <w:rsid w:val="00AA2B9C"/>
    <w:rsid w:val="00AA2C3B"/>
    <w:rsid w:val="00AA2D97"/>
    <w:rsid w:val="00AA2E04"/>
    <w:rsid w:val="00AA2E31"/>
    <w:rsid w:val="00AA2F24"/>
    <w:rsid w:val="00AA3412"/>
    <w:rsid w:val="00AA344E"/>
    <w:rsid w:val="00AA3B58"/>
    <w:rsid w:val="00AA3D17"/>
    <w:rsid w:val="00AA40F2"/>
    <w:rsid w:val="00AA43D7"/>
    <w:rsid w:val="00AA453B"/>
    <w:rsid w:val="00AA4543"/>
    <w:rsid w:val="00AA4657"/>
    <w:rsid w:val="00AA46D8"/>
    <w:rsid w:val="00AA46FF"/>
    <w:rsid w:val="00AA4759"/>
    <w:rsid w:val="00AA496E"/>
    <w:rsid w:val="00AA4989"/>
    <w:rsid w:val="00AA498A"/>
    <w:rsid w:val="00AA49B0"/>
    <w:rsid w:val="00AA4B2A"/>
    <w:rsid w:val="00AA4BC0"/>
    <w:rsid w:val="00AA4D54"/>
    <w:rsid w:val="00AA4F6E"/>
    <w:rsid w:val="00AA5157"/>
    <w:rsid w:val="00AA541E"/>
    <w:rsid w:val="00AA548B"/>
    <w:rsid w:val="00AA5558"/>
    <w:rsid w:val="00AA56AD"/>
    <w:rsid w:val="00AA5749"/>
    <w:rsid w:val="00AA5A6F"/>
    <w:rsid w:val="00AA5B83"/>
    <w:rsid w:val="00AA6045"/>
    <w:rsid w:val="00AA60F2"/>
    <w:rsid w:val="00AA61DC"/>
    <w:rsid w:val="00AA62AF"/>
    <w:rsid w:val="00AA6326"/>
    <w:rsid w:val="00AA63D6"/>
    <w:rsid w:val="00AA64CB"/>
    <w:rsid w:val="00AA650A"/>
    <w:rsid w:val="00AA6903"/>
    <w:rsid w:val="00AA6AEE"/>
    <w:rsid w:val="00AA708A"/>
    <w:rsid w:val="00AA74DD"/>
    <w:rsid w:val="00AA78DD"/>
    <w:rsid w:val="00AA794F"/>
    <w:rsid w:val="00AA7BE5"/>
    <w:rsid w:val="00AA7E74"/>
    <w:rsid w:val="00AA7F43"/>
    <w:rsid w:val="00AB037F"/>
    <w:rsid w:val="00AB038E"/>
    <w:rsid w:val="00AB071A"/>
    <w:rsid w:val="00AB0D3B"/>
    <w:rsid w:val="00AB0E1A"/>
    <w:rsid w:val="00AB1018"/>
    <w:rsid w:val="00AB1047"/>
    <w:rsid w:val="00AB110B"/>
    <w:rsid w:val="00AB12E6"/>
    <w:rsid w:val="00AB12F6"/>
    <w:rsid w:val="00AB17AA"/>
    <w:rsid w:val="00AB17AC"/>
    <w:rsid w:val="00AB1934"/>
    <w:rsid w:val="00AB1AC6"/>
    <w:rsid w:val="00AB1B53"/>
    <w:rsid w:val="00AB1C3E"/>
    <w:rsid w:val="00AB1CC2"/>
    <w:rsid w:val="00AB2175"/>
    <w:rsid w:val="00AB2256"/>
    <w:rsid w:val="00AB2288"/>
    <w:rsid w:val="00AB22EA"/>
    <w:rsid w:val="00AB238B"/>
    <w:rsid w:val="00AB2443"/>
    <w:rsid w:val="00AB26BB"/>
    <w:rsid w:val="00AB2866"/>
    <w:rsid w:val="00AB28DF"/>
    <w:rsid w:val="00AB29C0"/>
    <w:rsid w:val="00AB2DBF"/>
    <w:rsid w:val="00AB3142"/>
    <w:rsid w:val="00AB314D"/>
    <w:rsid w:val="00AB329F"/>
    <w:rsid w:val="00AB33F2"/>
    <w:rsid w:val="00AB3420"/>
    <w:rsid w:val="00AB36E9"/>
    <w:rsid w:val="00AB385F"/>
    <w:rsid w:val="00AB3B2D"/>
    <w:rsid w:val="00AB3D11"/>
    <w:rsid w:val="00AB4001"/>
    <w:rsid w:val="00AB42A7"/>
    <w:rsid w:val="00AB4308"/>
    <w:rsid w:val="00AB451A"/>
    <w:rsid w:val="00AB4627"/>
    <w:rsid w:val="00AB4700"/>
    <w:rsid w:val="00AB4732"/>
    <w:rsid w:val="00AB4BEF"/>
    <w:rsid w:val="00AB4C89"/>
    <w:rsid w:val="00AB4E2F"/>
    <w:rsid w:val="00AB4FB4"/>
    <w:rsid w:val="00AB5111"/>
    <w:rsid w:val="00AB52F2"/>
    <w:rsid w:val="00AB531E"/>
    <w:rsid w:val="00AB5641"/>
    <w:rsid w:val="00AB5CBB"/>
    <w:rsid w:val="00AB5E5B"/>
    <w:rsid w:val="00AB5ECD"/>
    <w:rsid w:val="00AB5ED5"/>
    <w:rsid w:val="00AB61D2"/>
    <w:rsid w:val="00AB62DC"/>
    <w:rsid w:val="00AB6600"/>
    <w:rsid w:val="00AB6A26"/>
    <w:rsid w:val="00AB6B4A"/>
    <w:rsid w:val="00AB6CAE"/>
    <w:rsid w:val="00AB6CC4"/>
    <w:rsid w:val="00AB6D08"/>
    <w:rsid w:val="00AB6EA8"/>
    <w:rsid w:val="00AB713D"/>
    <w:rsid w:val="00AB732D"/>
    <w:rsid w:val="00AB7915"/>
    <w:rsid w:val="00AB7A3F"/>
    <w:rsid w:val="00AB7C02"/>
    <w:rsid w:val="00AB7D1B"/>
    <w:rsid w:val="00AB7DC7"/>
    <w:rsid w:val="00AB7F91"/>
    <w:rsid w:val="00AC01B0"/>
    <w:rsid w:val="00AC0392"/>
    <w:rsid w:val="00AC03B4"/>
    <w:rsid w:val="00AC0BC3"/>
    <w:rsid w:val="00AC1047"/>
    <w:rsid w:val="00AC137A"/>
    <w:rsid w:val="00AC163E"/>
    <w:rsid w:val="00AC16F5"/>
    <w:rsid w:val="00AC1868"/>
    <w:rsid w:val="00AC1BA0"/>
    <w:rsid w:val="00AC1D90"/>
    <w:rsid w:val="00AC2106"/>
    <w:rsid w:val="00AC2192"/>
    <w:rsid w:val="00AC238D"/>
    <w:rsid w:val="00AC23D1"/>
    <w:rsid w:val="00AC29C3"/>
    <w:rsid w:val="00AC3254"/>
    <w:rsid w:val="00AC33D6"/>
    <w:rsid w:val="00AC346B"/>
    <w:rsid w:val="00AC3861"/>
    <w:rsid w:val="00AC3B0A"/>
    <w:rsid w:val="00AC3D8D"/>
    <w:rsid w:val="00AC3DDA"/>
    <w:rsid w:val="00AC3EC4"/>
    <w:rsid w:val="00AC3EEF"/>
    <w:rsid w:val="00AC3F3E"/>
    <w:rsid w:val="00AC422D"/>
    <w:rsid w:val="00AC441A"/>
    <w:rsid w:val="00AC4425"/>
    <w:rsid w:val="00AC4A00"/>
    <w:rsid w:val="00AC4A2C"/>
    <w:rsid w:val="00AC4CD2"/>
    <w:rsid w:val="00AC4D08"/>
    <w:rsid w:val="00AC5145"/>
    <w:rsid w:val="00AC5197"/>
    <w:rsid w:val="00AC5222"/>
    <w:rsid w:val="00AC5422"/>
    <w:rsid w:val="00AC55CC"/>
    <w:rsid w:val="00AC55FD"/>
    <w:rsid w:val="00AC560D"/>
    <w:rsid w:val="00AC57F1"/>
    <w:rsid w:val="00AC582E"/>
    <w:rsid w:val="00AC5A08"/>
    <w:rsid w:val="00AC5A7F"/>
    <w:rsid w:val="00AC5B50"/>
    <w:rsid w:val="00AC5FD1"/>
    <w:rsid w:val="00AC60B0"/>
    <w:rsid w:val="00AC6249"/>
    <w:rsid w:val="00AC6356"/>
    <w:rsid w:val="00AC639E"/>
    <w:rsid w:val="00AC6435"/>
    <w:rsid w:val="00AC655D"/>
    <w:rsid w:val="00AC673A"/>
    <w:rsid w:val="00AC6743"/>
    <w:rsid w:val="00AC6818"/>
    <w:rsid w:val="00AC6BA2"/>
    <w:rsid w:val="00AC6C12"/>
    <w:rsid w:val="00AC6CA2"/>
    <w:rsid w:val="00AC6F1E"/>
    <w:rsid w:val="00AC7165"/>
    <w:rsid w:val="00AC742E"/>
    <w:rsid w:val="00AC77C4"/>
    <w:rsid w:val="00AC7AAB"/>
    <w:rsid w:val="00AC7CA2"/>
    <w:rsid w:val="00AC7D2A"/>
    <w:rsid w:val="00AC7E58"/>
    <w:rsid w:val="00AD008C"/>
    <w:rsid w:val="00AD00AE"/>
    <w:rsid w:val="00AD0481"/>
    <w:rsid w:val="00AD04D8"/>
    <w:rsid w:val="00AD0724"/>
    <w:rsid w:val="00AD08B8"/>
    <w:rsid w:val="00AD09D4"/>
    <w:rsid w:val="00AD0D45"/>
    <w:rsid w:val="00AD0D5C"/>
    <w:rsid w:val="00AD0D8F"/>
    <w:rsid w:val="00AD0E6E"/>
    <w:rsid w:val="00AD11BC"/>
    <w:rsid w:val="00AD11DE"/>
    <w:rsid w:val="00AD12CA"/>
    <w:rsid w:val="00AD191A"/>
    <w:rsid w:val="00AD1A1A"/>
    <w:rsid w:val="00AD1A5F"/>
    <w:rsid w:val="00AD1A6F"/>
    <w:rsid w:val="00AD1AC1"/>
    <w:rsid w:val="00AD1D41"/>
    <w:rsid w:val="00AD1D96"/>
    <w:rsid w:val="00AD1F38"/>
    <w:rsid w:val="00AD2063"/>
    <w:rsid w:val="00AD20F6"/>
    <w:rsid w:val="00AD2160"/>
    <w:rsid w:val="00AD2258"/>
    <w:rsid w:val="00AD2421"/>
    <w:rsid w:val="00AD2557"/>
    <w:rsid w:val="00AD26B1"/>
    <w:rsid w:val="00AD2754"/>
    <w:rsid w:val="00AD2776"/>
    <w:rsid w:val="00AD2801"/>
    <w:rsid w:val="00AD29FD"/>
    <w:rsid w:val="00AD2A1B"/>
    <w:rsid w:val="00AD2A64"/>
    <w:rsid w:val="00AD2CAD"/>
    <w:rsid w:val="00AD2EC5"/>
    <w:rsid w:val="00AD2F5D"/>
    <w:rsid w:val="00AD3049"/>
    <w:rsid w:val="00AD34A6"/>
    <w:rsid w:val="00AD35DA"/>
    <w:rsid w:val="00AD3765"/>
    <w:rsid w:val="00AD39AB"/>
    <w:rsid w:val="00AD3CC5"/>
    <w:rsid w:val="00AD3E0C"/>
    <w:rsid w:val="00AD4136"/>
    <w:rsid w:val="00AD4156"/>
    <w:rsid w:val="00AD43FD"/>
    <w:rsid w:val="00AD47CC"/>
    <w:rsid w:val="00AD4897"/>
    <w:rsid w:val="00AD48A5"/>
    <w:rsid w:val="00AD493F"/>
    <w:rsid w:val="00AD4E23"/>
    <w:rsid w:val="00AD4F93"/>
    <w:rsid w:val="00AD535B"/>
    <w:rsid w:val="00AD54EA"/>
    <w:rsid w:val="00AD58FE"/>
    <w:rsid w:val="00AD5908"/>
    <w:rsid w:val="00AD5988"/>
    <w:rsid w:val="00AD5AD1"/>
    <w:rsid w:val="00AD5B5A"/>
    <w:rsid w:val="00AD5C9B"/>
    <w:rsid w:val="00AD5D05"/>
    <w:rsid w:val="00AD607B"/>
    <w:rsid w:val="00AD63AC"/>
    <w:rsid w:val="00AD67E9"/>
    <w:rsid w:val="00AD680A"/>
    <w:rsid w:val="00AD6A6E"/>
    <w:rsid w:val="00AD6F74"/>
    <w:rsid w:val="00AD72EA"/>
    <w:rsid w:val="00AD75B1"/>
    <w:rsid w:val="00AD7669"/>
    <w:rsid w:val="00AD769F"/>
    <w:rsid w:val="00AD7782"/>
    <w:rsid w:val="00AD77BF"/>
    <w:rsid w:val="00AD7893"/>
    <w:rsid w:val="00AD78C4"/>
    <w:rsid w:val="00AD7929"/>
    <w:rsid w:val="00AD7ADC"/>
    <w:rsid w:val="00AD7AEE"/>
    <w:rsid w:val="00AD7C5F"/>
    <w:rsid w:val="00AD7C84"/>
    <w:rsid w:val="00AE03C7"/>
    <w:rsid w:val="00AE03FE"/>
    <w:rsid w:val="00AE0570"/>
    <w:rsid w:val="00AE0572"/>
    <w:rsid w:val="00AE09A2"/>
    <w:rsid w:val="00AE0BEF"/>
    <w:rsid w:val="00AE1071"/>
    <w:rsid w:val="00AE126B"/>
    <w:rsid w:val="00AE17C6"/>
    <w:rsid w:val="00AE17F8"/>
    <w:rsid w:val="00AE199A"/>
    <w:rsid w:val="00AE1D9E"/>
    <w:rsid w:val="00AE1E4B"/>
    <w:rsid w:val="00AE1EE5"/>
    <w:rsid w:val="00AE204E"/>
    <w:rsid w:val="00AE2511"/>
    <w:rsid w:val="00AE252F"/>
    <w:rsid w:val="00AE25AE"/>
    <w:rsid w:val="00AE26A2"/>
    <w:rsid w:val="00AE294A"/>
    <w:rsid w:val="00AE3070"/>
    <w:rsid w:val="00AE3158"/>
    <w:rsid w:val="00AE32B9"/>
    <w:rsid w:val="00AE3637"/>
    <w:rsid w:val="00AE3B44"/>
    <w:rsid w:val="00AE4000"/>
    <w:rsid w:val="00AE4084"/>
    <w:rsid w:val="00AE4160"/>
    <w:rsid w:val="00AE42E6"/>
    <w:rsid w:val="00AE42F2"/>
    <w:rsid w:val="00AE43B5"/>
    <w:rsid w:val="00AE45ED"/>
    <w:rsid w:val="00AE498C"/>
    <w:rsid w:val="00AE4CC3"/>
    <w:rsid w:val="00AE4D4C"/>
    <w:rsid w:val="00AE4D87"/>
    <w:rsid w:val="00AE5046"/>
    <w:rsid w:val="00AE50E6"/>
    <w:rsid w:val="00AE52AB"/>
    <w:rsid w:val="00AE52E9"/>
    <w:rsid w:val="00AE52F6"/>
    <w:rsid w:val="00AE547C"/>
    <w:rsid w:val="00AE54B9"/>
    <w:rsid w:val="00AE54DD"/>
    <w:rsid w:val="00AE573C"/>
    <w:rsid w:val="00AE58B9"/>
    <w:rsid w:val="00AE5AF7"/>
    <w:rsid w:val="00AE5D9E"/>
    <w:rsid w:val="00AE5E28"/>
    <w:rsid w:val="00AE5E8C"/>
    <w:rsid w:val="00AE5F9B"/>
    <w:rsid w:val="00AE60FD"/>
    <w:rsid w:val="00AE6143"/>
    <w:rsid w:val="00AE6687"/>
    <w:rsid w:val="00AE6A61"/>
    <w:rsid w:val="00AE6D70"/>
    <w:rsid w:val="00AE700B"/>
    <w:rsid w:val="00AE70F6"/>
    <w:rsid w:val="00AE7100"/>
    <w:rsid w:val="00AE7360"/>
    <w:rsid w:val="00AE7827"/>
    <w:rsid w:val="00AF0023"/>
    <w:rsid w:val="00AF0052"/>
    <w:rsid w:val="00AF019A"/>
    <w:rsid w:val="00AF022B"/>
    <w:rsid w:val="00AF03B0"/>
    <w:rsid w:val="00AF05C7"/>
    <w:rsid w:val="00AF08FC"/>
    <w:rsid w:val="00AF0C2A"/>
    <w:rsid w:val="00AF0C52"/>
    <w:rsid w:val="00AF0D4C"/>
    <w:rsid w:val="00AF0EC0"/>
    <w:rsid w:val="00AF19C4"/>
    <w:rsid w:val="00AF1BD3"/>
    <w:rsid w:val="00AF1E77"/>
    <w:rsid w:val="00AF1EE0"/>
    <w:rsid w:val="00AF2196"/>
    <w:rsid w:val="00AF21A1"/>
    <w:rsid w:val="00AF220D"/>
    <w:rsid w:val="00AF22CB"/>
    <w:rsid w:val="00AF24F2"/>
    <w:rsid w:val="00AF282A"/>
    <w:rsid w:val="00AF28D3"/>
    <w:rsid w:val="00AF2B7E"/>
    <w:rsid w:val="00AF2CDD"/>
    <w:rsid w:val="00AF2DBA"/>
    <w:rsid w:val="00AF2DEE"/>
    <w:rsid w:val="00AF2E7D"/>
    <w:rsid w:val="00AF2F10"/>
    <w:rsid w:val="00AF2F14"/>
    <w:rsid w:val="00AF2F3D"/>
    <w:rsid w:val="00AF2F73"/>
    <w:rsid w:val="00AF2F83"/>
    <w:rsid w:val="00AF32CA"/>
    <w:rsid w:val="00AF32DC"/>
    <w:rsid w:val="00AF3413"/>
    <w:rsid w:val="00AF3456"/>
    <w:rsid w:val="00AF3466"/>
    <w:rsid w:val="00AF3593"/>
    <w:rsid w:val="00AF3628"/>
    <w:rsid w:val="00AF3825"/>
    <w:rsid w:val="00AF38FD"/>
    <w:rsid w:val="00AF39F5"/>
    <w:rsid w:val="00AF3DD9"/>
    <w:rsid w:val="00AF3E34"/>
    <w:rsid w:val="00AF3E35"/>
    <w:rsid w:val="00AF413E"/>
    <w:rsid w:val="00AF444E"/>
    <w:rsid w:val="00AF46E3"/>
    <w:rsid w:val="00AF478C"/>
    <w:rsid w:val="00AF4D06"/>
    <w:rsid w:val="00AF4FAC"/>
    <w:rsid w:val="00AF51BD"/>
    <w:rsid w:val="00AF52C1"/>
    <w:rsid w:val="00AF52F8"/>
    <w:rsid w:val="00AF539E"/>
    <w:rsid w:val="00AF53B6"/>
    <w:rsid w:val="00AF5568"/>
    <w:rsid w:val="00AF5867"/>
    <w:rsid w:val="00AF5AED"/>
    <w:rsid w:val="00AF5D41"/>
    <w:rsid w:val="00AF5EC0"/>
    <w:rsid w:val="00AF5EE0"/>
    <w:rsid w:val="00AF5FD8"/>
    <w:rsid w:val="00AF5FDD"/>
    <w:rsid w:val="00AF640D"/>
    <w:rsid w:val="00AF67EA"/>
    <w:rsid w:val="00AF6808"/>
    <w:rsid w:val="00AF6C32"/>
    <w:rsid w:val="00AF6F8F"/>
    <w:rsid w:val="00AF6FBA"/>
    <w:rsid w:val="00AF714F"/>
    <w:rsid w:val="00AF7591"/>
    <w:rsid w:val="00AF7A50"/>
    <w:rsid w:val="00AF7BC5"/>
    <w:rsid w:val="00AF7CDB"/>
    <w:rsid w:val="00AF7DB0"/>
    <w:rsid w:val="00AF7FD1"/>
    <w:rsid w:val="00AF7FF0"/>
    <w:rsid w:val="00B00432"/>
    <w:rsid w:val="00B008D3"/>
    <w:rsid w:val="00B00A94"/>
    <w:rsid w:val="00B00BF1"/>
    <w:rsid w:val="00B00E02"/>
    <w:rsid w:val="00B010C8"/>
    <w:rsid w:val="00B0113C"/>
    <w:rsid w:val="00B011D0"/>
    <w:rsid w:val="00B01336"/>
    <w:rsid w:val="00B01426"/>
    <w:rsid w:val="00B014A1"/>
    <w:rsid w:val="00B014D0"/>
    <w:rsid w:val="00B01686"/>
    <w:rsid w:val="00B01855"/>
    <w:rsid w:val="00B01ADC"/>
    <w:rsid w:val="00B01F79"/>
    <w:rsid w:val="00B01F9E"/>
    <w:rsid w:val="00B0284C"/>
    <w:rsid w:val="00B02907"/>
    <w:rsid w:val="00B029BD"/>
    <w:rsid w:val="00B029F3"/>
    <w:rsid w:val="00B02FA2"/>
    <w:rsid w:val="00B03186"/>
    <w:rsid w:val="00B032C2"/>
    <w:rsid w:val="00B03387"/>
    <w:rsid w:val="00B033BF"/>
    <w:rsid w:val="00B03491"/>
    <w:rsid w:val="00B035A6"/>
    <w:rsid w:val="00B036D5"/>
    <w:rsid w:val="00B0376C"/>
    <w:rsid w:val="00B03888"/>
    <w:rsid w:val="00B039B5"/>
    <w:rsid w:val="00B03A99"/>
    <w:rsid w:val="00B03C82"/>
    <w:rsid w:val="00B03DC2"/>
    <w:rsid w:val="00B03EA7"/>
    <w:rsid w:val="00B0410D"/>
    <w:rsid w:val="00B04237"/>
    <w:rsid w:val="00B042D0"/>
    <w:rsid w:val="00B0466C"/>
    <w:rsid w:val="00B04824"/>
    <w:rsid w:val="00B04A1B"/>
    <w:rsid w:val="00B04E8D"/>
    <w:rsid w:val="00B0509F"/>
    <w:rsid w:val="00B05111"/>
    <w:rsid w:val="00B05129"/>
    <w:rsid w:val="00B05178"/>
    <w:rsid w:val="00B051FF"/>
    <w:rsid w:val="00B052C4"/>
    <w:rsid w:val="00B052E1"/>
    <w:rsid w:val="00B05474"/>
    <w:rsid w:val="00B0551E"/>
    <w:rsid w:val="00B0564A"/>
    <w:rsid w:val="00B05CB9"/>
    <w:rsid w:val="00B05CD1"/>
    <w:rsid w:val="00B05D14"/>
    <w:rsid w:val="00B05F8E"/>
    <w:rsid w:val="00B06046"/>
    <w:rsid w:val="00B061DD"/>
    <w:rsid w:val="00B06427"/>
    <w:rsid w:val="00B06463"/>
    <w:rsid w:val="00B0678E"/>
    <w:rsid w:val="00B067E0"/>
    <w:rsid w:val="00B068BC"/>
    <w:rsid w:val="00B06963"/>
    <w:rsid w:val="00B06C9C"/>
    <w:rsid w:val="00B06F85"/>
    <w:rsid w:val="00B070A1"/>
    <w:rsid w:val="00B07332"/>
    <w:rsid w:val="00B07510"/>
    <w:rsid w:val="00B07603"/>
    <w:rsid w:val="00B076F5"/>
    <w:rsid w:val="00B07798"/>
    <w:rsid w:val="00B0782C"/>
    <w:rsid w:val="00B07923"/>
    <w:rsid w:val="00B079AF"/>
    <w:rsid w:val="00B07D43"/>
    <w:rsid w:val="00B07DF2"/>
    <w:rsid w:val="00B07F3C"/>
    <w:rsid w:val="00B10051"/>
    <w:rsid w:val="00B1048A"/>
    <w:rsid w:val="00B104D2"/>
    <w:rsid w:val="00B104DD"/>
    <w:rsid w:val="00B1056E"/>
    <w:rsid w:val="00B1061C"/>
    <w:rsid w:val="00B10A55"/>
    <w:rsid w:val="00B10BFD"/>
    <w:rsid w:val="00B10C4A"/>
    <w:rsid w:val="00B10FC5"/>
    <w:rsid w:val="00B1106F"/>
    <w:rsid w:val="00B114CF"/>
    <w:rsid w:val="00B1155D"/>
    <w:rsid w:val="00B119F1"/>
    <w:rsid w:val="00B11A95"/>
    <w:rsid w:val="00B11AF0"/>
    <w:rsid w:val="00B11B68"/>
    <w:rsid w:val="00B11C24"/>
    <w:rsid w:val="00B11C8C"/>
    <w:rsid w:val="00B11FD4"/>
    <w:rsid w:val="00B12271"/>
    <w:rsid w:val="00B125B5"/>
    <w:rsid w:val="00B129A7"/>
    <w:rsid w:val="00B12C23"/>
    <w:rsid w:val="00B12C52"/>
    <w:rsid w:val="00B12D32"/>
    <w:rsid w:val="00B12EAE"/>
    <w:rsid w:val="00B12EC2"/>
    <w:rsid w:val="00B12ECC"/>
    <w:rsid w:val="00B12F1F"/>
    <w:rsid w:val="00B132F9"/>
    <w:rsid w:val="00B133AA"/>
    <w:rsid w:val="00B13B7A"/>
    <w:rsid w:val="00B13B7B"/>
    <w:rsid w:val="00B13BFC"/>
    <w:rsid w:val="00B13D1B"/>
    <w:rsid w:val="00B142F5"/>
    <w:rsid w:val="00B149C7"/>
    <w:rsid w:val="00B14B91"/>
    <w:rsid w:val="00B14DA8"/>
    <w:rsid w:val="00B14E1F"/>
    <w:rsid w:val="00B14E31"/>
    <w:rsid w:val="00B14ED0"/>
    <w:rsid w:val="00B14F12"/>
    <w:rsid w:val="00B15B8A"/>
    <w:rsid w:val="00B15E55"/>
    <w:rsid w:val="00B160EE"/>
    <w:rsid w:val="00B16129"/>
    <w:rsid w:val="00B16225"/>
    <w:rsid w:val="00B1634A"/>
    <w:rsid w:val="00B16353"/>
    <w:rsid w:val="00B1639B"/>
    <w:rsid w:val="00B16493"/>
    <w:rsid w:val="00B167A3"/>
    <w:rsid w:val="00B16AB3"/>
    <w:rsid w:val="00B16C13"/>
    <w:rsid w:val="00B16C17"/>
    <w:rsid w:val="00B1705B"/>
    <w:rsid w:val="00B17338"/>
    <w:rsid w:val="00B17430"/>
    <w:rsid w:val="00B1745D"/>
    <w:rsid w:val="00B17567"/>
    <w:rsid w:val="00B177F4"/>
    <w:rsid w:val="00B1788A"/>
    <w:rsid w:val="00B17CCD"/>
    <w:rsid w:val="00B17EE2"/>
    <w:rsid w:val="00B20300"/>
    <w:rsid w:val="00B2033C"/>
    <w:rsid w:val="00B20371"/>
    <w:rsid w:val="00B205B2"/>
    <w:rsid w:val="00B2066E"/>
    <w:rsid w:val="00B20A0A"/>
    <w:rsid w:val="00B20B6B"/>
    <w:rsid w:val="00B20EBC"/>
    <w:rsid w:val="00B20EE4"/>
    <w:rsid w:val="00B20F20"/>
    <w:rsid w:val="00B20F78"/>
    <w:rsid w:val="00B21149"/>
    <w:rsid w:val="00B21315"/>
    <w:rsid w:val="00B213C7"/>
    <w:rsid w:val="00B21438"/>
    <w:rsid w:val="00B214EE"/>
    <w:rsid w:val="00B21636"/>
    <w:rsid w:val="00B216A6"/>
    <w:rsid w:val="00B21787"/>
    <w:rsid w:val="00B2180E"/>
    <w:rsid w:val="00B2182A"/>
    <w:rsid w:val="00B21860"/>
    <w:rsid w:val="00B21A25"/>
    <w:rsid w:val="00B21B39"/>
    <w:rsid w:val="00B21B68"/>
    <w:rsid w:val="00B21B84"/>
    <w:rsid w:val="00B21BF4"/>
    <w:rsid w:val="00B21C10"/>
    <w:rsid w:val="00B21D2E"/>
    <w:rsid w:val="00B21E37"/>
    <w:rsid w:val="00B21FC7"/>
    <w:rsid w:val="00B221E1"/>
    <w:rsid w:val="00B22399"/>
    <w:rsid w:val="00B2244D"/>
    <w:rsid w:val="00B2248B"/>
    <w:rsid w:val="00B224FD"/>
    <w:rsid w:val="00B22A96"/>
    <w:rsid w:val="00B22F1C"/>
    <w:rsid w:val="00B23279"/>
    <w:rsid w:val="00B234A1"/>
    <w:rsid w:val="00B234DD"/>
    <w:rsid w:val="00B2355C"/>
    <w:rsid w:val="00B23598"/>
    <w:rsid w:val="00B2363F"/>
    <w:rsid w:val="00B238A5"/>
    <w:rsid w:val="00B238E1"/>
    <w:rsid w:val="00B2393F"/>
    <w:rsid w:val="00B239E5"/>
    <w:rsid w:val="00B23E38"/>
    <w:rsid w:val="00B23E46"/>
    <w:rsid w:val="00B23F06"/>
    <w:rsid w:val="00B2400F"/>
    <w:rsid w:val="00B24232"/>
    <w:rsid w:val="00B242D9"/>
    <w:rsid w:val="00B24326"/>
    <w:rsid w:val="00B243CF"/>
    <w:rsid w:val="00B244AC"/>
    <w:rsid w:val="00B247FB"/>
    <w:rsid w:val="00B24800"/>
    <w:rsid w:val="00B248AE"/>
    <w:rsid w:val="00B249C6"/>
    <w:rsid w:val="00B24D91"/>
    <w:rsid w:val="00B25504"/>
    <w:rsid w:val="00B25AF3"/>
    <w:rsid w:val="00B25C18"/>
    <w:rsid w:val="00B25F4C"/>
    <w:rsid w:val="00B25FAF"/>
    <w:rsid w:val="00B26253"/>
    <w:rsid w:val="00B26289"/>
    <w:rsid w:val="00B2652E"/>
    <w:rsid w:val="00B26699"/>
    <w:rsid w:val="00B26833"/>
    <w:rsid w:val="00B268D7"/>
    <w:rsid w:val="00B26B13"/>
    <w:rsid w:val="00B26CE5"/>
    <w:rsid w:val="00B26EAD"/>
    <w:rsid w:val="00B273F1"/>
    <w:rsid w:val="00B276FB"/>
    <w:rsid w:val="00B2783F"/>
    <w:rsid w:val="00B27A04"/>
    <w:rsid w:val="00B27B36"/>
    <w:rsid w:val="00B27B73"/>
    <w:rsid w:val="00B27FCB"/>
    <w:rsid w:val="00B302BE"/>
    <w:rsid w:val="00B305FB"/>
    <w:rsid w:val="00B3088E"/>
    <w:rsid w:val="00B3115E"/>
    <w:rsid w:val="00B31323"/>
    <w:rsid w:val="00B31952"/>
    <w:rsid w:val="00B31C23"/>
    <w:rsid w:val="00B31CCE"/>
    <w:rsid w:val="00B31D23"/>
    <w:rsid w:val="00B31DDD"/>
    <w:rsid w:val="00B31F17"/>
    <w:rsid w:val="00B320A5"/>
    <w:rsid w:val="00B32127"/>
    <w:rsid w:val="00B3226B"/>
    <w:rsid w:val="00B32989"/>
    <w:rsid w:val="00B32A4C"/>
    <w:rsid w:val="00B32A6F"/>
    <w:rsid w:val="00B32FF6"/>
    <w:rsid w:val="00B331AF"/>
    <w:rsid w:val="00B3323B"/>
    <w:rsid w:val="00B333F1"/>
    <w:rsid w:val="00B3354A"/>
    <w:rsid w:val="00B33A6B"/>
    <w:rsid w:val="00B33CC2"/>
    <w:rsid w:val="00B3414D"/>
    <w:rsid w:val="00B34197"/>
    <w:rsid w:val="00B341EF"/>
    <w:rsid w:val="00B34278"/>
    <w:rsid w:val="00B34656"/>
    <w:rsid w:val="00B3476D"/>
    <w:rsid w:val="00B3483F"/>
    <w:rsid w:val="00B3497E"/>
    <w:rsid w:val="00B34B24"/>
    <w:rsid w:val="00B35100"/>
    <w:rsid w:val="00B3515E"/>
    <w:rsid w:val="00B3516D"/>
    <w:rsid w:val="00B35397"/>
    <w:rsid w:val="00B353B3"/>
    <w:rsid w:val="00B35450"/>
    <w:rsid w:val="00B35B59"/>
    <w:rsid w:val="00B35EA8"/>
    <w:rsid w:val="00B35F6E"/>
    <w:rsid w:val="00B360B5"/>
    <w:rsid w:val="00B3630E"/>
    <w:rsid w:val="00B3671B"/>
    <w:rsid w:val="00B36760"/>
    <w:rsid w:val="00B367E3"/>
    <w:rsid w:val="00B36A8D"/>
    <w:rsid w:val="00B36E2B"/>
    <w:rsid w:val="00B36E70"/>
    <w:rsid w:val="00B36FA5"/>
    <w:rsid w:val="00B37028"/>
    <w:rsid w:val="00B37767"/>
    <w:rsid w:val="00B377BE"/>
    <w:rsid w:val="00B37853"/>
    <w:rsid w:val="00B379B2"/>
    <w:rsid w:val="00B37B66"/>
    <w:rsid w:val="00B37B80"/>
    <w:rsid w:val="00B37C9C"/>
    <w:rsid w:val="00B37D63"/>
    <w:rsid w:val="00B40083"/>
    <w:rsid w:val="00B401D4"/>
    <w:rsid w:val="00B40241"/>
    <w:rsid w:val="00B40260"/>
    <w:rsid w:val="00B40395"/>
    <w:rsid w:val="00B40580"/>
    <w:rsid w:val="00B40676"/>
    <w:rsid w:val="00B4085B"/>
    <w:rsid w:val="00B40BA9"/>
    <w:rsid w:val="00B40DBA"/>
    <w:rsid w:val="00B40E91"/>
    <w:rsid w:val="00B41060"/>
    <w:rsid w:val="00B4135A"/>
    <w:rsid w:val="00B413B7"/>
    <w:rsid w:val="00B41549"/>
    <w:rsid w:val="00B41570"/>
    <w:rsid w:val="00B4181D"/>
    <w:rsid w:val="00B41839"/>
    <w:rsid w:val="00B41EF1"/>
    <w:rsid w:val="00B41F49"/>
    <w:rsid w:val="00B42364"/>
    <w:rsid w:val="00B42457"/>
    <w:rsid w:val="00B4283C"/>
    <w:rsid w:val="00B431D1"/>
    <w:rsid w:val="00B4327B"/>
    <w:rsid w:val="00B43297"/>
    <w:rsid w:val="00B433FE"/>
    <w:rsid w:val="00B4353F"/>
    <w:rsid w:val="00B43619"/>
    <w:rsid w:val="00B43940"/>
    <w:rsid w:val="00B43A53"/>
    <w:rsid w:val="00B43C98"/>
    <w:rsid w:val="00B43CE7"/>
    <w:rsid w:val="00B43EB3"/>
    <w:rsid w:val="00B440D4"/>
    <w:rsid w:val="00B442E5"/>
    <w:rsid w:val="00B4444A"/>
    <w:rsid w:val="00B44552"/>
    <w:rsid w:val="00B448CE"/>
    <w:rsid w:val="00B449D9"/>
    <w:rsid w:val="00B44B65"/>
    <w:rsid w:val="00B44D4C"/>
    <w:rsid w:val="00B44D95"/>
    <w:rsid w:val="00B45006"/>
    <w:rsid w:val="00B45311"/>
    <w:rsid w:val="00B453D7"/>
    <w:rsid w:val="00B453F2"/>
    <w:rsid w:val="00B4542F"/>
    <w:rsid w:val="00B454E0"/>
    <w:rsid w:val="00B4567E"/>
    <w:rsid w:val="00B45A29"/>
    <w:rsid w:val="00B45F6A"/>
    <w:rsid w:val="00B46396"/>
    <w:rsid w:val="00B46802"/>
    <w:rsid w:val="00B4693D"/>
    <w:rsid w:val="00B4705B"/>
    <w:rsid w:val="00B4710E"/>
    <w:rsid w:val="00B47139"/>
    <w:rsid w:val="00B474B9"/>
    <w:rsid w:val="00B4756C"/>
    <w:rsid w:val="00B47575"/>
    <w:rsid w:val="00B47697"/>
    <w:rsid w:val="00B4770A"/>
    <w:rsid w:val="00B47868"/>
    <w:rsid w:val="00B47B0E"/>
    <w:rsid w:val="00B47FB9"/>
    <w:rsid w:val="00B47FF4"/>
    <w:rsid w:val="00B504C0"/>
    <w:rsid w:val="00B505E0"/>
    <w:rsid w:val="00B50711"/>
    <w:rsid w:val="00B507EF"/>
    <w:rsid w:val="00B508B4"/>
    <w:rsid w:val="00B508E2"/>
    <w:rsid w:val="00B50BCC"/>
    <w:rsid w:val="00B50C09"/>
    <w:rsid w:val="00B50C99"/>
    <w:rsid w:val="00B50D15"/>
    <w:rsid w:val="00B50EB6"/>
    <w:rsid w:val="00B50F4A"/>
    <w:rsid w:val="00B50FFC"/>
    <w:rsid w:val="00B51093"/>
    <w:rsid w:val="00B5117B"/>
    <w:rsid w:val="00B51782"/>
    <w:rsid w:val="00B5189E"/>
    <w:rsid w:val="00B51DC5"/>
    <w:rsid w:val="00B5202C"/>
    <w:rsid w:val="00B52166"/>
    <w:rsid w:val="00B5266D"/>
    <w:rsid w:val="00B52B3A"/>
    <w:rsid w:val="00B52CE5"/>
    <w:rsid w:val="00B52E0B"/>
    <w:rsid w:val="00B52F00"/>
    <w:rsid w:val="00B52FBE"/>
    <w:rsid w:val="00B53029"/>
    <w:rsid w:val="00B53459"/>
    <w:rsid w:val="00B5345C"/>
    <w:rsid w:val="00B536DC"/>
    <w:rsid w:val="00B53710"/>
    <w:rsid w:val="00B5377B"/>
    <w:rsid w:val="00B5378E"/>
    <w:rsid w:val="00B5392E"/>
    <w:rsid w:val="00B5394F"/>
    <w:rsid w:val="00B53A65"/>
    <w:rsid w:val="00B53B3D"/>
    <w:rsid w:val="00B53B58"/>
    <w:rsid w:val="00B53D28"/>
    <w:rsid w:val="00B53EBA"/>
    <w:rsid w:val="00B54090"/>
    <w:rsid w:val="00B5415D"/>
    <w:rsid w:val="00B54198"/>
    <w:rsid w:val="00B54240"/>
    <w:rsid w:val="00B542ED"/>
    <w:rsid w:val="00B544CC"/>
    <w:rsid w:val="00B544D3"/>
    <w:rsid w:val="00B54559"/>
    <w:rsid w:val="00B545B8"/>
    <w:rsid w:val="00B5479D"/>
    <w:rsid w:val="00B5497C"/>
    <w:rsid w:val="00B54B07"/>
    <w:rsid w:val="00B54B1E"/>
    <w:rsid w:val="00B54CFB"/>
    <w:rsid w:val="00B54DC9"/>
    <w:rsid w:val="00B5522C"/>
    <w:rsid w:val="00B55379"/>
    <w:rsid w:val="00B5539D"/>
    <w:rsid w:val="00B55D33"/>
    <w:rsid w:val="00B55F63"/>
    <w:rsid w:val="00B56114"/>
    <w:rsid w:val="00B56671"/>
    <w:rsid w:val="00B56986"/>
    <w:rsid w:val="00B569A6"/>
    <w:rsid w:val="00B56BA5"/>
    <w:rsid w:val="00B56BEA"/>
    <w:rsid w:val="00B56CFB"/>
    <w:rsid w:val="00B56F2D"/>
    <w:rsid w:val="00B571B5"/>
    <w:rsid w:val="00B57290"/>
    <w:rsid w:val="00B5729A"/>
    <w:rsid w:val="00B5732B"/>
    <w:rsid w:val="00B5740F"/>
    <w:rsid w:val="00B574A2"/>
    <w:rsid w:val="00B57626"/>
    <w:rsid w:val="00B578D0"/>
    <w:rsid w:val="00B57A62"/>
    <w:rsid w:val="00B57AB8"/>
    <w:rsid w:val="00B60493"/>
    <w:rsid w:val="00B60BDD"/>
    <w:rsid w:val="00B60E2B"/>
    <w:rsid w:val="00B60FB0"/>
    <w:rsid w:val="00B6105C"/>
    <w:rsid w:val="00B61232"/>
    <w:rsid w:val="00B61540"/>
    <w:rsid w:val="00B617BB"/>
    <w:rsid w:val="00B61AC1"/>
    <w:rsid w:val="00B61D5C"/>
    <w:rsid w:val="00B61F9B"/>
    <w:rsid w:val="00B620CA"/>
    <w:rsid w:val="00B62140"/>
    <w:rsid w:val="00B62195"/>
    <w:rsid w:val="00B6222C"/>
    <w:rsid w:val="00B6244A"/>
    <w:rsid w:val="00B624DE"/>
    <w:rsid w:val="00B629BF"/>
    <w:rsid w:val="00B62C3A"/>
    <w:rsid w:val="00B633D2"/>
    <w:rsid w:val="00B63538"/>
    <w:rsid w:val="00B63785"/>
    <w:rsid w:val="00B63944"/>
    <w:rsid w:val="00B63A3C"/>
    <w:rsid w:val="00B63C41"/>
    <w:rsid w:val="00B63EBC"/>
    <w:rsid w:val="00B63F01"/>
    <w:rsid w:val="00B63FFA"/>
    <w:rsid w:val="00B640EB"/>
    <w:rsid w:val="00B6432D"/>
    <w:rsid w:val="00B6448B"/>
    <w:rsid w:val="00B646E0"/>
    <w:rsid w:val="00B64BD0"/>
    <w:rsid w:val="00B64BFD"/>
    <w:rsid w:val="00B64E0F"/>
    <w:rsid w:val="00B64E9E"/>
    <w:rsid w:val="00B64F7D"/>
    <w:rsid w:val="00B65330"/>
    <w:rsid w:val="00B653FE"/>
    <w:rsid w:val="00B65753"/>
    <w:rsid w:val="00B65E6E"/>
    <w:rsid w:val="00B66370"/>
    <w:rsid w:val="00B666F6"/>
    <w:rsid w:val="00B6675B"/>
    <w:rsid w:val="00B6675E"/>
    <w:rsid w:val="00B6695C"/>
    <w:rsid w:val="00B66CAA"/>
    <w:rsid w:val="00B66F54"/>
    <w:rsid w:val="00B671B8"/>
    <w:rsid w:val="00B673DB"/>
    <w:rsid w:val="00B677BD"/>
    <w:rsid w:val="00B679AD"/>
    <w:rsid w:val="00B67A78"/>
    <w:rsid w:val="00B67E7B"/>
    <w:rsid w:val="00B70039"/>
    <w:rsid w:val="00B7011E"/>
    <w:rsid w:val="00B70127"/>
    <w:rsid w:val="00B70278"/>
    <w:rsid w:val="00B7033A"/>
    <w:rsid w:val="00B703CA"/>
    <w:rsid w:val="00B70464"/>
    <w:rsid w:val="00B70B66"/>
    <w:rsid w:val="00B70C64"/>
    <w:rsid w:val="00B70DD0"/>
    <w:rsid w:val="00B70FC6"/>
    <w:rsid w:val="00B710B7"/>
    <w:rsid w:val="00B710EF"/>
    <w:rsid w:val="00B712F6"/>
    <w:rsid w:val="00B713CC"/>
    <w:rsid w:val="00B71492"/>
    <w:rsid w:val="00B715B7"/>
    <w:rsid w:val="00B715FE"/>
    <w:rsid w:val="00B71B56"/>
    <w:rsid w:val="00B7249A"/>
    <w:rsid w:val="00B7296A"/>
    <w:rsid w:val="00B72A41"/>
    <w:rsid w:val="00B72A55"/>
    <w:rsid w:val="00B72B0E"/>
    <w:rsid w:val="00B72E06"/>
    <w:rsid w:val="00B72F4A"/>
    <w:rsid w:val="00B72FD9"/>
    <w:rsid w:val="00B734B5"/>
    <w:rsid w:val="00B73786"/>
    <w:rsid w:val="00B73915"/>
    <w:rsid w:val="00B73BB7"/>
    <w:rsid w:val="00B73C08"/>
    <w:rsid w:val="00B73CC3"/>
    <w:rsid w:val="00B7402B"/>
    <w:rsid w:val="00B741AB"/>
    <w:rsid w:val="00B744BD"/>
    <w:rsid w:val="00B74681"/>
    <w:rsid w:val="00B7471C"/>
    <w:rsid w:val="00B74775"/>
    <w:rsid w:val="00B747C9"/>
    <w:rsid w:val="00B7494A"/>
    <w:rsid w:val="00B74AE4"/>
    <w:rsid w:val="00B74AEF"/>
    <w:rsid w:val="00B74DB6"/>
    <w:rsid w:val="00B7510D"/>
    <w:rsid w:val="00B75151"/>
    <w:rsid w:val="00B75192"/>
    <w:rsid w:val="00B75429"/>
    <w:rsid w:val="00B755B1"/>
    <w:rsid w:val="00B7576C"/>
    <w:rsid w:val="00B7589A"/>
    <w:rsid w:val="00B75CC1"/>
    <w:rsid w:val="00B75DCA"/>
    <w:rsid w:val="00B75E06"/>
    <w:rsid w:val="00B75ED8"/>
    <w:rsid w:val="00B76212"/>
    <w:rsid w:val="00B76460"/>
    <w:rsid w:val="00B766AF"/>
    <w:rsid w:val="00B76719"/>
    <w:rsid w:val="00B7671F"/>
    <w:rsid w:val="00B76820"/>
    <w:rsid w:val="00B76846"/>
    <w:rsid w:val="00B7689E"/>
    <w:rsid w:val="00B76B4E"/>
    <w:rsid w:val="00B76D65"/>
    <w:rsid w:val="00B76E03"/>
    <w:rsid w:val="00B76E46"/>
    <w:rsid w:val="00B76FBF"/>
    <w:rsid w:val="00B771A7"/>
    <w:rsid w:val="00B773A7"/>
    <w:rsid w:val="00B77695"/>
    <w:rsid w:val="00B776F9"/>
    <w:rsid w:val="00B7783E"/>
    <w:rsid w:val="00B77E3B"/>
    <w:rsid w:val="00B77E89"/>
    <w:rsid w:val="00B77FD4"/>
    <w:rsid w:val="00B801A5"/>
    <w:rsid w:val="00B803A1"/>
    <w:rsid w:val="00B805CD"/>
    <w:rsid w:val="00B805D4"/>
    <w:rsid w:val="00B8069B"/>
    <w:rsid w:val="00B80751"/>
    <w:rsid w:val="00B807F2"/>
    <w:rsid w:val="00B80920"/>
    <w:rsid w:val="00B809FA"/>
    <w:rsid w:val="00B80B03"/>
    <w:rsid w:val="00B80B29"/>
    <w:rsid w:val="00B80C95"/>
    <w:rsid w:val="00B80D64"/>
    <w:rsid w:val="00B80E2B"/>
    <w:rsid w:val="00B810BA"/>
    <w:rsid w:val="00B81141"/>
    <w:rsid w:val="00B8144B"/>
    <w:rsid w:val="00B814E7"/>
    <w:rsid w:val="00B8156B"/>
    <w:rsid w:val="00B81577"/>
    <w:rsid w:val="00B817A8"/>
    <w:rsid w:val="00B817FD"/>
    <w:rsid w:val="00B81A77"/>
    <w:rsid w:val="00B81B6C"/>
    <w:rsid w:val="00B81D09"/>
    <w:rsid w:val="00B81D76"/>
    <w:rsid w:val="00B81E05"/>
    <w:rsid w:val="00B8216D"/>
    <w:rsid w:val="00B82206"/>
    <w:rsid w:val="00B822CE"/>
    <w:rsid w:val="00B822DC"/>
    <w:rsid w:val="00B8240A"/>
    <w:rsid w:val="00B82463"/>
    <w:rsid w:val="00B827D1"/>
    <w:rsid w:val="00B82EDF"/>
    <w:rsid w:val="00B82F02"/>
    <w:rsid w:val="00B82F9B"/>
    <w:rsid w:val="00B830B7"/>
    <w:rsid w:val="00B83130"/>
    <w:rsid w:val="00B8321F"/>
    <w:rsid w:val="00B832FD"/>
    <w:rsid w:val="00B83483"/>
    <w:rsid w:val="00B83702"/>
    <w:rsid w:val="00B83A99"/>
    <w:rsid w:val="00B83AFA"/>
    <w:rsid w:val="00B83C5D"/>
    <w:rsid w:val="00B83F71"/>
    <w:rsid w:val="00B84040"/>
    <w:rsid w:val="00B842EF"/>
    <w:rsid w:val="00B843D3"/>
    <w:rsid w:val="00B84528"/>
    <w:rsid w:val="00B8466B"/>
    <w:rsid w:val="00B8476C"/>
    <w:rsid w:val="00B849BE"/>
    <w:rsid w:val="00B84B3F"/>
    <w:rsid w:val="00B84B99"/>
    <w:rsid w:val="00B84D24"/>
    <w:rsid w:val="00B84E65"/>
    <w:rsid w:val="00B84FE8"/>
    <w:rsid w:val="00B85005"/>
    <w:rsid w:val="00B8524F"/>
    <w:rsid w:val="00B85364"/>
    <w:rsid w:val="00B853D3"/>
    <w:rsid w:val="00B8553E"/>
    <w:rsid w:val="00B85590"/>
    <w:rsid w:val="00B85884"/>
    <w:rsid w:val="00B85D96"/>
    <w:rsid w:val="00B85E92"/>
    <w:rsid w:val="00B85F77"/>
    <w:rsid w:val="00B861A2"/>
    <w:rsid w:val="00B8637A"/>
    <w:rsid w:val="00B8658F"/>
    <w:rsid w:val="00B86761"/>
    <w:rsid w:val="00B869B9"/>
    <w:rsid w:val="00B86AFB"/>
    <w:rsid w:val="00B86CCB"/>
    <w:rsid w:val="00B86FF4"/>
    <w:rsid w:val="00B8704C"/>
    <w:rsid w:val="00B87095"/>
    <w:rsid w:val="00B8711E"/>
    <w:rsid w:val="00B8718F"/>
    <w:rsid w:val="00B87249"/>
    <w:rsid w:val="00B87405"/>
    <w:rsid w:val="00B875BE"/>
    <w:rsid w:val="00B878B4"/>
    <w:rsid w:val="00B878DC"/>
    <w:rsid w:val="00B87911"/>
    <w:rsid w:val="00B87A58"/>
    <w:rsid w:val="00B87A7E"/>
    <w:rsid w:val="00B87BE5"/>
    <w:rsid w:val="00B87BED"/>
    <w:rsid w:val="00B87E96"/>
    <w:rsid w:val="00B90021"/>
    <w:rsid w:val="00B9030F"/>
    <w:rsid w:val="00B90402"/>
    <w:rsid w:val="00B90453"/>
    <w:rsid w:val="00B9051B"/>
    <w:rsid w:val="00B905A1"/>
    <w:rsid w:val="00B909EE"/>
    <w:rsid w:val="00B90CF9"/>
    <w:rsid w:val="00B90DD2"/>
    <w:rsid w:val="00B90FAE"/>
    <w:rsid w:val="00B913D8"/>
    <w:rsid w:val="00B914AE"/>
    <w:rsid w:val="00B91722"/>
    <w:rsid w:val="00B917A0"/>
    <w:rsid w:val="00B917EA"/>
    <w:rsid w:val="00B91930"/>
    <w:rsid w:val="00B91AF1"/>
    <w:rsid w:val="00B91FF5"/>
    <w:rsid w:val="00B91FFC"/>
    <w:rsid w:val="00B920AC"/>
    <w:rsid w:val="00B923D1"/>
    <w:rsid w:val="00B9242B"/>
    <w:rsid w:val="00B924FC"/>
    <w:rsid w:val="00B92746"/>
    <w:rsid w:val="00B92C0C"/>
    <w:rsid w:val="00B92C7A"/>
    <w:rsid w:val="00B92C83"/>
    <w:rsid w:val="00B92CC2"/>
    <w:rsid w:val="00B92D08"/>
    <w:rsid w:val="00B92D13"/>
    <w:rsid w:val="00B92D5C"/>
    <w:rsid w:val="00B92D6A"/>
    <w:rsid w:val="00B92DAD"/>
    <w:rsid w:val="00B92DCE"/>
    <w:rsid w:val="00B92E50"/>
    <w:rsid w:val="00B92EB0"/>
    <w:rsid w:val="00B92F9D"/>
    <w:rsid w:val="00B92FB0"/>
    <w:rsid w:val="00B92FDE"/>
    <w:rsid w:val="00B93056"/>
    <w:rsid w:val="00B9322A"/>
    <w:rsid w:val="00B9330A"/>
    <w:rsid w:val="00B93466"/>
    <w:rsid w:val="00B93622"/>
    <w:rsid w:val="00B93AD3"/>
    <w:rsid w:val="00B93ADE"/>
    <w:rsid w:val="00B93C19"/>
    <w:rsid w:val="00B93FF5"/>
    <w:rsid w:val="00B946B9"/>
    <w:rsid w:val="00B94A4F"/>
    <w:rsid w:val="00B94B2D"/>
    <w:rsid w:val="00B94B9F"/>
    <w:rsid w:val="00B94CD3"/>
    <w:rsid w:val="00B94D30"/>
    <w:rsid w:val="00B94EF9"/>
    <w:rsid w:val="00B94F91"/>
    <w:rsid w:val="00B951BF"/>
    <w:rsid w:val="00B952A4"/>
    <w:rsid w:val="00B953B1"/>
    <w:rsid w:val="00B955FD"/>
    <w:rsid w:val="00B956A8"/>
    <w:rsid w:val="00B95A05"/>
    <w:rsid w:val="00B95A0B"/>
    <w:rsid w:val="00B95B49"/>
    <w:rsid w:val="00B95DBE"/>
    <w:rsid w:val="00B95FDB"/>
    <w:rsid w:val="00B95FE1"/>
    <w:rsid w:val="00B96085"/>
    <w:rsid w:val="00B96266"/>
    <w:rsid w:val="00B965BA"/>
    <w:rsid w:val="00B96D85"/>
    <w:rsid w:val="00B96EB2"/>
    <w:rsid w:val="00B97260"/>
    <w:rsid w:val="00B9727D"/>
    <w:rsid w:val="00B9739A"/>
    <w:rsid w:val="00B9764D"/>
    <w:rsid w:val="00B976BA"/>
    <w:rsid w:val="00B97B38"/>
    <w:rsid w:val="00B97C33"/>
    <w:rsid w:val="00B97C83"/>
    <w:rsid w:val="00B97EB5"/>
    <w:rsid w:val="00BA0005"/>
    <w:rsid w:val="00BA0011"/>
    <w:rsid w:val="00BA002B"/>
    <w:rsid w:val="00BA02B9"/>
    <w:rsid w:val="00BA0301"/>
    <w:rsid w:val="00BA04B9"/>
    <w:rsid w:val="00BA0666"/>
    <w:rsid w:val="00BA0852"/>
    <w:rsid w:val="00BA0C75"/>
    <w:rsid w:val="00BA0D2A"/>
    <w:rsid w:val="00BA0EAD"/>
    <w:rsid w:val="00BA126A"/>
    <w:rsid w:val="00BA133F"/>
    <w:rsid w:val="00BA144D"/>
    <w:rsid w:val="00BA1677"/>
    <w:rsid w:val="00BA16A8"/>
    <w:rsid w:val="00BA192B"/>
    <w:rsid w:val="00BA1A2C"/>
    <w:rsid w:val="00BA2067"/>
    <w:rsid w:val="00BA2257"/>
    <w:rsid w:val="00BA22E8"/>
    <w:rsid w:val="00BA2793"/>
    <w:rsid w:val="00BA2877"/>
    <w:rsid w:val="00BA2903"/>
    <w:rsid w:val="00BA2930"/>
    <w:rsid w:val="00BA2982"/>
    <w:rsid w:val="00BA2AC3"/>
    <w:rsid w:val="00BA2E6E"/>
    <w:rsid w:val="00BA2EC6"/>
    <w:rsid w:val="00BA2EDD"/>
    <w:rsid w:val="00BA2F03"/>
    <w:rsid w:val="00BA3670"/>
    <w:rsid w:val="00BA3691"/>
    <w:rsid w:val="00BA36D3"/>
    <w:rsid w:val="00BA37C7"/>
    <w:rsid w:val="00BA3E99"/>
    <w:rsid w:val="00BA40BE"/>
    <w:rsid w:val="00BA40DE"/>
    <w:rsid w:val="00BA416E"/>
    <w:rsid w:val="00BA420D"/>
    <w:rsid w:val="00BA44D9"/>
    <w:rsid w:val="00BA4629"/>
    <w:rsid w:val="00BA4698"/>
    <w:rsid w:val="00BA472E"/>
    <w:rsid w:val="00BA492B"/>
    <w:rsid w:val="00BA4C54"/>
    <w:rsid w:val="00BA4DB3"/>
    <w:rsid w:val="00BA4FCE"/>
    <w:rsid w:val="00BA5168"/>
    <w:rsid w:val="00BA5204"/>
    <w:rsid w:val="00BA525A"/>
    <w:rsid w:val="00BA55A4"/>
    <w:rsid w:val="00BA5A59"/>
    <w:rsid w:val="00BA5B00"/>
    <w:rsid w:val="00BA5C0F"/>
    <w:rsid w:val="00BA5E1E"/>
    <w:rsid w:val="00BA5E52"/>
    <w:rsid w:val="00BA60A8"/>
    <w:rsid w:val="00BA6388"/>
    <w:rsid w:val="00BA653B"/>
    <w:rsid w:val="00BA690B"/>
    <w:rsid w:val="00BA6BD4"/>
    <w:rsid w:val="00BA6D72"/>
    <w:rsid w:val="00BA6F08"/>
    <w:rsid w:val="00BA7135"/>
    <w:rsid w:val="00BA7164"/>
    <w:rsid w:val="00BA71B6"/>
    <w:rsid w:val="00BA71BC"/>
    <w:rsid w:val="00BA72DA"/>
    <w:rsid w:val="00BA73D7"/>
    <w:rsid w:val="00BA7595"/>
    <w:rsid w:val="00BA75BD"/>
    <w:rsid w:val="00BA7813"/>
    <w:rsid w:val="00BA79F6"/>
    <w:rsid w:val="00BA7B73"/>
    <w:rsid w:val="00BA7BA3"/>
    <w:rsid w:val="00BA7E1E"/>
    <w:rsid w:val="00BA7E2A"/>
    <w:rsid w:val="00BA7EC9"/>
    <w:rsid w:val="00BA7F65"/>
    <w:rsid w:val="00BB0048"/>
    <w:rsid w:val="00BB0112"/>
    <w:rsid w:val="00BB01AA"/>
    <w:rsid w:val="00BB02F2"/>
    <w:rsid w:val="00BB0366"/>
    <w:rsid w:val="00BB05A3"/>
    <w:rsid w:val="00BB05BF"/>
    <w:rsid w:val="00BB0667"/>
    <w:rsid w:val="00BB06DE"/>
    <w:rsid w:val="00BB0BE0"/>
    <w:rsid w:val="00BB0DAD"/>
    <w:rsid w:val="00BB0DB4"/>
    <w:rsid w:val="00BB0E92"/>
    <w:rsid w:val="00BB107A"/>
    <w:rsid w:val="00BB12EE"/>
    <w:rsid w:val="00BB1300"/>
    <w:rsid w:val="00BB146D"/>
    <w:rsid w:val="00BB1617"/>
    <w:rsid w:val="00BB1631"/>
    <w:rsid w:val="00BB1720"/>
    <w:rsid w:val="00BB1803"/>
    <w:rsid w:val="00BB1884"/>
    <w:rsid w:val="00BB18E1"/>
    <w:rsid w:val="00BB191C"/>
    <w:rsid w:val="00BB1A1A"/>
    <w:rsid w:val="00BB1C52"/>
    <w:rsid w:val="00BB1FE5"/>
    <w:rsid w:val="00BB2087"/>
    <w:rsid w:val="00BB23C5"/>
    <w:rsid w:val="00BB28FF"/>
    <w:rsid w:val="00BB2A60"/>
    <w:rsid w:val="00BB2B06"/>
    <w:rsid w:val="00BB2E62"/>
    <w:rsid w:val="00BB3290"/>
    <w:rsid w:val="00BB34E8"/>
    <w:rsid w:val="00BB3671"/>
    <w:rsid w:val="00BB378F"/>
    <w:rsid w:val="00BB3844"/>
    <w:rsid w:val="00BB38E6"/>
    <w:rsid w:val="00BB3910"/>
    <w:rsid w:val="00BB3A1E"/>
    <w:rsid w:val="00BB3DA8"/>
    <w:rsid w:val="00BB3DB1"/>
    <w:rsid w:val="00BB4278"/>
    <w:rsid w:val="00BB449F"/>
    <w:rsid w:val="00BB4870"/>
    <w:rsid w:val="00BB4A11"/>
    <w:rsid w:val="00BB4ADE"/>
    <w:rsid w:val="00BB4B77"/>
    <w:rsid w:val="00BB4BAB"/>
    <w:rsid w:val="00BB4C4A"/>
    <w:rsid w:val="00BB4C63"/>
    <w:rsid w:val="00BB4C70"/>
    <w:rsid w:val="00BB4CCD"/>
    <w:rsid w:val="00BB4F78"/>
    <w:rsid w:val="00BB5047"/>
    <w:rsid w:val="00BB517E"/>
    <w:rsid w:val="00BB55C1"/>
    <w:rsid w:val="00BB5F62"/>
    <w:rsid w:val="00BB601D"/>
    <w:rsid w:val="00BB6297"/>
    <w:rsid w:val="00BB62DD"/>
    <w:rsid w:val="00BB63FC"/>
    <w:rsid w:val="00BB6606"/>
    <w:rsid w:val="00BB6713"/>
    <w:rsid w:val="00BB68CE"/>
    <w:rsid w:val="00BB6EE1"/>
    <w:rsid w:val="00BB6F52"/>
    <w:rsid w:val="00BB6FF8"/>
    <w:rsid w:val="00BB716D"/>
    <w:rsid w:val="00BB74EF"/>
    <w:rsid w:val="00BB7518"/>
    <w:rsid w:val="00BB76E8"/>
    <w:rsid w:val="00BB790E"/>
    <w:rsid w:val="00BB7E07"/>
    <w:rsid w:val="00BB7EC3"/>
    <w:rsid w:val="00BC02A5"/>
    <w:rsid w:val="00BC03A6"/>
    <w:rsid w:val="00BC042F"/>
    <w:rsid w:val="00BC0820"/>
    <w:rsid w:val="00BC095E"/>
    <w:rsid w:val="00BC0B91"/>
    <w:rsid w:val="00BC0C7F"/>
    <w:rsid w:val="00BC0D7E"/>
    <w:rsid w:val="00BC0E2A"/>
    <w:rsid w:val="00BC0EDA"/>
    <w:rsid w:val="00BC1009"/>
    <w:rsid w:val="00BC108C"/>
    <w:rsid w:val="00BC1118"/>
    <w:rsid w:val="00BC11E9"/>
    <w:rsid w:val="00BC1251"/>
    <w:rsid w:val="00BC14A6"/>
    <w:rsid w:val="00BC1598"/>
    <w:rsid w:val="00BC15AA"/>
    <w:rsid w:val="00BC16B4"/>
    <w:rsid w:val="00BC16E4"/>
    <w:rsid w:val="00BC1ABC"/>
    <w:rsid w:val="00BC1ACF"/>
    <w:rsid w:val="00BC1CA6"/>
    <w:rsid w:val="00BC1EC1"/>
    <w:rsid w:val="00BC1FC1"/>
    <w:rsid w:val="00BC1FF0"/>
    <w:rsid w:val="00BC23DF"/>
    <w:rsid w:val="00BC2A1E"/>
    <w:rsid w:val="00BC2ED8"/>
    <w:rsid w:val="00BC3508"/>
    <w:rsid w:val="00BC354D"/>
    <w:rsid w:val="00BC3693"/>
    <w:rsid w:val="00BC374F"/>
    <w:rsid w:val="00BC3CCF"/>
    <w:rsid w:val="00BC3EA3"/>
    <w:rsid w:val="00BC411D"/>
    <w:rsid w:val="00BC4379"/>
    <w:rsid w:val="00BC43A3"/>
    <w:rsid w:val="00BC44E4"/>
    <w:rsid w:val="00BC45E2"/>
    <w:rsid w:val="00BC4A25"/>
    <w:rsid w:val="00BC4B6C"/>
    <w:rsid w:val="00BC4CF5"/>
    <w:rsid w:val="00BC507A"/>
    <w:rsid w:val="00BC523A"/>
    <w:rsid w:val="00BC567A"/>
    <w:rsid w:val="00BC57D7"/>
    <w:rsid w:val="00BC581C"/>
    <w:rsid w:val="00BC59A9"/>
    <w:rsid w:val="00BC5AB7"/>
    <w:rsid w:val="00BC5B81"/>
    <w:rsid w:val="00BC5E6B"/>
    <w:rsid w:val="00BC633F"/>
    <w:rsid w:val="00BC640D"/>
    <w:rsid w:val="00BC6456"/>
    <w:rsid w:val="00BC6559"/>
    <w:rsid w:val="00BC66BC"/>
    <w:rsid w:val="00BC6950"/>
    <w:rsid w:val="00BC6C54"/>
    <w:rsid w:val="00BC6F99"/>
    <w:rsid w:val="00BC7197"/>
    <w:rsid w:val="00BC71F3"/>
    <w:rsid w:val="00BC7226"/>
    <w:rsid w:val="00BC7422"/>
    <w:rsid w:val="00BC756D"/>
    <w:rsid w:val="00BC7612"/>
    <w:rsid w:val="00BC765F"/>
    <w:rsid w:val="00BC769D"/>
    <w:rsid w:val="00BC7703"/>
    <w:rsid w:val="00BC77C9"/>
    <w:rsid w:val="00BC79D7"/>
    <w:rsid w:val="00BC7A23"/>
    <w:rsid w:val="00BC7D8C"/>
    <w:rsid w:val="00BC7E81"/>
    <w:rsid w:val="00BD0042"/>
    <w:rsid w:val="00BD05B4"/>
    <w:rsid w:val="00BD0660"/>
    <w:rsid w:val="00BD075C"/>
    <w:rsid w:val="00BD0A5B"/>
    <w:rsid w:val="00BD0AE1"/>
    <w:rsid w:val="00BD140E"/>
    <w:rsid w:val="00BD144B"/>
    <w:rsid w:val="00BD1504"/>
    <w:rsid w:val="00BD1BBA"/>
    <w:rsid w:val="00BD1C30"/>
    <w:rsid w:val="00BD1D08"/>
    <w:rsid w:val="00BD1EBF"/>
    <w:rsid w:val="00BD21FD"/>
    <w:rsid w:val="00BD2395"/>
    <w:rsid w:val="00BD2495"/>
    <w:rsid w:val="00BD251B"/>
    <w:rsid w:val="00BD2AC4"/>
    <w:rsid w:val="00BD2C63"/>
    <w:rsid w:val="00BD2D22"/>
    <w:rsid w:val="00BD2E71"/>
    <w:rsid w:val="00BD2EB6"/>
    <w:rsid w:val="00BD2F5A"/>
    <w:rsid w:val="00BD3023"/>
    <w:rsid w:val="00BD30E9"/>
    <w:rsid w:val="00BD32D3"/>
    <w:rsid w:val="00BD349C"/>
    <w:rsid w:val="00BD39A8"/>
    <w:rsid w:val="00BD3A42"/>
    <w:rsid w:val="00BD3A94"/>
    <w:rsid w:val="00BD3A9E"/>
    <w:rsid w:val="00BD3B55"/>
    <w:rsid w:val="00BD48CA"/>
    <w:rsid w:val="00BD49EE"/>
    <w:rsid w:val="00BD4AE5"/>
    <w:rsid w:val="00BD4C1D"/>
    <w:rsid w:val="00BD4F91"/>
    <w:rsid w:val="00BD5151"/>
    <w:rsid w:val="00BD5277"/>
    <w:rsid w:val="00BD52B0"/>
    <w:rsid w:val="00BD5687"/>
    <w:rsid w:val="00BD568C"/>
    <w:rsid w:val="00BD57FA"/>
    <w:rsid w:val="00BD59D0"/>
    <w:rsid w:val="00BD5A30"/>
    <w:rsid w:val="00BD5A77"/>
    <w:rsid w:val="00BD5B70"/>
    <w:rsid w:val="00BD5C1C"/>
    <w:rsid w:val="00BD5DA5"/>
    <w:rsid w:val="00BD5EA7"/>
    <w:rsid w:val="00BD5F68"/>
    <w:rsid w:val="00BD5FF8"/>
    <w:rsid w:val="00BD60E3"/>
    <w:rsid w:val="00BD6104"/>
    <w:rsid w:val="00BD65EE"/>
    <w:rsid w:val="00BD685C"/>
    <w:rsid w:val="00BD6884"/>
    <w:rsid w:val="00BD6B0A"/>
    <w:rsid w:val="00BD6B41"/>
    <w:rsid w:val="00BD6DDD"/>
    <w:rsid w:val="00BD6EAE"/>
    <w:rsid w:val="00BD6EEA"/>
    <w:rsid w:val="00BD6F58"/>
    <w:rsid w:val="00BD6FA8"/>
    <w:rsid w:val="00BD7027"/>
    <w:rsid w:val="00BD71C7"/>
    <w:rsid w:val="00BD7486"/>
    <w:rsid w:val="00BD74D4"/>
    <w:rsid w:val="00BD76B1"/>
    <w:rsid w:val="00BD77D4"/>
    <w:rsid w:val="00BD784A"/>
    <w:rsid w:val="00BD784C"/>
    <w:rsid w:val="00BD7891"/>
    <w:rsid w:val="00BD7AEA"/>
    <w:rsid w:val="00BD7C41"/>
    <w:rsid w:val="00BD7CCF"/>
    <w:rsid w:val="00BD7D75"/>
    <w:rsid w:val="00BD7E98"/>
    <w:rsid w:val="00BE018C"/>
    <w:rsid w:val="00BE01E0"/>
    <w:rsid w:val="00BE0250"/>
    <w:rsid w:val="00BE02B5"/>
    <w:rsid w:val="00BE02BD"/>
    <w:rsid w:val="00BE02F8"/>
    <w:rsid w:val="00BE031F"/>
    <w:rsid w:val="00BE0643"/>
    <w:rsid w:val="00BE08CB"/>
    <w:rsid w:val="00BE08EF"/>
    <w:rsid w:val="00BE0992"/>
    <w:rsid w:val="00BE0B40"/>
    <w:rsid w:val="00BE0D0C"/>
    <w:rsid w:val="00BE0D19"/>
    <w:rsid w:val="00BE0ED8"/>
    <w:rsid w:val="00BE1021"/>
    <w:rsid w:val="00BE113E"/>
    <w:rsid w:val="00BE11F1"/>
    <w:rsid w:val="00BE132C"/>
    <w:rsid w:val="00BE14BF"/>
    <w:rsid w:val="00BE152C"/>
    <w:rsid w:val="00BE1573"/>
    <w:rsid w:val="00BE1AB2"/>
    <w:rsid w:val="00BE1B3C"/>
    <w:rsid w:val="00BE1BA0"/>
    <w:rsid w:val="00BE1BE0"/>
    <w:rsid w:val="00BE1D70"/>
    <w:rsid w:val="00BE1E1A"/>
    <w:rsid w:val="00BE1E6B"/>
    <w:rsid w:val="00BE20EC"/>
    <w:rsid w:val="00BE22D1"/>
    <w:rsid w:val="00BE2318"/>
    <w:rsid w:val="00BE235D"/>
    <w:rsid w:val="00BE24CD"/>
    <w:rsid w:val="00BE26B9"/>
    <w:rsid w:val="00BE2E03"/>
    <w:rsid w:val="00BE30D3"/>
    <w:rsid w:val="00BE30EA"/>
    <w:rsid w:val="00BE31D8"/>
    <w:rsid w:val="00BE32B0"/>
    <w:rsid w:val="00BE3A5E"/>
    <w:rsid w:val="00BE3C08"/>
    <w:rsid w:val="00BE3CF0"/>
    <w:rsid w:val="00BE3E02"/>
    <w:rsid w:val="00BE4384"/>
    <w:rsid w:val="00BE465E"/>
    <w:rsid w:val="00BE46ED"/>
    <w:rsid w:val="00BE4A0E"/>
    <w:rsid w:val="00BE4E17"/>
    <w:rsid w:val="00BE4E21"/>
    <w:rsid w:val="00BE4F47"/>
    <w:rsid w:val="00BE51F9"/>
    <w:rsid w:val="00BE5704"/>
    <w:rsid w:val="00BE598F"/>
    <w:rsid w:val="00BE5A28"/>
    <w:rsid w:val="00BE5C37"/>
    <w:rsid w:val="00BE5CC2"/>
    <w:rsid w:val="00BE5EB6"/>
    <w:rsid w:val="00BE5EC5"/>
    <w:rsid w:val="00BE5F19"/>
    <w:rsid w:val="00BE636C"/>
    <w:rsid w:val="00BE64C2"/>
    <w:rsid w:val="00BE64DC"/>
    <w:rsid w:val="00BE650C"/>
    <w:rsid w:val="00BE65B9"/>
    <w:rsid w:val="00BE694E"/>
    <w:rsid w:val="00BE6B05"/>
    <w:rsid w:val="00BE6BBC"/>
    <w:rsid w:val="00BE6CBA"/>
    <w:rsid w:val="00BE6DC7"/>
    <w:rsid w:val="00BE6DE0"/>
    <w:rsid w:val="00BE6FF2"/>
    <w:rsid w:val="00BE7271"/>
    <w:rsid w:val="00BE7279"/>
    <w:rsid w:val="00BE7440"/>
    <w:rsid w:val="00BE7677"/>
    <w:rsid w:val="00BE7B52"/>
    <w:rsid w:val="00BE7D1A"/>
    <w:rsid w:val="00BE7D4C"/>
    <w:rsid w:val="00BE7FCE"/>
    <w:rsid w:val="00BF013C"/>
    <w:rsid w:val="00BF0244"/>
    <w:rsid w:val="00BF0395"/>
    <w:rsid w:val="00BF03D9"/>
    <w:rsid w:val="00BF042C"/>
    <w:rsid w:val="00BF0502"/>
    <w:rsid w:val="00BF0636"/>
    <w:rsid w:val="00BF07FE"/>
    <w:rsid w:val="00BF0802"/>
    <w:rsid w:val="00BF09BD"/>
    <w:rsid w:val="00BF09D7"/>
    <w:rsid w:val="00BF0B2F"/>
    <w:rsid w:val="00BF0C87"/>
    <w:rsid w:val="00BF0F00"/>
    <w:rsid w:val="00BF1062"/>
    <w:rsid w:val="00BF108B"/>
    <w:rsid w:val="00BF1230"/>
    <w:rsid w:val="00BF1708"/>
    <w:rsid w:val="00BF1999"/>
    <w:rsid w:val="00BF1B10"/>
    <w:rsid w:val="00BF1B5F"/>
    <w:rsid w:val="00BF1E93"/>
    <w:rsid w:val="00BF20A3"/>
    <w:rsid w:val="00BF21F9"/>
    <w:rsid w:val="00BF237D"/>
    <w:rsid w:val="00BF2655"/>
    <w:rsid w:val="00BF299C"/>
    <w:rsid w:val="00BF2A5E"/>
    <w:rsid w:val="00BF2B41"/>
    <w:rsid w:val="00BF2C84"/>
    <w:rsid w:val="00BF2CDB"/>
    <w:rsid w:val="00BF2FE8"/>
    <w:rsid w:val="00BF301B"/>
    <w:rsid w:val="00BF304A"/>
    <w:rsid w:val="00BF3087"/>
    <w:rsid w:val="00BF36E4"/>
    <w:rsid w:val="00BF38E4"/>
    <w:rsid w:val="00BF397C"/>
    <w:rsid w:val="00BF3A85"/>
    <w:rsid w:val="00BF3B38"/>
    <w:rsid w:val="00BF3F1E"/>
    <w:rsid w:val="00BF3F27"/>
    <w:rsid w:val="00BF4311"/>
    <w:rsid w:val="00BF4324"/>
    <w:rsid w:val="00BF43D7"/>
    <w:rsid w:val="00BF44E0"/>
    <w:rsid w:val="00BF4679"/>
    <w:rsid w:val="00BF473E"/>
    <w:rsid w:val="00BF4780"/>
    <w:rsid w:val="00BF484C"/>
    <w:rsid w:val="00BF4A16"/>
    <w:rsid w:val="00BF4C11"/>
    <w:rsid w:val="00BF4D0C"/>
    <w:rsid w:val="00BF502D"/>
    <w:rsid w:val="00BF51AB"/>
    <w:rsid w:val="00BF51CB"/>
    <w:rsid w:val="00BF5370"/>
    <w:rsid w:val="00BF53D6"/>
    <w:rsid w:val="00BF5447"/>
    <w:rsid w:val="00BF55F9"/>
    <w:rsid w:val="00BF564A"/>
    <w:rsid w:val="00BF5671"/>
    <w:rsid w:val="00BF580A"/>
    <w:rsid w:val="00BF5A4B"/>
    <w:rsid w:val="00BF5DE7"/>
    <w:rsid w:val="00BF5F56"/>
    <w:rsid w:val="00BF609C"/>
    <w:rsid w:val="00BF6551"/>
    <w:rsid w:val="00BF668B"/>
    <w:rsid w:val="00BF66EF"/>
    <w:rsid w:val="00BF6917"/>
    <w:rsid w:val="00BF6A0B"/>
    <w:rsid w:val="00BF6A78"/>
    <w:rsid w:val="00BF6BAD"/>
    <w:rsid w:val="00BF6DA0"/>
    <w:rsid w:val="00BF6E03"/>
    <w:rsid w:val="00BF6E26"/>
    <w:rsid w:val="00BF70F9"/>
    <w:rsid w:val="00BF7159"/>
    <w:rsid w:val="00BF7165"/>
    <w:rsid w:val="00BF7195"/>
    <w:rsid w:val="00BF72BE"/>
    <w:rsid w:val="00BF7799"/>
    <w:rsid w:val="00BF77E6"/>
    <w:rsid w:val="00BF7810"/>
    <w:rsid w:val="00BF78AC"/>
    <w:rsid w:val="00BF791D"/>
    <w:rsid w:val="00BF7E3A"/>
    <w:rsid w:val="00BF7EA7"/>
    <w:rsid w:val="00C000E8"/>
    <w:rsid w:val="00C0052B"/>
    <w:rsid w:val="00C0055A"/>
    <w:rsid w:val="00C0056D"/>
    <w:rsid w:val="00C00750"/>
    <w:rsid w:val="00C0079D"/>
    <w:rsid w:val="00C00936"/>
    <w:rsid w:val="00C00949"/>
    <w:rsid w:val="00C009AD"/>
    <w:rsid w:val="00C00A43"/>
    <w:rsid w:val="00C00A9C"/>
    <w:rsid w:val="00C00BCD"/>
    <w:rsid w:val="00C00E87"/>
    <w:rsid w:val="00C01479"/>
    <w:rsid w:val="00C016C5"/>
    <w:rsid w:val="00C018BA"/>
    <w:rsid w:val="00C01A27"/>
    <w:rsid w:val="00C01B8B"/>
    <w:rsid w:val="00C01BD8"/>
    <w:rsid w:val="00C01F27"/>
    <w:rsid w:val="00C020FF"/>
    <w:rsid w:val="00C0217A"/>
    <w:rsid w:val="00C02472"/>
    <w:rsid w:val="00C024A4"/>
    <w:rsid w:val="00C024CD"/>
    <w:rsid w:val="00C0257A"/>
    <w:rsid w:val="00C02722"/>
    <w:rsid w:val="00C02802"/>
    <w:rsid w:val="00C02D0F"/>
    <w:rsid w:val="00C02FAA"/>
    <w:rsid w:val="00C030B5"/>
    <w:rsid w:val="00C03215"/>
    <w:rsid w:val="00C0333C"/>
    <w:rsid w:val="00C03341"/>
    <w:rsid w:val="00C036A4"/>
    <w:rsid w:val="00C037CE"/>
    <w:rsid w:val="00C038B1"/>
    <w:rsid w:val="00C0391F"/>
    <w:rsid w:val="00C03982"/>
    <w:rsid w:val="00C03B74"/>
    <w:rsid w:val="00C03BC6"/>
    <w:rsid w:val="00C03DD9"/>
    <w:rsid w:val="00C0442A"/>
    <w:rsid w:val="00C048D2"/>
    <w:rsid w:val="00C04B2B"/>
    <w:rsid w:val="00C04BE4"/>
    <w:rsid w:val="00C04C25"/>
    <w:rsid w:val="00C04D49"/>
    <w:rsid w:val="00C04E3C"/>
    <w:rsid w:val="00C0501A"/>
    <w:rsid w:val="00C05061"/>
    <w:rsid w:val="00C050F1"/>
    <w:rsid w:val="00C0513A"/>
    <w:rsid w:val="00C0565C"/>
    <w:rsid w:val="00C05865"/>
    <w:rsid w:val="00C05955"/>
    <w:rsid w:val="00C05CA2"/>
    <w:rsid w:val="00C05D23"/>
    <w:rsid w:val="00C0601F"/>
    <w:rsid w:val="00C062DF"/>
    <w:rsid w:val="00C062F9"/>
    <w:rsid w:val="00C065DD"/>
    <w:rsid w:val="00C066B0"/>
    <w:rsid w:val="00C06907"/>
    <w:rsid w:val="00C06939"/>
    <w:rsid w:val="00C0696C"/>
    <w:rsid w:val="00C06CDA"/>
    <w:rsid w:val="00C06CDF"/>
    <w:rsid w:val="00C06DB8"/>
    <w:rsid w:val="00C06E91"/>
    <w:rsid w:val="00C072B2"/>
    <w:rsid w:val="00C073E1"/>
    <w:rsid w:val="00C078E6"/>
    <w:rsid w:val="00C07A19"/>
    <w:rsid w:val="00C07B34"/>
    <w:rsid w:val="00C07D5F"/>
    <w:rsid w:val="00C07DC7"/>
    <w:rsid w:val="00C100F5"/>
    <w:rsid w:val="00C10734"/>
    <w:rsid w:val="00C107C1"/>
    <w:rsid w:val="00C108DD"/>
    <w:rsid w:val="00C10B61"/>
    <w:rsid w:val="00C10D1C"/>
    <w:rsid w:val="00C10D7E"/>
    <w:rsid w:val="00C10DD7"/>
    <w:rsid w:val="00C10E85"/>
    <w:rsid w:val="00C10F48"/>
    <w:rsid w:val="00C10F98"/>
    <w:rsid w:val="00C10FD2"/>
    <w:rsid w:val="00C11118"/>
    <w:rsid w:val="00C1115F"/>
    <w:rsid w:val="00C11474"/>
    <w:rsid w:val="00C114B0"/>
    <w:rsid w:val="00C1183A"/>
    <w:rsid w:val="00C11F19"/>
    <w:rsid w:val="00C120EC"/>
    <w:rsid w:val="00C12119"/>
    <w:rsid w:val="00C121F2"/>
    <w:rsid w:val="00C122CE"/>
    <w:rsid w:val="00C1242C"/>
    <w:rsid w:val="00C12433"/>
    <w:rsid w:val="00C12551"/>
    <w:rsid w:val="00C127FA"/>
    <w:rsid w:val="00C1291D"/>
    <w:rsid w:val="00C12AF5"/>
    <w:rsid w:val="00C12CDB"/>
    <w:rsid w:val="00C12DC6"/>
    <w:rsid w:val="00C1314F"/>
    <w:rsid w:val="00C131FD"/>
    <w:rsid w:val="00C13445"/>
    <w:rsid w:val="00C135D9"/>
    <w:rsid w:val="00C13845"/>
    <w:rsid w:val="00C13BCC"/>
    <w:rsid w:val="00C13C57"/>
    <w:rsid w:val="00C13CD8"/>
    <w:rsid w:val="00C1411E"/>
    <w:rsid w:val="00C14184"/>
    <w:rsid w:val="00C141A2"/>
    <w:rsid w:val="00C142BE"/>
    <w:rsid w:val="00C1439D"/>
    <w:rsid w:val="00C147DD"/>
    <w:rsid w:val="00C14A14"/>
    <w:rsid w:val="00C14A33"/>
    <w:rsid w:val="00C14A74"/>
    <w:rsid w:val="00C1523F"/>
    <w:rsid w:val="00C15295"/>
    <w:rsid w:val="00C1530F"/>
    <w:rsid w:val="00C15313"/>
    <w:rsid w:val="00C1563C"/>
    <w:rsid w:val="00C1595B"/>
    <w:rsid w:val="00C15A27"/>
    <w:rsid w:val="00C15A58"/>
    <w:rsid w:val="00C15BD5"/>
    <w:rsid w:val="00C15E4B"/>
    <w:rsid w:val="00C15E4D"/>
    <w:rsid w:val="00C15F54"/>
    <w:rsid w:val="00C15FC5"/>
    <w:rsid w:val="00C16108"/>
    <w:rsid w:val="00C16159"/>
    <w:rsid w:val="00C16975"/>
    <w:rsid w:val="00C16A46"/>
    <w:rsid w:val="00C16BA9"/>
    <w:rsid w:val="00C16CEB"/>
    <w:rsid w:val="00C16E53"/>
    <w:rsid w:val="00C16E67"/>
    <w:rsid w:val="00C16E8C"/>
    <w:rsid w:val="00C174B6"/>
    <w:rsid w:val="00C17604"/>
    <w:rsid w:val="00C179F0"/>
    <w:rsid w:val="00C17A25"/>
    <w:rsid w:val="00C17A93"/>
    <w:rsid w:val="00C17D38"/>
    <w:rsid w:val="00C17F95"/>
    <w:rsid w:val="00C2005C"/>
    <w:rsid w:val="00C20296"/>
    <w:rsid w:val="00C20472"/>
    <w:rsid w:val="00C20690"/>
    <w:rsid w:val="00C20964"/>
    <w:rsid w:val="00C209E4"/>
    <w:rsid w:val="00C20D42"/>
    <w:rsid w:val="00C20D4F"/>
    <w:rsid w:val="00C20D90"/>
    <w:rsid w:val="00C20E37"/>
    <w:rsid w:val="00C20FAD"/>
    <w:rsid w:val="00C212D0"/>
    <w:rsid w:val="00C216DA"/>
    <w:rsid w:val="00C217DC"/>
    <w:rsid w:val="00C21AAC"/>
    <w:rsid w:val="00C21AE9"/>
    <w:rsid w:val="00C21CC5"/>
    <w:rsid w:val="00C21DE3"/>
    <w:rsid w:val="00C21E82"/>
    <w:rsid w:val="00C21EE4"/>
    <w:rsid w:val="00C22142"/>
    <w:rsid w:val="00C221E1"/>
    <w:rsid w:val="00C222DD"/>
    <w:rsid w:val="00C22316"/>
    <w:rsid w:val="00C22759"/>
    <w:rsid w:val="00C22995"/>
    <w:rsid w:val="00C22B2F"/>
    <w:rsid w:val="00C22BFE"/>
    <w:rsid w:val="00C22E5B"/>
    <w:rsid w:val="00C22E7C"/>
    <w:rsid w:val="00C22F5D"/>
    <w:rsid w:val="00C23064"/>
    <w:rsid w:val="00C23069"/>
    <w:rsid w:val="00C23293"/>
    <w:rsid w:val="00C23456"/>
    <w:rsid w:val="00C23679"/>
    <w:rsid w:val="00C238D7"/>
    <w:rsid w:val="00C238E7"/>
    <w:rsid w:val="00C23C06"/>
    <w:rsid w:val="00C23C0D"/>
    <w:rsid w:val="00C23CA0"/>
    <w:rsid w:val="00C23D45"/>
    <w:rsid w:val="00C24258"/>
    <w:rsid w:val="00C246CB"/>
    <w:rsid w:val="00C24715"/>
    <w:rsid w:val="00C247CE"/>
    <w:rsid w:val="00C24821"/>
    <w:rsid w:val="00C25402"/>
    <w:rsid w:val="00C255AF"/>
    <w:rsid w:val="00C257F4"/>
    <w:rsid w:val="00C25ABD"/>
    <w:rsid w:val="00C25B1F"/>
    <w:rsid w:val="00C25B31"/>
    <w:rsid w:val="00C25BAE"/>
    <w:rsid w:val="00C25F0E"/>
    <w:rsid w:val="00C25F78"/>
    <w:rsid w:val="00C26250"/>
    <w:rsid w:val="00C26412"/>
    <w:rsid w:val="00C266B1"/>
    <w:rsid w:val="00C26814"/>
    <w:rsid w:val="00C26B6B"/>
    <w:rsid w:val="00C26C9D"/>
    <w:rsid w:val="00C2707A"/>
    <w:rsid w:val="00C271C0"/>
    <w:rsid w:val="00C27278"/>
    <w:rsid w:val="00C27932"/>
    <w:rsid w:val="00C27BB4"/>
    <w:rsid w:val="00C27C52"/>
    <w:rsid w:val="00C27F0A"/>
    <w:rsid w:val="00C3014A"/>
    <w:rsid w:val="00C30189"/>
    <w:rsid w:val="00C30280"/>
    <w:rsid w:val="00C302CB"/>
    <w:rsid w:val="00C3038C"/>
    <w:rsid w:val="00C3062A"/>
    <w:rsid w:val="00C30632"/>
    <w:rsid w:val="00C30740"/>
    <w:rsid w:val="00C3082A"/>
    <w:rsid w:val="00C30A4A"/>
    <w:rsid w:val="00C30F4E"/>
    <w:rsid w:val="00C31033"/>
    <w:rsid w:val="00C311AD"/>
    <w:rsid w:val="00C31545"/>
    <w:rsid w:val="00C31877"/>
    <w:rsid w:val="00C31955"/>
    <w:rsid w:val="00C31D8C"/>
    <w:rsid w:val="00C31E61"/>
    <w:rsid w:val="00C31E74"/>
    <w:rsid w:val="00C31ED3"/>
    <w:rsid w:val="00C323BE"/>
    <w:rsid w:val="00C32574"/>
    <w:rsid w:val="00C32949"/>
    <w:rsid w:val="00C32A4A"/>
    <w:rsid w:val="00C32D51"/>
    <w:rsid w:val="00C32FD6"/>
    <w:rsid w:val="00C330BB"/>
    <w:rsid w:val="00C335FC"/>
    <w:rsid w:val="00C33910"/>
    <w:rsid w:val="00C33E84"/>
    <w:rsid w:val="00C33ED1"/>
    <w:rsid w:val="00C34008"/>
    <w:rsid w:val="00C340B8"/>
    <w:rsid w:val="00C344C8"/>
    <w:rsid w:val="00C34578"/>
    <w:rsid w:val="00C3482C"/>
    <w:rsid w:val="00C34869"/>
    <w:rsid w:val="00C3492B"/>
    <w:rsid w:val="00C34967"/>
    <w:rsid w:val="00C34EAF"/>
    <w:rsid w:val="00C34F3E"/>
    <w:rsid w:val="00C3503F"/>
    <w:rsid w:val="00C35271"/>
    <w:rsid w:val="00C356D5"/>
    <w:rsid w:val="00C35B9B"/>
    <w:rsid w:val="00C35C0E"/>
    <w:rsid w:val="00C35EBE"/>
    <w:rsid w:val="00C35F49"/>
    <w:rsid w:val="00C35F72"/>
    <w:rsid w:val="00C35FF0"/>
    <w:rsid w:val="00C361E0"/>
    <w:rsid w:val="00C365F1"/>
    <w:rsid w:val="00C3685C"/>
    <w:rsid w:val="00C36D73"/>
    <w:rsid w:val="00C36E93"/>
    <w:rsid w:val="00C37104"/>
    <w:rsid w:val="00C37550"/>
    <w:rsid w:val="00C37717"/>
    <w:rsid w:val="00C37795"/>
    <w:rsid w:val="00C378DA"/>
    <w:rsid w:val="00C37BE9"/>
    <w:rsid w:val="00C37C28"/>
    <w:rsid w:val="00C37D94"/>
    <w:rsid w:val="00C37DFA"/>
    <w:rsid w:val="00C400FF"/>
    <w:rsid w:val="00C40530"/>
    <w:rsid w:val="00C407F0"/>
    <w:rsid w:val="00C40A05"/>
    <w:rsid w:val="00C40A17"/>
    <w:rsid w:val="00C40A90"/>
    <w:rsid w:val="00C40B4F"/>
    <w:rsid w:val="00C40DE7"/>
    <w:rsid w:val="00C40E46"/>
    <w:rsid w:val="00C41207"/>
    <w:rsid w:val="00C412BA"/>
    <w:rsid w:val="00C41621"/>
    <w:rsid w:val="00C419B0"/>
    <w:rsid w:val="00C419B2"/>
    <w:rsid w:val="00C41C62"/>
    <w:rsid w:val="00C41F24"/>
    <w:rsid w:val="00C41F35"/>
    <w:rsid w:val="00C42509"/>
    <w:rsid w:val="00C425A9"/>
    <w:rsid w:val="00C4293D"/>
    <w:rsid w:val="00C42C14"/>
    <w:rsid w:val="00C42EC3"/>
    <w:rsid w:val="00C43231"/>
    <w:rsid w:val="00C43312"/>
    <w:rsid w:val="00C43394"/>
    <w:rsid w:val="00C434E6"/>
    <w:rsid w:val="00C43658"/>
    <w:rsid w:val="00C4370C"/>
    <w:rsid w:val="00C4378C"/>
    <w:rsid w:val="00C43BCA"/>
    <w:rsid w:val="00C43DE3"/>
    <w:rsid w:val="00C441B2"/>
    <w:rsid w:val="00C4431B"/>
    <w:rsid w:val="00C443A9"/>
    <w:rsid w:val="00C44547"/>
    <w:rsid w:val="00C445B4"/>
    <w:rsid w:val="00C44869"/>
    <w:rsid w:val="00C4492C"/>
    <w:rsid w:val="00C44947"/>
    <w:rsid w:val="00C44EBB"/>
    <w:rsid w:val="00C450D7"/>
    <w:rsid w:val="00C4554A"/>
    <w:rsid w:val="00C455B0"/>
    <w:rsid w:val="00C456A4"/>
    <w:rsid w:val="00C4573B"/>
    <w:rsid w:val="00C45985"/>
    <w:rsid w:val="00C45B19"/>
    <w:rsid w:val="00C45B97"/>
    <w:rsid w:val="00C45C74"/>
    <w:rsid w:val="00C45C9C"/>
    <w:rsid w:val="00C45CF7"/>
    <w:rsid w:val="00C4602A"/>
    <w:rsid w:val="00C46062"/>
    <w:rsid w:val="00C46157"/>
    <w:rsid w:val="00C463F4"/>
    <w:rsid w:val="00C464DD"/>
    <w:rsid w:val="00C4652C"/>
    <w:rsid w:val="00C465A5"/>
    <w:rsid w:val="00C46782"/>
    <w:rsid w:val="00C4696A"/>
    <w:rsid w:val="00C46A81"/>
    <w:rsid w:val="00C46BF4"/>
    <w:rsid w:val="00C46F38"/>
    <w:rsid w:val="00C47302"/>
    <w:rsid w:val="00C4733E"/>
    <w:rsid w:val="00C474FC"/>
    <w:rsid w:val="00C4753A"/>
    <w:rsid w:val="00C47555"/>
    <w:rsid w:val="00C4770A"/>
    <w:rsid w:val="00C47727"/>
    <w:rsid w:val="00C477D1"/>
    <w:rsid w:val="00C477F4"/>
    <w:rsid w:val="00C47876"/>
    <w:rsid w:val="00C4790C"/>
    <w:rsid w:val="00C47BAD"/>
    <w:rsid w:val="00C47FFC"/>
    <w:rsid w:val="00C506A0"/>
    <w:rsid w:val="00C50CA1"/>
    <w:rsid w:val="00C50D53"/>
    <w:rsid w:val="00C5107A"/>
    <w:rsid w:val="00C511B7"/>
    <w:rsid w:val="00C51263"/>
    <w:rsid w:val="00C513A9"/>
    <w:rsid w:val="00C51550"/>
    <w:rsid w:val="00C51C6E"/>
    <w:rsid w:val="00C51D71"/>
    <w:rsid w:val="00C51DDD"/>
    <w:rsid w:val="00C51E09"/>
    <w:rsid w:val="00C51FFD"/>
    <w:rsid w:val="00C52369"/>
    <w:rsid w:val="00C523AB"/>
    <w:rsid w:val="00C527A7"/>
    <w:rsid w:val="00C52B90"/>
    <w:rsid w:val="00C52C1C"/>
    <w:rsid w:val="00C52CF1"/>
    <w:rsid w:val="00C52D3B"/>
    <w:rsid w:val="00C52DD3"/>
    <w:rsid w:val="00C52EAC"/>
    <w:rsid w:val="00C531CF"/>
    <w:rsid w:val="00C532E9"/>
    <w:rsid w:val="00C536F6"/>
    <w:rsid w:val="00C537A3"/>
    <w:rsid w:val="00C537EB"/>
    <w:rsid w:val="00C5389A"/>
    <w:rsid w:val="00C538FF"/>
    <w:rsid w:val="00C53A22"/>
    <w:rsid w:val="00C53B1C"/>
    <w:rsid w:val="00C53EC5"/>
    <w:rsid w:val="00C53F46"/>
    <w:rsid w:val="00C54173"/>
    <w:rsid w:val="00C5430E"/>
    <w:rsid w:val="00C5433B"/>
    <w:rsid w:val="00C5435D"/>
    <w:rsid w:val="00C54361"/>
    <w:rsid w:val="00C543F7"/>
    <w:rsid w:val="00C54573"/>
    <w:rsid w:val="00C54735"/>
    <w:rsid w:val="00C54A14"/>
    <w:rsid w:val="00C54B32"/>
    <w:rsid w:val="00C54C1B"/>
    <w:rsid w:val="00C54CFC"/>
    <w:rsid w:val="00C54D11"/>
    <w:rsid w:val="00C54D57"/>
    <w:rsid w:val="00C54FDD"/>
    <w:rsid w:val="00C551C8"/>
    <w:rsid w:val="00C5528F"/>
    <w:rsid w:val="00C5529A"/>
    <w:rsid w:val="00C55423"/>
    <w:rsid w:val="00C55471"/>
    <w:rsid w:val="00C55497"/>
    <w:rsid w:val="00C554CE"/>
    <w:rsid w:val="00C55639"/>
    <w:rsid w:val="00C55645"/>
    <w:rsid w:val="00C55784"/>
    <w:rsid w:val="00C55863"/>
    <w:rsid w:val="00C558DE"/>
    <w:rsid w:val="00C5593C"/>
    <w:rsid w:val="00C55C1A"/>
    <w:rsid w:val="00C55E2C"/>
    <w:rsid w:val="00C55F43"/>
    <w:rsid w:val="00C563BA"/>
    <w:rsid w:val="00C5642D"/>
    <w:rsid w:val="00C567E1"/>
    <w:rsid w:val="00C567F6"/>
    <w:rsid w:val="00C569F7"/>
    <w:rsid w:val="00C56B58"/>
    <w:rsid w:val="00C56DDD"/>
    <w:rsid w:val="00C57126"/>
    <w:rsid w:val="00C571DF"/>
    <w:rsid w:val="00C57368"/>
    <w:rsid w:val="00C577C6"/>
    <w:rsid w:val="00C5788C"/>
    <w:rsid w:val="00C578E8"/>
    <w:rsid w:val="00C579F5"/>
    <w:rsid w:val="00C57A90"/>
    <w:rsid w:val="00C57D9A"/>
    <w:rsid w:val="00C6013C"/>
    <w:rsid w:val="00C6019C"/>
    <w:rsid w:val="00C603D9"/>
    <w:rsid w:val="00C60451"/>
    <w:rsid w:val="00C60461"/>
    <w:rsid w:val="00C60908"/>
    <w:rsid w:val="00C6102E"/>
    <w:rsid w:val="00C610C3"/>
    <w:rsid w:val="00C61166"/>
    <w:rsid w:val="00C614B6"/>
    <w:rsid w:val="00C614BA"/>
    <w:rsid w:val="00C61646"/>
    <w:rsid w:val="00C6184F"/>
    <w:rsid w:val="00C6193C"/>
    <w:rsid w:val="00C61B84"/>
    <w:rsid w:val="00C61D9A"/>
    <w:rsid w:val="00C61D9E"/>
    <w:rsid w:val="00C61EB7"/>
    <w:rsid w:val="00C61F67"/>
    <w:rsid w:val="00C61F81"/>
    <w:rsid w:val="00C622D0"/>
    <w:rsid w:val="00C623C2"/>
    <w:rsid w:val="00C625B1"/>
    <w:rsid w:val="00C62674"/>
    <w:rsid w:val="00C62C6C"/>
    <w:rsid w:val="00C62E51"/>
    <w:rsid w:val="00C62E82"/>
    <w:rsid w:val="00C62E9F"/>
    <w:rsid w:val="00C632E6"/>
    <w:rsid w:val="00C63528"/>
    <w:rsid w:val="00C635D9"/>
    <w:rsid w:val="00C6386B"/>
    <w:rsid w:val="00C63A37"/>
    <w:rsid w:val="00C63AC1"/>
    <w:rsid w:val="00C63E00"/>
    <w:rsid w:val="00C63E69"/>
    <w:rsid w:val="00C63F61"/>
    <w:rsid w:val="00C640BD"/>
    <w:rsid w:val="00C644FE"/>
    <w:rsid w:val="00C64764"/>
    <w:rsid w:val="00C647BE"/>
    <w:rsid w:val="00C64895"/>
    <w:rsid w:val="00C648EB"/>
    <w:rsid w:val="00C64900"/>
    <w:rsid w:val="00C64988"/>
    <w:rsid w:val="00C64AC0"/>
    <w:rsid w:val="00C64BBA"/>
    <w:rsid w:val="00C64F4A"/>
    <w:rsid w:val="00C64F70"/>
    <w:rsid w:val="00C653F0"/>
    <w:rsid w:val="00C6553D"/>
    <w:rsid w:val="00C658E2"/>
    <w:rsid w:val="00C6594A"/>
    <w:rsid w:val="00C65BAE"/>
    <w:rsid w:val="00C65C8F"/>
    <w:rsid w:val="00C65CB0"/>
    <w:rsid w:val="00C65F9F"/>
    <w:rsid w:val="00C6613C"/>
    <w:rsid w:val="00C66245"/>
    <w:rsid w:val="00C664C1"/>
    <w:rsid w:val="00C66522"/>
    <w:rsid w:val="00C666AA"/>
    <w:rsid w:val="00C66ABE"/>
    <w:rsid w:val="00C66B6D"/>
    <w:rsid w:val="00C66F70"/>
    <w:rsid w:val="00C671BE"/>
    <w:rsid w:val="00C6727C"/>
    <w:rsid w:val="00C672A8"/>
    <w:rsid w:val="00C67973"/>
    <w:rsid w:val="00C67C1A"/>
    <w:rsid w:val="00C67D2F"/>
    <w:rsid w:val="00C67E9A"/>
    <w:rsid w:val="00C7038D"/>
    <w:rsid w:val="00C703D4"/>
    <w:rsid w:val="00C705AB"/>
    <w:rsid w:val="00C7113E"/>
    <w:rsid w:val="00C7117C"/>
    <w:rsid w:val="00C71301"/>
    <w:rsid w:val="00C71377"/>
    <w:rsid w:val="00C714FA"/>
    <w:rsid w:val="00C71808"/>
    <w:rsid w:val="00C71977"/>
    <w:rsid w:val="00C71F28"/>
    <w:rsid w:val="00C72091"/>
    <w:rsid w:val="00C723FB"/>
    <w:rsid w:val="00C7245A"/>
    <w:rsid w:val="00C724C4"/>
    <w:rsid w:val="00C72514"/>
    <w:rsid w:val="00C7260F"/>
    <w:rsid w:val="00C7264A"/>
    <w:rsid w:val="00C726A9"/>
    <w:rsid w:val="00C728EF"/>
    <w:rsid w:val="00C728F7"/>
    <w:rsid w:val="00C72913"/>
    <w:rsid w:val="00C72943"/>
    <w:rsid w:val="00C72AA3"/>
    <w:rsid w:val="00C72B99"/>
    <w:rsid w:val="00C72BB8"/>
    <w:rsid w:val="00C72C92"/>
    <w:rsid w:val="00C72E7B"/>
    <w:rsid w:val="00C730D5"/>
    <w:rsid w:val="00C73129"/>
    <w:rsid w:val="00C731E9"/>
    <w:rsid w:val="00C7324C"/>
    <w:rsid w:val="00C7343E"/>
    <w:rsid w:val="00C73466"/>
    <w:rsid w:val="00C73768"/>
    <w:rsid w:val="00C7377C"/>
    <w:rsid w:val="00C73A55"/>
    <w:rsid w:val="00C73D3A"/>
    <w:rsid w:val="00C73DCC"/>
    <w:rsid w:val="00C74014"/>
    <w:rsid w:val="00C743A9"/>
    <w:rsid w:val="00C743AF"/>
    <w:rsid w:val="00C74420"/>
    <w:rsid w:val="00C7465B"/>
    <w:rsid w:val="00C747FD"/>
    <w:rsid w:val="00C74894"/>
    <w:rsid w:val="00C74905"/>
    <w:rsid w:val="00C7495D"/>
    <w:rsid w:val="00C74968"/>
    <w:rsid w:val="00C749D0"/>
    <w:rsid w:val="00C74BE0"/>
    <w:rsid w:val="00C74C32"/>
    <w:rsid w:val="00C751F3"/>
    <w:rsid w:val="00C7524B"/>
    <w:rsid w:val="00C7538E"/>
    <w:rsid w:val="00C753B4"/>
    <w:rsid w:val="00C7542C"/>
    <w:rsid w:val="00C7557D"/>
    <w:rsid w:val="00C7581A"/>
    <w:rsid w:val="00C75A81"/>
    <w:rsid w:val="00C75D99"/>
    <w:rsid w:val="00C75FA0"/>
    <w:rsid w:val="00C75FBD"/>
    <w:rsid w:val="00C76049"/>
    <w:rsid w:val="00C762C8"/>
    <w:rsid w:val="00C76325"/>
    <w:rsid w:val="00C76354"/>
    <w:rsid w:val="00C763E2"/>
    <w:rsid w:val="00C76406"/>
    <w:rsid w:val="00C76558"/>
    <w:rsid w:val="00C76738"/>
    <w:rsid w:val="00C76813"/>
    <w:rsid w:val="00C76832"/>
    <w:rsid w:val="00C7695E"/>
    <w:rsid w:val="00C769C3"/>
    <w:rsid w:val="00C76B7D"/>
    <w:rsid w:val="00C76D43"/>
    <w:rsid w:val="00C76FB9"/>
    <w:rsid w:val="00C77054"/>
    <w:rsid w:val="00C77238"/>
    <w:rsid w:val="00C7738F"/>
    <w:rsid w:val="00C77521"/>
    <w:rsid w:val="00C776C8"/>
    <w:rsid w:val="00C779CD"/>
    <w:rsid w:val="00C77C04"/>
    <w:rsid w:val="00C77DB5"/>
    <w:rsid w:val="00C77F58"/>
    <w:rsid w:val="00C80313"/>
    <w:rsid w:val="00C80377"/>
    <w:rsid w:val="00C803B9"/>
    <w:rsid w:val="00C80451"/>
    <w:rsid w:val="00C805A4"/>
    <w:rsid w:val="00C806D6"/>
    <w:rsid w:val="00C80806"/>
    <w:rsid w:val="00C80D28"/>
    <w:rsid w:val="00C80EDB"/>
    <w:rsid w:val="00C8101F"/>
    <w:rsid w:val="00C81031"/>
    <w:rsid w:val="00C81149"/>
    <w:rsid w:val="00C811A6"/>
    <w:rsid w:val="00C816E6"/>
    <w:rsid w:val="00C8182B"/>
    <w:rsid w:val="00C81896"/>
    <w:rsid w:val="00C81B64"/>
    <w:rsid w:val="00C81C9D"/>
    <w:rsid w:val="00C81E42"/>
    <w:rsid w:val="00C81FE7"/>
    <w:rsid w:val="00C820D8"/>
    <w:rsid w:val="00C828C2"/>
    <w:rsid w:val="00C8290C"/>
    <w:rsid w:val="00C82C79"/>
    <w:rsid w:val="00C82E8F"/>
    <w:rsid w:val="00C82ED0"/>
    <w:rsid w:val="00C82FA3"/>
    <w:rsid w:val="00C830EE"/>
    <w:rsid w:val="00C8312C"/>
    <w:rsid w:val="00C834B9"/>
    <w:rsid w:val="00C835B8"/>
    <w:rsid w:val="00C83682"/>
    <w:rsid w:val="00C839C5"/>
    <w:rsid w:val="00C83B67"/>
    <w:rsid w:val="00C83BEE"/>
    <w:rsid w:val="00C83E0A"/>
    <w:rsid w:val="00C83EBC"/>
    <w:rsid w:val="00C83FDD"/>
    <w:rsid w:val="00C8425B"/>
    <w:rsid w:val="00C84382"/>
    <w:rsid w:val="00C8451D"/>
    <w:rsid w:val="00C84701"/>
    <w:rsid w:val="00C84855"/>
    <w:rsid w:val="00C84AB2"/>
    <w:rsid w:val="00C84B04"/>
    <w:rsid w:val="00C84C45"/>
    <w:rsid w:val="00C84FEA"/>
    <w:rsid w:val="00C850C6"/>
    <w:rsid w:val="00C8522A"/>
    <w:rsid w:val="00C8538B"/>
    <w:rsid w:val="00C85598"/>
    <w:rsid w:val="00C856EB"/>
    <w:rsid w:val="00C8580F"/>
    <w:rsid w:val="00C85A9D"/>
    <w:rsid w:val="00C85B18"/>
    <w:rsid w:val="00C85B7B"/>
    <w:rsid w:val="00C85BC8"/>
    <w:rsid w:val="00C85C30"/>
    <w:rsid w:val="00C85CAF"/>
    <w:rsid w:val="00C85CD8"/>
    <w:rsid w:val="00C85EDF"/>
    <w:rsid w:val="00C86004"/>
    <w:rsid w:val="00C8616E"/>
    <w:rsid w:val="00C862A8"/>
    <w:rsid w:val="00C863CD"/>
    <w:rsid w:val="00C86482"/>
    <w:rsid w:val="00C8659E"/>
    <w:rsid w:val="00C865BD"/>
    <w:rsid w:val="00C866B6"/>
    <w:rsid w:val="00C867AF"/>
    <w:rsid w:val="00C86939"/>
    <w:rsid w:val="00C86D21"/>
    <w:rsid w:val="00C86D96"/>
    <w:rsid w:val="00C86EBD"/>
    <w:rsid w:val="00C86FF2"/>
    <w:rsid w:val="00C871B3"/>
    <w:rsid w:val="00C8731D"/>
    <w:rsid w:val="00C87703"/>
    <w:rsid w:val="00C87A4F"/>
    <w:rsid w:val="00C87D61"/>
    <w:rsid w:val="00C87FA9"/>
    <w:rsid w:val="00C90050"/>
    <w:rsid w:val="00C9045F"/>
    <w:rsid w:val="00C90620"/>
    <w:rsid w:val="00C90786"/>
    <w:rsid w:val="00C907F3"/>
    <w:rsid w:val="00C90CE9"/>
    <w:rsid w:val="00C90E34"/>
    <w:rsid w:val="00C90EA2"/>
    <w:rsid w:val="00C91057"/>
    <w:rsid w:val="00C9107F"/>
    <w:rsid w:val="00C91163"/>
    <w:rsid w:val="00C91227"/>
    <w:rsid w:val="00C9140E"/>
    <w:rsid w:val="00C91510"/>
    <w:rsid w:val="00C9164E"/>
    <w:rsid w:val="00C91739"/>
    <w:rsid w:val="00C918E1"/>
    <w:rsid w:val="00C918E6"/>
    <w:rsid w:val="00C91952"/>
    <w:rsid w:val="00C91D65"/>
    <w:rsid w:val="00C91E6F"/>
    <w:rsid w:val="00C922B6"/>
    <w:rsid w:val="00C9261B"/>
    <w:rsid w:val="00C9272E"/>
    <w:rsid w:val="00C92751"/>
    <w:rsid w:val="00C927D2"/>
    <w:rsid w:val="00C92888"/>
    <w:rsid w:val="00C928E2"/>
    <w:rsid w:val="00C92FFD"/>
    <w:rsid w:val="00C933F7"/>
    <w:rsid w:val="00C934D5"/>
    <w:rsid w:val="00C9385D"/>
    <w:rsid w:val="00C93A2E"/>
    <w:rsid w:val="00C93B35"/>
    <w:rsid w:val="00C93C84"/>
    <w:rsid w:val="00C93EE2"/>
    <w:rsid w:val="00C93EF4"/>
    <w:rsid w:val="00C93F0D"/>
    <w:rsid w:val="00C93F65"/>
    <w:rsid w:val="00C94369"/>
    <w:rsid w:val="00C943FF"/>
    <w:rsid w:val="00C94400"/>
    <w:rsid w:val="00C94423"/>
    <w:rsid w:val="00C9447C"/>
    <w:rsid w:val="00C945A6"/>
    <w:rsid w:val="00C945E9"/>
    <w:rsid w:val="00C94645"/>
    <w:rsid w:val="00C94867"/>
    <w:rsid w:val="00C94A06"/>
    <w:rsid w:val="00C94AB3"/>
    <w:rsid w:val="00C94E44"/>
    <w:rsid w:val="00C94FEC"/>
    <w:rsid w:val="00C9525C"/>
    <w:rsid w:val="00C953C9"/>
    <w:rsid w:val="00C95497"/>
    <w:rsid w:val="00C95680"/>
    <w:rsid w:val="00C95903"/>
    <w:rsid w:val="00C95931"/>
    <w:rsid w:val="00C9599E"/>
    <w:rsid w:val="00C95AE3"/>
    <w:rsid w:val="00C95BEC"/>
    <w:rsid w:val="00C95FAA"/>
    <w:rsid w:val="00C95FFF"/>
    <w:rsid w:val="00C96276"/>
    <w:rsid w:val="00C96441"/>
    <w:rsid w:val="00C9656F"/>
    <w:rsid w:val="00C968AE"/>
    <w:rsid w:val="00C9690B"/>
    <w:rsid w:val="00C96980"/>
    <w:rsid w:val="00C96999"/>
    <w:rsid w:val="00C96A9A"/>
    <w:rsid w:val="00C96AE8"/>
    <w:rsid w:val="00C96C31"/>
    <w:rsid w:val="00C96C66"/>
    <w:rsid w:val="00C96F73"/>
    <w:rsid w:val="00C97021"/>
    <w:rsid w:val="00C97345"/>
    <w:rsid w:val="00C9768C"/>
    <w:rsid w:val="00C97841"/>
    <w:rsid w:val="00C979D4"/>
    <w:rsid w:val="00C97B39"/>
    <w:rsid w:val="00C97C68"/>
    <w:rsid w:val="00C97E27"/>
    <w:rsid w:val="00C97E53"/>
    <w:rsid w:val="00C97F02"/>
    <w:rsid w:val="00CA005E"/>
    <w:rsid w:val="00CA00A3"/>
    <w:rsid w:val="00CA020D"/>
    <w:rsid w:val="00CA0622"/>
    <w:rsid w:val="00CA0753"/>
    <w:rsid w:val="00CA07E8"/>
    <w:rsid w:val="00CA0812"/>
    <w:rsid w:val="00CA1085"/>
    <w:rsid w:val="00CA10D8"/>
    <w:rsid w:val="00CA1757"/>
    <w:rsid w:val="00CA186C"/>
    <w:rsid w:val="00CA1A6C"/>
    <w:rsid w:val="00CA1AAE"/>
    <w:rsid w:val="00CA1D29"/>
    <w:rsid w:val="00CA1DE4"/>
    <w:rsid w:val="00CA1ED6"/>
    <w:rsid w:val="00CA20BB"/>
    <w:rsid w:val="00CA21FE"/>
    <w:rsid w:val="00CA2221"/>
    <w:rsid w:val="00CA2311"/>
    <w:rsid w:val="00CA2429"/>
    <w:rsid w:val="00CA2587"/>
    <w:rsid w:val="00CA2A6D"/>
    <w:rsid w:val="00CA2B97"/>
    <w:rsid w:val="00CA2EFD"/>
    <w:rsid w:val="00CA2FC2"/>
    <w:rsid w:val="00CA3000"/>
    <w:rsid w:val="00CA30DC"/>
    <w:rsid w:val="00CA34FA"/>
    <w:rsid w:val="00CA360A"/>
    <w:rsid w:val="00CA36C7"/>
    <w:rsid w:val="00CA3A49"/>
    <w:rsid w:val="00CA420E"/>
    <w:rsid w:val="00CA4278"/>
    <w:rsid w:val="00CA4440"/>
    <w:rsid w:val="00CA4584"/>
    <w:rsid w:val="00CA48AC"/>
    <w:rsid w:val="00CA495D"/>
    <w:rsid w:val="00CA49DD"/>
    <w:rsid w:val="00CA4E22"/>
    <w:rsid w:val="00CA4E91"/>
    <w:rsid w:val="00CA4FB4"/>
    <w:rsid w:val="00CA51D0"/>
    <w:rsid w:val="00CA5275"/>
    <w:rsid w:val="00CA53AC"/>
    <w:rsid w:val="00CA548F"/>
    <w:rsid w:val="00CA5742"/>
    <w:rsid w:val="00CA57AA"/>
    <w:rsid w:val="00CA5ACE"/>
    <w:rsid w:val="00CA5D17"/>
    <w:rsid w:val="00CA5E57"/>
    <w:rsid w:val="00CA5E59"/>
    <w:rsid w:val="00CA5EBB"/>
    <w:rsid w:val="00CA6118"/>
    <w:rsid w:val="00CA6127"/>
    <w:rsid w:val="00CA616F"/>
    <w:rsid w:val="00CA621E"/>
    <w:rsid w:val="00CA6348"/>
    <w:rsid w:val="00CA637B"/>
    <w:rsid w:val="00CA6393"/>
    <w:rsid w:val="00CA660F"/>
    <w:rsid w:val="00CA669B"/>
    <w:rsid w:val="00CA6751"/>
    <w:rsid w:val="00CA689E"/>
    <w:rsid w:val="00CA68E0"/>
    <w:rsid w:val="00CA69DE"/>
    <w:rsid w:val="00CA6CF0"/>
    <w:rsid w:val="00CA714D"/>
    <w:rsid w:val="00CA714F"/>
    <w:rsid w:val="00CA7329"/>
    <w:rsid w:val="00CA73D2"/>
    <w:rsid w:val="00CA7455"/>
    <w:rsid w:val="00CA7787"/>
    <w:rsid w:val="00CA79F2"/>
    <w:rsid w:val="00CA7A0C"/>
    <w:rsid w:val="00CA7BEF"/>
    <w:rsid w:val="00CA7C2E"/>
    <w:rsid w:val="00CA7EBA"/>
    <w:rsid w:val="00CA7F5B"/>
    <w:rsid w:val="00CB030E"/>
    <w:rsid w:val="00CB045D"/>
    <w:rsid w:val="00CB05C1"/>
    <w:rsid w:val="00CB070A"/>
    <w:rsid w:val="00CB083C"/>
    <w:rsid w:val="00CB0B3E"/>
    <w:rsid w:val="00CB0B84"/>
    <w:rsid w:val="00CB0DF8"/>
    <w:rsid w:val="00CB0FFA"/>
    <w:rsid w:val="00CB1208"/>
    <w:rsid w:val="00CB153D"/>
    <w:rsid w:val="00CB15DE"/>
    <w:rsid w:val="00CB174B"/>
    <w:rsid w:val="00CB191D"/>
    <w:rsid w:val="00CB1B70"/>
    <w:rsid w:val="00CB1B74"/>
    <w:rsid w:val="00CB1C66"/>
    <w:rsid w:val="00CB1F37"/>
    <w:rsid w:val="00CB20D2"/>
    <w:rsid w:val="00CB219F"/>
    <w:rsid w:val="00CB21FF"/>
    <w:rsid w:val="00CB2230"/>
    <w:rsid w:val="00CB27EB"/>
    <w:rsid w:val="00CB2B14"/>
    <w:rsid w:val="00CB301A"/>
    <w:rsid w:val="00CB32CD"/>
    <w:rsid w:val="00CB3472"/>
    <w:rsid w:val="00CB3473"/>
    <w:rsid w:val="00CB3532"/>
    <w:rsid w:val="00CB37AD"/>
    <w:rsid w:val="00CB3922"/>
    <w:rsid w:val="00CB3C29"/>
    <w:rsid w:val="00CB3D04"/>
    <w:rsid w:val="00CB4425"/>
    <w:rsid w:val="00CB4687"/>
    <w:rsid w:val="00CB48B7"/>
    <w:rsid w:val="00CB49A8"/>
    <w:rsid w:val="00CB4A12"/>
    <w:rsid w:val="00CB4AA6"/>
    <w:rsid w:val="00CB4C7F"/>
    <w:rsid w:val="00CB4D65"/>
    <w:rsid w:val="00CB4EEE"/>
    <w:rsid w:val="00CB4F1F"/>
    <w:rsid w:val="00CB4F9C"/>
    <w:rsid w:val="00CB5040"/>
    <w:rsid w:val="00CB51A6"/>
    <w:rsid w:val="00CB5233"/>
    <w:rsid w:val="00CB5477"/>
    <w:rsid w:val="00CB5D6B"/>
    <w:rsid w:val="00CB6241"/>
    <w:rsid w:val="00CB627D"/>
    <w:rsid w:val="00CB6500"/>
    <w:rsid w:val="00CB6516"/>
    <w:rsid w:val="00CB655C"/>
    <w:rsid w:val="00CB6599"/>
    <w:rsid w:val="00CB6754"/>
    <w:rsid w:val="00CB6C54"/>
    <w:rsid w:val="00CB7049"/>
    <w:rsid w:val="00CB710D"/>
    <w:rsid w:val="00CB72C6"/>
    <w:rsid w:val="00CB777C"/>
    <w:rsid w:val="00CB7987"/>
    <w:rsid w:val="00CB7C71"/>
    <w:rsid w:val="00CB7E1F"/>
    <w:rsid w:val="00CC0023"/>
    <w:rsid w:val="00CC0431"/>
    <w:rsid w:val="00CC049E"/>
    <w:rsid w:val="00CC04F2"/>
    <w:rsid w:val="00CC04F6"/>
    <w:rsid w:val="00CC05F8"/>
    <w:rsid w:val="00CC0808"/>
    <w:rsid w:val="00CC083C"/>
    <w:rsid w:val="00CC0BFE"/>
    <w:rsid w:val="00CC11AE"/>
    <w:rsid w:val="00CC13E9"/>
    <w:rsid w:val="00CC16A7"/>
    <w:rsid w:val="00CC188F"/>
    <w:rsid w:val="00CC1995"/>
    <w:rsid w:val="00CC1CDD"/>
    <w:rsid w:val="00CC1EA6"/>
    <w:rsid w:val="00CC1F9C"/>
    <w:rsid w:val="00CC239A"/>
    <w:rsid w:val="00CC2486"/>
    <w:rsid w:val="00CC2894"/>
    <w:rsid w:val="00CC2AAA"/>
    <w:rsid w:val="00CC2C5B"/>
    <w:rsid w:val="00CC2C6C"/>
    <w:rsid w:val="00CC2D45"/>
    <w:rsid w:val="00CC2E1A"/>
    <w:rsid w:val="00CC3557"/>
    <w:rsid w:val="00CC36D2"/>
    <w:rsid w:val="00CC3A7D"/>
    <w:rsid w:val="00CC3D61"/>
    <w:rsid w:val="00CC4117"/>
    <w:rsid w:val="00CC411C"/>
    <w:rsid w:val="00CC41E7"/>
    <w:rsid w:val="00CC463D"/>
    <w:rsid w:val="00CC4706"/>
    <w:rsid w:val="00CC4CDE"/>
    <w:rsid w:val="00CC4F9F"/>
    <w:rsid w:val="00CC4FEC"/>
    <w:rsid w:val="00CC50F3"/>
    <w:rsid w:val="00CC5168"/>
    <w:rsid w:val="00CC58B6"/>
    <w:rsid w:val="00CC58ED"/>
    <w:rsid w:val="00CC59E4"/>
    <w:rsid w:val="00CC5C1C"/>
    <w:rsid w:val="00CC5C97"/>
    <w:rsid w:val="00CC5FC4"/>
    <w:rsid w:val="00CC5FF0"/>
    <w:rsid w:val="00CC6065"/>
    <w:rsid w:val="00CC6184"/>
    <w:rsid w:val="00CC6247"/>
    <w:rsid w:val="00CC629C"/>
    <w:rsid w:val="00CC65DC"/>
    <w:rsid w:val="00CC690E"/>
    <w:rsid w:val="00CC6C42"/>
    <w:rsid w:val="00CC6D80"/>
    <w:rsid w:val="00CC72B4"/>
    <w:rsid w:val="00CC7388"/>
    <w:rsid w:val="00CC777F"/>
    <w:rsid w:val="00CC77CE"/>
    <w:rsid w:val="00CC7970"/>
    <w:rsid w:val="00CC7CA3"/>
    <w:rsid w:val="00CC7FB2"/>
    <w:rsid w:val="00CD005E"/>
    <w:rsid w:val="00CD02DC"/>
    <w:rsid w:val="00CD04A7"/>
    <w:rsid w:val="00CD0558"/>
    <w:rsid w:val="00CD05E5"/>
    <w:rsid w:val="00CD067E"/>
    <w:rsid w:val="00CD0696"/>
    <w:rsid w:val="00CD087D"/>
    <w:rsid w:val="00CD09A2"/>
    <w:rsid w:val="00CD0E55"/>
    <w:rsid w:val="00CD0FF6"/>
    <w:rsid w:val="00CD11F6"/>
    <w:rsid w:val="00CD14F8"/>
    <w:rsid w:val="00CD1530"/>
    <w:rsid w:val="00CD1935"/>
    <w:rsid w:val="00CD1AB7"/>
    <w:rsid w:val="00CD1CD0"/>
    <w:rsid w:val="00CD1F37"/>
    <w:rsid w:val="00CD1FFD"/>
    <w:rsid w:val="00CD2819"/>
    <w:rsid w:val="00CD2A2F"/>
    <w:rsid w:val="00CD2A76"/>
    <w:rsid w:val="00CD2AF6"/>
    <w:rsid w:val="00CD2B12"/>
    <w:rsid w:val="00CD2B62"/>
    <w:rsid w:val="00CD2DB4"/>
    <w:rsid w:val="00CD31B1"/>
    <w:rsid w:val="00CD32C3"/>
    <w:rsid w:val="00CD333B"/>
    <w:rsid w:val="00CD360D"/>
    <w:rsid w:val="00CD365E"/>
    <w:rsid w:val="00CD39C6"/>
    <w:rsid w:val="00CD3BFB"/>
    <w:rsid w:val="00CD3CE3"/>
    <w:rsid w:val="00CD3ED2"/>
    <w:rsid w:val="00CD3F4E"/>
    <w:rsid w:val="00CD4047"/>
    <w:rsid w:val="00CD4261"/>
    <w:rsid w:val="00CD450F"/>
    <w:rsid w:val="00CD4512"/>
    <w:rsid w:val="00CD4559"/>
    <w:rsid w:val="00CD4596"/>
    <w:rsid w:val="00CD4637"/>
    <w:rsid w:val="00CD47E7"/>
    <w:rsid w:val="00CD4AB1"/>
    <w:rsid w:val="00CD4B95"/>
    <w:rsid w:val="00CD4F46"/>
    <w:rsid w:val="00CD51D5"/>
    <w:rsid w:val="00CD54F3"/>
    <w:rsid w:val="00CD55EB"/>
    <w:rsid w:val="00CD58B9"/>
    <w:rsid w:val="00CD5A83"/>
    <w:rsid w:val="00CD5B1D"/>
    <w:rsid w:val="00CD5EDE"/>
    <w:rsid w:val="00CD605C"/>
    <w:rsid w:val="00CD61A7"/>
    <w:rsid w:val="00CD6451"/>
    <w:rsid w:val="00CD6467"/>
    <w:rsid w:val="00CD648D"/>
    <w:rsid w:val="00CD649C"/>
    <w:rsid w:val="00CD65EE"/>
    <w:rsid w:val="00CD6681"/>
    <w:rsid w:val="00CD66CF"/>
    <w:rsid w:val="00CD686C"/>
    <w:rsid w:val="00CD6931"/>
    <w:rsid w:val="00CD6988"/>
    <w:rsid w:val="00CD6B14"/>
    <w:rsid w:val="00CD6B5A"/>
    <w:rsid w:val="00CD6CE3"/>
    <w:rsid w:val="00CD6D37"/>
    <w:rsid w:val="00CD6DB1"/>
    <w:rsid w:val="00CD6EC6"/>
    <w:rsid w:val="00CD70B9"/>
    <w:rsid w:val="00CD7185"/>
    <w:rsid w:val="00CD73FE"/>
    <w:rsid w:val="00CD75EF"/>
    <w:rsid w:val="00CD7A4A"/>
    <w:rsid w:val="00CD7DF8"/>
    <w:rsid w:val="00CD7F12"/>
    <w:rsid w:val="00CE03E8"/>
    <w:rsid w:val="00CE047A"/>
    <w:rsid w:val="00CE07FA"/>
    <w:rsid w:val="00CE0E92"/>
    <w:rsid w:val="00CE0FF0"/>
    <w:rsid w:val="00CE1083"/>
    <w:rsid w:val="00CE10C6"/>
    <w:rsid w:val="00CE12FF"/>
    <w:rsid w:val="00CE15BF"/>
    <w:rsid w:val="00CE1709"/>
    <w:rsid w:val="00CE1720"/>
    <w:rsid w:val="00CE199E"/>
    <w:rsid w:val="00CE1D45"/>
    <w:rsid w:val="00CE1DE7"/>
    <w:rsid w:val="00CE1EC0"/>
    <w:rsid w:val="00CE2198"/>
    <w:rsid w:val="00CE2249"/>
    <w:rsid w:val="00CE22DF"/>
    <w:rsid w:val="00CE2440"/>
    <w:rsid w:val="00CE265B"/>
    <w:rsid w:val="00CE29E8"/>
    <w:rsid w:val="00CE2A24"/>
    <w:rsid w:val="00CE2A71"/>
    <w:rsid w:val="00CE2BA7"/>
    <w:rsid w:val="00CE30C4"/>
    <w:rsid w:val="00CE319E"/>
    <w:rsid w:val="00CE32A7"/>
    <w:rsid w:val="00CE3515"/>
    <w:rsid w:val="00CE3567"/>
    <w:rsid w:val="00CE3699"/>
    <w:rsid w:val="00CE37FA"/>
    <w:rsid w:val="00CE38A8"/>
    <w:rsid w:val="00CE3948"/>
    <w:rsid w:val="00CE3B88"/>
    <w:rsid w:val="00CE3CA5"/>
    <w:rsid w:val="00CE3CD5"/>
    <w:rsid w:val="00CE3F1E"/>
    <w:rsid w:val="00CE424B"/>
    <w:rsid w:val="00CE4936"/>
    <w:rsid w:val="00CE4A2B"/>
    <w:rsid w:val="00CE4A88"/>
    <w:rsid w:val="00CE4ABD"/>
    <w:rsid w:val="00CE4C1E"/>
    <w:rsid w:val="00CE4DF7"/>
    <w:rsid w:val="00CE4EB2"/>
    <w:rsid w:val="00CE5171"/>
    <w:rsid w:val="00CE56C2"/>
    <w:rsid w:val="00CE56F1"/>
    <w:rsid w:val="00CE5A0F"/>
    <w:rsid w:val="00CE5ECA"/>
    <w:rsid w:val="00CE615A"/>
    <w:rsid w:val="00CE6174"/>
    <w:rsid w:val="00CE631E"/>
    <w:rsid w:val="00CE6472"/>
    <w:rsid w:val="00CE65B0"/>
    <w:rsid w:val="00CE68BC"/>
    <w:rsid w:val="00CE68CA"/>
    <w:rsid w:val="00CE6911"/>
    <w:rsid w:val="00CE6A7E"/>
    <w:rsid w:val="00CE6C6F"/>
    <w:rsid w:val="00CE7076"/>
    <w:rsid w:val="00CE714F"/>
    <w:rsid w:val="00CE72A0"/>
    <w:rsid w:val="00CE7488"/>
    <w:rsid w:val="00CE76FC"/>
    <w:rsid w:val="00CE7733"/>
    <w:rsid w:val="00CE7AF0"/>
    <w:rsid w:val="00CE7B6A"/>
    <w:rsid w:val="00CE7CAF"/>
    <w:rsid w:val="00CE7EB8"/>
    <w:rsid w:val="00CE7F86"/>
    <w:rsid w:val="00CF019B"/>
    <w:rsid w:val="00CF0331"/>
    <w:rsid w:val="00CF0397"/>
    <w:rsid w:val="00CF03C5"/>
    <w:rsid w:val="00CF03DC"/>
    <w:rsid w:val="00CF05B9"/>
    <w:rsid w:val="00CF0745"/>
    <w:rsid w:val="00CF0811"/>
    <w:rsid w:val="00CF0B0B"/>
    <w:rsid w:val="00CF0CD2"/>
    <w:rsid w:val="00CF0E09"/>
    <w:rsid w:val="00CF0F1B"/>
    <w:rsid w:val="00CF118A"/>
    <w:rsid w:val="00CF11F4"/>
    <w:rsid w:val="00CF13E7"/>
    <w:rsid w:val="00CF1847"/>
    <w:rsid w:val="00CF1D2B"/>
    <w:rsid w:val="00CF1DDF"/>
    <w:rsid w:val="00CF1E2B"/>
    <w:rsid w:val="00CF1F2D"/>
    <w:rsid w:val="00CF1F5F"/>
    <w:rsid w:val="00CF20DC"/>
    <w:rsid w:val="00CF2229"/>
    <w:rsid w:val="00CF2338"/>
    <w:rsid w:val="00CF233E"/>
    <w:rsid w:val="00CF2718"/>
    <w:rsid w:val="00CF2720"/>
    <w:rsid w:val="00CF2806"/>
    <w:rsid w:val="00CF2863"/>
    <w:rsid w:val="00CF2EAE"/>
    <w:rsid w:val="00CF34BC"/>
    <w:rsid w:val="00CF395F"/>
    <w:rsid w:val="00CF3C1A"/>
    <w:rsid w:val="00CF3C7D"/>
    <w:rsid w:val="00CF3DC9"/>
    <w:rsid w:val="00CF3E77"/>
    <w:rsid w:val="00CF3ED6"/>
    <w:rsid w:val="00CF41DF"/>
    <w:rsid w:val="00CF453B"/>
    <w:rsid w:val="00CF472F"/>
    <w:rsid w:val="00CF47C3"/>
    <w:rsid w:val="00CF4852"/>
    <w:rsid w:val="00CF490F"/>
    <w:rsid w:val="00CF4936"/>
    <w:rsid w:val="00CF49D3"/>
    <w:rsid w:val="00CF4A36"/>
    <w:rsid w:val="00CF4ABF"/>
    <w:rsid w:val="00CF4D1A"/>
    <w:rsid w:val="00CF510D"/>
    <w:rsid w:val="00CF5129"/>
    <w:rsid w:val="00CF513C"/>
    <w:rsid w:val="00CF5293"/>
    <w:rsid w:val="00CF5377"/>
    <w:rsid w:val="00CF57BE"/>
    <w:rsid w:val="00CF599E"/>
    <w:rsid w:val="00CF5A86"/>
    <w:rsid w:val="00CF5D3C"/>
    <w:rsid w:val="00CF6322"/>
    <w:rsid w:val="00CF6474"/>
    <w:rsid w:val="00CF651C"/>
    <w:rsid w:val="00CF65A9"/>
    <w:rsid w:val="00CF6649"/>
    <w:rsid w:val="00CF6877"/>
    <w:rsid w:val="00CF6A99"/>
    <w:rsid w:val="00CF6D2C"/>
    <w:rsid w:val="00CF6F6D"/>
    <w:rsid w:val="00CF6F9D"/>
    <w:rsid w:val="00CF7000"/>
    <w:rsid w:val="00CF7431"/>
    <w:rsid w:val="00CF7551"/>
    <w:rsid w:val="00CF7555"/>
    <w:rsid w:val="00CF762A"/>
    <w:rsid w:val="00CF76DF"/>
    <w:rsid w:val="00CF778D"/>
    <w:rsid w:val="00CF78F1"/>
    <w:rsid w:val="00CF7953"/>
    <w:rsid w:val="00CF7A89"/>
    <w:rsid w:val="00CF7CA6"/>
    <w:rsid w:val="00CF7DEF"/>
    <w:rsid w:val="00CF7FC4"/>
    <w:rsid w:val="00D0013E"/>
    <w:rsid w:val="00D00192"/>
    <w:rsid w:val="00D0050F"/>
    <w:rsid w:val="00D00535"/>
    <w:rsid w:val="00D00778"/>
    <w:rsid w:val="00D008A9"/>
    <w:rsid w:val="00D008DA"/>
    <w:rsid w:val="00D00B34"/>
    <w:rsid w:val="00D0135E"/>
    <w:rsid w:val="00D014A4"/>
    <w:rsid w:val="00D01575"/>
    <w:rsid w:val="00D01617"/>
    <w:rsid w:val="00D01A6A"/>
    <w:rsid w:val="00D01AB8"/>
    <w:rsid w:val="00D01BD8"/>
    <w:rsid w:val="00D01FE5"/>
    <w:rsid w:val="00D0209C"/>
    <w:rsid w:val="00D02121"/>
    <w:rsid w:val="00D02461"/>
    <w:rsid w:val="00D02688"/>
    <w:rsid w:val="00D028F7"/>
    <w:rsid w:val="00D0298A"/>
    <w:rsid w:val="00D02B37"/>
    <w:rsid w:val="00D02D7D"/>
    <w:rsid w:val="00D02DEF"/>
    <w:rsid w:val="00D02FB2"/>
    <w:rsid w:val="00D03173"/>
    <w:rsid w:val="00D032D4"/>
    <w:rsid w:val="00D035F6"/>
    <w:rsid w:val="00D0361A"/>
    <w:rsid w:val="00D037B0"/>
    <w:rsid w:val="00D03D6C"/>
    <w:rsid w:val="00D042C6"/>
    <w:rsid w:val="00D04611"/>
    <w:rsid w:val="00D04871"/>
    <w:rsid w:val="00D04873"/>
    <w:rsid w:val="00D04930"/>
    <w:rsid w:val="00D04BA3"/>
    <w:rsid w:val="00D04E90"/>
    <w:rsid w:val="00D04EFC"/>
    <w:rsid w:val="00D0503F"/>
    <w:rsid w:val="00D053C1"/>
    <w:rsid w:val="00D053F3"/>
    <w:rsid w:val="00D055B6"/>
    <w:rsid w:val="00D0566C"/>
    <w:rsid w:val="00D05761"/>
    <w:rsid w:val="00D0577B"/>
    <w:rsid w:val="00D05C9A"/>
    <w:rsid w:val="00D05CA9"/>
    <w:rsid w:val="00D0606D"/>
    <w:rsid w:val="00D062BD"/>
    <w:rsid w:val="00D0650B"/>
    <w:rsid w:val="00D06B4F"/>
    <w:rsid w:val="00D06B8D"/>
    <w:rsid w:val="00D0721F"/>
    <w:rsid w:val="00D073B1"/>
    <w:rsid w:val="00D0768F"/>
    <w:rsid w:val="00D07776"/>
    <w:rsid w:val="00D0792A"/>
    <w:rsid w:val="00D07A0B"/>
    <w:rsid w:val="00D07E08"/>
    <w:rsid w:val="00D07F23"/>
    <w:rsid w:val="00D07F43"/>
    <w:rsid w:val="00D1005E"/>
    <w:rsid w:val="00D10108"/>
    <w:rsid w:val="00D10147"/>
    <w:rsid w:val="00D105F6"/>
    <w:rsid w:val="00D10C5A"/>
    <w:rsid w:val="00D10E68"/>
    <w:rsid w:val="00D110B9"/>
    <w:rsid w:val="00D111BD"/>
    <w:rsid w:val="00D113D9"/>
    <w:rsid w:val="00D1192B"/>
    <w:rsid w:val="00D119B9"/>
    <w:rsid w:val="00D11E30"/>
    <w:rsid w:val="00D12048"/>
    <w:rsid w:val="00D120BA"/>
    <w:rsid w:val="00D1225A"/>
    <w:rsid w:val="00D123DF"/>
    <w:rsid w:val="00D124F9"/>
    <w:rsid w:val="00D125DA"/>
    <w:rsid w:val="00D13194"/>
    <w:rsid w:val="00D1351A"/>
    <w:rsid w:val="00D1352A"/>
    <w:rsid w:val="00D137F7"/>
    <w:rsid w:val="00D13973"/>
    <w:rsid w:val="00D13FCD"/>
    <w:rsid w:val="00D1403D"/>
    <w:rsid w:val="00D141ED"/>
    <w:rsid w:val="00D1441F"/>
    <w:rsid w:val="00D14674"/>
    <w:rsid w:val="00D14696"/>
    <w:rsid w:val="00D14945"/>
    <w:rsid w:val="00D14A92"/>
    <w:rsid w:val="00D14E70"/>
    <w:rsid w:val="00D15480"/>
    <w:rsid w:val="00D155BC"/>
    <w:rsid w:val="00D1572D"/>
    <w:rsid w:val="00D1577D"/>
    <w:rsid w:val="00D1579E"/>
    <w:rsid w:val="00D158E3"/>
    <w:rsid w:val="00D15A65"/>
    <w:rsid w:val="00D15A7A"/>
    <w:rsid w:val="00D15B08"/>
    <w:rsid w:val="00D15B96"/>
    <w:rsid w:val="00D15BA6"/>
    <w:rsid w:val="00D15F3E"/>
    <w:rsid w:val="00D1616D"/>
    <w:rsid w:val="00D16290"/>
    <w:rsid w:val="00D16519"/>
    <w:rsid w:val="00D16550"/>
    <w:rsid w:val="00D16911"/>
    <w:rsid w:val="00D1691B"/>
    <w:rsid w:val="00D16B28"/>
    <w:rsid w:val="00D16BA7"/>
    <w:rsid w:val="00D16CF7"/>
    <w:rsid w:val="00D16E69"/>
    <w:rsid w:val="00D16F0E"/>
    <w:rsid w:val="00D1707F"/>
    <w:rsid w:val="00D173E1"/>
    <w:rsid w:val="00D175DD"/>
    <w:rsid w:val="00D1762C"/>
    <w:rsid w:val="00D177EC"/>
    <w:rsid w:val="00D1782F"/>
    <w:rsid w:val="00D17A97"/>
    <w:rsid w:val="00D17A9C"/>
    <w:rsid w:val="00D17B27"/>
    <w:rsid w:val="00D17ED3"/>
    <w:rsid w:val="00D17EF9"/>
    <w:rsid w:val="00D203D4"/>
    <w:rsid w:val="00D20B56"/>
    <w:rsid w:val="00D20E4D"/>
    <w:rsid w:val="00D2109F"/>
    <w:rsid w:val="00D2143D"/>
    <w:rsid w:val="00D214E8"/>
    <w:rsid w:val="00D21622"/>
    <w:rsid w:val="00D2184C"/>
    <w:rsid w:val="00D2191C"/>
    <w:rsid w:val="00D21C2E"/>
    <w:rsid w:val="00D21DD8"/>
    <w:rsid w:val="00D21EB3"/>
    <w:rsid w:val="00D21ED6"/>
    <w:rsid w:val="00D22767"/>
    <w:rsid w:val="00D2280C"/>
    <w:rsid w:val="00D22973"/>
    <w:rsid w:val="00D229AA"/>
    <w:rsid w:val="00D22A8A"/>
    <w:rsid w:val="00D22BC9"/>
    <w:rsid w:val="00D22F20"/>
    <w:rsid w:val="00D22F29"/>
    <w:rsid w:val="00D22F4F"/>
    <w:rsid w:val="00D23222"/>
    <w:rsid w:val="00D23265"/>
    <w:rsid w:val="00D232A6"/>
    <w:rsid w:val="00D23411"/>
    <w:rsid w:val="00D23BF0"/>
    <w:rsid w:val="00D23C3D"/>
    <w:rsid w:val="00D23DC3"/>
    <w:rsid w:val="00D23DDF"/>
    <w:rsid w:val="00D23E22"/>
    <w:rsid w:val="00D23E3E"/>
    <w:rsid w:val="00D240CD"/>
    <w:rsid w:val="00D241FE"/>
    <w:rsid w:val="00D242E4"/>
    <w:rsid w:val="00D2433A"/>
    <w:rsid w:val="00D245BE"/>
    <w:rsid w:val="00D246D5"/>
    <w:rsid w:val="00D24966"/>
    <w:rsid w:val="00D24976"/>
    <w:rsid w:val="00D24B9D"/>
    <w:rsid w:val="00D24C6B"/>
    <w:rsid w:val="00D24D41"/>
    <w:rsid w:val="00D24E5F"/>
    <w:rsid w:val="00D24F7D"/>
    <w:rsid w:val="00D24FB2"/>
    <w:rsid w:val="00D25495"/>
    <w:rsid w:val="00D256A5"/>
    <w:rsid w:val="00D25778"/>
    <w:rsid w:val="00D2590C"/>
    <w:rsid w:val="00D25976"/>
    <w:rsid w:val="00D25A85"/>
    <w:rsid w:val="00D25CF3"/>
    <w:rsid w:val="00D26019"/>
    <w:rsid w:val="00D260C9"/>
    <w:rsid w:val="00D2628F"/>
    <w:rsid w:val="00D266B7"/>
    <w:rsid w:val="00D26889"/>
    <w:rsid w:val="00D26971"/>
    <w:rsid w:val="00D269FA"/>
    <w:rsid w:val="00D26B38"/>
    <w:rsid w:val="00D26B4C"/>
    <w:rsid w:val="00D26C0C"/>
    <w:rsid w:val="00D26D6C"/>
    <w:rsid w:val="00D26E3B"/>
    <w:rsid w:val="00D26EA6"/>
    <w:rsid w:val="00D27190"/>
    <w:rsid w:val="00D27269"/>
    <w:rsid w:val="00D27512"/>
    <w:rsid w:val="00D2772C"/>
    <w:rsid w:val="00D27755"/>
    <w:rsid w:val="00D277B6"/>
    <w:rsid w:val="00D30089"/>
    <w:rsid w:val="00D3020B"/>
    <w:rsid w:val="00D3043A"/>
    <w:rsid w:val="00D3056A"/>
    <w:rsid w:val="00D306A9"/>
    <w:rsid w:val="00D3071C"/>
    <w:rsid w:val="00D30989"/>
    <w:rsid w:val="00D30A22"/>
    <w:rsid w:val="00D30C27"/>
    <w:rsid w:val="00D30ED8"/>
    <w:rsid w:val="00D30F61"/>
    <w:rsid w:val="00D30FFE"/>
    <w:rsid w:val="00D31218"/>
    <w:rsid w:val="00D314B5"/>
    <w:rsid w:val="00D31521"/>
    <w:rsid w:val="00D315D8"/>
    <w:rsid w:val="00D316E6"/>
    <w:rsid w:val="00D3170F"/>
    <w:rsid w:val="00D3187C"/>
    <w:rsid w:val="00D31DA8"/>
    <w:rsid w:val="00D31ECD"/>
    <w:rsid w:val="00D31F55"/>
    <w:rsid w:val="00D31FFE"/>
    <w:rsid w:val="00D32013"/>
    <w:rsid w:val="00D32282"/>
    <w:rsid w:val="00D322B2"/>
    <w:rsid w:val="00D3235A"/>
    <w:rsid w:val="00D32421"/>
    <w:rsid w:val="00D324A9"/>
    <w:rsid w:val="00D32779"/>
    <w:rsid w:val="00D32853"/>
    <w:rsid w:val="00D32AE0"/>
    <w:rsid w:val="00D32EEC"/>
    <w:rsid w:val="00D32F96"/>
    <w:rsid w:val="00D3313A"/>
    <w:rsid w:val="00D3347A"/>
    <w:rsid w:val="00D335A8"/>
    <w:rsid w:val="00D33681"/>
    <w:rsid w:val="00D33CEE"/>
    <w:rsid w:val="00D33F32"/>
    <w:rsid w:val="00D33F45"/>
    <w:rsid w:val="00D33F51"/>
    <w:rsid w:val="00D34009"/>
    <w:rsid w:val="00D34248"/>
    <w:rsid w:val="00D346F6"/>
    <w:rsid w:val="00D34712"/>
    <w:rsid w:val="00D34A16"/>
    <w:rsid w:val="00D34EDA"/>
    <w:rsid w:val="00D352C2"/>
    <w:rsid w:val="00D35375"/>
    <w:rsid w:val="00D354E7"/>
    <w:rsid w:val="00D3582D"/>
    <w:rsid w:val="00D35B4D"/>
    <w:rsid w:val="00D35E9B"/>
    <w:rsid w:val="00D362EB"/>
    <w:rsid w:val="00D36439"/>
    <w:rsid w:val="00D3661C"/>
    <w:rsid w:val="00D36850"/>
    <w:rsid w:val="00D36955"/>
    <w:rsid w:val="00D3697B"/>
    <w:rsid w:val="00D36A02"/>
    <w:rsid w:val="00D36CB0"/>
    <w:rsid w:val="00D36CD3"/>
    <w:rsid w:val="00D36E0E"/>
    <w:rsid w:val="00D37130"/>
    <w:rsid w:val="00D371BD"/>
    <w:rsid w:val="00D371D9"/>
    <w:rsid w:val="00D373D7"/>
    <w:rsid w:val="00D374DA"/>
    <w:rsid w:val="00D37A66"/>
    <w:rsid w:val="00D37AC1"/>
    <w:rsid w:val="00D37B5D"/>
    <w:rsid w:val="00D37D83"/>
    <w:rsid w:val="00D37EE7"/>
    <w:rsid w:val="00D37FBB"/>
    <w:rsid w:val="00D400F3"/>
    <w:rsid w:val="00D4030A"/>
    <w:rsid w:val="00D4030E"/>
    <w:rsid w:val="00D40510"/>
    <w:rsid w:val="00D40621"/>
    <w:rsid w:val="00D406EA"/>
    <w:rsid w:val="00D407A4"/>
    <w:rsid w:val="00D40964"/>
    <w:rsid w:val="00D40A42"/>
    <w:rsid w:val="00D40D7C"/>
    <w:rsid w:val="00D40D90"/>
    <w:rsid w:val="00D40DC7"/>
    <w:rsid w:val="00D40E78"/>
    <w:rsid w:val="00D41092"/>
    <w:rsid w:val="00D410CC"/>
    <w:rsid w:val="00D411DB"/>
    <w:rsid w:val="00D41266"/>
    <w:rsid w:val="00D41272"/>
    <w:rsid w:val="00D41392"/>
    <w:rsid w:val="00D413A6"/>
    <w:rsid w:val="00D413DD"/>
    <w:rsid w:val="00D4145F"/>
    <w:rsid w:val="00D4147C"/>
    <w:rsid w:val="00D4158D"/>
    <w:rsid w:val="00D415F2"/>
    <w:rsid w:val="00D41670"/>
    <w:rsid w:val="00D4173A"/>
    <w:rsid w:val="00D417A9"/>
    <w:rsid w:val="00D4187F"/>
    <w:rsid w:val="00D419CF"/>
    <w:rsid w:val="00D41BA1"/>
    <w:rsid w:val="00D41D66"/>
    <w:rsid w:val="00D41F68"/>
    <w:rsid w:val="00D420AD"/>
    <w:rsid w:val="00D4235D"/>
    <w:rsid w:val="00D42695"/>
    <w:rsid w:val="00D427E0"/>
    <w:rsid w:val="00D4292E"/>
    <w:rsid w:val="00D42BBC"/>
    <w:rsid w:val="00D42D88"/>
    <w:rsid w:val="00D42FEC"/>
    <w:rsid w:val="00D434DA"/>
    <w:rsid w:val="00D4351C"/>
    <w:rsid w:val="00D43530"/>
    <w:rsid w:val="00D43535"/>
    <w:rsid w:val="00D435B4"/>
    <w:rsid w:val="00D435CB"/>
    <w:rsid w:val="00D43868"/>
    <w:rsid w:val="00D43A3B"/>
    <w:rsid w:val="00D43CAD"/>
    <w:rsid w:val="00D440ED"/>
    <w:rsid w:val="00D44184"/>
    <w:rsid w:val="00D44197"/>
    <w:rsid w:val="00D44203"/>
    <w:rsid w:val="00D4424A"/>
    <w:rsid w:val="00D443B4"/>
    <w:rsid w:val="00D4452C"/>
    <w:rsid w:val="00D44947"/>
    <w:rsid w:val="00D449B3"/>
    <w:rsid w:val="00D44A04"/>
    <w:rsid w:val="00D4517F"/>
    <w:rsid w:val="00D45614"/>
    <w:rsid w:val="00D45833"/>
    <w:rsid w:val="00D45AA1"/>
    <w:rsid w:val="00D45B3B"/>
    <w:rsid w:val="00D45C55"/>
    <w:rsid w:val="00D45D80"/>
    <w:rsid w:val="00D45DD6"/>
    <w:rsid w:val="00D45DFE"/>
    <w:rsid w:val="00D45EAD"/>
    <w:rsid w:val="00D461FA"/>
    <w:rsid w:val="00D462D4"/>
    <w:rsid w:val="00D46354"/>
    <w:rsid w:val="00D46417"/>
    <w:rsid w:val="00D4659E"/>
    <w:rsid w:val="00D465C9"/>
    <w:rsid w:val="00D46628"/>
    <w:rsid w:val="00D466F4"/>
    <w:rsid w:val="00D46763"/>
    <w:rsid w:val="00D467A6"/>
    <w:rsid w:val="00D467CE"/>
    <w:rsid w:val="00D468C5"/>
    <w:rsid w:val="00D46B14"/>
    <w:rsid w:val="00D46E19"/>
    <w:rsid w:val="00D46F1C"/>
    <w:rsid w:val="00D46F32"/>
    <w:rsid w:val="00D46F80"/>
    <w:rsid w:val="00D4703A"/>
    <w:rsid w:val="00D471D0"/>
    <w:rsid w:val="00D4725E"/>
    <w:rsid w:val="00D473E7"/>
    <w:rsid w:val="00D474BF"/>
    <w:rsid w:val="00D476C0"/>
    <w:rsid w:val="00D47CC7"/>
    <w:rsid w:val="00D47DD3"/>
    <w:rsid w:val="00D50127"/>
    <w:rsid w:val="00D50483"/>
    <w:rsid w:val="00D5060E"/>
    <w:rsid w:val="00D5067C"/>
    <w:rsid w:val="00D50834"/>
    <w:rsid w:val="00D509AD"/>
    <w:rsid w:val="00D509BC"/>
    <w:rsid w:val="00D50E87"/>
    <w:rsid w:val="00D510B2"/>
    <w:rsid w:val="00D5125C"/>
    <w:rsid w:val="00D516C6"/>
    <w:rsid w:val="00D5183B"/>
    <w:rsid w:val="00D51852"/>
    <w:rsid w:val="00D518B3"/>
    <w:rsid w:val="00D51A60"/>
    <w:rsid w:val="00D51C6A"/>
    <w:rsid w:val="00D5203F"/>
    <w:rsid w:val="00D521AB"/>
    <w:rsid w:val="00D5232F"/>
    <w:rsid w:val="00D524C0"/>
    <w:rsid w:val="00D525FA"/>
    <w:rsid w:val="00D52606"/>
    <w:rsid w:val="00D52711"/>
    <w:rsid w:val="00D528A8"/>
    <w:rsid w:val="00D52B04"/>
    <w:rsid w:val="00D52B51"/>
    <w:rsid w:val="00D52B84"/>
    <w:rsid w:val="00D52BB6"/>
    <w:rsid w:val="00D52C31"/>
    <w:rsid w:val="00D52CE1"/>
    <w:rsid w:val="00D52ECF"/>
    <w:rsid w:val="00D52F0F"/>
    <w:rsid w:val="00D53149"/>
    <w:rsid w:val="00D5314C"/>
    <w:rsid w:val="00D53181"/>
    <w:rsid w:val="00D53752"/>
    <w:rsid w:val="00D5380E"/>
    <w:rsid w:val="00D53868"/>
    <w:rsid w:val="00D53A44"/>
    <w:rsid w:val="00D53C16"/>
    <w:rsid w:val="00D53D4C"/>
    <w:rsid w:val="00D53D57"/>
    <w:rsid w:val="00D53E0E"/>
    <w:rsid w:val="00D53EFF"/>
    <w:rsid w:val="00D53F55"/>
    <w:rsid w:val="00D53F69"/>
    <w:rsid w:val="00D53FEF"/>
    <w:rsid w:val="00D54127"/>
    <w:rsid w:val="00D542AF"/>
    <w:rsid w:val="00D545EB"/>
    <w:rsid w:val="00D54A37"/>
    <w:rsid w:val="00D54B91"/>
    <w:rsid w:val="00D5586A"/>
    <w:rsid w:val="00D55878"/>
    <w:rsid w:val="00D55946"/>
    <w:rsid w:val="00D55BA6"/>
    <w:rsid w:val="00D55C6A"/>
    <w:rsid w:val="00D55C79"/>
    <w:rsid w:val="00D55D73"/>
    <w:rsid w:val="00D55E74"/>
    <w:rsid w:val="00D56129"/>
    <w:rsid w:val="00D5616F"/>
    <w:rsid w:val="00D561DC"/>
    <w:rsid w:val="00D565F4"/>
    <w:rsid w:val="00D566E0"/>
    <w:rsid w:val="00D567B0"/>
    <w:rsid w:val="00D56A7F"/>
    <w:rsid w:val="00D56F91"/>
    <w:rsid w:val="00D57156"/>
    <w:rsid w:val="00D571A9"/>
    <w:rsid w:val="00D57392"/>
    <w:rsid w:val="00D5755E"/>
    <w:rsid w:val="00D57634"/>
    <w:rsid w:val="00D57687"/>
    <w:rsid w:val="00D57760"/>
    <w:rsid w:val="00D57B78"/>
    <w:rsid w:val="00D57C78"/>
    <w:rsid w:val="00D57E12"/>
    <w:rsid w:val="00D57EA4"/>
    <w:rsid w:val="00D57F31"/>
    <w:rsid w:val="00D6004F"/>
    <w:rsid w:val="00D6016E"/>
    <w:rsid w:val="00D60659"/>
    <w:rsid w:val="00D60B79"/>
    <w:rsid w:val="00D60C6A"/>
    <w:rsid w:val="00D60F56"/>
    <w:rsid w:val="00D61061"/>
    <w:rsid w:val="00D610A5"/>
    <w:rsid w:val="00D61291"/>
    <w:rsid w:val="00D61491"/>
    <w:rsid w:val="00D615C1"/>
    <w:rsid w:val="00D617FF"/>
    <w:rsid w:val="00D61967"/>
    <w:rsid w:val="00D61B8A"/>
    <w:rsid w:val="00D61E2A"/>
    <w:rsid w:val="00D61FA4"/>
    <w:rsid w:val="00D62126"/>
    <w:rsid w:val="00D622F0"/>
    <w:rsid w:val="00D625E7"/>
    <w:rsid w:val="00D62607"/>
    <w:rsid w:val="00D6269E"/>
    <w:rsid w:val="00D6270E"/>
    <w:rsid w:val="00D62BBD"/>
    <w:rsid w:val="00D62ECA"/>
    <w:rsid w:val="00D62F68"/>
    <w:rsid w:val="00D63269"/>
    <w:rsid w:val="00D632C3"/>
    <w:rsid w:val="00D63303"/>
    <w:rsid w:val="00D633FE"/>
    <w:rsid w:val="00D63673"/>
    <w:rsid w:val="00D636D7"/>
    <w:rsid w:val="00D636E2"/>
    <w:rsid w:val="00D6383F"/>
    <w:rsid w:val="00D6385D"/>
    <w:rsid w:val="00D63987"/>
    <w:rsid w:val="00D63A5D"/>
    <w:rsid w:val="00D63A9E"/>
    <w:rsid w:val="00D63E1B"/>
    <w:rsid w:val="00D640A0"/>
    <w:rsid w:val="00D642A1"/>
    <w:rsid w:val="00D645CE"/>
    <w:rsid w:val="00D64602"/>
    <w:rsid w:val="00D6488A"/>
    <w:rsid w:val="00D648FB"/>
    <w:rsid w:val="00D64CA1"/>
    <w:rsid w:val="00D64D95"/>
    <w:rsid w:val="00D64E2D"/>
    <w:rsid w:val="00D6506A"/>
    <w:rsid w:val="00D650FF"/>
    <w:rsid w:val="00D651B5"/>
    <w:rsid w:val="00D65230"/>
    <w:rsid w:val="00D655AF"/>
    <w:rsid w:val="00D65851"/>
    <w:rsid w:val="00D65C35"/>
    <w:rsid w:val="00D65D1B"/>
    <w:rsid w:val="00D65D82"/>
    <w:rsid w:val="00D65F67"/>
    <w:rsid w:val="00D65F81"/>
    <w:rsid w:val="00D660CD"/>
    <w:rsid w:val="00D66180"/>
    <w:rsid w:val="00D661D5"/>
    <w:rsid w:val="00D6625C"/>
    <w:rsid w:val="00D664A3"/>
    <w:rsid w:val="00D66767"/>
    <w:rsid w:val="00D668D1"/>
    <w:rsid w:val="00D66BB7"/>
    <w:rsid w:val="00D66DEB"/>
    <w:rsid w:val="00D66EFD"/>
    <w:rsid w:val="00D66FBC"/>
    <w:rsid w:val="00D671A0"/>
    <w:rsid w:val="00D67235"/>
    <w:rsid w:val="00D675A3"/>
    <w:rsid w:val="00D67637"/>
    <w:rsid w:val="00D6768F"/>
    <w:rsid w:val="00D678FD"/>
    <w:rsid w:val="00D67CED"/>
    <w:rsid w:val="00D67DB7"/>
    <w:rsid w:val="00D67EF7"/>
    <w:rsid w:val="00D70048"/>
    <w:rsid w:val="00D700E4"/>
    <w:rsid w:val="00D70246"/>
    <w:rsid w:val="00D7027B"/>
    <w:rsid w:val="00D703E3"/>
    <w:rsid w:val="00D70576"/>
    <w:rsid w:val="00D70789"/>
    <w:rsid w:val="00D70839"/>
    <w:rsid w:val="00D709C2"/>
    <w:rsid w:val="00D70B67"/>
    <w:rsid w:val="00D70D07"/>
    <w:rsid w:val="00D70DBD"/>
    <w:rsid w:val="00D71135"/>
    <w:rsid w:val="00D712AC"/>
    <w:rsid w:val="00D71375"/>
    <w:rsid w:val="00D71408"/>
    <w:rsid w:val="00D71549"/>
    <w:rsid w:val="00D716A7"/>
    <w:rsid w:val="00D716E0"/>
    <w:rsid w:val="00D71892"/>
    <w:rsid w:val="00D71B06"/>
    <w:rsid w:val="00D71BAB"/>
    <w:rsid w:val="00D71C65"/>
    <w:rsid w:val="00D71DD6"/>
    <w:rsid w:val="00D71FCE"/>
    <w:rsid w:val="00D7225D"/>
    <w:rsid w:val="00D72280"/>
    <w:rsid w:val="00D72452"/>
    <w:rsid w:val="00D7258C"/>
    <w:rsid w:val="00D7260F"/>
    <w:rsid w:val="00D72ADF"/>
    <w:rsid w:val="00D72C5C"/>
    <w:rsid w:val="00D72DFD"/>
    <w:rsid w:val="00D72F33"/>
    <w:rsid w:val="00D731B7"/>
    <w:rsid w:val="00D7350B"/>
    <w:rsid w:val="00D735CD"/>
    <w:rsid w:val="00D735EA"/>
    <w:rsid w:val="00D7386A"/>
    <w:rsid w:val="00D739AB"/>
    <w:rsid w:val="00D73A70"/>
    <w:rsid w:val="00D73BBF"/>
    <w:rsid w:val="00D73C12"/>
    <w:rsid w:val="00D73DF5"/>
    <w:rsid w:val="00D74010"/>
    <w:rsid w:val="00D741DD"/>
    <w:rsid w:val="00D74212"/>
    <w:rsid w:val="00D74308"/>
    <w:rsid w:val="00D74377"/>
    <w:rsid w:val="00D7437D"/>
    <w:rsid w:val="00D74514"/>
    <w:rsid w:val="00D74628"/>
    <w:rsid w:val="00D74678"/>
    <w:rsid w:val="00D748C0"/>
    <w:rsid w:val="00D74A1A"/>
    <w:rsid w:val="00D74D18"/>
    <w:rsid w:val="00D75011"/>
    <w:rsid w:val="00D75356"/>
    <w:rsid w:val="00D754F9"/>
    <w:rsid w:val="00D75971"/>
    <w:rsid w:val="00D75C8D"/>
    <w:rsid w:val="00D75D03"/>
    <w:rsid w:val="00D75D0D"/>
    <w:rsid w:val="00D7606A"/>
    <w:rsid w:val="00D763A7"/>
    <w:rsid w:val="00D764C1"/>
    <w:rsid w:val="00D766BB"/>
    <w:rsid w:val="00D76753"/>
    <w:rsid w:val="00D7689C"/>
    <w:rsid w:val="00D768C8"/>
    <w:rsid w:val="00D768E8"/>
    <w:rsid w:val="00D76BF4"/>
    <w:rsid w:val="00D76BF6"/>
    <w:rsid w:val="00D76D1D"/>
    <w:rsid w:val="00D76DAF"/>
    <w:rsid w:val="00D76DC9"/>
    <w:rsid w:val="00D76DE0"/>
    <w:rsid w:val="00D76E15"/>
    <w:rsid w:val="00D76E16"/>
    <w:rsid w:val="00D76E42"/>
    <w:rsid w:val="00D76E61"/>
    <w:rsid w:val="00D76E94"/>
    <w:rsid w:val="00D76F48"/>
    <w:rsid w:val="00D77227"/>
    <w:rsid w:val="00D77248"/>
    <w:rsid w:val="00D772E6"/>
    <w:rsid w:val="00D77580"/>
    <w:rsid w:val="00D77630"/>
    <w:rsid w:val="00D776DF"/>
    <w:rsid w:val="00D777E6"/>
    <w:rsid w:val="00D778BE"/>
    <w:rsid w:val="00D778F3"/>
    <w:rsid w:val="00D77965"/>
    <w:rsid w:val="00D77C35"/>
    <w:rsid w:val="00D77CD1"/>
    <w:rsid w:val="00D77D6A"/>
    <w:rsid w:val="00D77E09"/>
    <w:rsid w:val="00D77F4C"/>
    <w:rsid w:val="00D800C8"/>
    <w:rsid w:val="00D801A2"/>
    <w:rsid w:val="00D80239"/>
    <w:rsid w:val="00D80250"/>
    <w:rsid w:val="00D803E3"/>
    <w:rsid w:val="00D80563"/>
    <w:rsid w:val="00D805FD"/>
    <w:rsid w:val="00D80645"/>
    <w:rsid w:val="00D8072E"/>
    <w:rsid w:val="00D808E4"/>
    <w:rsid w:val="00D80913"/>
    <w:rsid w:val="00D80981"/>
    <w:rsid w:val="00D80B2B"/>
    <w:rsid w:val="00D80D6D"/>
    <w:rsid w:val="00D80EA3"/>
    <w:rsid w:val="00D813EC"/>
    <w:rsid w:val="00D81BD2"/>
    <w:rsid w:val="00D81C18"/>
    <w:rsid w:val="00D81DCE"/>
    <w:rsid w:val="00D81F47"/>
    <w:rsid w:val="00D82049"/>
    <w:rsid w:val="00D820F6"/>
    <w:rsid w:val="00D821DB"/>
    <w:rsid w:val="00D8251D"/>
    <w:rsid w:val="00D828EF"/>
    <w:rsid w:val="00D829AA"/>
    <w:rsid w:val="00D829AC"/>
    <w:rsid w:val="00D829CF"/>
    <w:rsid w:val="00D82D7A"/>
    <w:rsid w:val="00D830D0"/>
    <w:rsid w:val="00D83137"/>
    <w:rsid w:val="00D833D2"/>
    <w:rsid w:val="00D83480"/>
    <w:rsid w:val="00D8361C"/>
    <w:rsid w:val="00D83779"/>
    <w:rsid w:val="00D83A49"/>
    <w:rsid w:val="00D83DBA"/>
    <w:rsid w:val="00D83FF5"/>
    <w:rsid w:val="00D840CC"/>
    <w:rsid w:val="00D8458F"/>
    <w:rsid w:val="00D846EB"/>
    <w:rsid w:val="00D84780"/>
    <w:rsid w:val="00D84813"/>
    <w:rsid w:val="00D8483A"/>
    <w:rsid w:val="00D849C2"/>
    <w:rsid w:val="00D84C0A"/>
    <w:rsid w:val="00D84DD2"/>
    <w:rsid w:val="00D85051"/>
    <w:rsid w:val="00D852CD"/>
    <w:rsid w:val="00D85626"/>
    <w:rsid w:val="00D8572F"/>
    <w:rsid w:val="00D858B6"/>
    <w:rsid w:val="00D858FE"/>
    <w:rsid w:val="00D85AA6"/>
    <w:rsid w:val="00D85AC7"/>
    <w:rsid w:val="00D85CA4"/>
    <w:rsid w:val="00D85E07"/>
    <w:rsid w:val="00D85E4A"/>
    <w:rsid w:val="00D85EA4"/>
    <w:rsid w:val="00D85EB7"/>
    <w:rsid w:val="00D86261"/>
    <w:rsid w:val="00D86291"/>
    <w:rsid w:val="00D86639"/>
    <w:rsid w:val="00D86A09"/>
    <w:rsid w:val="00D86A34"/>
    <w:rsid w:val="00D86A84"/>
    <w:rsid w:val="00D86EDE"/>
    <w:rsid w:val="00D871B0"/>
    <w:rsid w:val="00D87316"/>
    <w:rsid w:val="00D8763C"/>
    <w:rsid w:val="00D87A79"/>
    <w:rsid w:val="00D87BBB"/>
    <w:rsid w:val="00D87F03"/>
    <w:rsid w:val="00D90054"/>
    <w:rsid w:val="00D90055"/>
    <w:rsid w:val="00D90398"/>
    <w:rsid w:val="00D90BF8"/>
    <w:rsid w:val="00D90DDE"/>
    <w:rsid w:val="00D91052"/>
    <w:rsid w:val="00D9112C"/>
    <w:rsid w:val="00D91229"/>
    <w:rsid w:val="00D91241"/>
    <w:rsid w:val="00D915B4"/>
    <w:rsid w:val="00D91976"/>
    <w:rsid w:val="00D91AC5"/>
    <w:rsid w:val="00D91CFE"/>
    <w:rsid w:val="00D91D67"/>
    <w:rsid w:val="00D91FA4"/>
    <w:rsid w:val="00D91FC9"/>
    <w:rsid w:val="00D9235A"/>
    <w:rsid w:val="00D925AE"/>
    <w:rsid w:val="00D928D5"/>
    <w:rsid w:val="00D92980"/>
    <w:rsid w:val="00D92A7A"/>
    <w:rsid w:val="00D92AED"/>
    <w:rsid w:val="00D92C67"/>
    <w:rsid w:val="00D92D42"/>
    <w:rsid w:val="00D93093"/>
    <w:rsid w:val="00D930A2"/>
    <w:rsid w:val="00D9312F"/>
    <w:rsid w:val="00D931CA"/>
    <w:rsid w:val="00D93530"/>
    <w:rsid w:val="00D9393C"/>
    <w:rsid w:val="00D93BC0"/>
    <w:rsid w:val="00D93F79"/>
    <w:rsid w:val="00D940B1"/>
    <w:rsid w:val="00D9434B"/>
    <w:rsid w:val="00D94545"/>
    <w:rsid w:val="00D945B6"/>
    <w:rsid w:val="00D947A7"/>
    <w:rsid w:val="00D9496C"/>
    <w:rsid w:val="00D94B56"/>
    <w:rsid w:val="00D94C04"/>
    <w:rsid w:val="00D94EA1"/>
    <w:rsid w:val="00D95005"/>
    <w:rsid w:val="00D95103"/>
    <w:rsid w:val="00D95322"/>
    <w:rsid w:val="00D9582F"/>
    <w:rsid w:val="00D95866"/>
    <w:rsid w:val="00D95878"/>
    <w:rsid w:val="00D95932"/>
    <w:rsid w:val="00D95C4A"/>
    <w:rsid w:val="00D95D16"/>
    <w:rsid w:val="00D95DE1"/>
    <w:rsid w:val="00D95E16"/>
    <w:rsid w:val="00D96236"/>
    <w:rsid w:val="00D966C2"/>
    <w:rsid w:val="00D96D8D"/>
    <w:rsid w:val="00D97435"/>
    <w:rsid w:val="00D9764F"/>
    <w:rsid w:val="00D97A48"/>
    <w:rsid w:val="00D97A69"/>
    <w:rsid w:val="00D97A6A"/>
    <w:rsid w:val="00D97B55"/>
    <w:rsid w:val="00D97C48"/>
    <w:rsid w:val="00D97F19"/>
    <w:rsid w:val="00D97F5A"/>
    <w:rsid w:val="00DA0090"/>
    <w:rsid w:val="00DA036D"/>
    <w:rsid w:val="00DA0628"/>
    <w:rsid w:val="00DA06EB"/>
    <w:rsid w:val="00DA0C04"/>
    <w:rsid w:val="00DA0FFC"/>
    <w:rsid w:val="00DA123A"/>
    <w:rsid w:val="00DA13EC"/>
    <w:rsid w:val="00DA1425"/>
    <w:rsid w:val="00DA1466"/>
    <w:rsid w:val="00DA171F"/>
    <w:rsid w:val="00DA19C2"/>
    <w:rsid w:val="00DA1A96"/>
    <w:rsid w:val="00DA1D42"/>
    <w:rsid w:val="00DA209C"/>
    <w:rsid w:val="00DA20E0"/>
    <w:rsid w:val="00DA2145"/>
    <w:rsid w:val="00DA21FE"/>
    <w:rsid w:val="00DA2432"/>
    <w:rsid w:val="00DA2454"/>
    <w:rsid w:val="00DA25EE"/>
    <w:rsid w:val="00DA28A2"/>
    <w:rsid w:val="00DA29CB"/>
    <w:rsid w:val="00DA29E8"/>
    <w:rsid w:val="00DA2A18"/>
    <w:rsid w:val="00DA2ACD"/>
    <w:rsid w:val="00DA2B9F"/>
    <w:rsid w:val="00DA2C5D"/>
    <w:rsid w:val="00DA2D40"/>
    <w:rsid w:val="00DA2E78"/>
    <w:rsid w:val="00DA352B"/>
    <w:rsid w:val="00DA39D2"/>
    <w:rsid w:val="00DA3A93"/>
    <w:rsid w:val="00DA3B94"/>
    <w:rsid w:val="00DA3C75"/>
    <w:rsid w:val="00DA3D82"/>
    <w:rsid w:val="00DA4011"/>
    <w:rsid w:val="00DA4338"/>
    <w:rsid w:val="00DA4668"/>
    <w:rsid w:val="00DA470D"/>
    <w:rsid w:val="00DA4872"/>
    <w:rsid w:val="00DA4A80"/>
    <w:rsid w:val="00DA4AAE"/>
    <w:rsid w:val="00DA4CDC"/>
    <w:rsid w:val="00DA4E44"/>
    <w:rsid w:val="00DA4F27"/>
    <w:rsid w:val="00DA4FFC"/>
    <w:rsid w:val="00DA51DE"/>
    <w:rsid w:val="00DA5341"/>
    <w:rsid w:val="00DA535A"/>
    <w:rsid w:val="00DA53B2"/>
    <w:rsid w:val="00DA543A"/>
    <w:rsid w:val="00DA57FE"/>
    <w:rsid w:val="00DA58D5"/>
    <w:rsid w:val="00DA5C11"/>
    <w:rsid w:val="00DA5D09"/>
    <w:rsid w:val="00DA5E29"/>
    <w:rsid w:val="00DA5F0B"/>
    <w:rsid w:val="00DA61F7"/>
    <w:rsid w:val="00DA63DC"/>
    <w:rsid w:val="00DA656A"/>
    <w:rsid w:val="00DA65A7"/>
    <w:rsid w:val="00DA6903"/>
    <w:rsid w:val="00DA6923"/>
    <w:rsid w:val="00DA6A25"/>
    <w:rsid w:val="00DA6A27"/>
    <w:rsid w:val="00DA6AD3"/>
    <w:rsid w:val="00DA6C01"/>
    <w:rsid w:val="00DA6C1E"/>
    <w:rsid w:val="00DA6C3D"/>
    <w:rsid w:val="00DA6E28"/>
    <w:rsid w:val="00DA710A"/>
    <w:rsid w:val="00DA7255"/>
    <w:rsid w:val="00DA7353"/>
    <w:rsid w:val="00DA7467"/>
    <w:rsid w:val="00DA776A"/>
    <w:rsid w:val="00DA78D8"/>
    <w:rsid w:val="00DA7B93"/>
    <w:rsid w:val="00DA7C0E"/>
    <w:rsid w:val="00DA7CC1"/>
    <w:rsid w:val="00DA7E3D"/>
    <w:rsid w:val="00DB0201"/>
    <w:rsid w:val="00DB0409"/>
    <w:rsid w:val="00DB0465"/>
    <w:rsid w:val="00DB064A"/>
    <w:rsid w:val="00DB0B88"/>
    <w:rsid w:val="00DB0C4A"/>
    <w:rsid w:val="00DB0D2D"/>
    <w:rsid w:val="00DB0E1D"/>
    <w:rsid w:val="00DB0E50"/>
    <w:rsid w:val="00DB1187"/>
    <w:rsid w:val="00DB1378"/>
    <w:rsid w:val="00DB18A3"/>
    <w:rsid w:val="00DB1A6E"/>
    <w:rsid w:val="00DB1B01"/>
    <w:rsid w:val="00DB1B97"/>
    <w:rsid w:val="00DB1DD0"/>
    <w:rsid w:val="00DB20C7"/>
    <w:rsid w:val="00DB21B4"/>
    <w:rsid w:val="00DB24FD"/>
    <w:rsid w:val="00DB2650"/>
    <w:rsid w:val="00DB273E"/>
    <w:rsid w:val="00DB2868"/>
    <w:rsid w:val="00DB2EB4"/>
    <w:rsid w:val="00DB2FF4"/>
    <w:rsid w:val="00DB306D"/>
    <w:rsid w:val="00DB3178"/>
    <w:rsid w:val="00DB3390"/>
    <w:rsid w:val="00DB345F"/>
    <w:rsid w:val="00DB3500"/>
    <w:rsid w:val="00DB3581"/>
    <w:rsid w:val="00DB3732"/>
    <w:rsid w:val="00DB37A0"/>
    <w:rsid w:val="00DB37A2"/>
    <w:rsid w:val="00DB38D4"/>
    <w:rsid w:val="00DB398E"/>
    <w:rsid w:val="00DB3C75"/>
    <w:rsid w:val="00DB3CD0"/>
    <w:rsid w:val="00DB41F4"/>
    <w:rsid w:val="00DB430E"/>
    <w:rsid w:val="00DB4323"/>
    <w:rsid w:val="00DB4426"/>
    <w:rsid w:val="00DB4726"/>
    <w:rsid w:val="00DB49DA"/>
    <w:rsid w:val="00DB4DFC"/>
    <w:rsid w:val="00DB51A3"/>
    <w:rsid w:val="00DB52A6"/>
    <w:rsid w:val="00DB52DF"/>
    <w:rsid w:val="00DB54AA"/>
    <w:rsid w:val="00DB54AD"/>
    <w:rsid w:val="00DB55F0"/>
    <w:rsid w:val="00DB5966"/>
    <w:rsid w:val="00DB5BCD"/>
    <w:rsid w:val="00DB5F0F"/>
    <w:rsid w:val="00DB6017"/>
    <w:rsid w:val="00DB6154"/>
    <w:rsid w:val="00DB61BC"/>
    <w:rsid w:val="00DB63CE"/>
    <w:rsid w:val="00DB65A0"/>
    <w:rsid w:val="00DB6B72"/>
    <w:rsid w:val="00DB6CAF"/>
    <w:rsid w:val="00DB6F48"/>
    <w:rsid w:val="00DB6F91"/>
    <w:rsid w:val="00DB7190"/>
    <w:rsid w:val="00DB7429"/>
    <w:rsid w:val="00DB749E"/>
    <w:rsid w:val="00DB7536"/>
    <w:rsid w:val="00DB75A9"/>
    <w:rsid w:val="00DB7619"/>
    <w:rsid w:val="00DB76FD"/>
    <w:rsid w:val="00DB77DC"/>
    <w:rsid w:val="00DB7A51"/>
    <w:rsid w:val="00DB7AEC"/>
    <w:rsid w:val="00DB7B20"/>
    <w:rsid w:val="00DB7B28"/>
    <w:rsid w:val="00DB7BB7"/>
    <w:rsid w:val="00DB7D5D"/>
    <w:rsid w:val="00DB7DED"/>
    <w:rsid w:val="00DB7E6C"/>
    <w:rsid w:val="00DB7E96"/>
    <w:rsid w:val="00DC008B"/>
    <w:rsid w:val="00DC0354"/>
    <w:rsid w:val="00DC037C"/>
    <w:rsid w:val="00DC0746"/>
    <w:rsid w:val="00DC089C"/>
    <w:rsid w:val="00DC093B"/>
    <w:rsid w:val="00DC09D1"/>
    <w:rsid w:val="00DC0A5F"/>
    <w:rsid w:val="00DC0BE4"/>
    <w:rsid w:val="00DC0C23"/>
    <w:rsid w:val="00DC0C66"/>
    <w:rsid w:val="00DC0E22"/>
    <w:rsid w:val="00DC0F81"/>
    <w:rsid w:val="00DC1074"/>
    <w:rsid w:val="00DC14BE"/>
    <w:rsid w:val="00DC15EA"/>
    <w:rsid w:val="00DC166C"/>
    <w:rsid w:val="00DC17D2"/>
    <w:rsid w:val="00DC181C"/>
    <w:rsid w:val="00DC1825"/>
    <w:rsid w:val="00DC1A69"/>
    <w:rsid w:val="00DC223D"/>
    <w:rsid w:val="00DC2455"/>
    <w:rsid w:val="00DC24D3"/>
    <w:rsid w:val="00DC2AA4"/>
    <w:rsid w:val="00DC2AD8"/>
    <w:rsid w:val="00DC2BEB"/>
    <w:rsid w:val="00DC2E88"/>
    <w:rsid w:val="00DC31D4"/>
    <w:rsid w:val="00DC33C7"/>
    <w:rsid w:val="00DC34C0"/>
    <w:rsid w:val="00DC3559"/>
    <w:rsid w:val="00DC3587"/>
    <w:rsid w:val="00DC3594"/>
    <w:rsid w:val="00DC3595"/>
    <w:rsid w:val="00DC366D"/>
    <w:rsid w:val="00DC3929"/>
    <w:rsid w:val="00DC3CD5"/>
    <w:rsid w:val="00DC3F0D"/>
    <w:rsid w:val="00DC4117"/>
    <w:rsid w:val="00DC41C6"/>
    <w:rsid w:val="00DC43A7"/>
    <w:rsid w:val="00DC4505"/>
    <w:rsid w:val="00DC46CA"/>
    <w:rsid w:val="00DC4C3F"/>
    <w:rsid w:val="00DC4C68"/>
    <w:rsid w:val="00DC5737"/>
    <w:rsid w:val="00DC583D"/>
    <w:rsid w:val="00DC5F7B"/>
    <w:rsid w:val="00DC60B3"/>
    <w:rsid w:val="00DC60DB"/>
    <w:rsid w:val="00DC650B"/>
    <w:rsid w:val="00DC6512"/>
    <w:rsid w:val="00DC673C"/>
    <w:rsid w:val="00DC6762"/>
    <w:rsid w:val="00DC6869"/>
    <w:rsid w:val="00DC6967"/>
    <w:rsid w:val="00DC6C78"/>
    <w:rsid w:val="00DC6D99"/>
    <w:rsid w:val="00DC6E5D"/>
    <w:rsid w:val="00DC72C6"/>
    <w:rsid w:val="00DC7409"/>
    <w:rsid w:val="00DC7602"/>
    <w:rsid w:val="00DC762D"/>
    <w:rsid w:val="00DC7BFB"/>
    <w:rsid w:val="00DC7F72"/>
    <w:rsid w:val="00DC7FB3"/>
    <w:rsid w:val="00DC7FF1"/>
    <w:rsid w:val="00DD001A"/>
    <w:rsid w:val="00DD02BD"/>
    <w:rsid w:val="00DD0369"/>
    <w:rsid w:val="00DD03C6"/>
    <w:rsid w:val="00DD0461"/>
    <w:rsid w:val="00DD06D0"/>
    <w:rsid w:val="00DD0884"/>
    <w:rsid w:val="00DD0903"/>
    <w:rsid w:val="00DD0AC5"/>
    <w:rsid w:val="00DD0D78"/>
    <w:rsid w:val="00DD0E4C"/>
    <w:rsid w:val="00DD0E7B"/>
    <w:rsid w:val="00DD11A7"/>
    <w:rsid w:val="00DD1315"/>
    <w:rsid w:val="00DD181C"/>
    <w:rsid w:val="00DD1E4B"/>
    <w:rsid w:val="00DD2079"/>
    <w:rsid w:val="00DD2165"/>
    <w:rsid w:val="00DD22B9"/>
    <w:rsid w:val="00DD22FB"/>
    <w:rsid w:val="00DD2796"/>
    <w:rsid w:val="00DD27D9"/>
    <w:rsid w:val="00DD2979"/>
    <w:rsid w:val="00DD29A2"/>
    <w:rsid w:val="00DD2A04"/>
    <w:rsid w:val="00DD2A69"/>
    <w:rsid w:val="00DD2B28"/>
    <w:rsid w:val="00DD3074"/>
    <w:rsid w:val="00DD32B2"/>
    <w:rsid w:val="00DD32DE"/>
    <w:rsid w:val="00DD3396"/>
    <w:rsid w:val="00DD35DE"/>
    <w:rsid w:val="00DD37DB"/>
    <w:rsid w:val="00DD3EC6"/>
    <w:rsid w:val="00DD3F12"/>
    <w:rsid w:val="00DD3F40"/>
    <w:rsid w:val="00DD3FED"/>
    <w:rsid w:val="00DD40B5"/>
    <w:rsid w:val="00DD4210"/>
    <w:rsid w:val="00DD4360"/>
    <w:rsid w:val="00DD4434"/>
    <w:rsid w:val="00DD4686"/>
    <w:rsid w:val="00DD479D"/>
    <w:rsid w:val="00DD49BE"/>
    <w:rsid w:val="00DD49F6"/>
    <w:rsid w:val="00DD4B92"/>
    <w:rsid w:val="00DD4D3D"/>
    <w:rsid w:val="00DD4D84"/>
    <w:rsid w:val="00DD4E20"/>
    <w:rsid w:val="00DD4EA2"/>
    <w:rsid w:val="00DD5A08"/>
    <w:rsid w:val="00DD5D51"/>
    <w:rsid w:val="00DD5DCE"/>
    <w:rsid w:val="00DD5EA0"/>
    <w:rsid w:val="00DD601F"/>
    <w:rsid w:val="00DD60A2"/>
    <w:rsid w:val="00DD62E4"/>
    <w:rsid w:val="00DD6358"/>
    <w:rsid w:val="00DD6400"/>
    <w:rsid w:val="00DD642F"/>
    <w:rsid w:val="00DD6491"/>
    <w:rsid w:val="00DD67F9"/>
    <w:rsid w:val="00DD68EC"/>
    <w:rsid w:val="00DD696E"/>
    <w:rsid w:val="00DD6A54"/>
    <w:rsid w:val="00DD6B52"/>
    <w:rsid w:val="00DD6E24"/>
    <w:rsid w:val="00DD6EF9"/>
    <w:rsid w:val="00DD6F72"/>
    <w:rsid w:val="00DD7136"/>
    <w:rsid w:val="00DD737B"/>
    <w:rsid w:val="00DD73A5"/>
    <w:rsid w:val="00DD77F2"/>
    <w:rsid w:val="00DE02EA"/>
    <w:rsid w:val="00DE0358"/>
    <w:rsid w:val="00DE0460"/>
    <w:rsid w:val="00DE052A"/>
    <w:rsid w:val="00DE057D"/>
    <w:rsid w:val="00DE05B6"/>
    <w:rsid w:val="00DE093C"/>
    <w:rsid w:val="00DE0B01"/>
    <w:rsid w:val="00DE1248"/>
    <w:rsid w:val="00DE140B"/>
    <w:rsid w:val="00DE1624"/>
    <w:rsid w:val="00DE170A"/>
    <w:rsid w:val="00DE17E9"/>
    <w:rsid w:val="00DE1C4E"/>
    <w:rsid w:val="00DE1D86"/>
    <w:rsid w:val="00DE1ECB"/>
    <w:rsid w:val="00DE1FDE"/>
    <w:rsid w:val="00DE2058"/>
    <w:rsid w:val="00DE206B"/>
    <w:rsid w:val="00DE2078"/>
    <w:rsid w:val="00DE238C"/>
    <w:rsid w:val="00DE23E1"/>
    <w:rsid w:val="00DE29AF"/>
    <w:rsid w:val="00DE2A0F"/>
    <w:rsid w:val="00DE2C55"/>
    <w:rsid w:val="00DE2CC8"/>
    <w:rsid w:val="00DE2E70"/>
    <w:rsid w:val="00DE30DB"/>
    <w:rsid w:val="00DE3288"/>
    <w:rsid w:val="00DE33A6"/>
    <w:rsid w:val="00DE354E"/>
    <w:rsid w:val="00DE35B2"/>
    <w:rsid w:val="00DE364E"/>
    <w:rsid w:val="00DE38AD"/>
    <w:rsid w:val="00DE38F2"/>
    <w:rsid w:val="00DE3CAB"/>
    <w:rsid w:val="00DE3CBB"/>
    <w:rsid w:val="00DE4032"/>
    <w:rsid w:val="00DE4140"/>
    <w:rsid w:val="00DE4145"/>
    <w:rsid w:val="00DE4358"/>
    <w:rsid w:val="00DE48AD"/>
    <w:rsid w:val="00DE48D9"/>
    <w:rsid w:val="00DE496E"/>
    <w:rsid w:val="00DE4EE6"/>
    <w:rsid w:val="00DE5046"/>
    <w:rsid w:val="00DE50DB"/>
    <w:rsid w:val="00DE5244"/>
    <w:rsid w:val="00DE552C"/>
    <w:rsid w:val="00DE561E"/>
    <w:rsid w:val="00DE5672"/>
    <w:rsid w:val="00DE5741"/>
    <w:rsid w:val="00DE5769"/>
    <w:rsid w:val="00DE58AF"/>
    <w:rsid w:val="00DE5977"/>
    <w:rsid w:val="00DE5AC5"/>
    <w:rsid w:val="00DE5B07"/>
    <w:rsid w:val="00DE5BDC"/>
    <w:rsid w:val="00DE5D66"/>
    <w:rsid w:val="00DE5E84"/>
    <w:rsid w:val="00DE5EDD"/>
    <w:rsid w:val="00DE6270"/>
    <w:rsid w:val="00DE636B"/>
    <w:rsid w:val="00DE6442"/>
    <w:rsid w:val="00DE6551"/>
    <w:rsid w:val="00DE6577"/>
    <w:rsid w:val="00DE6643"/>
    <w:rsid w:val="00DE6657"/>
    <w:rsid w:val="00DE673A"/>
    <w:rsid w:val="00DE673D"/>
    <w:rsid w:val="00DE67AC"/>
    <w:rsid w:val="00DE686B"/>
    <w:rsid w:val="00DE6AD0"/>
    <w:rsid w:val="00DE6AF7"/>
    <w:rsid w:val="00DE6B3C"/>
    <w:rsid w:val="00DE6BD7"/>
    <w:rsid w:val="00DE6C28"/>
    <w:rsid w:val="00DE6C32"/>
    <w:rsid w:val="00DE6EC7"/>
    <w:rsid w:val="00DE6FD5"/>
    <w:rsid w:val="00DE6FD7"/>
    <w:rsid w:val="00DE7379"/>
    <w:rsid w:val="00DE7529"/>
    <w:rsid w:val="00DE782E"/>
    <w:rsid w:val="00DE7955"/>
    <w:rsid w:val="00DE7CEE"/>
    <w:rsid w:val="00DE7DC4"/>
    <w:rsid w:val="00DE7F96"/>
    <w:rsid w:val="00DF0053"/>
    <w:rsid w:val="00DF0064"/>
    <w:rsid w:val="00DF013C"/>
    <w:rsid w:val="00DF01B1"/>
    <w:rsid w:val="00DF01F7"/>
    <w:rsid w:val="00DF0254"/>
    <w:rsid w:val="00DF039D"/>
    <w:rsid w:val="00DF03D5"/>
    <w:rsid w:val="00DF047A"/>
    <w:rsid w:val="00DF0A04"/>
    <w:rsid w:val="00DF0AAA"/>
    <w:rsid w:val="00DF0B04"/>
    <w:rsid w:val="00DF12E9"/>
    <w:rsid w:val="00DF1351"/>
    <w:rsid w:val="00DF13D1"/>
    <w:rsid w:val="00DF13DD"/>
    <w:rsid w:val="00DF1682"/>
    <w:rsid w:val="00DF185E"/>
    <w:rsid w:val="00DF1B76"/>
    <w:rsid w:val="00DF1B84"/>
    <w:rsid w:val="00DF1D44"/>
    <w:rsid w:val="00DF1E90"/>
    <w:rsid w:val="00DF205D"/>
    <w:rsid w:val="00DF2079"/>
    <w:rsid w:val="00DF25FF"/>
    <w:rsid w:val="00DF26D7"/>
    <w:rsid w:val="00DF2775"/>
    <w:rsid w:val="00DF279E"/>
    <w:rsid w:val="00DF2C04"/>
    <w:rsid w:val="00DF2C3D"/>
    <w:rsid w:val="00DF2DB9"/>
    <w:rsid w:val="00DF2F0C"/>
    <w:rsid w:val="00DF3038"/>
    <w:rsid w:val="00DF30C9"/>
    <w:rsid w:val="00DF3193"/>
    <w:rsid w:val="00DF3554"/>
    <w:rsid w:val="00DF3830"/>
    <w:rsid w:val="00DF386B"/>
    <w:rsid w:val="00DF39E1"/>
    <w:rsid w:val="00DF3AB7"/>
    <w:rsid w:val="00DF3E5E"/>
    <w:rsid w:val="00DF3F93"/>
    <w:rsid w:val="00DF4295"/>
    <w:rsid w:val="00DF4307"/>
    <w:rsid w:val="00DF44C7"/>
    <w:rsid w:val="00DF48D6"/>
    <w:rsid w:val="00DF4A29"/>
    <w:rsid w:val="00DF4C36"/>
    <w:rsid w:val="00DF4EA6"/>
    <w:rsid w:val="00DF4F65"/>
    <w:rsid w:val="00DF518F"/>
    <w:rsid w:val="00DF53A2"/>
    <w:rsid w:val="00DF5A2D"/>
    <w:rsid w:val="00DF5A90"/>
    <w:rsid w:val="00DF5D20"/>
    <w:rsid w:val="00DF5DBD"/>
    <w:rsid w:val="00DF5E8C"/>
    <w:rsid w:val="00DF5EAB"/>
    <w:rsid w:val="00DF60AA"/>
    <w:rsid w:val="00DF618A"/>
    <w:rsid w:val="00DF619C"/>
    <w:rsid w:val="00DF6234"/>
    <w:rsid w:val="00DF651D"/>
    <w:rsid w:val="00DF65F9"/>
    <w:rsid w:val="00DF6668"/>
    <w:rsid w:val="00DF6675"/>
    <w:rsid w:val="00DF66FB"/>
    <w:rsid w:val="00DF6A41"/>
    <w:rsid w:val="00DF6B6D"/>
    <w:rsid w:val="00DF6D99"/>
    <w:rsid w:val="00DF6FC9"/>
    <w:rsid w:val="00DF70FD"/>
    <w:rsid w:val="00DF71B1"/>
    <w:rsid w:val="00DF71FB"/>
    <w:rsid w:val="00DF748D"/>
    <w:rsid w:val="00DF7546"/>
    <w:rsid w:val="00DF79EB"/>
    <w:rsid w:val="00DF7ACD"/>
    <w:rsid w:val="00DF7CB6"/>
    <w:rsid w:val="00DF7D90"/>
    <w:rsid w:val="00DF7F67"/>
    <w:rsid w:val="00DF7F8B"/>
    <w:rsid w:val="00E00088"/>
    <w:rsid w:val="00E0031C"/>
    <w:rsid w:val="00E0046F"/>
    <w:rsid w:val="00E0052D"/>
    <w:rsid w:val="00E00829"/>
    <w:rsid w:val="00E00867"/>
    <w:rsid w:val="00E0089B"/>
    <w:rsid w:val="00E00921"/>
    <w:rsid w:val="00E00993"/>
    <w:rsid w:val="00E00A19"/>
    <w:rsid w:val="00E00B1F"/>
    <w:rsid w:val="00E00D97"/>
    <w:rsid w:val="00E00E17"/>
    <w:rsid w:val="00E00F33"/>
    <w:rsid w:val="00E00F80"/>
    <w:rsid w:val="00E01488"/>
    <w:rsid w:val="00E01616"/>
    <w:rsid w:val="00E016F4"/>
    <w:rsid w:val="00E01999"/>
    <w:rsid w:val="00E01BF7"/>
    <w:rsid w:val="00E01C88"/>
    <w:rsid w:val="00E01CED"/>
    <w:rsid w:val="00E01D63"/>
    <w:rsid w:val="00E01E8E"/>
    <w:rsid w:val="00E01E99"/>
    <w:rsid w:val="00E0211B"/>
    <w:rsid w:val="00E021C3"/>
    <w:rsid w:val="00E02368"/>
    <w:rsid w:val="00E023E9"/>
    <w:rsid w:val="00E02408"/>
    <w:rsid w:val="00E025F8"/>
    <w:rsid w:val="00E026CF"/>
    <w:rsid w:val="00E028A3"/>
    <w:rsid w:val="00E02D04"/>
    <w:rsid w:val="00E02E7F"/>
    <w:rsid w:val="00E033F6"/>
    <w:rsid w:val="00E036BF"/>
    <w:rsid w:val="00E03726"/>
    <w:rsid w:val="00E03768"/>
    <w:rsid w:val="00E037C2"/>
    <w:rsid w:val="00E03AAD"/>
    <w:rsid w:val="00E03BE5"/>
    <w:rsid w:val="00E03D06"/>
    <w:rsid w:val="00E03E97"/>
    <w:rsid w:val="00E04230"/>
    <w:rsid w:val="00E04288"/>
    <w:rsid w:val="00E043D9"/>
    <w:rsid w:val="00E0445F"/>
    <w:rsid w:val="00E045A2"/>
    <w:rsid w:val="00E045E5"/>
    <w:rsid w:val="00E04629"/>
    <w:rsid w:val="00E04635"/>
    <w:rsid w:val="00E0480C"/>
    <w:rsid w:val="00E048B2"/>
    <w:rsid w:val="00E04916"/>
    <w:rsid w:val="00E04BCE"/>
    <w:rsid w:val="00E04F06"/>
    <w:rsid w:val="00E04F7C"/>
    <w:rsid w:val="00E0501C"/>
    <w:rsid w:val="00E051D4"/>
    <w:rsid w:val="00E05267"/>
    <w:rsid w:val="00E05368"/>
    <w:rsid w:val="00E05703"/>
    <w:rsid w:val="00E057E7"/>
    <w:rsid w:val="00E05904"/>
    <w:rsid w:val="00E05A51"/>
    <w:rsid w:val="00E05C78"/>
    <w:rsid w:val="00E05FB8"/>
    <w:rsid w:val="00E05FF4"/>
    <w:rsid w:val="00E06094"/>
    <w:rsid w:val="00E060BA"/>
    <w:rsid w:val="00E06156"/>
    <w:rsid w:val="00E063E7"/>
    <w:rsid w:val="00E0670A"/>
    <w:rsid w:val="00E06CC4"/>
    <w:rsid w:val="00E06EC3"/>
    <w:rsid w:val="00E06FFF"/>
    <w:rsid w:val="00E078EE"/>
    <w:rsid w:val="00E07985"/>
    <w:rsid w:val="00E07A2B"/>
    <w:rsid w:val="00E07B0A"/>
    <w:rsid w:val="00E07D0F"/>
    <w:rsid w:val="00E07EDA"/>
    <w:rsid w:val="00E10045"/>
    <w:rsid w:val="00E100A6"/>
    <w:rsid w:val="00E105D9"/>
    <w:rsid w:val="00E106DB"/>
    <w:rsid w:val="00E10B8A"/>
    <w:rsid w:val="00E10D4C"/>
    <w:rsid w:val="00E10F99"/>
    <w:rsid w:val="00E110A8"/>
    <w:rsid w:val="00E110C8"/>
    <w:rsid w:val="00E112D3"/>
    <w:rsid w:val="00E113F7"/>
    <w:rsid w:val="00E11421"/>
    <w:rsid w:val="00E1151E"/>
    <w:rsid w:val="00E117F3"/>
    <w:rsid w:val="00E11969"/>
    <w:rsid w:val="00E11C30"/>
    <w:rsid w:val="00E11CB3"/>
    <w:rsid w:val="00E11E44"/>
    <w:rsid w:val="00E1200F"/>
    <w:rsid w:val="00E1271D"/>
    <w:rsid w:val="00E12901"/>
    <w:rsid w:val="00E12C65"/>
    <w:rsid w:val="00E12F92"/>
    <w:rsid w:val="00E12FC3"/>
    <w:rsid w:val="00E12FD2"/>
    <w:rsid w:val="00E12FD3"/>
    <w:rsid w:val="00E130BC"/>
    <w:rsid w:val="00E130FB"/>
    <w:rsid w:val="00E132D5"/>
    <w:rsid w:val="00E133CF"/>
    <w:rsid w:val="00E1361C"/>
    <w:rsid w:val="00E13633"/>
    <w:rsid w:val="00E136F8"/>
    <w:rsid w:val="00E13AC7"/>
    <w:rsid w:val="00E13C20"/>
    <w:rsid w:val="00E13CBC"/>
    <w:rsid w:val="00E14002"/>
    <w:rsid w:val="00E14153"/>
    <w:rsid w:val="00E141DC"/>
    <w:rsid w:val="00E1425A"/>
    <w:rsid w:val="00E14374"/>
    <w:rsid w:val="00E14418"/>
    <w:rsid w:val="00E14497"/>
    <w:rsid w:val="00E14669"/>
    <w:rsid w:val="00E146E9"/>
    <w:rsid w:val="00E14B51"/>
    <w:rsid w:val="00E14E4B"/>
    <w:rsid w:val="00E14F86"/>
    <w:rsid w:val="00E15089"/>
    <w:rsid w:val="00E150DB"/>
    <w:rsid w:val="00E151CB"/>
    <w:rsid w:val="00E15493"/>
    <w:rsid w:val="00E15651"/>
    <w:rsid w:val="00E15782"/>
    <w:rsid w:val="00E157A2"/>
    <w:rsid w:val="00E15981"/>
    <w:rsid w:val="00E15A30"/>
    <w:rsid w:val="00E15D74"/>
    <w:rsid w:val="00E15EE5"/>
    <w:rsid w:val="00E16003"/>
    <w:rsid w:val="00E16214"/>
    <w:rsid w:val="00E16245"/>
    <w:rsid w:val="00E168F7"/>
    <w:rsid w:val="00E169F4"/>
    <w:rsid w:val="00E16A02"/>
    <w:rsid w:val="00E16ABF"/>
    <w:rsid w:val="00E16B5A"/>
    <w:rsid w:val="00E16B8F"/>
    <w:rsid w:val="00E16CA0"/>
    <w:rsid w:val="00E16D2B"/>
    <w:rsid w:val="00E16DDB"/>
    <w:rsid w:val="00E16FC3"/>
    <w:rsid w:val="00E170E5"/>
    <w:rsid w:val="00E17187"/>
    <w:rsid w:val="00E17475"/>
    <w:rsid w:val="00E1757D"/>
    <w:rsid w:val="00E17703"/>
    <w:rsid w:val="00E17881"/>
    <w:rsid w:val="00E17C84"/>
    <w:rsid w:val="00E2006C"/>
    <w:rsid w:val="00E201FB"/>
    <w:rsid w:val="00E2031F"/>
    <w:rsid w:val="00E204BE"/>
    <w:rsid w:val="00E20525"/>
    <w:rsid w:val="00E20940"/>
    <w:rsid w:val="00E20950"/>
    <w:rsid w:val="00E2097F"/>
    <w:rsid w:val="00E209B6"/>
    <w:rsid w:val="00E20B61"/>
    <w:rsid w:val="00E20F20"/>
    <w:rsid w:val="00E20F70"/>
    <w:rsid w:val="00E21101"/>
    <w:rsid w:val="00E212BC"/>
    <w:rsid w:val="00E213BA"/>
    <w:rsid w:val="00E21579"/>
    <w:rsid w:val="00E218ED"/>
    <w:rsid w:val="00E21AC1"/>
    <w:rsid w:val="00E21BFC"/>
    <w:rsid w:val="00E21F33"/>
    <w:rsid w:val="00E21FB3"/>
    <w:rsid w:val="00E22648"/>
    <w:rsid w:val="00E228A1"/>
    <w:rsid w:val="00E22963"/>
    <w:rsid w:val="00E22A3A"/>
    <w:rsid w:val="00E22ADE"/>
    <w:rsid w:val="00E22B53"/>
    <w:rsid w:val="00E22CB8"/>
    <w:rsid w:val="00E2334D"/>
    <w:rsid w:val="00E233C4"/>
    <w:rsid w:val="00E23420"/>
    <w:rsid w:val="00E23A61"/>
    <w:rsid w:val="00E23BB3"/>
    <w:rsid w:val="00E23C34"/>
    <w:rsid w:val="00E23CD9"/>
    <w:rsid w:val="00E23E6E"/>
    <w:rsid w:val="00E2412E"/>
    <w:rsid w:val="00E241FA"/>
    <w:rsid w:val="00E2427B"/>
    <w:rsid w:val="00E24400"/>
    <w:rsid w:val="00E244A4"/>
    <w:rsid w:val="00E245EC"/>
    <w:rsid w:val="00E24C37"/>
    <w:rsid w:val="00E24D25"/>
    <w:rsid w:val="00E24F66"/>
    <w:rsid w:val="00E25044"/>
    <w:rsid w:val="00E2510B"/>
    <w:rsid w:val="00E25184"/>
    <w:rsid w:val="00E251E0"/>
    <w:rsid w:val="00E25264"/>
    <w:rsid w:val="00E25348"/>
    <w:rsid w:val="00E25471"/>
    <w:rsid w:val="00E254B0"/>
    <w:rsid w:val="00E25503"/>
    <w:rsid w:val="00E2589C"/>
    <w:rsid w:val="00E2598C"/>
    <w:rsid w:val="00E25A84"/>
    <w:rsid w:val="00E25AC2"/>
    <w:rsid w:val="00E25CAC"/>
    <w:rsid w:val="00E26332"/>
    <w:rsid w:val="00E2637B"/>
    <w:rsid w:val="00E2641E"/>
    <w:rsid w:val="00E26552"/>
    <w:rsid w:val="00E265F5"/>
    <w:rsid w:val="00E26806"/>
    <w:rsid w:val="00E269C3"/>
    <w:rsid w:val="00E26A2C"/>
    <w:rsid w:val="00E26B82"/>
    <w:rsid w:val="00E26BFF"/>
    <w:rsid w:val="00E26C52"/>
    <w:rsid w:val="00E26D06"/>
    <w:rsid w:val="00E26EC4"/>
    <w:rsid w:val="00E26F9E"/>
    <w:rsid w:val="00E272FD"/>
    <w:rsid w:val="00E277BC"/>
    <w:rsid w:val="00E27A0C"/>
    <w:rsid w:val="00E27AE2"/>
    <w:rsid w:val="00E27C6F"/>
    <w:rsid w:val="00E300AB"/>
    <w:rsid w:val="00E30132"/>
    <w:rsid w:val="00E3014A"/>
    <w:rsid w:val="00E3019E"/>
    <w:rsid w:val="00E304A6"/>
    <w:rsid w:val="00E304F1"/>
    <w:rsid w:val="00E30623"/>
    <w:rsid w:val="00E306D6"/>
    <w:rsid w:val="00E30831"/>
    <w:rsid w:val="00E30839"/>
    <w:rsid w:val="00E30A1F"/>
    <w:rsid w:val="00E30A29"/>
    <w:rsid w:val="00E30C21"/>
    <w:rsid w:val="00E30D08"/>
    <w:rsid w:val="00E312B5"/>
    <w:rsid w:val="00E3173E"/>
    <w:rsid w:val="00E31880"/>
    <w:rsid w:val="00E31EFC"/>
    <w:rsid w:val="00E3265B"/>
    <w:rsid w:val="00E32902"/>
    <w:rsid w:val="00E32BAF"/>
    <w:rsid w:val="00E32D38"/>
    <w:rsid w:val="00E3310F"/>
    <w:rsid w:val="00E33221"/>
    <w:rsid w:val="00E33436"/>
    <w:rsid w:val="00E334C7"/>
    <w:rsid w:val="00E335F7"/>
    <w:rsid w:val="00E33931"/>
    <w:rsid w:val="00E33A58"/>
    <w:rsid w:val="00E33A5C"/>
    <w:rsid w:val="00E33B29"/>
    <w:rsid w:val="00E33BD9"/>
    <w:rsid w:val="00E33D5D"/>
    <w:rsid w:val="00E33F76"/>
    <w:rsid w:val="00E33FFE"/>
    <w:rsid w:val="00E341D2"/>
    <w:rsid w:val="00E3428C"/>
    <w:rsid w:val="00E342B8"/>
    <w:rsid w:val="00E342ED"/>
    <w:rsid w:val="00E344F5"/>
    <w:rsid w:val="00E34688"/>
    <w:rsid w:val="00E3468A"/>
    <w:rsid w:val="00E34A0F"/>
    <w:rsid w:val="00E34C53"/>
    <w:rsid w:val="00E34EC2"/>
    <w:rsid w:val="00E350E1"/>
    <w:rsid w:val="00E352AE"/>
    <w:rsid w:val="00E35623"/>
    <w:rsid w:val="00E35821"/>
    <w:rsid w:val="00E35883"/>
    <w:rsid w:val="00E35B16"/>
    <w:rsid w:val="00E35BA8"/>
    <w:rsid w:val="00E360C2"/>
    <w:rsid w:val="00E36581"/>
    <w:rsid w:val="00E365E7"/>
    <w:rsid w:val="00E36727"/>
    <w:rsid w:val="00E36BAC"/>
    <w:rsid w:val="00E37079"/>
    <w:rsid w:val="00E37152"/>
    <w:rsid w:val="00E3729D"/>
    <w:rsid w:val="00E37509"/>
    <w:rsid w:val="00E37794"/>
    <w:rsid w:val="00E37A5A"/>
    <w:rsid w:val="00E37C1B"/>
    <w:rsid w:val="00E37F4E"/>
    <w:rsid w:val="00E401D6"/>
    <w:rsid w:val="00E40390"/>
    <w:rsid w:val="00E405C5"/>
    <w:rsid w:val="00E40751"/>
    <w:rsid w:val="00E40812"/>
    <w:rsid w:val="00E40930"/>
    <w:rsid w:val="00E40B69"/>
    <w:rsid w:val="00E41619"/>
    <w:rsid w:val="00E4164D"/>
    <w:rsid w:val="00E416F8"/>
    <w:rsid w:val="00E417D9"/>
    <w:rsid w:val="00E4188D"/>
    <w:rsid w:val="00E41E67"/>
    <w:rsid w:val="00E4214D"/>
    <w:rsid w:val="00E4226E"/>
    <w:rsid w:val="00E42431"/>
    <w:rsid w:val="00E42762"/>
    <w:rsid w:val="00E42830"/>
    <w:rsid w:val="00E42961"/>
    <w:rsid w:val="00E43330"/>
    <w:rsid w:val="00E4347A"/>
    <w:rsid w:val="00E434C7"/>
    <w:rsid w:val="00E43BCF"/>
    <w:rsid w:val="00E43C0A"/>
    <w:rsid w:val="00E43D6A"/>
    <w:rsid w:val="00E43D88"/>
    <w:rsid w:val="00E4402B"/>
    <w:rsid w:val="00E441C7"/>
    <w:rsid w:val="00E44248"/>
    <w:rsid w:val="00E4438F"/>
    <w:rsid w:val="00E4447C"/>
    <w:rsid w:val="00E44A8C"/>
    <w:rsid w:val="00E44AC1"/>
    <w:rsid w:val="00E44AD9"/>
    <w:rsid w:val="00E44B26"/>
    <w:rsid w:val="00E4506F"/>
    <w:rsid w:val="00E4542A"/>
    <w:rsid w:val="00E45444"/>
    <w:rsid w:val="00E45538"/>
    <w:rsid w:val="00E458F2"/>
    <w:rsid w:val="00E45B9A"/>
    <w:rsid w:val="00E45BCF"/>
    <w:rsid w:val="00E45D8D"/>
    <w:rsid w:val="00E45DF6"/>
    <w:rsid w:val="00E45EA3"/>
    <w:rsid w:val="00E461DF"/>
    <w:rsid w:val="00E461EB"/>
    <w:rsid w:val="00E464ED"/>
    <w:rsid w:val="00E46831"/>
    <w:rsid w:val="00E46887"/>
    <w:rsid w:val="00E469BB"/>
    <w:rsid w:val="00E46CA1"/>
    <w:rsid w:val="00E46DB0"/>
    <w:rsid w:val="00E46E50"/>
    <w:rsid w:val="00E46E7C"/>
    <w:rsid w:val="00E472C8"/>
    <w:rsid w:val="00E47353"/>
    <w:rsid w:val="00E4741D"/>
    <w:rsid w:val="00E47673"/>
    <w:rsid w:val="00E47827"/>
    <w:rsid w:val="00E478F1"/>
    <w:rsid w:val="00E47A61"/>
    <w:rsid w:val="00E47B3E"/>
    <w:rsid w:val="00E47B60"/>
    <w:rsid w:val="00E47B6D"/>
    <w:rsid w:val="00E47C38"/>
    <w:rsid w:val="00E47C46"/>
    <w:rsid w:val="00E47D83"/>
    <w:rsid w:val="00E47D91"/>
    <w:rsid w:val="00E5006B"/>
    <w:rsid w:val="00E50199"/>
    <w:rsid w:val="00E501D6"/>
    <w:rsid w:val="00E5049D"/>
    <w:rsid w:val="00E505AA"/>
    <w:rsid w:val="00E506AC"/>
    <w:rsid w:val="00E50924"/>
    <w:rsid w:val="00E50DA7"/>
    <w:rsid w:val="00E50DB1"/>
    <w:rsid w:val="00E513DE"/>
    <w:rsid w:val="00E513E5"/>
    <w:rsid w:val="00E5175C"/>
    <w:rsid w:val="00E517B9"/>
    <w:rsid w:val="00E517C7"/>
    <w:rsid w:val="00E518C8"/>
    <w:rsid w:val="00E5198D"/>
    <w:rsid w:val="00E51A1C"/>
    <w:rsid w:val="00E51AF6"/>
    <w:rsid w:val="00E51CE2"/>
    <w:rsid w:val="00E52058"/>
    <w:rsid w:val="00E5244A"/>
    <w:rsid w:val="00E52565"/>
    <w:rsid w:val="00E5268A"/>
    <w:rsid w:val="00E5277A"/>
    <w:rsid w:val="00E5281B"/>
    <w:rsid w:val="00E52823"/>
    <w:rsid w:val="00E52858"/>
    <w:rsid w:val="00E529EE"/>
    <w:rsid w:val="00E52ABF"/>
    <w:rsid w:val="00E52AE4"/>
    <w:rsid w:val="00E52B10"/>
    <w:rsid w:val="00E52D89"/>
    <w:rsid w:val="00E52ECB"/>
    <w:rsid w:val="00E52F45"/>
    <w:rsid w:val="00E53247"/>
    <w:rsid w:val="00E533ED"/>
    <w:rsid w:val="00E535F6"/>
    <w:rsid w:val="00E53739"/>
    <w:rsid w:val="00E537C6"/>
    <w:rsid w:val="00E53BE3"/>
    <w:rsid w:val="00E53CEF"/>
    <w:rsid w:val="00E53E42"/>
    <w:rsid w:val="00E54359"/>
    <w:rsid w:val="00E54657"/>
    <w:rsid w:val="00E54AA6"/>
    <w:rsid w:val="00E54B79"/>
    <w:rsid w:val="00E54C03"/>
    <w:rsid w:val="00E54C5A"/>
    <w:rsid w:val="00E54C5F"/>
    <w:rsid w:val="00E54D2E"/>
    <w:rsid w:val="00E54F90"/>
    <w:rsid w:val="00E5502C"/>
    <w:rsid w:val="00E55129"/>
    <w:rsid w:val="00E5541A"/>
    <w:rsid w:val="00E554A5"/>
    <w:rsid w:val="00E55A5B"/>
    <w:rsid w:val="00E55B0C"/>
    <w:rsid w:val="00E55D2E"/>
    <w:rsid w:val="00E55F66"/>
    <w:rsid w:val="00E5652C"/>
    <w:rsid w:val="00E56AB1"/>
    <w:rsid w:val="00E56CD2"/>
    <w:rsid w:val="00E56D73"/>
    <w:rsid w:val="00E56F03"/>
    <w:rsid w:val="00E57133"/>
    <w:rsid w:val="00E57141"/>
    <w:rsid w:val="00E5720C"/>
    <w:rsid w:val="00E5752C"/>
    <w:rsid w:val="00E57552"/>
    <w:rsid w:val="00E57B79"/>
    <w:rsid w:val="00E57BB4"/>
    <w:rsid w:val="00E57D9F"/>
    <w:rsid w:val="00E60182"/>
    <w:rsid w:val="00E60322"/>
    <w:rsid w:val="00E603DF"/>
    <w:rsid w:val="00E60572"/>
    <w:rsid w:val="00E60605"/>
    <w:rsid w:val="00E6095E"/>
    <w:rsid w:val="00E60A16"/>
    <w:rsid w:val="00E60AB1"/>
    <w:rsid w:val="00E60BA2"/>
    <w:rsid w:val="00E60DCA"/>
    <w:rsid w:val="00E60FCD"/>
    <w:rsid w:val="00E61026"/>
    <w:rsid w:val="00E61070"/>
    <w:rsid w:val="00E6163A"/>
    <w:rsid w:val="00E61AA4"/>
    <w:rsid w:val="00E61B21"/>
    <w:rsid w:val="00E61BA5"/>
    <w:rsid w:val="00E61C3B"/>
    <w:rsid w:val="00E61C96"/>
    <w:rsid w:val="00E61FAB"/>
    <w:rsid w:val="00E61FD5"/>
    <w:rsid w:val="00E6219B"/>
    <w:rsid w:val="00E6254C"/>
    <w:rsid w:val="00E625A0"/>
    <w:rsid w:val="00E626C7"/>
    <w:rsid w:val="00E628CD"/>
    <w:rsid w:val="00E6297A"/>
    <w:rsid w:val="00E629AC"/>
    <w:rsid w:val="00E62A0A"/>
    <w:rsid w:val="00E62C86"/>
    <w:rsid w:val="00E62E0F"/>
    <w:rsid w:val="00E62E8C"/>
    <w:rsid w:val="00E62FA2"/>
    <w:rsid w:val="00E6301C"/>
    <w:rsid w:val="00E63050"/>
    <w:rsid w:val="00E63062"/>
    <w:rsid w:val="00E63080"/>
    <w:rsid w:val="00E63394"/>
    <w:rsid w:val="00E6351C"/>
    <w:rsid w:val="00E6360E"/>
    <w:rsid w:val="00E6367D"/>
    <w:rsid w:val="00E6381C"/>
    <w:rsid w:val="00E638E6"/>
    <w:rsid w:val="00E63938"/>
    <w:rsid w:val="00E63F9B"/>
    <w:rsid w:val="00E64322"/>
    <w:rsid w:val="00E6444C"/>
    <w:rsid w:val="00E64706"/>
    <w:rsid w:val="00E64C22"/>
    <w:rsid w:val="00E64E9A"/>
    <w:rsid w:val="00E64F99"/>
    <w:rsid w:val="00E64FA7"/>
    <w:rsid w:val="00E65108"/>
    <w:rsid w:val="00E6523C"/>
    <w:rsid w:val="00E652C8"/>
    <w:rsid w:val="00E652D3"/>
    <w:rsid w:val="00E6553E"/>
    <w:rsid w:val="00E657C5"/>
    <w:rsid w:val="00E65A5B"/>
    <w:rsid w:val="00E65C8F"/>
    <w:rsid w:val="00E65D0B"/>
    <w:rsid w:val="00E65D6C"/>
    <w:rsid w:val="00E65DBE"/>
    <w:rsid w:val="00E66153"/>
    <w:rsid w:val="00E661F9"/>
    <w:rsid w:val="00E6626E"/>
    <w:rsid w:val="00E663D6"/>
    <w:rsid w:val="00E66575"/>
    <w:rsid w:val="00E66727"/>
    <w:rsid w:val="00E669EC"/>
    <w:rsid w:val="00E66D22"/>
    <w:rsid w:val="00E66DD5"/>
    <w:rsid w:val="00E66ED8"/>
    <w:rsid w:val="00E67063"/>
    <w:rsid w:val="00E6723E"/>
    <w:rsid w:val="00E6737F"/>
    <w:rsid w:val="00E67409"/>
    <w:rsid w:val="00E6760C"/>
    <w:rsid w:val="00E67A63"/>
    <w:rsid w:val="00E67AE2"/>
    <w:rsid w:val="00E67B53"/>
    <w:rsid w:val="00E67B85"/>
    <w:rsid w:val="00E67D4D"/>
    <w:rsid w:val="00E67EA7"/>
    <w:rsid w:val="00E700ED"/>
    <w:rsid w:val="00E70103"/>
    <w:rsid w:val="00E70128"/>
    <w:rsid w:val="00E701FE"/>
    <w:rsid w:val="00E7032D"/>
    <w:rsid w:val="00E704D9"/>
    <w:rsid w:val="00E70769"/>
    <w:rsid w:val="00E7078F"/>
    <w:rsid w:val="00E70C8E"/>
    <w:rsid w:val="00E7107D"/>
    <w:rsid w:val="00E7107E"/>
    <w:rsid w:val="00E71189"/>
    <w:rsid w:val="00E7119E"/>
    <w:rsid w:val="00E711E4"/>
    <w:rsid w:val="00E71203"/>
    <w:rsid w:val="00E7135F"/>
    <w:rsid w:val="00E71416"/>
    <w:rsid w:val="00E718F5"/>
    <w:rsid w:val="00E71A67"/>
    <w:rsid w:val="00E71B5F"/>
    <w:rsid w:val="00E71B72"/>
    <w:rsid w:val="00E71BA7"/>
    <w:rsid w:val="00E71C77"/>
    <w:rsid w:val="00E71E00"/>
    <w:rsid w:val="00E72184"/>
    <w:rsid w:val="00E72384"/>
    <w:rsid w:val="00E72715"/>
    <w:rsid w:val="00E727B8"/>
    <w:rsid w:val="00E727D7"/>
    <w:rsid w:val="00E72821"/>
    <w:rsid w:val="00E729BC"/>
    <w:rsid w:val="00E72B90"/>
    <w:rsid w:val="00E72CCD"/>
    <w:rsid w:val="00E7302B"/>
    <w:rsid w:val="00E730F9"/>
    <w:rsid w:val="00E73122"/>
    <w:rsid w:val="00E733CC"/>
    <w:rsid w:val="00E734C3"/>
    <w:rsid w:val="00E73885"/>
    <w:rsid w:val="00E73A43"/>
    <w:rsid w:val="00E73ABA"/>
    <w:rsid w:val="00E73D1A"/>
    <w:rsid w:val="00E740DC"/>
    <w:rsid w:val="00E741F4"/>
    <w:rsid w:val="00E74346"/>
    <w:rsid w:val="00E746E8"/>
    <w:rsid w:val="00E74744"/>
    <w:rsid w:val="00E748B9"/>
    <w:rsid w:val="00E74B30"/>
    <w:rsid w:val="00E74B89"/>
    <w:rsid w:val="00E74C50"/>
    <w:rsid w:val="00E74DB6"/>
    <w:rsid w:val="00E74F98"/>
    <w:rsid w:val="00E750AA"/>
    <w:rsid w:val="00E7511A"/>
    <w:rsid w:val="00E75202"/>
    <w:rsid w:val="00E7521C"/>
    <w:rsid w:val="00E7522C"/>
    <w:rsid w:val="00E753A9"/>
    <w:rsid w:val="00E75623"/>
    <w:rsid w:val="00E7580D"/>
    <w:rsid w:val="00E7599A"/>
    <w:rsid w:val="00E75C82"/>
    <w:rsid w:val="00E75E1B"/>
    <w:rsid w:val="00E76095"/>
    <w:rsid w:val="00E7615F"/>
    <w:rsid w:val="00E7642B"/>
    <w:rsid w:val="00E767C2"/>
    <w:rsid w:val="00E768C9"/>
    <w:rsid w:val="00E76A41"/>
    <w:rsid w:val="00E76BBD"/>
    <w:rsid w:val="00E76C61"/>
    <w:rsid w:val="00E76D74"/>
    <w:rsid w:val="00E76F0D"/>
    <w:rsid w:val="00E7706E"/>
    <w:rsid w:val="00E77352"/>
    <w:rsid w:val="00E77381"/>
    <w:rsid w:val="00E77419"/>
    <w:rsid w:val="00E774A1"/>
    <w:rsid w:val="00E774CB"/>
    <w:rsid w:val="00E77707"/>
    <w:rsid w:val="00E77B16"/>
    <w:rsid w:val="00E77B77"/>
    <w:rsid w:val="00E77BE9"/>
    <w:rsid w:val="00E77D0F"/>
    <w:rsid w:val="00E77F67"/>
    <w:rsid w:val="00E80079"/>
    <w:rsid w:val="00E80177"/>
    <w:rsid w:val="00E802DF"/>
    <w:rsid w:val="00E803EC"/>
    <w:rsid w:val="00E804D0"/>
    <w:rsid w:val="00E80636"/>
    <w:rsid w:val="00E8076F"/>
    <w:rsid w:val="00E80C89"/>
    <w:rsid w:val="00E80DF6"/>
    <w:rsid w:val="00E80DFC"/>
    <w:rsid w:val="00E81411"/>
    <w:rsid w:val="00E81509"/>
    <w:rsid w:val="00E8161A"/>
    <w:rsid w:val="00E81693"/>
    <w:rsid w:val="00E8177C"/>
    <w:rsid w:val="00E81980"/>
    <w:rsid w:val="00E81A86"/>
    <w:rsid w:val="00E81B47"/>
    <w:rsid w:val="00E81CDB"/>
    <w:rsid w:val="00E81F8F"/>
    <w:rsid w:val="00E823C3"/>
    <w:rsid w:val="00E82605"/>
    <w:rsid w:val="00E82667"/>
    <w:rsid w:val="00E8270F"/>
    <w:rsid w:val="00E829ED"/>
    <w:rsid w:val="00E82AA7"/>
    <w:rsid w:val="00E82F16"/>
    <w:rsid w:val="00E82F28"/>
    <w:rsid w:val="00E82FE8"/>
    <w:rsid w:val="00E8301C"/>
    <w:rsid w:val="00E8319E"/>
    <w:rsid w:val="00E832DD"/>
    <w:rsid w:val="00E838F7"/>
    <w:rsid w:val="00E839AE"/>
    <w:rsid w:val="00E83C70"/>
    <w:rsid w:val="00E83EEC"/>
    <w:rsid w:val="00E83EFF"/>
    <w:rsid w:val="00E83FF4"/>
    <w:rsid w:val="00E8401A"/>
    <w:rsid w:val="00E84080"/>
    <w:rsid w:val="00E84499"/>
    <w:rsid w:val="00E847EB"/>
    <w:rsid w:val="00E8490A"/>
    <w:rsid w:val="00E84943"/>
    <w:rsid w:val="00E84DCD"/>
    <w:rsid w:val="00E85215"/>
    <w:rsid w:val="00E8537F"/>
    <w:rsid w:val="00E85781"/>
    <w:rsid w:val="00E85825"/>
    <w:rsid w:val="00E85867"/>
    <w:rsid w:val="00E863CF"/>
    <w:rsid w:val="00E8641A"/>
    <w:rsid w:val="00E86511"/>
    <w:rsid w:val="00E865FD"/>
    <w:rsid w:val="00E86610"/>
    <w:rsid w:val="00E8672A"/>
    <w:rsid w:val="00E868CA"/>
    <w:rsid w:val="00E868D2"/>
    <w:rsid w:val="00E86B5E"/>
    <w:rsid w:val="00E86BFC"/>
    <w:rsid w:val="00E86C07"/>
    <w:rsid w:val="00E86C4C"/>
    <w:rsid w:val="00E86D2F"/>
    <w:rsid w:val="00E86E58"/>
    <w:rsid w:val="00E87172"/>
    <w:rsid w:val="00E8723C"/>
    <w:rsid w:val="00E874D5"/>
    <w:rsid w:val="00E874EA"/>
    <w:rsid w:val="00E87521"/>
    <w:rsid w:val="00E87A45"/>
    <w:rsid w:val="00E87D0C"/>
    <w:rsid w:val="00E87DCC"/>
    <w:rsid w:val="00E90079"/>
    <w:rsid w:val="00E9010D"/>
    <w:rsid w:val="00E901B5"/>
    <w:rsid w:val="00E90266"/>
    <w:rsid w:val="00E90654"/>
    <w:rsid w:val="00E90720"/>
    <w:rsid w:val="00E90721"/>
    <w:rsid w:val="00E90CCB"/>
    <w:rsid w:val="00E90F26"/>
    <w:rsid w:val="00E91102"/>
    <w:rsid w:val="00E9111A"/>
    <w:rsid w:val="00E91479"/>
    <w:rsid w:val="00E91501"/>
    <w:rsid w:val="00E917FB"/>
    <w:rsid w:val="00E9199C"/>
    <w:rsid w:val="00E91A0E"/>
    <w:rsid w:val="00E91BB4"/>
    <w:rsid w:val="00E91F6B"/>
    <w:rsid w:val="00E92091"/>
    <w:rsid w:val="00E92340"/>
    <w:rsid w:val="00E92394"/>
    <w:rsid w:val="00E92420"/>
    <w:rsid w:val="00E92426"/>
    <w:rsid w:val="00E92552"/>
    <w:rsid w:val="00E92803"/>
    <w:rsid w:val="00E92A65"/>
    <w:rsid w:val="00E92C1E"/>
    <w:rsid w:val="00E92F50"/>
    <w:rsid w:val="00E93138"/>
    <w:rsid w:val="00E931B4"/>
    <w:rsid w:val="00E931E2"/>
    <w:rsid w:val="00E935E1"/>
    <w:rsid w:val="00E937BA"/>
    <w:rsid w:val="00E93C13"/>
    <w:rsid w:val="00E93E7C"/>
    <w:rsid w:val="00E93FE0"/>
    <w:rsid w:val="00E94185"/>
    <w:rsid w:val="00E944EB"/>
    <w:rsid w:val="00E94653"/>
    <w:rsid w:val="00E947A4"/>
    <w:rsid w:val="00E9483F"/>
    <w:rsid w:val="00E94945"/>
    <w:rsid w:val="00E9497F"/>
    <w:rsid w:val="00E94AFC"/>
    <w:rsid w:val="00E94DD8"/>
    <w:rsid w:val="00E94E3F"/>
    <w:rsid w:val="00E94EC3"/>
    <w:rsid w:val="00E94EF4"/>
    <w:rsid w:val="00E95160"/>
    <w:rsid w:val="00E95380"/>
    <w:rsid w:val="00E9556A"/>
    <w:rsid w:val="00E95782"/>
    <w:rsid w:val="00E9592F"/>
    <w:rsid w:val="00E959F1"/>
    <w:rsid w:val="00E95A64"/>
    <w:rsid w:val="00E95A7A"/>
    <w:rsid w:val="00E95B21"/>
    <w:rsid w:val="00E95B3B"/>
    <w:rsid w:val="00E95C57"/>
    <w:rsid w:val="00E95D88"/>
    <w:rsid w:val="00E95DA1"/>
    <w:rsid w:val="00E95E73"/>
    <w:rsid w:val="00E95FB3"/>
    <w:rsid w:val="00E9603F"/>
    <w:rsid w:val="00E96160"/>
    <w:rsid w:val="00E962BF"/>
    <w:rsid w:val="00E962C5"/>
    <w:rsid w:val="00E963DC"/>
    <w:rsid w:val="00E964A5"/>
    <w:rsid w:val="00E964E8"/>
    <w:rsid w:val="00E96519"/>
    <w:rsid w:val="00E967AA"/>
    <w:rsid w:val="00E969DF"/>
    <w:rsid w:val="00E96BFD"/>
    <w:rsid w:val="00E96CCB"/>
    <w:rsid w:val="00E96F4E"/>
    <w:rsid w:val="00E97552"/>
    <w:rsid w:val="00E97652"/>
    <w:rsid w:val="00E9778A"/>
    <w:rsid w:val="00E97C16"/>
    <w:rsid w:val="00E97CAC"/>
    <w:rsid w:val="00E97E8A"/>
    <w:rsid w:val="00E97F26"/>
    <w:rsid w:val="00E97FBD"/>
    <w:rsid w:val="00EA015F"/>
    <w:rsid w:val="00EA0439"/>
    <w:rsid w:val="00EA0592"/>
    <w:rsid w:val="00EA062F"/>
    <w:rsid w:val="00EA0646"/>
    <w:rsid w:val="00EA0940"/>
    <w:rsid w:val="00EA0A33"/>
    <w:rsid w:val="00EA0A7F"/>
    <w:rsid w:val="00EA0B51"/>
    <w:rsid w:val="00EA0CB4"/>
    <w:rsid w:val="00EA0D2F"/>
    <w:rsid w:val="00EA0D37"/>
    <w:rsid w:val="00EA0DA0"/>
    <w:rsid w:val="00EA0E6B"/>
    <w:rsid w:val="00EA0ECF"/>
    <w:rsid w:val="00EA0FDD"/>
    <w:rsid w:val="00EA12FE"/>
    <w:rsid w:val="00EA135D"/>
    <w:rsid w:val="00EA13D4"/>
    <w:rsid w:val="00EA14B1"/>
    <w:rsid w:val="00EA16E9"/>
    <w:rsid w:val="00EA19B9"/>
    <w:rsid w:val="00EA1C8D"/>
    <w:rsid w:val="00EA1D2A"/>
    <w:rsid w:val="00EA1DAA"/>
    <w:rsid w:val="00EA20EA"/>
    <w:rsid w:val="00EA21A9"/>
    <w:rsid w:val="00EA23F4"/>
    <w:rsid w:val="00EA245B"/>
    <w:rsid w:val="00EA282A"/>
    <w:rsid w:val="00EA2B2E"/>
    <w:rsid w:val="00EA2BEA"/>
    <w:rsid w:val="00EA2C87"/>
    <w:rsid w:val="00EA2DC2"/>
    <w:rsid w:val="00EA2F26"/>
    <w:rsid w:val="00EA30EF"/>
    <w:rsid w:val="00EA313E"/>
    <w:rsid w:val="00EA34F6"/>
    <w:rsid w:val="00EA3601"/>
    <w:rsid w:val="00EA38D1"/>
    <w:rsid w:val="00EA3970"/>
    <w:rsid w:val="00EA39DE"/>
    <w:rsid w:val="00EA3CE0"/>
    <w:rsid w:val="00EA3D05"/>
    <w:rsid w:val="00EA3D6F"/>
    <w:rsid w:val="00EA3DB9"/>
    <w:rsid w:val="00EA3F37"/>
    <w:rsid w:val="00EA3F68"/>
    <w:rsid w:val="00EA41C1"/>
    <w:rsid w:val="00EA432F"/>
    <w:rsid w:val="00EA43BA"/>
    <w:rsid w:val="00EA4483"/>
    <w:rsid w:val="00EA46F7"/>
    <w:rsid w:val="00EA47B0"/>
    <w:rsid w:val="00EA49B6"/>
    <w:rsid w:val="00EA49B8"/>
    <w:rsid w:val="00EA4A30"/>
    <w:rsid w:val="00EA4B1A"/>
    <w:rsid w:val="00EA4B6B"/>
    <w:rsid w:val="00EA4D70"/>
    <w:rsid w:val="00EA4EDF"/>
    <w:rsid w:val="00EA503E"/>
    <w:rsid w:val="00EA549C"/>
    <w:rsid w:val="00EA5539"/>
    <w:rsid w:val="00EA57AE"/>
    <w:rsid w:val="00EA58E8"/>
    <w:rsid w:val="00EA5967"/>
    <w:rsid w:val="00EA59A6"/>
    <w:rsid w:val="00EA59CC"/>
    <w:rsid w:val="00EA5CE4"/>
    <w:rsid w:val="00EA5F27"/>
    <w:rsid w:val="00EA607E"/>
    <w:rsid w:val="00EA63B7"/>
    <w:rsid w:val="00EA6527"/>
    <w:rsid w:val="00EA663C"/>
    <w:rsid w:val="00EA6789"/>
    <w:rsid w:val="00EA6C8D"/>
    <w:rsid w:val="00EA6C9C"/>
    <w:rsid w:val="00EA6FA8"/>
    <w:rsid w:val="00EA708E"/>
    <w:rsid w:val="00EA72AA"/>
    <w:rsid w:val="00EA73E1"/>
    <w:rsid w:val="00EA74E8"/>
    <w:rsid w:val="00EA75FF"/>
    <w:rsid w:val="00EA7C0C"/>
    <w:rsid w:val="00EA7D74"/>
    <w:rsid w:val="00EA7F83"/>
    <w:rsid w:val="00EB0031"/>
    <w:rsid w:val="00EB02C0"/>
    <w:rsid w:val="00EB03E1"/>
    <w:rsid w:val="00EB051F"/>
    <w:rsid w:val="00EB0566"/>
    <w:rsid w:val="00EB068D"/>
    <w:rsid w:val="00EB06C7"/>
    <w:rsid w:val="00EB0777"/>
    <w:rsid w:val="00EB0786"/>
    <w:rsid w:val="00EB0AF4"/>
    <w:rsid w:val="00EB0C33"/>
    <w:rsid w:val="00EB0E70"/>
    <w:rsid w:val="00EB0F11"/>
    <w:rsid w:val="00EB1052"/>
    <w:rsid w:val="00EB11F0"/>
    <w:rsid w:val="00EB12FF"/>
    <w:rsid w:val="00EB17B9"/>
    <w:rsid w:val="00EB17CF"/>
    <w:rsid w:val="00EB1C50"/>
    <w:rsid w:val="00EB203A"/>
    <w:rsid w:val="00EB2138"/>
    <w:rsid w:val="00EB21B9"/>
    <w:rsid w:val="00EB2AA1"/>
    <w:rsid w:val="00EB2EAC"/>
    <w:rsid w:val="00EB2EE2"/>
    <w:rsid w:val="00EB30BF"/>
    <w:rsid w:val="00EB3108"/>
    <w:rsid w:val="00EB31A2"/>
    <w:rsid w:val="00EB31C0"/>
    <w:rsid w:val="00EB31F7"/>
    <w:rsid w:val="00EB3629"/>
    <w:rsid w:val="00EB36C2"/>
    <w:rsid w:val="00EB36F1"/>
    <w:rsid w:val="00EB371F"/>
    <w:rsid w:val="00EB3785"/>
    <w:rsid w:val="00EB382C"/>
    <w:rsid w:val="00EB39FB"/>
    <w:rsid w:val="00EB3B09"/>
    <w:rsid w:val="00EB3DA5"/>
    <w:rsid w:val="00EB4003"/>
    <w:rsid w:val="00EB42A5"/>
    <w:rsid w:val="00EB446B"/>
    <w:rsid w:val="00EB46DA"/>
    <w:rsid w:val="00EB4792"/>
    <w:rsid w:val="00EB481C"/>
    <w:rsid w:val="00EB48A3"/>
    <w:rsid w:val="00EB4CE3"/>
    <w:rsid w:val="00EB4CFE"/>
    <w:rsid w:val="00EB503D"/>
    <w:rsid w:val="00EB50B3"/>
    <w:rsid w:val="00EB5167"/>
    <w:rsid w:val="00EB519D"/>
    <w:rsid w:val="00EB5308"/>
    <w:rsid w:val="00EB53B9"/>
    <w:rsid w:val="00EB53D8"/>
    <w:rsid w:val="00EB547F"/>
    <w:rsid w:val="00EB549F"/>
    <w:rsid w:val="00EB5520"/>
    <w:rsid w:val="00EB58DF"/>
    <w:rsid w:val="00EB5960"/>
    <w:rsid w:val="00EB5C11"/>
    <w:rsid w:val="00EB5C17"/>
    <w:rsid w:val="00EB5E67"/>
    <w:rsid w:val="00EB5F44"/>
    <w:rsid w:val="00EB612A"/>
    <w:rsid w:val="00EB61B4"/>
    <w:rsid w:val="00EB6372"/>
    <w:rsid w:val="00EB6403"/>
    <w:rsid w:val="00EB650D"/>
    <w:rsid w:val="00EB6532"/>
    <w:rsid w:val="00EB67EE"/>
    <w:rsid w:val="00EB6803"/>
    <w:rsid w:val="00EB6C84"/>
    <w:rsid w:val="00EB6D8F"/>
    <w:rsid w:val="00EB6E4D"/>
    <w:rsid w:val="00EB70DE"/>
    <w:rsid w:val="00EB7176"/>
    <w:rsid w:val="00EB71D9"/>
    <w:rsid w:val="00EB721B"/>
    <w:rsid w:val="00EB73BE"/>
    <w:rsid w:val="00EB75D3"/>
    <w:rsid w:val="00EB76BE"/>
    <w:rsid w:val="00EB7D5E"/>
    <w:rsid w:val="00EB7DA8"/>
    <w:rsid w:val="00EB7DBF"/>
    <w:rsid w:val="00EC00D9"/>
    <w:rsid w:val="00EC01AA"/>
    <w:rsid w:val="00EC04D7"/>
    <w:rsid w:val="00EC0B24"/>
    <w:rsid w:val="00EC0B4E"/>
    <w:rsid w:val="00EC0DBE"/>
    <w:rsid w:val="00EC11DF"/>
    <w:rsid w:val="00EC1282"/>
    <w:rsid w:val="00EC1371"/>
    <w:rsid w:val="00EC139A"/>
    <w:rsid w:val="00EC1462"/>
    <w:rsid w:val="00EC15B2"/>
    <w:rsid w:val="00EC1649"/>
    <w:rsid w:val="00EC16B4"/>
    <w:rsid w:val="00EC16B7"/>
    <w:rsid w:val="00EC18FB"/>
    <w:rsid w:val="00EC1B01"/>
    <w:rsid w:val="00EC1D58"/>
    <w:rsid w:val="00EC22EA"/>
    <w:rsid w:val="00EC2389"/>
    <w:rsid w:val="00EC2455"/>
    <w:rsid w:val="00EC24F8"/>
    <w:rsid w:val="00EC2A58"/>
    <w:rsid w:val="00EC2B3D"/>
    <w:rsid w:val="00EC2D10"/>
    <w:rsid w:val="00EC31E0"/>
    <w:rsid w:val="00EC3427"/>
    <w:rsid w:val="00EC363F"/>
    <w:rsid w:val="00EC38E9"/>
    <w:rsid w:val="00EC3AE7"/>
    <w:rsid w:val="00EC3C34"/>
    <w:rsid w:val="00EC3E8A"/>
    <w:rsid w:val="00EC3F90"/>
    <w:rsid w:val="00EC3FBC"/>
    <w:rsid w:val="00EC3FBE"/>
    <w:rsid w:val="00EC3FC8"/>
    <w:rsid w:val="00EC4043"/>
    <w:rsid w:val="00EC41CC"/>
    <w:rsid w:val="00EC449F"/>
    <w:rsid w:val="00EC45BE"/>
    <w:rsid w:val="00EC4728"/>
    <w:rsid w:val="00EC4B0A"/>
    <w:rsid w:val="00EC4B75"/>
    <w:rsid w:val="00EC4C6E"/>
    <w:rsid w:val="00EC4CFE"/>
    <w:rsid w:val="00EC4D75"/>
    <w:rsid w:val="00EC4E71"/>
    <w:rsid w:val="00EC51C3"/>
    <w:rsid w:val="00EC5228"/>
    <w:rsid w:val="00EC52D9"/>
    <w:rsid w:val="00EC53EA"/>
    <w:rsid w:val="00EC5815"/>
    <w:rsid w:val="00EC582E"/>
    <w:rsid w:val="00EC58D9"/>
    <w:rsid w:val="00EC5933"/>
    <w:rsid w:val="00EC5AE6"/>
    <w:rsid w:val="00EC5C60"/>
    <w:rsid w:val="00EC5EF4"/>
    <w:rsid w:val="00EC6074"/>
    <w:rsid w:val="00EC620A"/>
    <w:rsid w:val="00EC6230"/>
    <w:rsid w:val="00EC631D"/>
    <w:rsid w:val="00EC6493"/>
    <w:rsid w:val="00EC6569"/>
    <w:rsid w:val="00EC66DC"/>
    <w:rsid w:val="00EC6A51"/>
    <w:rsid w:val="00EC6BA9"/>
    <w:rsid w:val="00EC6BEB"/>
    <w:rsid w:val="00EC6EA8"/>
    <w:rsid w:val="00EC70B9"/>
    <w:rsid w:val="00EC72A5"/>
    <w:rsid w:val="00EC7584"/>
    <w:rsid w:val="00EC75B6"/>
    <w:rsid w:val="00EC76B2"/>
    <w:rsid w:val="00EC78D2"/>
    <w:rsid w:val="00EC7908"/>
    <w:rsid w:val="00EC7C29"/>
    <w:rsid w:val="00EC7D48"/>
    <w:rsid w:val="00EC7FE3"/>
    <w:rsid w:val="00ED00C8"/>
    <w:rsid w:val="00ED0383"/>
    <w:rsid w:val="00ED0413"/>
    <w:rsid w:val="00ED074C"/>
    <w:rsid w:val="00ED0832"/>
    <w:rsid w:val="00ED0847"/>
    <w:rsid w:val="00ED08EC"/>
    <w:rsid w:val="00ED0933"/>
    <w:rsid w:val="00ED0C00"/>
    <w:rsid w:val="00ED0CEE"/>
    <w:rsid w:val="00ED0EA2"/>
    <w:rsid w:val="00ED0FBF"/>
    <w:rsid w:val="00ED1091"/>
    <w:rsid w:val="00ED1147"/>
    <w:rsid w:val="00ED11F8"/>
    <w:rsid w:val="00ED1426"/>
    <w:rsid w:val="00ED15A0"/>
    <w:rsid w:val="00ED15C9"/>
    <w:rsid w:val="00ED16E4"/>
    <w:rsid w:val="00ED1719"/>
    <w:rsid w:val="00ED1A94"/>
    <w:rsid w:val="00ED1D66"/>
    <w:rsid w:val="00ED1D8A"/>
    <w:rsid w:val="00ED1E56"/>
    <w:rsid w:val="00ED2015"/>
    <w:rsid w:val="00ED2344"/>
    <w:rsid w:val="00ED2358"/>
    <w:rsid w:val="00ED23B7"/>
    <w:rsid w:val="00ED258E"/>
    <w:rsid w:val="00ED2620"/>
    <w:rsid w:val="00ED26AC"/>
    <w:rsid w:val="00ED29E9"/>
    <w:rsid w:val="00ED29ED"/>
    <w:rsid w:val="00ED2D88"/>
    <w:rsid w:val="00ED2DC7"/>
    <w:rsid w:val="00ED2EAF"/>
    <w:rsid w:val="00ED2EBE"/>
    <w:rsid w:val="00ED30B6"/>
    <w:rsid w:val="00ED30D0"/>
    <w:rsid w:val="00ED3264"/>
    <w:rsid w:val="00ED372C"/>
    <w:rsid w:val="00ED3966"/>
    <w:rsid w:val="00ED399C"/>
    <w:rsid w:val="00ED39A9"/>
    <w:rsid w:val="00ED39B9"/>
    <w:rsid w:val="00ED39D8"/>
    <w:rsid w:val="00ED3D48"/>
    <w:rsid w:val="00ED3D7E"/>
    <w:rsid w:val="00ED3F4A"/>
    <w:rsid w:val="00ED3F7D"/>
    <w:rsid w:val="00ED402E"/>
    <w:rsid w:val="00ED4302"/>
    <w:rsid w:val="00ED43FA"/>
    <w:rsid w:val="00ED450B"/>
    <w:rsid w:val="00ED45CE"/>
    <w:rsid w:val="00ED480A"/>
    <w:rsid w:val="00ED48B1"/>
    <w:rsid w:val="00ED4B14"/>
    <w:rsid w:val="00ED4CB4"/>
    <w:rsid w:val="00ED4D48"/>
    <w:rsid w:val="00ED4FE5"/>
    <w:rsid w:val="00ED4FE9"/>
    <w:rsid w:val="00ED5098"/>
    <w:rsid w:val="00ED5245"/>
    <w:rsid w:val="00ED52E1"/>
    <w:rsid w:val="00ED5691"/>
    <w:rsid w:val="00ED5742"/>
    <w:rsid w:val="00ED57ED"/>
    <w:rsid w:val="00ED59A9"/>
    <w:rsid w:val="00ED5A9F"/>
    <w:rsid w:val="00ED5B91"/>
    <w:rsid w:val="00ED5C22"/>
    <w:rsid w:val="00ED5EAF"/>
    <w:rsid w:val="00ED61DE"/>
    <w:rsid w:val="00ED6253"/>
    <w:rsid w:val="00ED6302"/>
    <w:rsid w:val="00ED6354"/>
    <w:rsid w:val="00ED6539"/>
    <w:rsid w:val="00ED6930"/>
    <w:rsid w:val="00ED69E6"/>
    <w:rsid w:val="00ED6E91"/>
    <w:rsid w:val="00ED6E92"/>
    <w:rsid w:val="00ED6F1A"/>
    <w:rsid w:val="00ED718E"/>
    <w:rsid w:val="00ED7200"/>
    <w:rsid w:val="00ED72E5"/>
    <w:rsid w:val="00ED7438"/>
    <w:rsid w:val="00ED74CD"/>
    <w:rsid w:val="00ED7536"/>
    <w:rsid w:val="00ED76AD"/>
    <w:rsid w:val="00ED788B"/>
    <w:rsid w:val="00ED798A"/>
    <w:rsid w:val="00ED7A26"/>
    <w:rsid w:val="00ED7A36"/>
    <w:rsid w:val="00ED7AF4"/>
    <w:rsid w:val="00ED7B39"/>
    <w:rsid w:val="00ED7CBF"/>
    <w:rsid w:val="00ED7D17"/>
    <w:rsid w:val="00ED7EFE"/>
    <w:rsid w:val="00ED7FAC"/>
    <w:rsid w:val="00EE0052"/>
    <w:rsid w:val="00EE0429"/>
    <w:rsid w:val="00EE06C6"/>
    <w:rsid w:val="00EE0734"/>
    <w:rsid w:val="00EE084C"/>
    <w:rsid w:val="00EE08D7"/>
    <w:rsid w:val="00EE0A71"/>
    <w:rsid w:val="00EE0AB7"/>
    <w:rsid w:val="00EE0BEF"/>
    <w:rsid w:val="00EE0BF4"/>
    <w:rsid w:val="00EE1077"/>
    <w:rsid w:val="00EE123C"/>
    <w:rsid w:val="00EE1286"/>
    <w:rsid w:val="00EE16E2"/>
    <w:rsid w:val="00EE1AC2"/>
    <w:rsid w:val="00EE1AF9"/>
    <w:rsid w:val="00EE1C2E"/>
    <w:rsid w:val="00EE1C78"/>
    <w:rsid w:val="00EE1CF3"/>
    <w:rsid w:val="00EE1DE3"/>
    <w:rsid w:val="00EE1F78"/>
    <w:rsid w:val="00EE20B1"/>
    <w:rsid w:val="00EE236D"/>
    <w:rsid w:val="00EE270C"/>
    <w:rsid w:val="00EE2AC7"/>
    <w:rsid w:val="00EE2B7C"/>
    <w:rsid w:val="00EE2C27"/>
    <w:rsid w:val="00EE2F88"/>
    <w:rsid w:val="00EE318D"/>
    <w:rsid w:val="00EE3418"/>
    <w:rsid w:val="00EE3476"/>
    <w:rsid w:val="00EE35DC"/>
    <w:rsid w:val="00EE399B"/>
    <w:rsid w:val="00EE3B15"/>
    <w:rsid w:val="00EE3CA0"/>
    <w:rsid w:val="00EE3FD6"/>
    <w:rsid w:val="00EE4078"/>
    <w:rsid w:val="00EE40BC"/>
    <w:rsid w:val="00EE4359"/>
    <w:rsid w:val="00EE43BE"/>
    <w:rsid w:val="00EE43D5"/>
    <w:rsid w:val="00EE44C1"/>
    <w:rsid w:val="00EE4745"/>
    <w:rsid w:val="00EE481E"/>
    <w:rsid w:val="00EE4829"/>
    <w:rsid w:val="00EE4871"/>
    <w:rsid w:val="00EE4961"/>
    <w:rsid w:val="00EE4997"/>
    <w:rsid w:val="00EE49C9"/>
    <w:rsid w:val="00EE49E1"/>
    <w:rsid w:val="00EE4EBA"/>
    <w:rsid w:val="00EE4ECD"/>
    <w:rsid w:val="00EE504A"/>
    <w:rsid w:val="00EE50CA"/>
    <w:rsid w:val="00EE57D6"/>
    <w:rsid w:val="00EE5889"/>
    <w:rsid w:val="00EE5A2B"/>
    <w:rsid w:val="00EE5B10"/>
    <w:rsid w:val="00EE5C8A"/>
    <w:rsid w:val="00EE5D51"/>
    <w:rsid w:val="00EE5FD2"/>
    <w:rsid w:val="00EE61C3"/>
    <w:rsid w:val="00EE667E"/>
    <w:rsid w:val="00EE6868"/>
    <w:rsid w:val="00EE6B35"/>
    <w:rsid w:val="00EE6B39"/>
    <w:rsid w:val="00EE6B72"/>
    <w:rsid w:val="00EE6C3A"/>
    <w:rsid w:val="00EE6CAA"/>
    <w:rsid w:val="00EE6D01"/>
    <w:rsid w:val="00EE6E6E"/>
    <w:rsid w:val="00EE6F69"/>
    <w:rsid w:val="00EE7237"/>
    <w:rsid w:val="00EE7379"/>
    <w:rsid w:val="00EE74AA"/>
    <w:rsid w:val="00EE75D5"/>
    <w:rsid w:val="00EE77A1"/>
    <w:rsid w:val="00EE7EBC"/>
    <w:rsid w:val="00EF00D2"/>
    <w:rsid w:val="00EF02BF"/>
    <w:rsid w:val="00EF02F1"/>
    <w:rsid w:val="00EF0610"/>
    <w:rsid w:val="00EF06FB"/>
    <w:rsid w:val="00EF072D"/>
    <w:rsid w:val="00EF080B"/>
    <w:rsid w:val="00EF0891"/>
    <w:rsid w:val="00EF0909"/>
    <w:rsid w:val="00EF0919"/>
    <w:rsid w:val="00EF0925"/>
    <w:rsid w:val="00EF0932"/>
    <w:rsid w:val="00EF0A0B"/>
    <w:rsid w:val="00EF0D6A"/>
    <w:rsid w:val="00EF0F7E"/>
    <w:rsid w:val="00EF1443"/>
    <w:rsid w:val="00EF19DB"/>
    <w:rsid w:val="00EF19EC"/>
    <w:rsid w:val="00EF1B72"/>
    <w:rsid w:val="00EF1C47"/>
    <w:rsid w:val="00EF1D2B"/>
    <w:rsid w:val="00EF1DAF"/>
    <w:rsid w:val="00EF1DE5"/>
    <w:rsid w:val="00EF1E77"/>
    <w:rsid w:val="00EF1FCC"/>
    <w:rsid w:val="00EF200A"/>
    <w:rsid w:val="00EF20F4"/>
    <w:rsid w:val="00EF23A4"/>
    <w:rsid w:val="00EF2804"/>
    <w:rsid w:val="00EF2C2B"/>
    <w:rsid w:val="00EF2D84"/>
    <w:rsid w:val="00EF2F71"/>
    <w:rsid w:val="00EF31A2"/>
    <w:rsid w:val="00EF3686"/>
    <w:rsid w:val="00EF377D"/>
    <w:rsid w:val="00EF3A0C"/>
    <w:rsid w:val="00EF3A6D"/>
    <w:rsid w:val="00EF3BAB"/>
    <w:rsid w:val="00EF3CAA"/>
    <w:rsid w:val="00EF3E26"/>
    <w:rsid w:val="00EF3EF6"/>
    <w:rsid w:val="00EF424F"/>
    <w:rsid w:val="00EF4597"/>
    <w:rsid w:val="00EF4700"/>
    <w:rsid w:val="00EF474A"/>
    <w:rsid w:val="00EF4C03"/>
    <w:rsid w:val="00EF4D33"/>
    <w:rsid w:val="00EF516C"/>
    <w:rsid w:val="00EF5467"/>
    <w:rsid w:val="00EF58D1"/>
    <w:rsid w:val="00EF5948"/>
    <w:rsid w:val="00EF5962"/>
    <w:rsid w:val="00EF598A"/>
    <w:rsid w:val="00EF5A3F"/>
    <w:rsid w:val="00EF5AE7"/>
    <w:rsid w:val="00EF5B56"/>
    <w:rsid w:val="00EF5C69"/>
    <w:rsid w:val="00EF5CE2"/>
    <w:rsid w:val="00EF5CF2"/>
    <w:rsid w:val="00EF634E"/>
    <w:rsid w:val="00EF647C"/>
    <w:rsid w:val="00EF67E2"/>
    <w:rsid w:val="00EF6C90"/>
    <w:rsid w:val="00EF7135"/>
    <w:rsid w:val="00EF73DE"/>
    <w:rsid w:val="00EF73EC"/>
    <w:rsid w:val="00EF7493"/>
    <w:rsid w:val="00EF7847"/>
    <w:rsid w:val="00EF7A1C"/>
    <w:rsid w:val="00EF7AAC"/>
    <w:rsid w:val="00EF7B31"/>
    <w:rsid w:val="00EF7B3E"/>
    <w:rsid w:val="00EF7C7C"/>
    <w:rsid w:val="00EF7E33"/>
    <w:rsid w:val="00EF7E43"/>
    <w:rsid w:val="00F0030E"/>
    <w:rsid w:val="00F004C7"/>
    <w:rsid w:val="00F004FF"/>
    <w:rsid w:val="00F0057E"/>
    <w:rsid w:val="00F005EA"/>
    <w:rsid w:val="00F005ED"/>
    <w:rsid w:val="00F00C23"/>
    <w:rsid w:val="00F00D3D"/>
    <w:rsid w:val="00F00E9A"/>
    <w:rsid w:val="00F0102E"/>
    <w:rsid w:val="00F0107E"/>
    <w:rsid w:val="00F011E2"/>
    <w:rsid w:val="00F01363"/>
    <w:rsid w:val="00F01430"/>
    <w:rsid w:val="00F0148B"/>
    <w:rsid w:val="00F015AB"/>
    <w:rsid w:val="00F017C0"/>
    <w:rsid w:val="00F017E1"/>
    <w:rsid w:val="00F01897"/>
    <w:rsid w:val="00F01922"/>
    <w:rsid w:val="00F01CA0"/>
    <w:rsid w:val="00F01D5E"/>
    <w:rsid w:val="00F0206E"/>
    <w:rsid w:val="00F020B2"/>
    <w:rsid w:val="00F0225E"/>
    <w:rsid w:val="00F02730"/>
    <w:rsid w:val="00F02D81"/>
    <w:rsid w:val="00F02DAF"/>
    <w:rsid w:val="00F02E4A"/>
    <w:rsid w:val="00F02EF5"/>
    <w:rsid w:val="00F02F94"/>
    <w:rsid w:val="00F02FFC"/>
    <w:rsid w:val="00F03005"/>
    <w:rsid w:val="00F031C8"/>
    <w:rsid w:val="00F031E8"/>
    <w:rsid w:val="00F0337C"/>
    <w:rsid w:val="00F03394"/>
    <w:rsid w:val="00F033AF"/>
    <w:rsid w:val="00F038C0"/>
    <w:rsid w:val="00F03915"/>
    <w:rsid w:val="00F03B2B"/>
    <w:rsid w:val="00F03C07"/>
    <w:rsid w:val="00F03D21"/>
    <w:rsid w:val="00F03E57"/>
    <w:rsid w:val="00F0422E"/>
    <w:rsid w:val="00F04536"/>
    <w:rsid w:val="00F046D7"/>
    <w:rsid w:val="00F04826"/>
    <w:rsid w:val="00F04A2D"/>
    <w:rsid w:val="00F04AE6"/>
    <w:rsid w:val="00F05107"/>
    <w:rsid w:val="00F0550D"/>
    <w:rsid w:val="00F0554A"/>
    <w:rsid w:val="00F055EB"/>
    <w:rsid w:val="00F05684"/>
    <w:rsid w:val="00F05A9F"/>
    <w:rsid w:val="00F05AE0"/>
    <w:rsid w:val="00F05B74"/>
    <w:rsid w:val="00F05C7B"/>
    <w:rsid w:val="00F05CB1"/>
    <w:rsid w:val="00F06087"/>
    <w:rsid w:val="00F060C8"/>
    <w:rsid w:val="00F06115"/>
    <w:rsid w:val="00F061F9"/>
    <w:rsid w:val="00F0621C"/>
    <w:rsid w:val="00F06237"/>
    <w:rsid w:val="00F06410"/>
    <w:rsid w:val="00F06594"/>
    <w:rsid w:val="00F067AB"/>
    <w:rsid w:val="00F067D1"/>
    <w:rsid w:val="00F067E2"/>
    <w:rsid w:val="00F06815"/>
    <w:rsid w:val="00F06C5F"/>
    <w:rsid w:val="00F06D40"/>
    <w:rsid w:val="00F070E4"/>
    <w:rsid w:val="00F07281"/>
    <w:rsid w:val="00F075B4"/>
    <w:rsid w:val="00F078C3"/>
    <w:rsid w:val="00F078FB"/>
    <w:rsid w:val="00F07976"/>
    <w:rsid w:val="00F07990"/>
    <w:rsid w:val="00F07B9F"/>
    <w:rsid w:val="00F07E17"/>
    <w:rsid w:val="00F07FA9"/>
    <w:rsid w:val="00F10136"/>
    <w:rsid w:val="00F104BC"/>
    <w:rsid w:val="00F1057D"/>
    <w:rsid w:val="00F1078A"/>
    <w:rsid w:val="00F10D4F"/>
    <w:rsid w:val="00F10D53"/>
    <w:rsid w:val="00F10FEC"/>
    <w:rsid w:val="00F1123D"/>
    <w:rsid w:val="00F1124B"/>
    <w:rsid w:val="00F11393"/>
    <w:rsid w:val="00F113A4"/>
    <w:rsid w:val="00F114CF"/>
    <w:rsid w:val="00F11842"/>
    <w:rsid w:val="00F1191B"/>
    <w:rsid w:val="00F119EB"/>
    <w:rsid w:val="00F11AC7"/>
    <w:rsid w:val="00F11B28"/>
    <w:rsid w:val="00F11C21"/>
    <w:rsid w:val="00F11CB4"/>
    <w:rsid w:val="00F11CB9"/>
    <w:rsid w:val="00F11D5C"/>
    <w:rsid w:val="00F11D71"/>
    <w:rsid w:val="00F11E7E"/>
    <w:rsid w:val="00F122ED"/>
    <w:rsid w:val="00F123BC"/>
    <w:rsid w:val="00F12515"/>
    <w:rsid w:val="00F12954"/>
    <w:rsid w:val="00F129DA"/>
    <w:rsid w:val="00F129F8"/>
    <w:rsid w:val="00F12BB9"/>
    <w:rsid w:val="00F12BE5"/>
    <w:rsid w:val="00F12DB7"/>
    <w:rsid w:val="00F130BC"/>
    <w:rsid w:val="00F13182"/>
    <w:rsid w:val="00F13420"/>
    <w:rsid w:val="00F13783"/>
    <w:rsid w:val="00F1391B"/>
    <w:rsid w:val="00F13A35"/>
    <w:rsid w:val="00F13AB5"/>
    <w:rsid w:val="00F13B27"/>
    <w:rsid w:val="00F13B69"/>
    <w:rsid w:val="00F13BD7"/>
    <w:rsid w:val="00F13CE7"/>
    <w:rsid w:val="00F13DC2"/>
    <w:rsid w:val="00F14450"/>
    <w:rsid w:val="00F148AA"/>
    <w:rsid w:val="00F14D8D"/>
    <w:rsid w:val="00F150FE"/>
    <w:rsid w:val="00F15209"/>
    <w:rsid w:val="00F153E9"/>
    <w:rsid w:val="00F15509"/>
    <w:rsid w:val="00F15689"/>
    <w:rsid w:val="00F15732"/>
    <w:rsid w:val="00F1587C"/>
    <w:rsid w:val="00F15A8A"/>
    <w:rsid w:val="00F15C94"/>
    <w:rsid w:val="00F15D2E"/>
    <w:rsid w:val="00F15DAA"/>
    <w:rsid w:val="00F1620F"/>
    <w:rsid w:val="00F16281"/>
    <w:rsid w:val="00F16366"/>
    <w:rsid w:val="00F163EF"/>
    <w:rsid w:val="00F1685A"/>
    <w:rsid w:val="00F16937"/>
    <w:rsid w:val="00F16AD1"/>
    <w:rsid w:val="00F16FC4"/>
    <w:rsid w:val="00F17087"/>
    <w:rsid w:val="00F1743F"/>
    <w:rsid w:val="00F17496"/>
    <w:rsid w:val="00F177C9"/>
    <w:rsid w:val="00F178C0"/>
    <w:rsid w:val="00F17B17"/>
    <w:rsid w:val="00F17B74"/>
    <w:rsid w:val="00F17D26"/>
    <w:rsid w:val="00F17D94"/>
    <w:rsid w:val="00F17DBA"/>
    <w:rsid w:val="00F17EB3"/>
    <w:rsid w:val="00F17EFE"/>
    <w:rsid w:val="00F17F40"/>
    <w:rsid w:val="00F200D6"/>
    <w:rsid w:val="00F201F0"/>
    <w:rsid w:val="00F20426"/>
    <w:rsid w:val="00F20427"/>
    <w:rsid w:val="00F20519"/>
    <w:rsid w:val="00F207D1"/>
    <w:rsid w:val="00F2090D"/>
    <w:rsid w:val="00F20953"/>
    <w:rsid w:val="00F20D57"/>
    <w:rsid w:val="00F20F27"/>
    <w:rsid w:val="00F2102D"/>
    <w:rsid w:val="00F21447"/>
    <w:rsid w:val="00F2148D"/>
    <w:rsid w:val="00F2155F"/>
    <w:rsid w:val="00F2171E"/>
    <w:rsid w:val="00F21746"/>
    <w:rsid w:val="00F21968"/>
    <w:rsid w:val="00F21E02"/>
    <w:rsid w:val="00F21E6B"/>
    <w:rsid w:val="00F21EBF"/>
    <w:rsid w:val="00F21EEE"/>
    <w:rsid w:val="00F21F46"/>
    <w:rsid w:val="00F21F8C"/>
    <w:rsid w:val="00F223C6"/>
    <w:rsid w:val="00F223E5"/>
    <w:rsid w:val="00F22401"/>
    <w:rsid w:val="00F2242F"/>
    <w:rsid w:val="00F2248B"/>
    <w:rsid w:val="00F224D0"/>
    <w:rsid w:val="00F226F4"/>
    <w:rsid w:val="00F228A3"/>
    <w:rsid w:val="00F228FC"/>
    <w:rsid w:val="00F22AAE"/>
    <w:rsid w:val="00F22C39"/>
    <w:rsid w:val="00F22E96"/>
    <w:rsid w:val="00F22EF0"/>
    <w:rsid w:val="00F22F8B"/>
    <w:rsid w:val="00F235FC"/>
    <w:rsid w:val="00F236B4"/>
    <w:rsid w:val="00F23787"/>
    <w:rsid w:val="00F23914"/>
    <w:rsid w:val="00F2395A"/>
    <w:rsid w:val="00F23970"/>
    <w:rsid w:val="00F23BC0"/>
    <w:rsid w:val="00F23C49"/>
    <w:rsid w:val="00F23D8C"/>
    <w:rsid w:val="00F23E4B"/>
    <w:rsid w:val="00F24087"/>
    <w:rsid w:val="00F240D9"/>
    <w:rsid w:val="00F24404"/>
    <w:rsid w:val="00F247FC"/>
    <w:rsid w:val="00F248D1"/>
    <w:rsid w:val="00F24AA3"/>
    <w:rsid w:val="00F24C1D"/>
    <w:rsid w:val="00F24C2B"/>
    <w:rsid w:val="00F24C71"/>
    <w:rsid w:val="00F24D44"/>
    <w:rsid w:val="00F251A8"/>
    <w:rsid w:val="00F251F7"/>
    <w:rsid w:val="00F25727"/>
    <w:rsid w:val="00F25832"/>
    <w:rsid w:val="00F25AE6"/>
    <w:rsid w:val="00F25B65"/>
    <w:rsid w:val="00F25CEB"/>
    <w:rsid w:val="00F25E38"/>
    <w:rsid w:val="00F26242"/>
    <w:rsid w:val="00F264ED"/>
    <w:rsid w:val="00F26B9D"/>
    <w:rsid w:val="00F26D6C"/>
    <w:rsid w:val="00F26E18"/>
    <w:rsid w:val="00F2793F"/>
    <w:rsid w:val="00F279D4"/>
    <w:rsid w:val="00F27A3D"/>
    <w:rsid w:val="00F27A8E"/>
    <w:rsid w:val="00F27D2A"/>
    <w:rsid w:val="00F27F32"/>
    <w:rsid w:val="00F3000E"/>
    <w:rsid w:val="00F30466"/>
    <w:rsid w:val="00F30CE6"/>
    <w:rsid w:val="00F30D66"/>
    <w:rsid w:val="00F30E72"/>
    <w:rsid w:val="00F30FC1"/>
    <w:rsid w:val="00F31355"/>
    <w:rsid w:val="00F314F8"/>
    <w:rsid w:val="00F31533"/>
    <w:rsid w:val="00F31641"/>
    <w:rsid w:val="00F3179A"/>
    <w:rsid w:val="00F31B35"/>
    <w:rsid w:val="00F31C06"/>
    <w:rsid w:val="00F31F81"/>
    <w:rsid w:val="00F3252E"/>
    <w:rsid w:val="00F325F1"/>
    <w:rsid w:val="00F326B0"/>
    <w:rsid w:val="00F3282B"/>
    <w:rsid w:val="00F32A03"/>
    <w:rsid w:val="00F32DE0"/>
    <w:rsid w:val="00F32F4D"/>
    <w:rsid w:val="00F3306F"/>
    <w:rsid w:val="00F331ED"/>
    <w:rsid w:val="00F3328E"/>
    <w:rsid w:val="00F333B5"/>
    <w:rsid w:val="00F33596"/>
    <w:rsid w:val="00F335BF"/>
    <w:rsid w:val="00F33690"/>
    <w:rsid w:val="00F336A1"/>
    <w:rsid w:val="00F33848"/>
    <w:rsid w:val="00F33896"/>
    <w:rsid w:val="00F33C66"/>
    <w:rsid w:val="00F3434F"/>
    <w:rsid w:val="00F34356"/>
    <w:rsid w:val="00F34AB1"/>
    <w:rsid w:val="00F34AC1"/>
    <w:rsid w:val="00F34BAD"/>
    <w:rsid w:val="00F34FC1"/>
    <w:rsid w:val="00F3511D"/>
    <w:rsid w:val="00F35193"/>
    <w:rsid w:val="00F351E2"/>
    <w:rsid w:val="00F352F4"/>
    <w:rsid w:val="00F3576D"/>
    <w:rsid w:val="00F35A06"/>
    <w:rsid w:val="00F35A8F"/>
    <w:rsid w:val="00F36190"/>
    <w:rsid w:val="00F362DA"/>
    <w:rsid w:val="00F365C8"/>
    <w:rsid w:val="00F3683E"/>
    <w:rsid w:val="00F3696A"/>
    <w:rsid w:val="00F36D1D"/>
    <w:rsid w:val="00F37027"/>
    <w:rsid w:val="00F3709E"/>
    <w:rsid w:val="00F37256"/>
    <w:rsid w:val="00F37B63"/>
    <w:rsid w:val="00F37D21"/>
    <w:rsid w:val="00F37DC2"/>
    <w:rsid w:val="00F37E4B"/>
    <w:rsid w:val="00F37FB5"/>
    <w:rsid w:val="00F4025B"/>
    <w:rsid w:val="00F40381"/>
    <w:rsid w:val="00F40558"/>
    <w:rsid w:val="00F40BDD"/>
    <w:rsid w:val="00F411D9"/>
    <w:rsid w:val="00F416D2"/>
    <w:rsid w:val="00F41768"/>
    <w:rsid w:val="00F41800"/>
    <w:rsid w:val="00F4183D"/>
    <w:rsid w:val="00F419C4"/>
    <w:rsid w:val="00F41A4B"/>
    <w:rsid w:val="00F41CB4"/>
    <w:rsid w:val="00F42077"/>
    <w:rsid w:val="00F422A5"/>
    <w:rsid w:val="00F423AE"/>
    <w:rsid w:val="00F424B3"/>
    <w:rsid w:val="00F4257E"/>
    <w:rsid w:val="00F42630"/>
    <w:rsid w:val="00F42807"/>
    <w:rsid w:val="00F4280C"/>
    <w:rsid w:val="00F42A2E"/>
    <w:rsid w:val="00F42A3A"/>
    <w:rsid w:val="00F42A5A"/>
    <w:rsid w:val="00F42C16"/>
    <w:rsid w:val="00F42C1A"/>
    <w:rsid w:val="00F42DA5"/>
    <w:rsid w:val="00F42F4C"/>
    <w:rsid w:val="00F42FA2"/>
    <w:rsid w:val="00F43188"/>
    <w:rsid w:val="00F43211"/>
    <w:rsid w:val="00F43695"/>
    <w:rsid w:val="00F43807"/>
    <w:rsid w:val="00F43D7E"/>
    <w:rsid w:val="00F43E9D"/>
    <w:rsid w:val="00F43FB7"/>
    <w:rsid w:val="00F440E5"/>
    <w:rsid w:val="00F44105"/>
    <w:rsid w:val="00F44490"/>
    <w:rsid w:val="00F44570"/>
    <w:rsid w:val="00F447D4"/>
    <w:rsid w:val="00F448CA"/>
    <w:rsid w:val="00F44B98"/>
    <w:rsid w:val="00F44E0D"/>
    <w:rsid w:val="00F44EF7"/>
    <w:rsid w:val="00F44F1A"/>
    <w:rsid w:val="00F44FBF"/>
    <w:rsid w:val="00F4507B"/>
    <w:rsid w:val="00F450DD"/>
    <w:rsid w:val="00F452D5"/>
    <w:rsid w:val="00F4540A"/>
    <w:rsid w:val="00F458CE"/>
    <w:rsid w:val="00F45A76"/>
    <w:rsid w:val="00F45CAF"/>
    <w:rsid w:val="00F45D7B"/>
    <w:rsid w:val="00F45DD1"/>
    <w:rsid w:val="00F45DF5"/>
    <w:rsid w:val="00F45FAB"/>
    <w:rsid w:val="00F46066"/>
    <w:rsid w:val="00F46410"/>
    <w:rsid w:val="00F4678D"/>
    <w:rsid w:val="00F469CE"/>
    <w:rsid w:val="00F469D9"/>
    <w:rsid w:val="00F46E92"/>
    <w:rsid w:val="00F4768A"/>
    <w:rsid w:val="00F47862"/>
    <w:rsid w:val="00F47A5D"/>
    <w:rsid w:val="00F47BB7"/>
    <w:rsid w:val="00F47BC2"/>
    <w:rsid w:val="00F47D16"/>
    <w:rsid w:val="00F47E71"/>
    <w:rsid w:val="00F47F70"/>
    <w:rsid w:val="00F502CA"/>
    <w:rsid w:val="00F503B1"/>
    <w:rsid w:val="00F50557"/>
    <w:rsid w:val="00F5060D"/>
    <w:rsid w:val="00F506B5"/>
    <w:rsid w:val="00F507FF"/>
    <w:rsid w:val="00F50A8A"/>
    <w:rsid w:val="00F50AEE"/>
    <w:rsid w:val="00F50B12"/>
    <w:rsid w:val="00F50E5D"/>
    <w:rsid w:val="00F51081"/>
    <w:rsid w:val="00F51209"/>
    <w:rsid w:val="00F512B1"/>
    <w:rsid w:val="00F512D9"/>
    <w:rsid w:val="00F513DF"/>
    <w:rsid w:val="00F514A1"/>
    <w:rsid w:val="00F516AC"/>
    <w:rsid w:val="00F517C2"/>
    <w:rsid w:val="00F518DF"/>
    <w:rsid w:val="00F51960"/>
    <w:rsid w:val="00F51A34"/>
    <w:rsid w:val="00F51C09"/>
    <w:rsid w:val="00F520AD"/>
    <w:rsid w:val="00F52217"/>
    <w:rsid w:val="00F522F5"/>
    <w:rsid w:val="00F523BF"/>
    <w:rsid w:val="00F52553"/>
    <w:rsid w:val="00F5258D"/>
    <w:rsid w:val="00F527A4"/>
    <w:rsid w:val="00F5283E"/>
    <w:rsid w:val="00F529FC"/>
    <w:rsid w:val="00F52B82"/>
    <w:rsid w:val="00F52C83"/>
    <w:rsid w:val="00F53147"/>
    <w:rsid w:val="00F53198"/>
    <w:rsid w:val="00F533E2"/>
    <w:rsid w:val="00F5362E"/>
    <w:rsid w:val="00F53805"/>
    <w:rsid w:val="00F539B4"/>
    <w:rsid w:val="00F53A4E"/>
    <w:rsid w:val="00F53C28"/>
    <w:rsid w:val="00F53DB4"/>
    <w:rsid w:val="00F53E29"/>
    <w:rsid w:val="00F54094"/>
    <w:rsid w:val="00F541CA"/>
    <w:rsid w:val="00F54231"/>
    <w:rsid w:val="00F545FA"/>
    <w:rsid w:val="00F546DE"/>
    <w:rsid w:val="00F54B49"/>
    <w:rsid w:val="00F54B60"/>
    <w:rsid w:val="00F54D48"/>
    <w:rsid w:val="00F54D9F"/>
    <w:rsid w:val="00F55179"/>
    <w:rsid w:val="00F553CA"/>
    <w:rsid w:val="00F554DD"/>
    <w:rsid w:val="00F55814"/>
    <w:rsid w:val="00F55B75"/>
    <w:rsid w:val="00F55E52"/>
    <w:rsid w:val="00F55FA4"/>
    <w:rsid w:val="00F56017"/>
    <w:rsid w:val="00F56135"/>
    <w:rsid w:val="00F56303"/>
    <w:rsid w:val="00F5652D"/>
    <w:rsid w:val="00F566E4"/>
    <w:rsid w:val="00F5678F"/>
    <w:rsid w:val="00F56904"/>
    <w:rsid w:val="00F56914"/>
    <w:rsid w:val="00F56FE5"/>
    <w:rsid w:val="00F57074"/>
    <w:rsid w:val="00F572AA"/>
    <w:rsid w:val="00F5733B"/>
    <w:rsid w:val="00F573A0"/>
    <w:rsid w:val="00F57606"/>
    <w:rsid w:val="00F57A0D"/>
    <w:rsid w:val="00F60889"/>
    <w:rsid w:val="00F609F7"/>
    <w:rsid w:val="00F60B2C"/>
    <w:rsid w:val="00F60B43"/>
    <w:rsid w:val="00F60B80"/>
    <w:rsid w:val="00F60BC8"/>
    <w:rsid w:val="00F60E70"/>
    <w:rsid w:val="00F61143"/>
    <w:rsid w:val="00F6145F"/>
    <w:rsid w:val="00F61674"/>
    <w:rsid w:val="00F61693"/>
    <w:rsid w:val="00F6186F"/>
    <w:rsid w:val="00F61983"/>
    <w:rsid w:val="00F61E90"/>
    <w:rsid w:val="00F6210C"/>
    <w:rsid w:val="00F621C8"/>
    <w:rsid w:val="00F6242D"/>
    <w:rsid w:val="00F6256B"/>
    <w:rsid w:val="00F62693"/>
    <w:rsid w:val="00F629FC"/>
    <w:rsid w:val="00F62A98"/>
    <w:rsid w:val="00F62F90"/>
    <w:rsid w:val="00F63234"/>
    <w:rsid w:val="00F63271"/>
    <w:rsid w:val="00F6346F"/>
    <w:rsid w:val="00F63674"/>
    <w:rsid w:val="00F63992"/>
    <w:rsid w:val="00F63A8F"/>
    <w:rsid w:val="00F63AF9"/>
    <w:rsid w:val="00F64249"/>
    <w:rsid w:val="00F6426F"/>
    <w:rsid w:val="00F6455F"/>
    <w:rsid w:val="00F647FD"/>
    <w:rsid w:val="00F649AA"/>
    <w:rsid w:val="00F64A5A"/>
    <w:rsid w:val="00F64C51"/>
    <w:rsid w:val="00F64C92"/>
    <w:rsid w:val="00F64CD3"/>
    <w:rsid w:val="00F64DA1"/>
    <w:rsid w:val="00F64ED2"/>
    <w:rsid w:val="00F65015"/>
    <w:rsid w:val="00F65383"/>
    <w:rsid w:val="00F65438"/>
    <w:rsid w:val="00F65921"/>
    <w:rsid w:val="00F65B5F"/>
    <w:rsid w:val="00F65B8D"/>
    <w:rsid w:val="00F65DCB"/>
    <w:rsid w:val="00F65DE8"/>
    <w:rsid w:val="00F65EDB"/>
    <w:rsid w:val="00F6601E"/>
    <w:rsid w:val="00F662F6"/>
    <w:rsid w:val="00F6637C"/>
    <w:rsid w:val="00F66382"/>
    <w:rsid w:val="00F663B5"/>
    <w:rsid w:val="00F663FC"/>
    <w:rsid w:val="00F66792"/>
    <w:rsid w:val="00F66795"/>
    <w:rsid w:val="00F66CC9"/>
    <w:rsid w:val="00F6716D"/>
    <w:rsid w:val="00F6747B"/>
    <w:rsid w:val="00F678F3"/>
    <w:rsid w:val="00F6792A"/>
    <w:rsid w:val="00F67F24"/>
    <w:rsid w:val="00F67F31"/>
    <w:rsid w:val="00F67F3A"/>
    <w:rsid w:val="00F7008B"/>
    <w:rsid w:val="00F70096"/>
    <w:rsid w:val="00F7025A"/>
    <w:rsid w:val="00F704B0"/>
    <w:rsid w:val="00F706BF"/>
    <w:rsid w:val="00F708E8"/>
    <w:rsid w:val="00F70997"/>
    <w:rsid w:val="00F70C62"/>
    <w:rsid w:val="00F70F75"/>
    <w:rsid w:val="00F716B8"/>
    <w:rsid w:val="00F7189C"/>
    <w:rsid w:val="00F719B0"/>
    <w:rsid w:val="00F71D8E"/>
    <w:rsid w:val="00F72000"/>
    <w:rsid w:val="00F72658"/>
    <w:rsid w:val="00F7291C"/>
    <w:rsid w:val="00F72AC9"/>
    <w:rsid w:val="00F72ACB"/>
    <w:rsid w:val="00F72AF7"/>
    <w:rsid w:val="00F72B74"/>
    <w:rsid w:val="00F72BDD"/>
    <w:rsid w:val="00F72EAF"/>
    <w:rsid w:val="00F7306C"/>
    <w:rsid w:val="00F731B8"/>
    <w:rsid w:val="00F734D7"/>
    <w:rsid w:val="00F73758"/>
    <w:rsid w:val="00F739D1"/>
    <w:rsid w:val="00F73A75"/>
    <w:rsid w:val="00F73B11"/>
    <w:rsid w:val="00F73B44"/>
    <w:rsid w:val="00F73C43"/>
    <w:rsid w:val="00F73CA7"/>
    <w:rsid w:val="00F73E27"/>
    <w:rsid w:val="00F73E48"/>
    <w:rsid w:val="00F73E6C"/>
    <w:rsid w:val="00F7410A"/>
    <w:rsid w:val="00F74324"/>
    <w:rsid w:val="00F746A9"/>
    <w:rsid w:val="00F7494B"/>
    <w:rsid w:val="00F74B98"/>
    <w:rsid w:val="00F74CFA"/>
    <w:rsid w:val="00F74F78"/>
    <w:rsid w:val="00F7546C"/>
    <w:rsid w:val="00F7559A"/>
    <w:rsid w:val="00F75692"/>
    <w:rsid w:val="00F757CB"/>
    <w:rsid w:val="00F757EE"/>
    <w:rsid w:val="00F75831"/>
    <w:rsid w:val="00F758DA"/>
    <w:rsid w:val="00F7596A"/>
    <w:rsid w:val="00F75B45"/>
    <w:rsid w:val="00F75D25"/>
    <w:rsid w:val="00F75DB0"/>
    <w:rsid w:val="00F75EB1"/>
    <w:rsid w:val="00F75F43"/>
    <w:rsid w:val="00F7650A"/>
    <w:rsid w:val="00F768E0"/>
    <w:rsid w:val="00F770A8"/>
    <w:rsid w:val="00F776AF"/>
    <w:rsid w:val="00F77BB1"/>
    <w:rsid w:val="00F800CE"/>
    <w:rsid w:val="00F8032B"/>
    <w:rsid w:val="00F80430"/>
    <w:rsid w:val="00F8045A"/>
    <w:rsid w:val="00F80737"/>
    <w:rsid w:val="00F80953"/>
    <w:rsid w:val="00F80B78"/>
    <w:rsid w:val="00F80C13"/>
    <w:rsid w:val="00F80D2A"/>
    <w:rsid w:val="00F80E7F"/>
    <w:rsid w:val="00F81034"/>
    <w:rsid w:val="00F8108C"/>
    <w:rsid w:val="00F8139C"/>
    <w:rsid w:val="00F8140A"/>
    <w:rsid w:val="00F81510"/>
    <w:rsid w:val="00F816D8"/>
    <w:rsid w:val="00F81A0B"/>
    <w:rsid w:val="00F81AB1"/>
    <w:rsid w:val="00F81AE7"/>
    <w:rsid w:val="00F81C60"/>
    <w:rsid w:val="00F81D4D"/>
    <w:rsid w:val="00F81E6A"/>
    <w:rsid w:val="00F81F14"/>
    <w:rsid w:val="00F81F93"/>
    <w:rsid w:val="00F81F96"/>
    <w:rsid w:val="00F82185"/>
    <w:rsid w:val="00F8224D"/>
    <w:rsid w:val="00F82443"/>
    <w:rsid w:val="00F8260B"/>
    <w:rsid w:val="00F8266E"/>
    <w:rsid w:val="00F82689"/>
    <w:rsid w:val="00F82810"/>
    <w:rsid w:val="00F82B17"/>
    <w:rsid w:val="00F82BB6"/>
    <w:rsid w:val="00F82C76"/>
    <w:rsid w:val="00F82E6F"/>
    <w:rsid w:val="00F82EC7"/>
    <w:rsid w:val="00F82F32"/>
    <w:rsid w:val="00F82F38"/>
    <w:rsid w:val="00F83087"/>
    <w:rsid w:val="00F8351E"/>
    <w:rsid w:val="00F8383D"/>
    <w:rsid w:val="00F83874"/>
    <w:rsid w:val="00F8391B"/>
    <w:rsid w:val="00F8398F"/>
    <w:rsid w:val="00F83BEB"/>
    <w:rsid w:val="00F83EA2"/>
    <w:rsid w:val="00F83EE5"/>
    <w:rsid w:val="00F84179"/>
    <w:rsid w:val="00F84418"/>
    <w:rsid w:val="00F84625"/>
    <w:rsid w:val="00F84905"/>
    <w:rsid w:val="00F8490C"/>
    <w:rsid w:val="00F84DF4"/>
    <w:rsid w:val="00F854CC"/>
    <w:rsid w:val="00F8574E"/>
    <w:rsid w:val="00F859A4"/>
    <w:rsid w:val="00F85ABA"/>
    <w:rsid w:val="00F85CA0"/>
    <w:rsid w:val="00F85CAA"/>
    <w:rsid w:val="00F85FD3"/>
    <w:rsid w:val="00F86076"/>
    <w:rsid w:val="00F861BD"/>
    <w:rsid w:val="00F863E4"/>
    <w:rsid w:val="00F86650"/>
    <w:rsid w:val="00F866C3"/>
    <w:rsid w:val="00F866D3"/>
    <w:rsid w:val="00F86713"/>
    <w:rsid w:val="00F86BC5"/>
    <w:rsid w:val="00F86C01"/>
    <w:rsid w:val="00F86ECD"/>
    <w:rsid w:val="00F86FEB"/>
    <w:rsid w:val="00F8706A"/>
    <w:rsid w:val="00F8708E"/>
    <w:rsid w:val="00F8709E"/>
    <w:rsid w:val="00F87247"/>
    <w:rsid w:val="00F87281"/>
    <w:rsid w:val="00F87480"/>
    <w:rsid w:val="00F8754B"/>
    <w:rsid w:val="00F875A9"/>
    <w:rsid w:val="00F875FD"/>
    <w:rsid w:val="00F87670"/>
    <w:rsid w:val="00F87870"/>
    <w:rsid w:val="00F878BF"/>
    <w:rsid w:val="00F8798D"/>
    <w:rsid w:val="00F87F46"/>
    <w:rsid w:val="00F90005"/>
    <w:rsid w:val="00F900B7"/>
    <w:rsid w:val="00F9020A"/>
    <w:rsid w:val="00F903B0"/>
    <w:rsid w:val="00F90682"/>
    <w:rsid w:val="00F90877"/>
    <w:rsid w:val="00F90936"/>
    <w:rsid w:val="00F90B12"/>
    <w:rsid w:val="00F90B29"/>
    <w:rsid w:val="00F90B5C"/>
    <w:rsid w:val="00F90B65"/>
    <w:rsid w:val="00F90BB2"/>
    <w:rsid w:val="00F90CC1"/>
    <w:rsid w:val="00F90CDA"/>
    <w:rsid w:val="00F90FA1"/>
    <w:rsid w:val="00F9109B"/>
    <w:rsid w:val="00F91375"/>
    <w:rsid w:val="00F9159A"/>
    <w:rsid w:val="00F9167D"/>
    <w:rsid w:val="00F91803"/>
    <w:rsid w:val="00F91879"/>
    <w:rsid w:val="00F9195E"/>
    <w:rsid w:val="00F919C4"/>
    <w:rsid w:val="00F919D1"/>
    <w:rsid w:val="00F91B45"/>
    <w:rsid w:val="00F91EC6"/>
    <w:rsid w:val="00F91F35"/>
    <w:rsid w:val="00F91F9F"/>
    <w:rsid w:val="00F92090"/>
    <w:rsid w:val="00F9209C"/>
    <w:rsid w:val="00F921DE"/>
    <w:rsid w:val="00F921F8"/>
    <w:rsid w:val="00F9238D"/>
    <w:rsid w:val="00F9240A"/>
    <w:rsid w:val="00F92421"/>
    <w:rsid w:val="00F92707"/>
    <w:rsid w:val="00F9286A"/>
    <w:rsid w:val="00F92A45"/>
    <w:rsid w:val="00F92EB1"/>
    <w:rsid w:val="00F92EC0"/>
    <w:rsid w:val="00F92FC3"/>
    <w:rsid w:val="00F9337E"/>
    <w:rsid w:val="00F9339C"/>
    <w:rsid w:val="00F93491"/>
    <w:rsid w:val="00F93528"/>
    <w:rsid w:val="00F935CC"/>
    <w:rsid w:val="00F93756"/>
    <w:rsid w:val="00F93810"/>
    <w:rsid w:val="00F93866"/>
    <w:rsid w:val="00F938D6"/>
    <w:rsid w:val="00F93935"/>
    <w:rsid w:val="00F939A5"/>
    <w:rsid w:val="00F93B46"/>
    <w:rsid w:val="00F93D54"/>
    <w:rsid w:val="00F93D65"/>
    <w:rsid w:val="00F94042"/>
    <w:rsid w:val="00F94085"/>
    <w:rsid w:val="00F940DC"/>
    <w:rsid w:val="00F940DE"/>
    <w:rsid w:val="00F94221"/>
    <w:rsid w:val="00F9428F"/>
    <w:rsid w:val="00F94541"/>
    <w:rsid w:val="00F945CB"/>
    <w:rsid w:val="00F94664"/>
    <w:rsid w:val="00F94755"/>
    <w:rsid w:val="00F94829"/>
    <w:rsid w:val="00F9499F"/>
    <w:rsid w:val="00F94CE2"/>
    <w:rsid w:val="00F94F90"/>
    <w:rsid w:val="00F9510F"/>
    <w:rsid w:val="00F95221"/>
    <w:rsid w:val="00F956B3"/>
    <w:rsid w:val="00F956C3"/>
    <w:rsid w:val="00F956E8"/>
    <w:rsid w:val="00F95808"/>
    <w:rsid w:val="00F95953"/>
    <w:rsid w:val="00F95AC3"/>
    <w:rsid w:val="00F95BC7"/>
    <w:rsid w:val="00F95DEE"/>
    <w:rsid w:val="00F95FD9"/>
    <w:rsid w:val="00F96046"/>
    <w:rsid w:val="00F960A1"/>
    <w:rsid w:val="00F96161"/>
    <w:rsid w:val="00F96248"/>
    <w:rsid w:val="00F9627A"/>
    <w:rsid w:val="00F96323"/>
    <w:rsid w:val="00F963BE"/>
    <w:rsid w:val="00F965A2"/>
    <w:rsid w:val="00F965F1"/>
    <w:rsid w:val="00F96656"/>
    <w:rsid w:val="00F96CE2"/>
    <w:rsid w:val="00F96DA6"/>
    <w:rsid w:val="00F9709A"/>
    <w:rsid w:val="00F970B1"/>
    <w:rsid w:val="00F9710B"/>
    <w:rsid w:val="00F97289"/>
    <w:rsid w:val="00F9745C"/>
    <w:rsid w:val="00F976B7"/>
    <w:rsid w:val="00F9777E"/>
    <w:rsid w:val="00F97F0E"/>
    <w:rsid w:val="00F97F62"/>
    <w:rsid w:val="00F97FD3"/>
    <w:rsid w:val="00FA0158"/>
    <w:rsid w:val="00FA0969"/>
    <w:rsid w:val="00FA09D7"/>
    <w:rsid w:val="00FA0B27"/>
    <w:rsid w:val="00FA0B6E"/>
    <w:rsid w:val="00FA0B90"/>
    <w:rsid w:val="00FA0D2A"/>
    <w:rsid w:val="00FA0E00"/>
    <w:rsid w:val="00FA0F9B"/>
    <w:rsid w:val="00FA108E"/>
    <w:rsid w:val="00FA113B"/>
    <w:rsid w:val="00FA12F0"/>
    <w:rsid w:val="00FA173D"/>
    <w:rsid w:val="00FA1759"/>
    <w:rsid w:val="00FA177A"/>
    <w:rsid w:val="00FA1836"/>
    <w:rsid w:val="00FA1BAE"/>
    <w:rsid w:val="00FA1C47"/>
    <w:rsid w:val="00FA1D3E"/>
    <w:rsid w:val="00FA1E67"/>
    <w:rsid w:val="00FA1EAA"/>
    <w:rsid w:val="00FA1F00"/>
    <w:rsid w:val="00FA1F6D"/>
    <w:rsid w:val="00FA1FC3"/>
    <w:rsid w:val="00FA2069"/>
    <w:rsid w:val="00FA2147"/>
    <w:rsid w:val="00FA253E"/>
    <w:rsid w:val="00FA2613"/>
    <w:rsid w:val="00FA279B"/>
    <w:rsid w:val="00FA2872"/>
    <w:rsid w:val="00FA28F0"/>
    <w:rsid w:val="00FA298F"/>
    <w:rsid w:val="00FA2C65"/>
    <w:rsid w:val="00FA2D5E"/>
    <w:rsid w:val="00FA2E43"/>
    <w:rsid w:val="00FA2F64"/>
    <w:rsid w:val="00FA30E1"/>
    <w:rsid w:val="00FA3169"/>
    <w:rsid w:val="00FA316D"/>
    <w:rsid w:val="00FA31D0"/>
    <w:rsid w:val="00FA322F"/>
    <w:rsid w:val="00FA3312"/>
    <w:rsid w:val="00FA3816"/>
    <w:rsid w:val="00FA390B"/>
    <w:rsid w:val="00FA3BA4"/>
    <w:rsid w:val="00FA3DC3"/>
    <w:rsid w:val="00FA3F93"/>
    <w:rsid w:val="00FA4061"/>
    <w:rsid w:val="00FA4075"/>
    <w:rsid w:val="00FA40EC"/>
    <w:rsid w:val="00FA41AE"/>
    <w:rsid w:val="00FA4275"/>
    <w:rsid w:val="00FA4282"/>
    <w:rsid w:val="00FA42B5"/>
    <w:rsid w:val="00FA4382"/>
    <w:rsid w:val="00FA44EB"/>
    <w:rsid w:val="00FA4560"/>
    <w:rsid w:val="00FA4630"/>
    <w:rsid w:val="00FA473D"/>
    <w:rsid w:val="00FA4820"/>
    <w:rsid w:val="00FA48ED"/>
    <w:rsid w:val="00FA49EC"/>
    <w:rsid w:val="00FA4D31"/>
    <w:rsid w:val="00FA515D"/>
    <w:rsid w:val="00FA53FE"/>
    <w:rsid w:val="00FA54D5"/>
    <w:rsid w:val="00FA556A"/>
    <w:rsid w:val="00FA5BCA"/>
    <w:rsid w:val="00FA5D48"/>
    <w:rsid w:val="00FA5D60"/>
    <w:rsid w:val="00FA5E81"/>
    <w:rsid w:val="00FA5E86"/>
    <w:rsid w:val="00FA5E92"/>
    <w:rsid w:val="00FA5F0A"/>
    <w:rsid w:val="00FA5F1F"/>
    <w:rsid w:val="00FA5F94"/>
    <w:rsid w:val="00FA602C"/>
    <w:rsid w:val="00FA60C7"/>
    <w:rsid w:val="00FA6474"/>
    <w:rsid w:val="00FA653D"/>
    <w:rsid w:val="00FA66C4"/>
    <w:rsid w:val="00FA66C7"/>
    <w:rsid w:val="00FA6969"/>
    <w:rsid w:val="00FA6A8C"/>
    <w:rsid w:val="00FA6C05"/>
    <w:rsid w:val="00FA6C78"/>
    <w:rsid w:val="00FA6EDA"/>
    <w:rsid w:val="00FA7183"/>
    <w:rsid w:val="00FA71A9"/>
    <w:rsid w:val="00FA71FC"/>
    <w:rsid w:val="00FA770A"/>
    <w:rsid w:val="00FA7769"/>
    <w:rsid w:val="00FA7A56"/>
    <w:rsid w:val="00FA7ADF"/>
    <w:rsid w:val="00FA7CCF"/>
    <w:rsid w:val="00FA7E8E"/>
    <w:rsid w:val="00FA7F0A"/>
    <w:rsid w:val="00FA7F1D"/>
    <w:rsid w:val="00FB0104"/>
    <w:rsid w:val="00FB02D0"/>
    <w:rsid w:val="00FB0305"/>
    <w:rsid w:val="00FB039B"/>
    <w:rsid w:val="00FB04D3"/>
    <w:rsid w:val="00FB0627"/>
    <w:rsid w:val="00FB0638"/>
    <w:rsid w:val="00FB0687"/>
    <w:rsid w:val="00FB0818"/>
    <w:rsid w:val="00FB0AE3"/>
    <w:rsid w:val="00FB0B78"/>
    <w:rsid w:val="00FB100F"/>
    <w:rsid w:val="00FB116C"/>
    <w:rsid w:val="00FB167D"/>
    <w:rsid w:val="00FB176C"/>
    <w:rsid w:val="00FB1943"/>
    <w:rsid w:val="00FB1991"/>
    <w:rsid w:val="00FB19FF"/>
    <w:rsid w:val="00FB1C37"/>
    <w:rsid w:val="00FB2216"/>
    <w:rsid w:val="00FB22C1"/>
    <w:rsid w:val="00FB22D8"/>
    <w:rsid w:val="00FB2C41"/>
    <w:rsid w:val="00FB3088"/>
    <w:rsid w:val="00FB331C"/>
    <w:rsid w:val="00FB3416"/>
    <w:rsid w:val="00FB3435"/>
    <w:rsid w:val="00FB346C"/>
    <w:rsid w:val="00FB361C"/>
    <w:rsid w:val="00FB36FD"/>
    <w:rsid w:val="00FB3A85"/>
    <w:rsid w:val="00FB3C11"/>
    <w:rsid w:val="00FB3E71"/>
    <w:rsid w:val="00FB3EF9"/>
    <w:rsid w:val="00FB400C"/>
    <w:rsid w:val="00FB40A8"/>
    <w:rsid w:val="00FB4183"/>
    <w:rsid w:val="00FB4276"/>
    <w:rsid w:val="00FB4296"/>
    <w:rsid w:val="00FB4325"/>
    <w:rsid w:val="00FB43C4"/>
    <w:rsid w:val="00FB44F1"/>
    <w:rsid w:val="00FB4799"/>
    <w:rsid w:val="00FB4806"/>
    <w:rsid w:val="00FB48A7"/>
    <w:rsid w:val="00FB4A57"/>
    <w:rsid w:val="00FB4CA0"/>
    <w:rsid w:val="00FB50BA"/>
    <w:rsid w:val="00FB513F"/>
    <w:rsid w:val="00FB5320"/>
    <w:rsid w:val="00FB56F2"/>
    <w:rsid w:val="00FB584B"/>
    <w:rsid w:val="00FB598E"/>
    <w:rsid w:val="00FB59F6"/>
    <w:rsid w:val="00FB5B09"/>
    <w:rsid w:val="00FB5E8F"/>
    <w:rsid w:val="00FB6060"/>
    <w:rsid w:val="00FB606D"/>
    <w:rsid w:val="00FB6139"/>
    <w:rsid w:val="00FB6238"/>
    <w:rsid w:val="00FB626E"/>
    <w:rsid w:val="00FB62ED"/>
    <w:rsid w:val="00FB6355"/>
    <w:rsid w:val="00FB643E"/>
    <w:rsid w:val="00FB653B"/>
    <w:rsid w:val="00FB6981"/>
    <w:rsid w:val="00FB6A03"/>
    <w:rsid w:val="00FB6C25"/>
    <w:rsid w:val="00FB6C4D"/>
    <w:rsid w:val="00FB6C95"/>
    <w:rsid w:val="00FB6D28"/>
    <w:rsid w:val="00FB6E85"/>
    <w:rsid w:val="00FB6F88"/>
    <w:rsid w:val="00FB70A3"/>
    <w:rsid w:val="00FB71AF"/>
    <w:rsid w:val="00FB73DD"/>
    <w:rsid w:val="00FB73F5"/>
    <w:rsid w:val="00FB7815"/>
    <w:rsid w:val="00FB7BF7"/>
    <w:rsid w:val="00FB7E6A"/>
    <w:rsid w:val="00FB7EAD"/>
    <w:rsid w:val="00FC0006"/>
    <w:rsid w:val="00FC008D"/>
    <w:rsid w:val="00FC00DE"/>
    <w:rsid w:val="00FC028F"/>
    <w:rsid w:val="00FC0602"/>
    <w:rsid w:val="00FC0AA3"/>
    <w:rsid w:val="00FC0BE3"/>
    <w:rsid w:val="00FC0C19"/>
    <w:rsid w:val="00FC0CCD"/>
    <w:rsid w:val="00FC0E22"/>
    <w:rsid w:val="00FC0EB4"/>
    <w:rsid w:val="00FC0F14"/>
    <w:rsid w:val="00FC110E"/>
    <w:rsid w:val="00FC115A"/>
    <w:rsid w:val="00FC11A5"/>
    <w:rsid w:val="00FC15DF"/>
    <w:rsid w:val="00FC1672"/>
    <w:rsid w:val="00FC1713"/>
    <w:rsid w:val="00FC1736"/>
    <w:rsid w:val="00FC173F"/>
    <w:rsid w:val="00FC1743"/>
    <w:rsid w:val="00FC182A"/>
    <w:rsid w:val="00FC1959"/>
    <w:rsid w:val="00FC1A24"/>
    <w:rsid w:val="00FC1B7D"/>
    <w:rsid w:val="00FC1C7B"/>
    <w:rsid w:val="00FC1E21"/>
    <w:rsid w:val="00FC1E77"/>
    <w:rsid w:val="00FC1F58"/>
    <w:rsid w:val="00FC1F94"/>
    <w:rsid w:val="00FC20A7"/>
    <w:rsid w:val="00FC2186"/>
    <w:rsid w:val="00FC226A"/>
    <w:rsid w:val="00FC2283"/>
    <w:rsid w:val="00FC22EA"/>
    <w:rsid w:val="00FC230A"/>
    <w:rsid w:val="00FC23DD"/>
    <w:rsid w:val="00FC2422"/>
    <w:rsid w:val="00FC244C"/>
    <w:rsid w:val="00FC2764"/>
    <w:rsid w:val="00FC2821"/>
    <w:rsid w:val="00FC2C4B"/>
    <w:rsid w:val="00FC2CFB"/>
    <w:rsid w:val="00FC2E45"/>
    <w:rsid w:val="00FC31B0"/>
    <w:rsid w:val="00FC321C"/>
    <w:rsid w:val="00FC3509"/>
    <w:rsid w:val="00FC35EF"/>
    <w:rsid w:val="00FC371A"/>
    <w:rsid w:val="00FC37C7"/>
    <w:rsid w:val="00FC3819"/>
    <w:rsid w:val="00FC38F2"/>
    <w:rsid w:val="00FC396C"/>
    <w:rsid w:val="00FC39A9"/>
    <w:rsid w:val="00FC3A1D"/>
    <w:rsid w:val="00FC3CEA"/>
    <w:rsid w:val="00FC41A1"/>
    <w:rsid w:val="00FC4293"/>
    <w:rsid w:val="00FC42C3"/>
    <w:rsid w:val="00FC44F0"/>
    <w:rsid w:val="00FC450A"/>
    <w:rsid w:val="00FC45CD"/>
    <w:rsid w:val="00FC49FF"/>
    <w:rsid w:val="00FC4D33"/>
    <w:rsid w:val="00FC4DA0"/>
    <w:rsid w:val="00FC51C5"/>
    <w:rsid w:val="00FC51F4"/>
    <w:rsid w:val="00FC52BC"/>
    <w:rsid w:val="00FC52FB"/>
    <w:rsid w:val="00FC5318"/>
    <w:rsid w:val="00FC5323"/>
    <w:rsid w:val="00FC546A"/>
    <w:rsid w:val="00FC56D6"/>
    <w:rsid w:val="00FC574E"/>
    <w:rsid w:val="00FC575E"/>
    <w:rsid w:val="00FC57A0"/>
    <w:rsid w:val="00FC59AD"/>
    <w:rsid w:val="00FC5EF4"/>
    <w:rsid w:val="00FC691A"/>
    <w:rsid w:val="00FC69E1"/>
    <w:rsid w:val="00FC6A26"/>
    <w:rsid w:val="00FC6A2D"/>
    <w:rsid w:val="00FC6AE3"/>
    <w:rsid w:val="00FC6E07"/>
    <w:rsid w:val="00FC7533"/>
    <w:rsid w:val="00FC77DE"/>
    <w:rsid w:val="00FC7831"/>
    <w:rsid w:val="00FC78B6"/>
    <w:rsid w:val="00FC7B9F"/>
    <w:rsid w:val="00FC7C12"/>
    <w:rsid w:val="00FC7C4A"/>
    <w:rsid w:val="00FC7DE6"/>
    <w:rsid w:val="00FC7ECF"/>
    <w:rsid w:val="00FC7EF8"/>
    <w:rsid w:val="00FD0156"/>
    <w:rsid w:val="00FD0226"/>
    <w:rsid w:val="00FD0482"/>
    <w:rsid w:val="00FD06D0"/>
    <w:rsid w:val="00FD095E"/>
    <w:rsid w:val="00FD0A35"/>
    <w:rsid w:val="00FD0C49"/>
    <w:rsid w:val="00FD0E14"/>
    <w:rsid w:val="00FD0F05"/>
    <w:rsid w:val="00FD0F14"/>
    <w:rsid w:val="00FD0F7B"/>
    <w:rsid w:val="00FD151B"/>
    <w:rsid w:val="00FD15D3"/>
    <w:rsid w:val="00FD18B1"/>
    <w:rsid w:val="00FD1A14"/>
    <w:rsid w:val="00FD27CB"/>
    <w:rsid w:val="00FD297D"/>
    <w:rsid w:val="00FD29D1"/>
    <w:rsid w:val="00FD2BF9"/>
    <w:rsid w:val="00FD2D3D"/>
    <w:rsid w:val="00FD2E4E"/>
    <w:rsid w:val="00FD2F8D"/>
    <w:rsid w:val="00FD3110"/>
    <w:rsid w:val="00FD314A"/>
    <w:rsid w:val="00FD3179"/>
    <w:rsid w:val="00FD33FD"/>
    <w:rsid w:val="00FD35C2"/>
    <w:rsid w:val="00FD35CB"/>
    <w:rsid w:val="00FD360D"/>
    <w:rsid w:val="00FD3721"/>
    <w:rsid w:val="00FD3908"/>
    <w:rsid w:val="00FD39AC"/>
    <w:rsid w:val="00FD39BC"/>
    <w:rsid w:val="00FD3B8A"/>
    <w:rsid w:val="00FD3E4A"/>
    <w:rsid w:val="00FD3F5D"/>
    <w:rsid w:val="00FD3F5F"/>
    <w:rsid w:val="00FD3FD6"/>
    <w:rsid w:val="00FD3FF3"/>
    <w:rsid w:val="00FD413C"/>
    <w:rsid w:val="00FD41CC"/>
    <w:rsid w:val="00FD42B2"/>
    <w:rsid w:val="00FD43BE"/>
    <w:rsid w:val="00FD43D1"/>
    <w:rsid w:val="00FD44AE"/>
    <w:rsid w:val="00FD4596"/>
    <w:rsid w:val="00FD47FB"/>
    <w:rsid w:val="00FD4930"/>
    <w:rsid w:val="00FD4DC3"/>
    <w:rsid w:val="00FD4EED"/>
    <w:rsid w:val="00FD4F15"/>
    <w:rsid w:val="00FD5101"/>
    <w:rsid w:val="00FD537C"/>
    <w:rsid w:val="00FD5668"/>
    <w:rsid w:val="00FD572B"/>
    <w:rsid w:val="00FD5AB0"/>
    <w:rsid w:val="00FD5DA5"/>
    <w:rsid w:val="00FD5EA6"/>
    <w:rsid w:val="00FD6252"/>
    <w:rsid w:val="00FD62F1"/>
    <w:rsid w:val="00FD633A"/>
    <w:rsid w:val="00FD6661"/>
    <w:rsid w:val="00FD6812"/>
    <w:rsid w:val="00FD6AC4"/>
    <w:rsid w:val="00FD6BA0"/>
    <w:rsid w:val="00FD6F62"/>
    <w:rsid w:val="00FD7170"/>
    <w:rsid w:val="00FD76AD"/>
    <w:rsid w:val="00FD772F"/>
    <w:rsid w:val="00FD77AE"/>
    <w:rsid w:val="00FD77D7"/>
    <w:rsid w:val="00FD7803"/>
    <w:rsid w:val="00FD7CD3"/>
    <w:rsid w:val="00FD7D7D"/>
    <w:rsid w:val="00FD7E4E"/>
    <w:rsid w:val="00FD7EE9"/>
    <w:rsid w:val="00FE010E"/>
    <w:rsid w:val="00FE01A1"/>
    <w:rsid w:val="00FE023B"/>
    <w:rsid w:val="00FE03ED"/>
    <w:rsid w:val="00FE0684"/>
    <w:rsid w:val="00FE06CB"/>
    <w:rsid w:val="00FE0A09"/>
    <w:rsid w:val="00FE0B41"/>
    <w:rsid w:val="00FE0C32"/>
    <w:rsid w:val="00FE0C8D"/>
    <w:rsid w:val="00FE0EB7"/>
    <w:rsid w:val="00FE102E"/>
    <w:rsid w:val="00FE124E"/>
    <w:rsid w:val="00FE1675"/>
    <w:rsid w:val="00FE180D"/>
    <w:rsid w:val="00FE1889"/>
    <w:rsid w:val="00FE195E"/>
    <w:rsid w:val="00FE1993"/>
    <w:rsid w:val="00FE1A35"/>
    <w:rsid w:val="00FE1B84"/>
    <w:rsid w:val="00FE2124"/>
    <w:rsid w:val="00FE21C3"/>
    <w:rsid w:val="00FE22A1"/>
    <w:rsid w:val="00FE2578"/>
    <w:rsid w:val="00FE25BB"/>
    <w:rsid w:val="00FE296D"/>
    <w:rsid w:val="00FE2C11"/>
    <w:rsid w:val="00FE2CA6"/>
    <w:rsid w:val="00FE2E66"/>
    <w:rsid w:val="00FE3084"/>
    <w:rsid w:val="00FE30CF"/>
    <w:rsid w:val="00FE31EF"/>
    <w:rsid w:val="00FE325E"/>
    <w:rsid w:val="00FE32B9"/>
    <w:rsid w:val="00FE332A"/>
    <w:rsid w:val="00FE361D"/>
    <w:rsid w:val="00FE3683"/>
    <w:rsid w:val="00FE3805"/>
    <w:rsid w:val="00FE38D7"/>
    <w:rsid w:val="00FE392B"/>
    <w:rsid w:val="00FE3987"/>
    <w:rsid w:val="00FE39B1"/>
    <w:rsid w:val="00FE3BAE"/>
    <w:rsid w:val="00FE3D4F"/>
    <w:rsid w:val="00FE4325"/>
    <w:rsid w:val="00FE432C"/>
    <w:rsid w:val="00FE433B"/>
    <w:rsid w:val="00FE439E"/>
    <w:rsid w:val="00FE481F"/>
    <w:rsid w:val="00FE486E"/>
    <w:rsid w:val="00FE4B25"/>
    <w:rsid w:val="00FE4C18"/>
    <w:rsid w:val="00FE4C93"/>
    <w:rsid w:val="00FE4CC3"/>
    <w:rsid w:val="00FE4E0A"/>
    <w:rsid w:val="00FE4F88"/>
    <w:rsid w:val="00FE517F"/>
    <w:rsid w:val="00FE52F9"/>
    <w:rsid w:val="00FE5551"/>
    <w:rsid w:val="00FE5599"/>
    <w:rsid w:val="00FE55A4"/>
    <w:rsid w:val="00FE581D"/>
    <w:rsid w:val="00FE59C2"/>
    <w:rsid w:val="00FE5CC4"/>
    <w:rsid w:val="00FE5CCA"/>
    <w:rsid w:val="00FE5EEB"/>
    <w:rsid w:val="00FE6090"/>
    <w:rsid w:val="00FE620A"/>
    <w:rsid w:val="00FE6539"/>
    <w:rsid w:val="00FE6AB0"/>
    <w:rsid w:val="00FE6B15"/>
    <w:rsid w:val="00FE6BC7"/>
    <w:rsid w:val="00FE6BE5"/>
    <w:rsid w:val="00FE6CB0"/>
    <w:rsid w:val="00FE6EAF"/>
    <w:rsid w:val="00FE7051"/>
    <w:rsid w:val="00FE714A"/>
    <w:rsid w:val="00FE73F3"/>
    <w:rsid w:val="00FE76B5"/>
    <w:rsid w:val="00FE76CE"/>
    <w:rsid w:val="00FE7A1F"/>
    <w:rsid w:val="00FF01D5"/>
    <w:rsid w:val="00FF0230"/>
    <w:rsid w:val="00FF02F0"/>
    <w:rsid w:val="00FF060E"/>
    <w:rsid w:val="00FF0697"/>
    <w:rsid w:val="00FF0A88"/>
    <w:rsid w:val="00FF0F61"/>
    <w:rsid w:val="00FF11E3"/>
    <w:rsid w:val="00FF122A"/>
    <w:rsid w:val="00FF1253"/>
    <w:rsid w:val="00FF154E"/>
    <w:rsid w:val="00FF174B"/>
    <w:rsid w:val="00FF17F1"/>
    <w:rsid w:val="00FF190F"/>
    <w:rsid w:val="00FF1925"/>
    <w:rsid w:val="00FF199E"/>
    <w:rsid w:val="00FF1B57"/>
    <w:rsid w:val="00FF1CFB"/>
    <w:rsid w:val="00FF1FA9"/>
    <w:rsid w:val="00FF2563"/>
    <w:rsid w:val="00FF2752"/>
    <w:rsid w:val="00FF28BF"/>
    <w:rsid w:val="00FF294C"/>
    <w:rsid w:val="00FF2B0C"/>
    <w:rsid w:val="00FF2B8B"/>
    <w:rsid w:val="00FF2EC8"/>
    <w:rsid w:val="00FF2F37"/>
    <w:rsid w:val="00FF30A3"/>
    <w:rsid w:val="00FF31B8"/>
    <w:rsid w:val="00FF3A0D"/>
    <w:rsid w:val="00FF3B43"/>
    <w:rsid w:val="00FF3C13"/>
    <w:rsid w:val="00FF3CBE"/>
    <w:rsid w:val="00FF3DAB"/>
    <w:rsid w:val="00FF3E6F"/>
    <w:rsid w:val="00FF4001"/>
    <w:rsid w:val="00FF43C7"/>
    <w:rsid w:val="00FF4431"/>
    <w:rsid w:val="00FF45C1"/>
    <w:rsid w:val="00FF48B5"/>
    <w:rsid w:val="00FF4ACE"/>
    <w:rsid w:val="00FF4B9C"/>
    <w:rsid w:val="00FF4BD5"/>
    <w:rsid w:val="00FF4C54"/>
    <w:rsid w:val="00FF4CB7"/>
    <w:rsid w:val="00FF4E7F"/>
    <w:rsid w:val="00FF4F46"/>
    <w:rsid w:val="00FF4F5C"/>
    <w:rsid w:val="00FF5221"/>
    <w:rsid w:val="00FF5328"/>
    <w:rsid w:val="00FF54C7"/>
    <w:rsid w:val="00FF5503"/>
    <w:rsid w:val="00FF573D"/>
    <w:rsid w:val="00FF591F"/>
    <w:rsid w:val="00FF59AA"/>
    <w:rsid w:val="00FF5A93"/>
    <w:rsid w:val="00FF5BB3"/>
    <w:rsid w:val="00FF5CD4"/>
    <w:rsid w:val="00FF5FCC"/>
    <w:rsid w:val="00FF6035"/>
    <w:rsid w:val="00FF6152"/>
    <w:rsid w:val="00FF635A"/>
    <w:rsid w:val="00FF64E1"/>
    <w:rsid w:val="00FF6A59"/>
    <w:rsid w:val="00FF6C1A"/>
    <w:rsid w:val="00FF70DC"/>
    <w:rsid w:val="00FF7143"/>
    <w:rsid w:val="00FF725D"/>
    <w:rsid w:val="00FF76E2"/>
    <w:rsid w:val="00FF778B"/>
    <w:rsid w:val="00FF78DA"/>
    <w:rsid w:val="00FF790B"/>
    <w:rsid w:val="00FF79E2"/>
    <w:rsid w:val="00FF7E61"/>
    <w:rsid w:val="1FA9E6D7"/>
    <w:rsid w:val="380B0A4B"/>
    <w:rsid w:val="391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047F01"/>
  <w15:chartTrackingRefBased/>
  <w15:docId w15:val="{56D66DD8-0918-415B-BC83-53349D2D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6" w:uiPriority="99"/>
    <w:lsdException w:name="toc 7" w:uiPriority="99"/>
    <w:lsdException w:name="toc 8" w:uiPriority="99"/>
    <w:lsdException w:name="toc 9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55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547C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547C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E782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8301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E782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locked/>
    <w:rsid w:val="00DE782E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ED48B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locked/>
    <w:rsid w:val="00DE782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rsid w:val="002547C4"/>
    <w:pPr>
      <w:spacing w:after="120"/>
    </w:pPr>
  </w:style>
  <w:style w:type="paragraph" w:styleId="Header">
    <w:name w:val="header"/>
    <w:basedOn w:val="Normal"/>
    <w:link w:val="Head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1762C"/>
    <w:rPr>
      <w:rFonts w:ascii="Arial" w:hAnsi="Arial"/>
      <w:sz w:val="18"/>
      <w:szCs w:val="18"/>
    </w:rPr>
  </w:style>
  <w:style w:type="character" w:customStyle="1" w:styleId="AAAddress">
    <w:name w:val="AA Address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65E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547C4"/>
    <w:rPr>
      <w:rFonts w:cs="Times New Roman"/>
      <w:b/>
      <w:bCs/>
    </w:rPr>
  </w:style>
  <w:style w:type="paragraph" w:styleId="ListBullet">
    <w:name w:val="List Bullet"/>
    <w:basedOn w:val="Normal"/>
    <w:rsid w:val="002547C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547C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547C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547C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547C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547C4"/>
    <w:pPr>
      <w:ind w:left="284"/>
    </w:pPr>
  </w:style>
  <w:style w:type="paragraph" w:customStyle="1" w:styleId="AAFrameAddress">
    <w:name w:val="AA Frame Address"/>
    <w:basedOn w:val="Heading1"/>
    <w:rsid w:val="002547C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547C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547C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2547C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547C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2547C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2547C4"/>
    <w:pPr>
      <w:ind w:left="851" w:hanging="284"/>
    </w:pPr>
  </w:style>
  <w:style w:type="paragraph" w:styleId="Index4">
    <w:name w:val="index 4"/>
    <w:basedOn w:val="Normal"/>
    <w:next w:val="Normal"/>
    <w:uiPriority w:val="99"/>
    <w:rsid w:val="002547C4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2547C4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2547C4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2547C4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2547C4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2547C4"/>
    <w:pPr>
      <w:ind w:left="2552" w:hanging="284"/>
    </w:pPr>
  </w:style>
  <w:style w:type="paragraph" w:styleId="TOC2">
    <w:name w:val="toc 2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547C4"/>
    <w:pPr>
      <w:ind w:left="851"/>
    </w:pPr>
  </w:style>
  <w:style w:type="paragraph" w:styleId="TOC5">
    <w:name w:val="toc 5"/>
    <w:basedOn w:val="Normal"/>
    <w:next w:val="Normal"/>
    <w:semiHidden/>
    <w:rsid w:val="002547C4"/>
    <w:pPr>
      <w:ind w:left="1134"/>
    </w:pPr>
  </w:style>
  <w:style w:type="paragraph" w:styleId="TOC6">
    <w:name w:val="toc 6"/>
    <w:basedOn w:val="Normal"/>
    <w:next w:val="Normal"/>
    <w:uiPriority w:val="99"/>
    <w:rsid w:val="002547C4"/>
    <w:pPr>
      <w:ind w:left="1418"/>
    </w:pPr>
  </w:style>
  <w:style w:type="paragraph" w:styleId="TOC7">
    <w:name w:val="toc 7"/>
    <w:basedOn w:val="Normal"/>
    <w:next w:val="Normal"/>
    <w:uiPriority w:val="99"/>
    <w:rsid w:val="002547C4"/>
    <w:pPr>
      <w:ind w:left="1701"/>
    </w:pPr>
  </w:style>
  <w:style w:type="paragraph" w:styleId="TOC8">
    <w:name w:val="toc 8"/>
    <w:basedOn w:val="Normal"/>
    <w:next w:val="Normal"/>
    <w:uiPriority w:val="99"/>
    <w:rsid w:val="002547C4"/>
    <w:pPr>
      <w:ind w:left="1985"/>
    </w:pPr>
  </w:style>
  <w:style w:type="paragraph" w:styleId="TOC9">
    <w:name w:val="toc 9"/>
    <w:basedOn w:val="Normal"/>
    <w:next w:val="Normal"/>
    <w:uiPriority w:val="99"/>
    <w:rsid w:val="002547C4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2547C4"/>
    <w:pPr>
      <w:ind w:left="567" w:hanging="567"/>
    </w:pPr>
  </w:style>
  <w:style w:type="paragraph" w:styleId="ListBullet5">
    <w:name w:val="List Bullet 5"/>
    <w:basedOn w:val="Normal"/>
    <w:rsid w:val="002547C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547C4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E782E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547C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E782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547C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E782E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547C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547C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547C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547C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547C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547C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547C4"/>
    <w:pPr>
      <w:framePr w:h="1054" w:wrap="around" w:y="5920"/>
    </w:pPr>
  </w:style>
  <w:style w:type="paragraph" w:customStyle="1" w:styleId="ReportHeading3">
    <w:name w:val="ReportHeading3"/>
    <w:basedOn w:val="ReportHeading2"/>
    <w:rsid w:val="002547C4"/>
    <w:pPr>
      <w:framePr w:h="443" w:wrap="around" w:y="8223"/>
    </w:pPr>
  </w:style>
  <w:style w:type="paragraph" w:customStyle="1" w:styleId="a">
    <w:name w:val="¢éÍ¤ÇÒ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547C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547C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547C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547C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547C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CE76FC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E782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2547C4"/>
  </w:style>
  <w:style w:type="paragraph" w:customStyle="1" w:styleId="ASSETS">
    <w:name w:val="ASSETS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DE782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CE76F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71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29" w:hanging="7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71761"/>
    <w:rPr>
      <w:rFonts w:ascii="Angsana New" w:hAnsi="Angsana New"/>
      <w:sz w:val="30"/>
      <w:szCs w:val="30"/>
      <w:lang w:val="en-GB" w:eastAsia="x-none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DE782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DE782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DE782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63A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621"/>
      </w:tabs>
      <w:spacing w:line="240" w:lineRule="auto"/>
      <w:ind w:left="540" w:right="-18"/>
      <w:jc w:val="both"/>
    </w:pPr>
    <w:rPr>
      <w:rFonts w:ascii="Times New Roman"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663A73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5DA9"/>
    <w:pPr>
      <w:tabs>
        <w:tab w:val="left" w:pos="540"/>
      </w:tabs>
      <w:ind w:left="0"/>
    </w:pPr>
  </w:style>
  <w:style w:type="character" w:customStyle="1" w:styleId="AccPolicyalternativeChar">
    <w:name w:val="Acc Policy alternative Char"/>
    <w:link w:val="AccPolicyalternative"/>
    <w:rsid w:val="00915DA9"/>
    <w:rPr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DE782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4E16F1"/>
    <w:rPr>
      <w:position w:val="6"/>
      <w:sz w:val="14"/>
    </w:rPr>
  </w:style>
  <w:style w:type="character" w:customStyle="1" w:styleId="KPMG">
    <w:name w:val="KPMG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DE782E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semiHidden/>
    <w:rsid w:val="00404D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hAnsi="Tahoma" w:cs="Tahoma"/>
      <w:color w:val="7030A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03F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apple-style-span">
    <w:name w:val="apple-style-span"/>
    <w:basedOn w:val="DefaultParagraphFont"/>
    <w:rsid w:val="00336FA5"/>
  </w:style>
  <w:style w:type="character" w:customStyle="1" w:styleId="apple-converted-space">
    <w:name w:val="apple-converted-space"/>
    <w:basedOn w:val="DefaultParagraphFont"/>
    <w:rsid w:val="00336FA5"/>
  </w:style>
  <w:style w:type="paragraph" w:styleId="Title">
    <w:name w:val="Title"/>
    <w:basedOn w:val="Normal"/>
    <w:link w:val="TitleChar"/>
    <w:qFormat/>
    <w:rsid w:val="00015B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60" w:lineRule="auto"/>
      <w:ind w:left="540" w:right="749"/>
      <w:jc w:val="center"/>
    </w:pPr>
    <w:rPr>
      <w:rFonts w:ascii="Angsana New" w:hAnsi="Angsana New"/>
      <w:sz w:val="20"/>
      <w:szCs w:val="20"/>
      <w:u w:val="single"/>
      <w:lang w:val="th-TH" w:eastAsia="x-none"/>
    </w:rPr>
  </w:style>
  <w:style w:type="character" w:customStyle="1" w:styleId="TitleChar">
    <w:name w:val="Title Char"/>
    <w:link w:val="Title"/>
    <w:rsid w:val="00015BFD"/>
    <w:rPr>
      <w:rFonts w:ascii="Angsana New" w:hAnsi="Angsana New" w:cs="Geneva"/>
      <w:u w:val="single"/>
      <w:lang w:val="th-TH"/>
    </w:rPr>
  </w:style>
  <w:style w:type="paragraph" w:customStyle="1" w:styleId="Default">
    <w:name w:val="Default"/>
    <w:rsid w:val="00AC16F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">
    <w:name w:val="Char"/>
    <w:basedOn w:val="Normal"/>
    <w:rsid w:val="00CE7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7I-7H-">
    <w:name w:val="@7I-@#7H-"/>
    <w:basedOn w:val="Normal"/>
    <w:next w:val="Normal"/>
    <w:rsid w:val="003F50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Cordia New"/>
      <w:sz w:val="24"/>
      <w:szCs w:val="24"/>
      <w:lang w:val="th-TH" w:eastAsia="th-TH"/>
    </w:rPr>
  </w:style>
  <w:style w:type="paragraph" w:styleId="EndnoteText">
    <w:name w:val="endnote text"/>
    <w:basedOn w:val="Normal"/>
    <w:link w:val="EndnoteTextChar"/>
    <w:rsid w:val="005F356D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5F356D"/>
    <w:rPr>
      <w:rFonts w:ascii="Arial" w:hAnsi="Arial"/>
      <w:szCs w:val="25"/>
    </w:rPr>
  </w:style>
  <w:style w:type="character" w:styleId="EndnoteReference">
    <w:name w:val="endnote reference"/>
    <w:rsid w:val="005F356D"/>
    <w:rPr>
      <w:sz w:val="32"/>
      <w:szCs w:val="32"/>
      <w:vertAlign w:val="superscript"/>
    </w:rPr>
  </w:style>
  <w:style w:type="character" w:styleId="CommentReference">
    <w:name w:val="annotation reference"/>
    <w:rsid w:val="005F356D"/>
    <w:rPr>
      <w:sz w:val="16"/>
      <w:szCs w:val="18"/>
    </w:rPr>
  </w:style>
  <w:style w:type="paragraph" w:styleId="CommentText">
    <w:name w:val="annotation text"/>
    <w:basedOn w:val="Normal"/>
    <w:link w:val="CommentTextChar"/>
    <w:rsid w:val="005F356D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F356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F356D"/>
    <w:rPr>
      <w:b/>
      <w:bCs/>
    </w:rPr>
  </w:style>
  <w:style w:type="character" w:customStyle="1" w:styleId="CommentSubjectChar">
    <w:name w:val="Comment Subject Char"/>
    <w:link w:val="CommentSubject"/>
    <w:rsid w:val="005F356D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438C"/>
    <w:rPr>
      <w:rFonts w:ascii="Arial" w:hAnsi="Arial"/>
      <w:sz w:val="18"/>
      <w:szCs w:val="22"/>
    </w:rPr>
  </w:style>
  <w:style w:type="character" w:customStyle="1" w:styleId="Heading8Char1">
    <w:name w:val="Heading 8 Char1"/>
    <w:rsid w:val="00B734B5"/>
    <w:rPr>
      <w:rFonts w:cs="EucrosiaUPC"/>
      <w:b/>
      <w:bCs/>
      <w:sz w:val="32"/>
      <w:szCs w:val="32"/>
    </w:rPr>
  </w:style>
  <w:style w:type="paragraph" w:customStyle="1" w:styleId="CharChar10">
    <w:name w:val="อักขระ อักขระ อักขระ Char Char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DE782E"/>
    <w:rPr>
      <w:rFonts w:cs="Angsana New"/>
      <w:b/>
      <w:i/>
      <w:sz w:val="24"/>
      <w:lang w:val="en-GB" w:eastAsia="en-US" w:bidi="ar-SA"/>
    </w:rPr>
  </w:style>
  <w:style w:type="character" w:customStyle="1" w:styleId="Heading5Char1">
    <w:name w:val="Heading 5 Char1"/>
    <w:rsid w:val="00DE782E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DE782E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character" w:styleId="Hyperlink">
    <w:name w:val="Hyperlink"/>
    <w:rsid w:val="00DE782E"/>
    <w:rPr>
      <w:color w:val="0000FF"/>
      <w:u w:val="single"/>
    </w:rPr>
  </w:style>
  <w:style w:type="paragraph" w:customStyle="1" w:styleId="E0">
    <w:name w:val="Å§ª×èÍ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DE782E"/>
    <w:pPr>
      <w:keepNext w:val="0"/>
      <w:tabs>
        <w:tab w:val="clear" w:pos="227"/>
        <w:tab w:val="clear" w:pos="454"/>
        <w:tab w:val="clear" w:pos="680"/>
        <w:tab w:val="clear" w:pos="907"/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ind w:left="720"/>
      <w:jc w:val="both"/>
    </w:pPr>
    <w:rPr>
      <w:rFonts w:ascii="Times New Roman" w:hAnsi="Times New Roman"/>
      <w:b/>
      <w:bCs/>
      <w:iCs w:val="0"/>
      <w:sz w:val="22"/>
      <w:szCs w:val="22"/>
    </w:rPr>
  </w:style>
  <w:style w:type="paragraph" w:customStyle="1" w:styleId="3E">
    <w:name w:val="ชื่อบ์3ิษัท E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DE782E"/>
    <w:rPr>
      <w:color w:val="606420"/>
      <w:u w:val="single"/>
    </w:rPr>
  </w:style>
  <w:style w:type="character" w:customStyle="1" w:styleId="shorttext1">
    <w:name w:val="short_text1"/>
    <w:uiPriority w:val="99"/>
    <w:rsid w:val="00DE782E"/>
    <w:rPr>
      <w:rFonts w:cs="Times New Roman"/>
      <w:sz w:val="29"/>
      <w:szCs w:val="29"/>
    </w:rPr>
  </w:style>
  <w:style w:type="character" w:customStyle="1" w:styleId="hps">
    <w:name w:val="hps"/>
    <w:uiPriority w:val="99"/>
    <w:rsid w:val="00DE782E"/>
    <w:rPr>
      <w:rFonts w:cs="Times New Roman"/>
    </w:rPr>
  </w:style>
  <w:style w:type="character" w:customStyle="1" w:styleId="gt-icon-text1">
    <w:name w:val="gt-icon-text1"/>
    <w:uiPriority w:val="99"/>
    <w:rsid w:val="00DE782E"/>
    <w:rPr>
      <w:rFonts w:cs="Times New Roman"/>
    </w:rPr>
  </w:style>
  <w:style w:type="character" w:customStyle="1" w:styleId="shorttext">
    <w:name w:val="short_text"/>
    <w:uiPriority w:val="99"/>
    <w:rsid w:val="00DE782E"/>
    <w:rPr>
      <w:rFonts w:cs="Times New Roman"/>
    </w:rPr>
  </w:style>
  <w:style w:type="character" w:customStyle="1" w:styleId="longtext">
    <w:name w:val="long_text"/>
    <w:uiPriority w:val="99"/>
    <w:rsid w:val="00DE782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E782E"/>
    <w:rPr>
      <w:rFonts w:ascii="Consolas" w:hAnsi="Consolas"/>
      <w:sz w:val="21"/>
      <w:szCs w:val="26"/>
    </w:rPr>
  </w:style>
  <w:style w:type="character" w:customStyle="1" w:styleId="Heading4Char1">
    <w:name w:val="Heading 4 Char1"/>
    <w:rsid w:val="00DE782E"/>
    <w:rPr>
      <w:rFonts w:ascii="Angsana New"/>
      <w:sz w:val="32"/>
      <w:szCs w:val="32"/>
    </w:rPr>
  </w:style>
  <w:style w:type="character" w:styleId="Emphasis">
    <w:name w:val="Emphasis"/>
    <w:uiPriority w:val="20"/>
    <w:qFormat/>
    <w:rsid w:val="00DE782E"/>
    <w:rPr>
      <w:i/>
      <w:iCs/>
    </w:rPr>
  </w:style>
  <w:style w:type="paragraph" w:styleId="Date">
    <w:name w:val="Date"/>
    <w:basedOn w:val="Normal"/>
    <w:next w:val="Normal"/>
    <w:link w:val="DateChar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DateChar">
    <w:name w:val="Date Char"/>
    <w:link w:val="Date"/>
    <w:rsid w:val="00DE782E"/>
    <w:rPr>
      <w:rFonts w:ascii="Cordia New" w:eastAsia="Cordia New" w:hAnsi="Cordia New"/>
      <w:sz w:val="28"/>
      <w:szCs w:val="28"/>
    </w:rPr>
  </w:style>
  <w:style w:type="paragraph" w:customStyle="1" w:styleId="AccountingPolicy">
    <w:name w:val="Accounting Policy"/>
    <w:basedOn w:val="Normal"/>
    <w:link w:val="AccountingPolicyChar1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E782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E782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E782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E782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E782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E782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E782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E782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DE782E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SignatureChar1">
    <w:name w:val="Signature Char1"/>
    <w:rsid w:val="00F527A4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4D18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1">
    <w:name w:val="Header Char1"/>
    <w:rsid w:val="00DA4A80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4A80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A4A8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textnormal">
    <w:name w:val="text_normal"/>
    <w:rsid w:val="00F20426"/>
  </w:style>
  <w:style w:type="character" w:customStyle="1" w:styleId="blockChar">
    <w:name w:val="block Char"/>
    <w:aliases w:val="b Char"/>
    <w:link w:val="block"/>
    <w:locked/>
    <w:rsid w:val="006E4B2F"/>
    <w:rPr>
      <w:sz w:val="22"/>
      <w:lang w:val="en-GB" w:bidi="ar-SA"/>
    </w:rPr>
  </w:style>
  <w:style w:type="paragraph" w:customStyle="1" w:styleId="Normal21">
    <w:name w:val="Normal_21"/>
    <w:qFormat/>
    <w:rsid w:val="00C97345"/>
    <w:pPr>
      <w:spacing w:after="200" w:line="276" w:lineRule="auto"/>
    </w:pPr>
    <w:rPr>
      <w:rFonts w:ascii="Calibri" w:eastAsia="Calibri" w:hAnsi="Calibri" w:cs="Arial"/>
      <w:sz w:val="22"/>
      <w:szCs w:val="22"/>
      <w:lang w:bidi="ar-SA"/>
    </w:rPr>
  </w:style>
  <w:style w:type="paragraph" w:customStyle="1" w:styleId="Pa13">
    <w:name w:val="Pa13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NormalIndent2">
    <w:name w:val="Normal Indent2"/>
    <w:basedOn w:val="Normal"/>
    <w:rsid w:val="005972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9296D"/>
    <w:rPr>
      <w:rFonts w:ascii="Calibri" w:eastAsia="Calibri" w:hAnsi="Calibri"/>
      <w:sz w:val="22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8327A2"/>
    <w:rPr>
      <w:rFonts w:ascii="Arial" w:hAnsi="Arial" w:cs="Angsan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567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8389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05526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9858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91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60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ACC5DC-B6CE-482E-B041-DA5D42910C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C9D59D-3868-4D88-A543-C78D66F18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041183-0D20-4D0D-A4E8-72FFB6E60F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96DCE1-BCDF-44D3-8092-5D83E698A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Prapatsara S &lt;F-A1-GC/8923&gt;</dc:creator>
  <cp:keywords/>
  <cp:lastModifiedBy>Phornipha, Rangabpai</cp:lastModifiedBy>
  <cp:revision>2</cp:revision>
  <cp:lastPrinted>2024-07-18T11:47:00Z</cp:lastPrinted>
  <dcterms:created xsi:type="dcterms:W3CDTF">2024-07-21T19:10:00Z</dcterms:created>
  <dcterms:modified xsi:type="dcterms:W3CDTF">2024-07-21T19:10:00Z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