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1A5159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A515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A5159">
        <w:rPr>
          <w:rFonts w:ascii="Angsana New" w:hAnsi="Angsana New" w:hint="cs"/>
          <w:b w:val="0"/>
          <w:bCs/>
          <w:sz w:val="30"/>
          <w:szCs w:val="30"/>
        </w:rPr>
        <w:tab/>
      </w:r>
      <w:r w:rsidRPr="001A515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1A5159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7E6FAC4E" w14:textId="06617A10" w:rsidR="000E5537" w:rsidRPr="00CB10E9" w:rsidRDefault="00F90B65" w:rsidP="00CB10E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1A5159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1A5159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1A5159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1A5159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 w:rsidRPr="001A515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 w:rsidRPr="001A5159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 w:rsidRPr="001A5159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 w:rsidRPr="001A5159">
        <w:rPr>
          <w:rFonts w:ascii="Angsana New" w:hAnsi="Angsana New" w:hint="cs"/>
          <w:sz w:val="30"/>
          <w:szCs w:val="30"/>
          <w:cs/>
          <w:lang w:bidi="th-TH"/>
        </w:rPr>
        <w:t>และบริษัทร่วม</w:t>
      </w:r>
    </w:p>
    <w:p w14:paraId="7E517D92" w14:textId="6B08B5CE" w:rsidR="008E5969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1A515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4833892F" w14:textId="37F89DC8" w:rsidR="00370BF4" w:rsidRPr="001A5159" w:rsidRDefault="00370BF4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1A5159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1A5159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1DC70A3C" w:rsidR="00C0601F" w:rsidRPr="001A5159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385940" w:rsidRPr="001A515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85940" w:rsidRPr="001A5159">
        <w:rPr>
          <w:rFonts w:ascii="Angsana New" w:hAnsi="Angsana New"/>
          <w:sz w:val="30"/>
          <w:szCs w:val="30"/>
          <w:lang w:val="en-US" w:bidi="th-TH"/>
        </w:rPr>
        <w:t>(</w:t>
      </w:r>
      <w:r w:rsidR="00385940" w:rsidRPr="001A5159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385940" w:rsidRPr="001A5159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4823E4" w:rsidRPr="001A5159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1A5159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22045960" w14:textId="2ADBE794" w:rsidR="00585F37" w:rsidRPr="001A5159" w:rsidRDefault="00585F37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1A5159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3E455A8" w14:textId="78BC29C0" w:rsidR="00CB10E9" w:rsidRDefault="00CB10E9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CB10E9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6D257C3D" w:rsidR="00743E9F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1A5159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521C34EF" w14:textId="23E1DDC0" w:rsidR="001065B0" w:rsidRPr="001A5159" w:rsidRDefault="001065B0" w:rsidP="001065B0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C9BD6D7" w14:textId="77777777" w:rsidR="004140FF" w:rsidRPr="001A5159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1A5159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7D101A" w:rsidRPr="001A5159" w:rsidSect="00E523BD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352969A9" w14:textId="77777777" w:rsidR="008F334E" w:rsidRPr="001A5159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1A515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CB10E9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66BDED8" w14:textId="31F3647B" w:rsidR="008F334E" w:rsidRPr="001A5159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515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 w:rsidRPr="001A5159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1A515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4008D" w:rsidRPr="001A51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4AF" w:rsidRPr="008744AF">
        <w:rPr>
          <w:rFonts w:asciiTheme="majorBidi" w:hAnsiTheme="majorBidi" w:cstheme="majorBidi"/>
          <w:sz w:val="30"/>
          <w:szCs w:val="30"/>
        </w:rPr>
        <w:t xml:space="preserve">8 </w:t>
      </w:r>
      <w:r w:rsidR="008744AF" w:rsidRPr="008744AF">
        <w:rPr>
          <w:rFonts w:asciiTheme="majorBidi" w:hAnsiTheme="majorBidi" w:hint="cs"/>
          <w:sz w:val="30"/>
          <w:szCs w:val="30"/>
          <w:cs/>
        </w:rPr>
        <w:t>สิงหาคม</w:t>
      </w:r>
      <w:r w:rsidR="008744AF" w:rsidRPr="008744AF">
        <w:rPr>
          <w:rFonts w:asciiTheme="majorBidi" w:hAnsiTheme="majorBidi"/>
          <w:sz w:val="30"/>
          <w:szCs w:val="30"/>
          <w:cs/>
        </w:rPr>
        <w:t xml:space="preserve"> </w:t>
      </w:r>
      <w:r w:rsidR="008744AF" w:rsidRPr="008744AF">
        <w:rPr>
          <w:rFonts w:asciiTheme="majorBidi" w:hAnsiTheme="majorBidi" w:cstheme="majorBidi"/>
          <w:sz w:val="30"/>
          <w:szCs w:val="30"/>
        </w:rPr>
        <w:t>2567</w:t>
      </w:r>
    </w:p>
    <w:p w14:paraId="3350DF95" w14:textId="125FFA35" w:rsidR="008F334E" w:rsidRPr="00CB10E9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40527294" w14:textId="46D2DBA6" w:rsidR="001608D9" w:rsidRPr="001A5159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CB10E9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4C5E4AAC" w14:textId="659EE84B" w:rsidR="00171FC1" w:rsidRPr="001A5159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1A5159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1A5159">
        <w:rPr>
          <w:rFonts w:asciiTheme="majorBidi" w:eastAsia="Times New Roman" w:hAnsiTheme="majorBidi"/>
          <w:sz w:val="30"/>
          <w:szCs w:val="30"/>
        </w:rPr>
        <w:t>34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1A5159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A5159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1A5159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1A5159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1A5159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1A5159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CB10E9">
        <w:rPr>
          <w:rFonts w:asciiTheme="majorBidi" w:eastAsia="Times New Roman" w:hAnsiTheme="majorBidi"/>
          <w:spacing w:val="2"/>
          <w:sz w:val="30"/>
          <w:szCs w:val="30"/>
        </w:rPr>
        <w:t>6</w:t>
      </w:r>
    </w:p>
    <w:p w14:paraId="6A8D1FF8" w14:textId="66F6ABC5" w:rsidR="00247148" w:rsidRPr="00CB10E9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2"/>
          <w:szCs w:val="22"/>
          <w:cs/>
        </w:rPr>
      </w:pPr>
    </w:p>
    <w:p w14:paraId="377B1908" w14:textId="3D880FA6" w:rsidR="00494ABD" w:rsidRPr="001A5159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1A5159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/>
          <w:sz w:val="30"/>
          <w:szCs w:val="30"/>
        </w:rPr>
        <w:t xml:space="preserve">31 </w:t>
      </w:r>
      <w:r w:rsidRPr="001A5159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1A5159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1A5159">
        <w:rPr>
          <w:rFonts w:asciiTheme="majorBidi" w:eastAsia="Times New Roman" w:hAnsiTheme="majorBidi"/>
          <w:sz w:val="30"/>
          <w:szCs w:val="30"/>
        </w:rPr>
        <w:t>256</w:t>
      </w:r>
      <w:r w:rsidR="00CB10E9">
        <w:rPr>
          <w:rFonts w:asciiTheme="majorBidi" w:eastAsia="Times New Roman" w:hAnsiTheme="majorBidi"/>
          <w:sz w:val="30"/>
          <w:szCs w:val="30"/>
        </w:rPr>
        <w:t>6</w:t>
      </w:r>
    </w:p>
    <w:bookmarkEnd w:id="2"/>
    <w:p w14:paraId="6AA83121" w14:textId="7003C3F4" w:rsidR="00781F32" w:rsidRPr="00CB10E9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2"/>
          <w:szCs w:val="22"/>
        </w:rPr>
      </w:pPr>
    </w:p>
    <w:p w14:paraId="0ADC905C" w14:textId="33BA4925" w:rsidR="00B61540" w:rsidRPr="001A5159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BD0F3D4" w14:textId="77777777" w:rsidR="0006555B" w:rsidRPr="00CB10E9" w:rsidRDefault="0006555B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22"/>
          <w:szCs w:val="22"/>
        </w:rPr>
      </w:pPr>
    </w:p>
    <w:p w14:paraId="52B17CF3" w14:textId="1B6AF664" w:rsidR="008B3BC3" w:rsidRDefault="008B3BC3" w:rsidP="008B3BC3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  <w:cs/>
        </w:rPr>
      </w:pPr>
      <w:r w:rsidRPr="00CB10E9">
        <w:rPr>
          <w:rFonts w:asciiTheme="majorBidi" w:eastAsia="Times New Roman" w:hAnsiTheme="majorBidi" w:hint="cs"/>
          <w:sz w:val="30"/>
          <w:szCs w:val="30"/>
          <w:cs/>
        </w:rPr>
        <w:t>ความสัมพันธ์</w:t>
      </w:r>
      <w:r>
        <w:rPr>
          <w:rFonts w:asciiTheme="majorBidi" w:eastAsia="Times New Roman" w:hAnsiTheme="majorBidi" w:hint="cs"/>
          <w:sz w:val="30"/>
          <w:szCs w:val="30"/>
          <w:cs/>
        </w:rPr>
        <w:t xml:space="preserve">ที่มีกับบริษัทใหญ่ บริษัทย่อย บริษัทร่วม และการร่วมค้าได้เปิดเผยในหมายเหตุข้อ </w:t>
      </w:r>
      <w:r>
        <w:rPr>
          <w:rFonts w:asciiTheme="majorBidi" w:eastAsia="Times New Roman" w:hAnsiTheme="majorBidi"/>
          <w:sz w:val="30"/>
          <w:szCs w:val="30"/>
        </w:rPr>
        <w:t xml:space="preserve">4 </w:t>
      </w:r>
      <w:r>
        <w:rPr>
          <w:rFonts w:asciiTheme="majorBidi" w:eastAsia="Times New Roman" w:hAnsiTheme="majorBidi" w:hint="cs"/>
          <w:sz w:val="30"/>
          <w:szCs w:val="30"/>
          <w:cs/>
        </w:rPr>
        <w:t>สำหรับบุคคลหรือกิจการอื่นที่เกี่ยวข้องกัน</w:t>
      </w:r>
      <w:r w:rsidR="006955EB">
        <w:rPr>
          <w:rFonts w:asciiTheme="majorBidi" w:eastAsia="Times New Roman" w:hAnsiTheme="majorBidi" w:hint="cs"/>
          <w:sz w:val="30"/>
          <w:szCs w:val="30"/>
          <w:cs/>
        </w:rPr>
        <w:t>ที่</w:t>
      </w:r>
      <w:r>
        <w:rPr>
          <w:rFonts w:asciiTheme="majorBidi" w:eastAsia="Times New Roman" w:hAnsiTheme="majorBidi" w:hint="cs"/>
          <w:sz w:val="30"/>
          <w:szCs w:val="30"/>
          <w:cs/>
        </w:rPr>
        <w:t>มีรายการระหว่างกันที่มีนัยสำคัญกับกลุ่มบริษัท</w:t>
      </w:r>
      <w:r w:rsidR="006955EB" w:rsidRPr="00392BE7">
        <w:rPr>
          <w:rFonts w:asciiTheme="majorBidi" w:eastAsia="Times New Roman" w:hAnsiTheme="majorBidi" w:hint="cs"/>
          <w:sz w:val="30"/>
          <w:szCs w:val="30"/>
          <w:cs/>
        </w:rPr>
        <w:t>ได้เปิดเผยเพิ่มเติม</w:t>
      </w:r>
      <w:r w:rsidRPr="00392BE7">
        <w:rPr>
          <w:rFonts w:asciiTheme="majorBidi" w:eastAsia="Times New Roman" w:hAnsiTheme="majorBidi" w:hint="cs"/>
          <w:sz w:val="30"/>
          <w:szCs w:val="30"/>
          <w:cs/>
        </w:rPr>
        <w:t>ในระหว่างงวดมีดังต่อไปนี้</w:t>
      </w:r>
    </w:p>
    <w:p w14:paraId="7E134E77" w14:textId="77777777" w:rsidR="008B3BC3" w:rsidRDefault="008B3BC3" w:rsidP="008B3BC3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</w:p>
    <w:tbl>
      <w:tblPr>
        <w:tblW w:w="10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174"/>
        <w:gridCol w:w="6030"/>
      </w:tblGrid>
      <w:tr w:rsidR="008B3BC3" w:rsidRPr="005038CE" w14:paraId="24424739" w14:textId="77777777" w:rsidTr="00224F66">
        <w:trPr>
          <w:trHeight w:val="20"/>
          <w:tblHeader/>
        </w:trPr>
        <w:tc>
          <w:tcPr>
            <w:tcW w:w="3236" w:type="dxa"/>
          </w:tcPr>
          <w:p w14:paraId="45B6236A" w14:textId="77777777" w:rsidR="008B3BC3" w:rsidRPr="005038CE" w:rsidRDefault="008B3BC3" w:rsidP="008B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4" w:type="dxa"/>
          </w:tcPr>
          <w:p w14:paraId="777980D5" w14:textId="77777777" w:rsidR="008B3BC3" w:rsidRPr="005038CE" w:rsidRDefault="008B3BC3" w:rsidP="008B3BC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6030" w:type="dxa"/>
          </w:tcPr>
          <w:p w14:paraId="0B5057BB" w14:textId="77777777" w:rsidR="008B3BC3" w:rsidRPr="005038CE" w:rsidRDefault="008B3BC3" w:rsidP="008B3BC3">
            <w:pPr>
              <w:tabs>
                <w:tab w:val="clear" w:pos="227"/>
              </w:tabs>
              <w:spacing w:line="240" w:lineRule="auto"/>
              <w:ind w:left="252" w:right="10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B3BC3" w:rsidRPr="005038CE" w14:paraId="757D6679" w14:textId="77777777" w:rsidTr="00224F66">
        <w:trPr>
          <w:trHeight w:val="20"/>
        </w:trPr>
        <w:tc>
          <w:tcPr>
            <w:tcW w:w="3236" w:type="dxa"/>
          </w:tcPr>
          <w:p w14:paraId="1DB32895" w14:textId="77777777" w:rsidR="008B3BC3" w:rsidRPr="005038CE" w:rsidRDefault="008B3BC3" w:rsidP="008B3BC3">
            <w:pPr>
              <w:spacing w:line="240" w:lineRule="auto"/>
              <w:ind w:left="291" w:right="-108" w:hanging="284"/>
              <w:rPr>
                <w:rFonts w:ascii="Angsana New" w:hAnsi="Angsana New"/>
                <w:sz w:val="28"/>
                <w:szCs w:val="28"/>
              </w:rPr>
            </w:pP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ปตท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สผ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สาขา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ย่างกุ้ง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4" w:type="dxa"/>
            <w:shd w:val="clear" w:color="auto" w:fill="auto"/>
          </w:tcPr>
          <w:p w14:paraId="7D288B8E" w14:textId="77777777" w:rsidR="008B3BC3" w:rsidRPr="008641A7" w:rsidRDefault="008B3BC3" w:rsidP="00D533BB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5A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6030" w:type="dxa"/>
          </w:tcPr>
          <w:p w14:paraId="177EC5F8" w14:textId="77777777" w:rsidR="008B3BC3" w:rsidRPr="00B55F9C" w:rsidRDefault="008B3BC3" w:rsidP="008B3BC3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8B3BC3" w:rsidRPr="005038CE" w14:paraId="5F2A49D3" w14:textId="77777777" w:rsidTr="00224F66">
        <w:trPr>
          <w:trHeight w:val="20"/>
        </w:trPr>
        <w:tc>
          <w:tcPr>
            <w:tcW w:w="3236" w:type="dxa"/>
          </w:tcPr>
          <w:p w14:paraId="66D136AD" w14:textId="77777777" w:rsidR="008B3BC3" w:rsidRPr="005038CE" w:rsidRDefault="008B3BC3" w:rsidP="008B3BC3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มอดูลัส เวนเจอร์ จำกัด</w:t>
            </w:r>
          </w:p>
        </w:tc>
        <w:tc>
          <w:tcPr>
            <w:tcW w:w="1174" w:type="dxa"/>
            <w:shd w:val="clear" w:color="auto" w:fill="auto"/>
          </w:tcPr>
          <w:p w14:paraId="032B7B78" w14:textId="77777777" w:rsidR="008B3BC3" w:rsidRPr="008641A7" w:rsidRDefault="008B3BC3" w:rsidP="00D533BB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1A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6030" w:type="dxa"/>
          </w:tcPr>
          <w:p w14:paraId="362C5E4C" w14:textId="77777777" w:rsidR="008B3BC3" w:rsidRPr="00B55F9C" w:rsidRDefault="008B3BC3" w:rsidP="00D533BB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</w:tbl>
    <w:p w14:paraId="4E9DCC37" w14:textId="77777777" w:rsidR="00CB10E9" w:rsidRDefault="00CB10E9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62BD76E0" w14:textId="77777777" w:rsidR="008B3BC3" w:rsidRDefault="008B3BC3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6892ED0C" w14:textId="77777777" w:rsidR="008B3BC3" w:rsidRPr="008B3BC3" w:rsidRDefault="008B3BC3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AD04C2" w:rsidRPr="001A5159" w14:paraId="376D72B0" w14:textId="77777777" w:rsidTr="00C86A94">
        <w:trPr>
          <w:tblHeader/>
        </w:trPr>
        <w:tc>
          <w:tcPr>
            <w:tcW w:w="4135" w:type="dxa"/>
          </w:tcPr>
          <w:p w14:paraId="61B699E3" w14:textId="77777777" w:rsidR="00CF3DDB" w:rsidRPr="001A5159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1A5159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555B" w:rsidRPr="001A5159" w14:paraId="7B2BDD6F" w14:textId="77777777" w:rsidTr="00C86A94">
        <w:trPr>
          <w:tblHeader/>
        </w:trPr>
        <w:tc>
          <w:tcPr>
            <w:tcW w:w="4135" w:type="dxa"/>
          </w:tcPr>
          <w:p w14:paraId="7CD597C9" w14:textId="529742C8" w:rsidR="0006555B" w:rsidRPr="001A5159" w:rsidRDefault="0006555B" w:rsidP="0006555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4" w:type="dxa"/>
          </w:tcPr>
          <w:p w14:paraId="292CEFA9" w14:textId="32BA04AD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3BF2E0C4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5AA2F1A6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3C0A4DE8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711CEEF0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3C712C93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7B9B027D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555B" w:rsidRPr="001A5159" w14:paraId="6DF93A53" w14:textId="77777777" w:rsidTr="00C86A94">
        <w:trPr>
          <w:tblHeader/>
        </w:trPr>
        <w:tc>
          <w:tcPr>
            <w:tcW w:w="4135" w:type="dxa"/>
          </w:tcPr>
          <w:p w14:paraId="5CDAD9FE" w14:textId="77777777" w:rsidR="0006555B" w:rsidRPr="001A5159" w:rsidRDefault="0006555B" w:rsidP="0006555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555B" w:rsidRPr="001A5159" w14:paraId="197BA4A1" w14:textId="77777777" w:rsidTr="00C86A94">
        <w:tc>
          <w:tcPr>
            <w:tcW w:w="4135" w:type="dxa"/>
          </w:tcPr>
          <w:p w14:paraId="0D3F67AF" w14:textId="77777777" w:rsidR="0006555B" w:rsidRPr="001A5159" w:rsidRDefault="0006555B" w:rsidP="0006555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10E9" w:rsidRPr="001A5159" w14:paraId="3051386C" w14:textId="77777777" w:rsidTr="00C86A94">
        <w:tc>
          <w:tcPr>
            <w:tcW w:w="4135" w:type="dxa"/>
          </w:tcPr>
          <w:p w14:paraId="37676F88" w14:textId="77777777" w:rsidR="00CB10E9" w:rsidRPr="001A5159" w:rsidRDefault="00CB10E9" w:rsidP="00CB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28E90349" w:rsidR="00CB10E9" w:rsidRPr="001A5159" w:rsidRDefault="00D01AE3" w:rsidP="0041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10,812</w:t>
            </w:r>
          </w:p>
        </w:tc>
        <w:tc>
          <w:tcPr>
            <w:tcW w:w="274" w:type="dxa"/>
          </w:tcPr>
          <w:p w14:paraId="13D74FC4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163B02C2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8,855</w:t>
            </w:r>
          </w:p>
        </w:tc>
        <w:tc>
          <w:tcPr>
            <w:tcW w:w="272" w:type="dxa"/>
          </w:tcPr>
          <w:p w14:paraId="3669889F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38877504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10,708</w:t>
            </w:r>
          </w:p>
        </w:tc>
        <w:tc>
          <w:tcPr>
            <w:tcW w:w="274" w:type="dxa"/>
          </w:tcPr>
          <w:p w14:paraId="7FE7AEF7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223974C1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8,718</w:t>
            </w:r>
          </w:p>
        </w:tc>
      </w:tr>
      <w:tr w:rsidR="00CB10E9" w:rsidRPr="001A5159" w14:paraId="7539B769" w14:textId="77777777" w:rsidTr="00C86A94">
        <w:tc>
          <w:tcPr>
            <w:tcW w:w="4135" w:type="dxa"/>
          </w:tcPr>
          <w:p w14:paraId="36EE4C3F" w14:textId="77777777" w:rsidR="00CB10E9" w:rsidRPr="001A5159" w:rsidRDefault="00CB10E9" w:rsidP="00CB1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6D23494C" w:rsidR="00CB10E9" w:rsidRPr="001A5159" w:rsidRDefault="00D01AE3" w:rsidP="0041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189,073</w:t>
            </w:r>
          </w:p>
        </w:tc>
        <w:tc>
          <w:tcPr>
            <w:tcW w:w="274" w:type="dxa"/>
          </w:tcPr>
          <w:p w14:paraId="005FCE31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2EFD4A3A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162,018</w:t>
            </w:r>
          </w:p>
        </w:tc>
        <w:tc>
          <w:tcPr>
            <w:tcW w:w="272" w:type="dxa"/>
          </w:tcPr>
          <w:p w14:paraId="23393381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7C712FDA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188,645</w:t>
            </w:r>
          </w:p>
        </w:tc>
        <w:tc>
          <w:tcPr>
            <w:tcW w:w="274" w:type="dxa"/>
          </w:tcPr>
          <w:p w14:paraId="27C47F89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00621E14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161,365</w:t>
            </w:r>
          </w:p>
        </w:tc>
      </w:tr>
      <w:tr w:rsidR="00CB10E9" w:rsidRPr="001A5159" w14:paraId="15148B03" w14:textId="77777777" w:rsidTr="00C86A94">
        <w:tc>
          <w:tcPr>
            <w:tcW w:w="4135" w:type="dxa"/>
          </w:tcPr>
          <w:p w14:paraId="423E3DCA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0200F70D" w:rsidR="00CB10E9" w:rsidRPr="001A5159" w:rsidRDefault="00D01AE3" w:rsidP="0041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4" w:type="dxa"/>
          </w:tcPr>
          <w:p w14:paraId="5B9C2938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3F6773A9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6A58F74B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1DC531DB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4" w:type="dxa"/>
          </w:tcPr>
          <w:p w14:paraId="7F7A9020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62DD49AE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B10E9" w:rsidRPr="001A5159" w:rsidDel="00545430" w14:paraId="73C89B7E" w14:textId="77777777" w:rsidTr="00C86A94">
        <w:tc>
          <w:tcPr>
            <w:tcW w:w="4135" w:type="dxa"/>
          </w:tcPr>
          <w:p w14:paraId="5025A9B0" w14:textId="3D4A2B85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0E9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FEB963C" w14:textId="29FA1EB4" w:rsidR="00CB10E9" w:rsidRPr="001A5159" w:rsidRDefault="00D01AE3" w:rsidP="0041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1BEF58B6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1874AB74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33DC165F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615E1044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17D04BE7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35F5A388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CB10E9" w:rsidRPr="001A5159" w:rsidDel="00545430" w14:paraId="25C8AE48" w14:textId="77777777" w:rsidTr="00C86A94">
        <w:tc>
          <w:tcPr>
            <w:tcW w:w="4135" w:type="dxa"/>
          </w:tcPr>
          <w:p w14:paraId="7202329F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7316B373" w:rsidR="00CB10E9" w:rsidRPr="001A5159" w:rsidRDefault="00D01AE3" w:rsidP="00412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01AE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4" w:type="dxa"/>
          </w:tcPr>
          <w:p w14:paraId="5E4B8CB4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58EC4D58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14:paraId="25781D03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2AABCE46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4" w:type="dxa"/>
          </w:tcPr>
          <w:p w14:paraId="22868E56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38EAEEE3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CB10E9" w:rsidRPr="001A5159" w:rsidDel="00545430" w14:paraId="0D4A1E76" w14:textId="77777777" w:rsidTr="00C86A94">
        <w:tc>
          <w:tcPr>
            <w:tcW w:w="4135" w:type="dxa"/>
          </w:tcPr>
          <w:p w14:paraId="30277320" w14:textId="77ED1930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4786A23" w14:textId="4D4089CC" w:rsidR="00CB10E9" w:rsidRPr="001A5159" w:rsidRDefault="006B21DB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8CC6E9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5B7BEC6" w14:textId="0A0254C1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51E7B82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D75124D" w14:textId="7ECBA3EB" w:rsidR="00CB10E9" w:rsidRPr="001A5159" w:rsidRDefault="006B21DB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F4BF946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A6E273" w14:textId="23CB0B2F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B3BC3" w:rsidRPr="001A5159" w:rsidDel="00545430" w14:paraId="063B6DFF" w14:textId="77777777" w:rsidTr="00C86A94">
        <w:tc>
          <w:tcPr>
            <w:tcW w:w="4135" w:type="dxa"/>
          </w:tcPr>
          <w:p w14:paraId="600593E0" w14:textId="77777777" w:rsidR="008B3BC3" w:rsidRPr="001A5159" w:rsidRDefault="008B3BC3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106E8D7" w14:textId="77777777" w:rsidR="008B3BC3" w:rsidRDefault="008B3BC3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11F7299" w14:textId="77777777" w:rsidR="008B3BC3" w:rsidRPr="001A5159" w:rsidRDefault="008B3BC3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7C2009" w14:textId="77777777" w:rsidR="008B3BC3" w:rsidRPr="001A5159" w:rsidRDefault="008B3BC3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E5EBE8" w14:textId="77777777" w:rsidR="008B3BC3" w:rsidRPr="001A5159" w:rsidRDefault="008B3BC3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198202F" w14:textId="77777777" w:rsidR="008B3BC3" w:rsidRDefault="008B3BC3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17A37C" w14:textId="77777777" w:rsidR="008B3BC3" w:rsidRPr="001A5159" w:rsidRDefault="008B3BC3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E7A1EA" w14:textId="77777777" w:rsidR="008B3BC3" w:rsidRPr="001A5159" w:rsidRDefault="008B3BC3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3716AF2E" w14:textId="77777777" w:rsidTr="00C86A94">
        <w:tc>
          <w:tcPr>
            <w:tcW w:w="4135" w:type="dxa"/>
          </w:tcPr>
          <w:p w14:paraId="0091BE97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7249581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C5047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6AD43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BFE22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10E9" w:rsidRPr="001A5159" w:rsidDel="00545430" w14:paraId="1BD3037B" w14:textId="77777777" w:rsidTr="00C86A94">
        <w:tc>
          <w:tcPr>
            <w:tcW w:w="4135" w:type="dxa"/>
          </w:tcPr>
          <w:p w14:paraId="7C4B464F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ED5334A" w14:textId="71D590E4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5109CA8B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6FBC0F09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23,420</w:t>
            </w:r>
          </w:p>
        </w:tc>
        <w:tc>
          <w:tcPr>
            <w:tcW w:w="274" w:type="dxa"/>
          </w:tcPr>
          <w:p w14:paraId="20DB07CB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6951D6A6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19,061</w:t>
            </w:r>
          </w:p>
        </w:tc>
      </w:tr>
      <w:tr w:rsidR="00CB10E9" w:rsidRPr="001A5159" w:rsidDel="00545430" w14:paraId="4EBB9F34" w14:textId="77777777" w:rsidTr="00C86A94">
        <w:tc>
          <w:tcPr>
            <w:tcW w:w="4135" w:type="dxa"/>
          </w:tcPr>
          <w:p w14:paraId="093951E4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70740E3" w14:textId="292479C2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7FAC29E2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122C0629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4,782</w:t>
            </w:r>
          </w:p>
        </w:tc>
        <w:tc>
          <w:tcPr>
            <w:tcW w:w="274" w:type="dxa"/>
          </w:tcPr>
          <w:p w14:paraId="097A7152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5C2B40DD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</w:tr>
      <w:tr w:rsidR="00CB10E9" w:rsidRPr="001A5159" w:rsidDel="00545430" w14:paraId="7D8619F2" w14:textId="77777777" w:rsidTr="00C86A94">
        <w:tc>
          <w:tcPr>
            <w:tcW w:w="4135" w:type="dxa"/>
          </w:tcPr>
          <w:p w14:paraId="0A09B32B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312B33A1" w14:textId="775FD5EC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0ACFB8D1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4CC89FB5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  <w:tc>
          <w:tcPr>
            <w:tcW w:w="274" w:type="dxa"/>
          </w:tcPr>
          <w:p w14:paraId="1DBBF30B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5D2E0E3D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</w:tr>
      <w:tr w:rsidR="00CB10E9" w:rsidRPr="001A5159" w:rsidDel="00545430" w14:paraId="60A54269" w14:textId="77777777" w:rsidTr="00C86A94">
        <w:tc>
          <w:tcPr>
            <w:tcW w:w="4135" w:type="dxa"/>
          </w:tcPr>
          <w:p w14:paraId="1C9E5C1E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240A07A" w14:textId="329EC5C2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5DF1EB30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6078DE33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2,114</w:t>
            </w:r>
          </w:p>
        </w:tc>
        <w:tc>
          <w:tcPr>
            <w:tcW w:w="274" w:type="dxa"/>
          </w:tcPr>
          <w:p w14:paraId="08938082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54620876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9,117</w:t>
            </w:r>
          </w:p>
        </w:tc>
      </w:tr>
      <w:tr w:rsidR="00CB10E9" w:rsidRPr="001A5159" w:rsidDel="00545430" w14:paraId="32663532" w14:textId="77777777" w:rsidTr="00C86A94">
        <w:tc>
          <w:tcPr>
            <w:tcW w:w="4135" w:type="dxa"/>
          </w:tcPr>
          <w:p w14:paraId="3EF1A44A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738852C" w14:textId="1015633E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24D8724C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05E67EAE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4" w:type="dxa"/>
          </w:tcPr>
          <w:p w14:paraId="7F4A41B6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1A2F54D0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CB10E9" w:rsidRPr="001A5159" w:rsidDel="00545430" w14:paraId="30C9A852" w14:textId="77777777" w:rsidTr="00C86A94">
        <w:tc>
          <w:tcPr>
            <w:tcW w:w="4135" w:type="dxa"/>
          </w:tcPr>
          <w:p w14:paraId="1613976F" w14:textId="721A6ADC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0E9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08A52FC1" w14:textId="1F8D0B1B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1EA589A1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104D673A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  <w:tc>
          <w:tcPr>
            <w:tcW w:w="274" w:type="dxa"/>
          </w:tcPr>
          <w:p w14:paraId="70E4C5D7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28DAED1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2,119</w:t>
            </w:r>
          </w:p>
        </w:tc>
      </w:tr>
      <w:tr w:rsidR="00CB10E9" w:rsidRPr="001A5159" w:rsidDel="00545430" w14:paraId="68DBD091" w14:textId="77777777" w:rsidTr="00C86A94">
        <w:tc>
          <w:tcPr>
            <w:tcW w:w="4135" w:type="dxa"/>
          </w:tcPr>
          <w:p w14:paraId="434B16E0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32B954FC" w14:textId="00EFCC86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4F9DABEC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4EBC5322" w:rsidR="00CB10E9" w:rsidRPr="001A5159" w:rsidRDefault="004123B8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4" w:type="dxa"/>
          </w:tcPr>
          <w:p w14:paraId="1ACE3043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62EE634B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CB10E9" w:rsidRPr="001A5159" w:rsidDel="00545430" w14:paraId="7309B693" w14:textId="77777777" w:rsidTr="00C86A94">
        <w:tc>
          <w:tcPr>
            <w:tcW w:w="4135" w:type="dxa"/>
          </w:tcPr>
          <w:p w14:paraId="53DD4AE1" w14:textId="77777777" w:rsidR="00CB10E9" w:rsidRPr="001A5159" w:rsidRDefault="00CB10E9" w:rsidP="00CB10E9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6B8E6B68" w14:textId="0A85EF9F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BB7489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727A12" w14:textId="6ED94CAE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C1D744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86BED31" w14:textId="5EB0E5A7" w:rsidR="00CB10E9" w:rsidRPr="001A5159" w:rsidRDefault="006B21DB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21DB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74" w:type="dxa"/>
          </w:tcPr>
          <w:p w14:paraId="5F77786B" w14:textId="77777777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539863" w14:textId="0FAB3199" w:rsidR="00CB10E9" w:rsidRPr="001A5159" w:rsidRDefault="00CB10E9" w:rsidP="00CB1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</w:tr>
      <w:tr w:rsidR="00212EC4" w:rsidRPr="001A5159" w:rsidDel="00545430" w14:paraId="64C06EFC" w14:textId="77777777" w:rsidTr="00CF3DDB">
        <w:tc>
          <w:tcPr>
            <w:tcW w:w="4135" w:type="dxa"/>
          </w:tcPr>
          <w:p w14:paraId="6731488F" w14:textId="77777777" w:rsidR="00212EC4" w:rsidRPr="001A5159" w:rsidRDefault="00212EC4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8B9872A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08341B5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67C825D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1A1F9CF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F953BE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10E55D3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FF432A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452ABD21" w14:textId="77777777" w:rsidTr="00CF3DDB">
        <w:tc>
          <w:tcPr>
            <w:tcW w:w="4135" w:type="dxa"/>
          </w:tcPr>
          <w:p w14:paraId="54A16117" w14:textId="1F5E425F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4E16992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FE594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281B4C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0B5B5D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367D7F1D" w14:textId="77777777" w:rsidTr="00CF3DDB">
        <w:tc>
          <w:tcPr>
            <w:tcW w:w="4135" w:type="dxa"/>
          </w:tcPr>
          <w:p w14:paraId="13A66FCF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31C2359" w14:textId="645403A4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8,476</w:t>
            </w:r>
          </w:p>
        </w:tc>
        <w:tc>
          <w:tcPr>
            <w:tcW w:w="274" w:type="dxa"/>
          </w:tcPr>
          <w:p w14:paraId="198514A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0B51C845" w:rsidR="0006555B" w:rsidRPr="001A5159" w:rsidRDefault="00CB10E9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7,140</w:t>
            </w:r>
          </w:p>
        </w:tc>
        <w:tc>
          <w:tcPr>
            <w:tcW w:w="272" w:type="dxa"/>
          </w:tcPr>
          <w:p w14:paraId="4CA85DCB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122D52AA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7,244</w:t>
            </w:r>
          </w:p>
        </w:tc>
        <w:tc>
          <w:tcPr>
            <w:tcW w:w="274" w:type="dxa"/>
          </w:tcPr>
          <w:p w14:paraId="484F0701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1683F5A0" w:rsidR="0006555B" w:rsidRPr="001A5159" w:rsidRDefault="00CB10E9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6,678</w:t>
            </w:r>
          </w:p>
        </w:tc>
      </w:tr>
      <w:tr w:rsidR="0006555B" w:rsidRPr="001A5159" w:rsidDel="00545430" w14:paraId="0C6A052B" w14:textId="77777777" w:rsidTr="00CF3DDB">
        <w:tc>
          <w:tcPr>
            <w:tcW w:w="4135" w:type="dxa"/>
          </w:tcPr>
          <w:p w14:paraId="07823CA7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A5D803A" w14:textId="74C7CAFC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2,034</w:t>
            </w:r>
          </w:p>
        </w:tc>
        <w:tc>
          <w:tcPr>
            <w:tcW w:w="274" w:type="dxa"/>
          </w:tcPr>
          <w:p w14:paraId="600CF554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040C067D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2,058</w:t>
            </w:r>
          </w:p>
        </w:tc>
        <w:tc>
          <w:tcPr>
            <w:tcW w:w="272" w:type="dxa"/>
          </w:tcPr>
          <w:p w14:paraId="02C0024F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46116880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1,868</w:t>
            </w:r>
          </w:p>
        </w:tc>
        <w:tc>
          <w:tcPr>
            <w:tcW w:w="274" w:type="dxa"/>
          </w:tcPr>
          <w:p w14:paraId="7F0E8B8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36658B7D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1,962</w:t>
            </w:r>
          </w:p>
        </w:tc>
      </w:tr>
      <w:tr w:rsidR="0006555B" w:rsidRPr="001A5159" w:rsidDel="00545430" w14:paraId="42AD9E91" w14:textId="77777777" w:rsidTr="00CF3DDB">
        <w:tc>
          <w:tcPr>
            <w:tcW w:w="4135" w:type="dxa"/>
          </w:tcPr>
          <w:p w14:paraId="5A550348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0A6BD7FF" w14:textId="0E0342BC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664A0842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252BE06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2" w:type="dxa"/>
          </w:tcPr>
          <w:p w14:paraId="44E9590D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572A73A7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6B547BD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04B0F356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06555B" w:rsidRPr="001A5159" w:rsidDel="00545430" w14:paraId="4F17B080" w14:textId="77777777" w:rsidTr="00CF3DDB">
        <w:tc>
          <w:tcPr>
            <w:tcW w:w="4135" w:type="dxa"/>
          </w:tcPr>
          <w:p w14:paraId="19A8EA8F" w14:textId="3CAA540E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03B272D" w14:textId="3373CDAF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85A97CD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7E84FE" w14:textId="55FE5496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EC0CD53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91ED2D" w14:textId="0B7B0988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4" w:type="dxa"/>
          </w:tcPr>
          <w:p w14:paraId="0A44B34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9ECC7E" w14:textId="5E72747F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</w:tr>
      <w:tr w:rsidR="0006555B" w:rsidRPr="001A5159" w:rsidDel="00545430" w14:paraId="02D9A730" w14:textId="77777777" w:rsidTr="00CF3DDB">
        <w:tc>
          <w:tcPr>
            <w:tcW w:w="4135" w:type="dxa"/>
          </w:tcPr>
          <w:p w14:paraId="581FDEF9" w14:textId="10155C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9B9E93F" w14:textId="39188979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4" w:type="dxa"/>
          </w:tcPr>
          <w:p w14:paraId="4C35FA3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CCF223" w14:textId="2AC1BF0D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2" w:type="dxa"/>
          </w:tcPr>
          <w:p w14:paraId="4A72009B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28E16A0" w14:textId="2665CC02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4" w:type="dxa"/>
          </w:tcPr>
          <w:p w14:paraId="7006A33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B0131A" w14:textId="6937653E" w:rsidR="0006555B" w:rsidRPr="001A5159" w:rsidRDefault="0006555B" w:rsidP="00B17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06555B" w:rsidRPr="001A5159" w:rsidDel="00545430" w14:paraId="3F3343B2" w14:textId="77777777" w:rsidTr="00CF3DDB">
        <w:tc>
          <w:tcPr>
            <w:tcW w:w="4135" w:type="dxa"/>
          </w:tcPr>
          <w:p w14:paraId="2624CAF6" w14:textId="66E12B07" w:rsidR="0006555B" w:rsidRPr="001A5159" w:rsidRDefault="00CB10E9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0E9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C8B0067" w14:textId="7D092344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4" w:type="dxa"/>
          </w:tcPr>
          <w:p w14:paraId="2B9B62B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3D880905" w:rsidR="0006555B" w:rsidRPr="001A5159" w:rsidRDefault="0006555B" w:rsidP="00A5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2" w:type="dxa"/>
          </w:tcPr>
          <w:p w14:paraId="1F9C4E6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2D5B79DB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4" w:type="dxa"/>
          </w:tcPr>
          <w:p w14:paraId="7EBF1C3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1BF13B67" w:rsidR="0006555B" w:rsidRPr="001A5159" w:rsidRDefault="0006555B" w:rsidP="00A5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06555B" w:rsidRPr="001A5159" w:rsidDel="00545430" w14:paraId="7E79A98A" w14:textId="77777777" w:rsidTr="00CF3DDB">
        <w:tc>
          <w:tcPr>
            <w:tcW w:w="4135" w:type="dxa"/>
          </w:tcPr>
          <w:p w14:paraId="73974AE4" w14:textId="16F59F1F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E20F91A" w14:textId="61A79D8C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  <w:tc>
          <w:tcPr>
            <w:tcW w:w="274" w:type="dxa"/>
          </w:tcPr>
          <w:p w14:paraId="2201200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37891D" w14:textId="6B06D044" w:rsidR="0006555B" w:rsidRPr="001A5159" w:rsidRDefault="0006555B" w:rsidP="00A5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2" w:type="dxa"/>
          </w:tcPr>
          <w:p w14:paraId="0D93D0B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BAB247" w14:textId="4EEFBB27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74" w:type="dxa"/>
          </w:tcPr>
          <w:p w14:paraId="675637A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A267EB" w14:textId="328EABA7" w:rsidR="0006555B" w:rsidRPr="001A5159" w:rsidRDefault="0006555B" w:rsidP="00A50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6555B" w:rsidRPr="001A5159" w:rsidDel="00545430" w14:paraId="3FF1FD10" w14:textId="77777777" w:rsidTr="000949B1">
        <w:trPr>
          <w:trHeight w:val="398"/>
        </w:trPr>
        <w:tc>
          <w:tcPr>
            <w:tcW w:w="4135" w:type="dxa"/>
          </w:tcPr>
          <w:p w14:paraId="684596BD" w14:textId="77777777" w:rsidR="0006555B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D7B5D0" w14:textId="77777777" w:rsidR="001829A0" w:rsidRDefault="001829A0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1A805A7" w14:textId="77777777" w:rsidR="001829A0" w:rsidRDefault="001829A0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819C75" w14:textId="77777777" w:rsidR="001829A0" w:rsidRPr="001A5159" w:rsidRDefault="001829A0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7C5C21D2" w14:textId="77777777" w:rsidR="0006555B" w:rsidRPr="001A5159" w:rsidRDefault="0006555B" w:rsidP="0006555B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758A7616" w14:textId="77777777" w:rsidR="0006555B" w:rsidRPr="001A5159" w:rsidRDefault="0006555B" w:rsidP="0006555B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5BE1337C" w14:textId="77777777" w:rsidR="0006555B" w:rsidRPr="001A5159" w:rsidRDefault="0006555B" w:rsidP="0006555B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698101DF" w14:textId="77777777" w:rsidR="0006555B" w:rsidRPr="001A5159" w:rsidRDefault="0006555B" w:rsidP="0006555B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531C273" w14:textId="77777777" w:rsidR="0006555B" w:rsidRPr="001A5159" w:rsidRDefault="0006555B" w:rsidP="0006555B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0FD619D" w14:textId="77777777" w:rsidR="0006555B" w:rsidRPr="001A5159" w:rsidRDefault="0006555B" w:rsidP="0006555B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0396817B" w14:textId="77777777" w:rsidR="0006555B" w:rsidRPr="001A5159" w:rsidRDefault="0006555B" w:rsidP="0006555B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6555B" w:rsidRPr="001A5159" w:rsidDel="00545430" w14:paraId="3A65DCFD" w14:textId="77777777" w:rsidTr="00CF3DDB">
        <w:tc>
          <w:tcPr>
            <w:tcW w:w="4135" w:type="dxa"/>
          </w:tcPr>
          <w:p w14:paraId="1D2617CF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04" w:type="dxa"/>
          </w:tcPr>
          <w:p w14:paraId="596C24D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CDE7E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3846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D11B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3ED42483" w14:textId="77777777" w:rsidTr="00CF3DDB">
        <w:tc>
          <w:tcPr>
            <w:tcW w:w="4135" w:type="dxa"/>
          </w:tcPr>
          <w:p w14:paraId="70DBABED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65F9105" w14:textId="33B25E54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  <w:tc>
          <w:tcPr>
            <w:tcW w:w="274" w:type="dxa"/>
          </w:tcPr>
          <w:p w14:paraId="0B4B324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69DF2544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3,678</w:t>
            </w:r>
          </w:p>
        </w:tc>
        <w:tc>
          <w:tcPr>
            <w:tcW w:w="272" w:type="dxa"/>
          </w:tcPr>
          <w:p w14:paraId="1BA08C86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2A3C1DEF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3,541</w:t>
            </w:r>
          </w:p>
        </w:tc>
        <w:tc>
          <w:tcPr>
            <w:tcW w:w="274" w:type="dxa"/>
          </w:tcPr>
          <w:p w14:paraId="0051C17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1DC65452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3,031</w:t>
            </w:r>
          </w:p>
        </w:tc>
      </w:tr>
      <w:tr w:rsidR="0006555B" w:rsidRPr="001A5159" w:rsidDel="00545430" w14:paraId="07FDE62D" w14:textId="77777777" w:rsidTr="00CF3DDB">
        <w:tc>
          <w:tcPr>
            <w:tcW w:w="4135" w:type="dxa"/>
          </w:tcPr>
          <w:p w14:paraId="6B898E61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7280272" w14:textId="2911E4BD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4" w:type="dxa"/>
          </w:tcPr>
          <w:p w14:paraId="74F295C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5BE262BB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72" w:type="dxa"/>
          </w:tcPr>
          <w:p w14:paraId="5C4BE27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3DC9F8BE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4" w:type="dxa"/>
          </w:tcPr>
          <w:p w14:paraId="3E5BBB9B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23F8C268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06555B" w:rsidRPr="001A5159" w:rsidDel="00545430" w14:paraId="10C6AB80" w14:textId="77777777" w:rsidTr="00CF3DDB">
        <w:tc>
          <w:tcPr>
            <w:tcW w:w="4135" w:type="dxa"/>
          </w:tcPr>
          <w:p w14:paraId="1C59DD69" w14:textId="2B7EEE02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E8FCF40" w14:textId="24DAAD3C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0E9661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ABCFB3" w14:textId="6FC06C64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A4BABF1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41012F2" w14:textId="3B535E76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4" w:type="dxa"/>
          </w:tcPr>
          <w:p w14:paraId="17B39D6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AABAA1" w14:textId="50100F59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</w:tr>
      <w:tr w:rsidR="0006555B" w:rsidRPr="001A5159" w:rsidDel="00545430" w14:paraId="6D2586A8" w14:textId="77777777" w:rsidTr="00CF3DDB">
        <w:tc>
          <w:tcPr>
            <w:tcW w:w="4135" w:type="dxa"/>
          </w:tcPr>
          <w:p w14:paraId="3274048C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7DF2B2E" w14:textId="1AD583A1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4" w:type="dxa"/>
          </w:tcPr>
          <w:p w14:paraId="37883FA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7C8D5646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2" w:type="dxa"/>
          </w:tcPr>
          <w:p w14:paraId="4A6B0F3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7B728AA0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4" w:type="dxa"/>
          </w:tcPr>
          <w:p w14:paraId="2FBCC90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79A114" w14:textId="3FCD1C00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06555B" w:rsidRPr="001A5159" w:rsidDel="00545430" w14:paraId="05841CDF" w14:textId="77777777" w:rsidTr="00CF3DDB">
        <w:tc>
          <w:tcPr>
            <w:tcW w:w="4135" w:type="dxa"/>
          </w:tcPr>
          <w:p w14:paraId="000C65A3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6A3DD3A" w14:textId="3F7AC874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4" w:type="dxa"/>
          </w:tcPr>
          <w:p w14:paraId="076AF11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394B0EB6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2" w:type="dxa"/>
          </w:tcPr>
          <w:p w14:paraId="420EC37D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41CA9FFF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4" w:type="dxa"/>
          </w:tcPr>
          <w:p w14:paraId="64AEF6C4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417712C2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06555B" w:rsidRPr="001A5159" w:rsidDel="00545430" w14:paraId="2A3E51E8" w14:textId="77777777" w:rsidTr="003818FF">
        <w:tc>
          <w:tcPr>
            <w:tcW w:w="4135" w:type="dxa"/>
          </w:tcPr>
          <w:p w14:paraId="38545607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6751B2B" w14:textId="5B54FECF" w:rsidR="0006555B" w:rsidRPr="001A5159" w:rsidRDefault="006B21D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B21D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4" w:type="dxa"/>
          </w:tcPr>
          <w:p w14:paraId="25A0052F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6F39745" w14:textId="41F98854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2" w:type="dxa"/>
          </w:tcPr>
          <w:p w14:paraId="49FEF893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7B85F818" w:rsidR="0006555B" w:rsidRPr="001A5159" w:rsidRDefault="006B21D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B21D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4" w:type="dxa"/>
          </w:tcPr>
          <w:p w14:paraId="0200763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C4E2D1" w14:textId="7105BD5E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52DA2" w:rsidRPr="001A5159" w:rsidDel="00545430" w14:paraId="5F155C39" w14:textId="77777777" w:rsidTr="00CF3DDB">
        <w:tc>
          <w:tcPr>
            <w:tcW w:w="4135" w:type="dxa"/>
          </w:tcPr>
          <w:p w14:paraId="05CE0DFD" w14:textId="77777777" w:rsidR="00C52DA2" w:rsidRPr="001A5159" w:rsidRDefault="00C52DA2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4CFB6931" w14:textId="77777777" w:rsidR="00C52DA2" w:rsidRPr="001A5159" w:rsidRDefault="00C52DA2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FF652D" w14:textId="77777777" w:rsidR="00C52DA2" w:rsidRPr="001A5159" w:rsidRDefault="00C52DA2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7D94A29" w14:textId="77777777" w:rsidR="00C52DA2" w:rsidRPr="001A5159" w:rsidRDefault="00C52DA2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5FEE66E" w14:textId="77777777" w:rsidR="00C52DA2" w:rsidRPr="001A5159" w:rsidRDefault="00C52DA2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EDAD423" w14:textId="77777777" w:rsidR="00C52DA2" w:rsidRPr="001A5159" w:rsidRDefault="00C52DA2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C093C2D" w14:textId="77777777" w:rsidR="00C52DA2" w:rsidRPr="001A5159" w:rsidRDefault="00C52DA2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9564EAE" w14:textId="77777777" w:rsidR="00C52DA2" w:rsidRPr="001A5159" w:rsidRDefault="00C52DA2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5CA7680F" w14:textId="77777777" w:rsidTr="00CF3DDB">
        <w:tc>
          <w:tcPr>
            <w:tcW w:w="4135" w:type="dxa"/>
          </w:tcPr>
          <w:p w14:paraId="15CBF1F1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4C0D66B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2A753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3EE143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176A3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7050A5F4" w14:textId="77777777" w:rsidTr="00CF3DDB">
        <w:tc>
          <w:tcPr>
            <w:tcW w:w="4135" w:type="dxa"/>
          </w:tcPr>
          <w:p w14:paraId="1D4FEF61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E9F0D3E" w14:textId="419A041B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134,692</w:t>
            </w:r>
          </w:p>
        </w:tc>
        <w:tc>
          <w:tcPr>
            <w:tcW w:w="274" w:type="dxa"/>
          </w:tcPr>
          <w:p w14:paraId="56CBD56B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65983CC4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116,124</w:t>
            </w:r>
          </w:p>
        </w:tc>
        <w:tc>
          <w:tcPr>
            <w:tcW w:w="272" w:type="dxa"/>
          </w:tcPr>
          <w:p w14:paraId="4E8E2B7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78A71BAB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131,143</w:t>
            </w:r>
          </w:p>
        </w:tc>
        <w:tc>
          <w:tcPr>
            <w:tcW w:w="274" w:type="dxa"/>
          </w:tcPr>
          <w:p w14:paraId="565B4582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067A2210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112,187</w:t>
            </w:r>
          </w:p>
        </w:tc>
      </w:tr>
      <w:tr w:rsidR="0006555B" w:rsidRPr="001A5159" w:rsidDel="00545430" w14:paraId="58425AD3" w14:textId="77777777" w:rsidTr="00CF3DDB">
        <w:tc>
          <w:tcPr>
            <w:tcW w:w="4135" w:type="dxa"/>
          </w:tcPr>
          <w:p w14:paraId="60FB6F2F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8E54D7F" w14:textId="2671D8F5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23,259</w:t>
            </w:r>
          </w:p>
        </w:tc>
        <w:tc>
          <w:tcPr>
            <w:tcW w:w="274" w:type="dxa"/>
          </w:tcPr>
          <w:p w14:paraId="7FDAB86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2E93BBCB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26,242</w:t>
            </w:r>
          </w:p>
        </w:tc>
        <w:tc>
          <w:tcPr>
            <w:tcW w:w="272" w:type="dxa"/>
          </w:tcPr>
          <w:p w14:paraId="7A0E5DA4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405E472C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19,897</w:t>
            </w:r>
          </w:p>
        </w:tc>
        <w:tc>
          <w:tcPr>
            <w:tcW w:w="274" w:type="dxa"/>
          </w:tcPr>
          <w:p w14:paraId="5AFE3F9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4D2045DB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22,323</w:t>
            </w:r>
          </w:p>
        </w:tc>
      </w:tr>
      <w:tr w:rsidR="0006555B" w:rsidRPr="001A5159" w:rsidDel="00545430" w14:paraId="67987AA4" w14:textId="77777777" w:rsidTr="00CF3DDB">
        <w:tc>
          <w:tcPr>
            <w:tcW w:w="4135" w:type="dxa"/>
          </w:tcPr>
          <w:p w14:paraId="04A32746" w14:textId="734F071B" w:rsidR="0006555B" w:rsidRPr="001A5159" w:rsidRDefault="001829A0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="0006555B" w:rsidRPr="001A51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) </w:t>
            </w:r>
            <w:r w:rsidR="0006555B" w:rsidRPr="001A51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02265B03" w14:textId="404026D5" w:rsidR="0006555B" w:rsidRPr="001A5159" w:rsidRDefault="007F2A15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398</w:t>
            </w:r>
          </w:p>
        </w:tc>
        <w:tc>
          <w:tcPr>
            <w:tcW w:w="274" w:type="dxa"/>
          </w:tcPr>
          <w:p w14:paraId="147E2682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0C7FA32E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  <w:tc>
          <w:tcPr>
            <w:tcW w:w="272" w:type="dxa"/>
          </w:tcPr>
          <w:p w14:paraId="515E9BB3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48199BFB" w:rsidR="0006555B" w:rsidRPr="001A5159" w:rsidRDefault="007F2A15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398</w:t>
            </w:r>
          </w:p>
        </w:tc>
        <w:tc>
          <w:tcPr>
            <w:tcW w:w="274" w:type="dxa"/>
          </w:tcPr>
          <w:p w14:paraId="3FB3445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1DF7CB41" w:rsidR="0006555B" w:rsidRPr="001A5159" w:rsidRDefault="0006555B" w:rsidP="00695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</w:tr>
      <w:tr w:rsidR="0006555B" w:rsidRPr="001A5159" w:rsidDel="00545430" w14:paraId="3484F28A" w14:textId="77777777" w:rsidTr="00CF3DDB">
        <w:tc>
          <w:tcPr>
            <w:tcW w:w="4135" w:type="dxa"/>
          </w:tcPr>
          <w:p w14:paraId="2D02AC44" w14:textId="2FBCD1B1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A977409" w14:textId="638D3016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4" w:type="dxa"/>
          </w:tcPr>
          <w:p w14:paraId="7F4B541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010E4499" w:rsidR="0006555B" w:rsidRPr="001A5159" w:rsidRDefault="0006555B" w:rsidP="0016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2" w:type="dxa"/>
          </w:tcPr>
          <w:p w14:paraId="362F1262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2C8A3471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4" w:type="dxa"/>
          </w:tcPr>
          <w:p w14:paraId="41CDDD94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38B7A27F" w:rsidR="0006555B" w:rsidRPr="001A5159" w:rsidRDefault="0006555B" w:rsidP="00160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06555B" w:rsidRPr="001A5159" w:rsidDel="00545430" w14:paraId="6857099D" w14:textId="77777777" w:rsidTr="00CF3DDB">
        <w:tc>
          <w:tcPr>
            <w:tcW w:w="4135" w:type="dxa"/>
          </w:tcPr>
          <w:p w14:paraId="5FA5C808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5F7CEAB" w14:textId="25E19F41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4" w:type="dxa"/>
          </w:tcPr>
          <w:p w14:paraId="3EC0685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596AB0D4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2" w:type="dxa"/>
          </w:tcPr>
          <w:p w14:paraId="0BCA617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4D869A46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  <w:tc>
          <w:tcPr>
            <w:tcW w:w="274" w:type="dxa"/>
          </w:tcPr>
          <w:p w14:paraId="2F78BB33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291221B6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6555B" w:rsidRPr="001A5159" w:rsidDel="00545430" w14:paraId="08D19BD9" w14:textId="77777777" w:rsidTr="00CF3DDB">
        <w:tc>
          <w:tcPr>
            <w:tcW w:w="4135" w:type="dxa"/>
          </w:tcPr>
          <w:p w14:paraId="6E18B11C" w14:textId="0479B092" w:rsidR="0006555B" w:rsidRPr="001A5159" w:rsidRDefault="00CB10E9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0E9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44F80A6" w14:textId="45A88C99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39073559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967763" w14:textId="63C5FB1B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7B6F0BEB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293958" w14:textId="2B30F691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3E89D24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53B52" w14:textId="2AF55756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6555B" w:rsidRPr="001A5159" w:rsidDel="00545430" w14:paraId="37B0C9CA" w14:textId="77777777" w:rsidTr="00CF3DDB">
        <w:tc>
          <w:tcPr>
            <w:tcW w:w="4135" w:type="dxa"/>
          </w:tcPr>
          <w:p w14:paraId="6C548C40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2956AD7" w14:textId="6E93ABFE" w:rsidR="0006555B" w:rsidRPr="001A5159" w:rsidRDefault="004123B8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4123B8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4" w:type="dxa"/>
          </w:tcPr>
          <w:p w14:paraId="393069B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39DF60C5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2" w:type="dxa"/>
          </w:tcPr>
          <w:p w14:paraId="429F2C8D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058D0DFA" w:rsidR="0006555B" w:rsidRPr="001A5159" w:rsidRDefault="00E86BFA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86BFA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4" w:type="dxa"/>
          </w:tcPr>
          <w:p w14:paraId="27D9F59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090C3E0C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06555B" w:rsidRPr="001A5159" w:rsidDel="00545430" w14:paraId="6E504B16" w14:textId="77777777" w:rsidTr="009776AD">
        <w:tc>
          <w:tcPr>
            <w:tcW w:w="4135" w:type="dxa"/>
          </w:tcPr>
          <w:p w14:paraId="143A15D7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3648936" w14:textId="5D8BA36F" w:rsidR="0006555B" w:rsidRPr="001A5159" w:rsidRDefault="006B21D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2F0A7A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5B51C9" w14:textId="3A3FB419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0B5D4964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5109B6C2" w:rsidR="0006555B" w:rsidRPr="001A5159" w:rsidRDefault="006B21D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FBC42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A10BD8" w14:textId="7E06A4E4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12EC4" w:rsidRPr="001A5159" w:rsidDel="00545430" w14:paraId="39B99AC0" w14:textId="77777777" w:rsidTr="00CF3DDB">
        <w:tc>
          <w:tcPr>
            <w:tcW w:w="4135" w:type="dxa"/>
          </w:tcPr>
          <w:p w14:paraId="1F9D1454" w14:textId="77777777" w:rsidR="00212EC4" w:rsidRPr="001A5159" w:rsidRDefault="00212EC4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821940F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B39F078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8CB1073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42D223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8451B2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3EF05C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F97B2F8" w14:textId="77777777" w:rsidR="00212EC4" w:rsidRPr="001A5159" w:rsidRDefault="00212EC4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533F0CFE" w14:textId="77777777" w:rsidTr="00CF3DDB">
        <w:tc>
          <w:tcPr>
            <w:tcW w:w="4135" w:type="dxa"/>
          </w:tcPr>
          <w:p w14:paraId="2DA26C54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4B229D5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FC0A99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408D4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FE13F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06AB96E8" w14:textId="77777777" w:rsidTr="00CF3DDB">
        <w:tc>
          <w:tcPr>
            <w:tcW w:w="4135" w:type="dxa"/>
          </w:tcPr>
          <w:p w14:paraId="34E23DDF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66C666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A282AB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7BCBD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848ACC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196A24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09E016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E6933E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5B" w:rsidRPr="001A5159" w:rsidDel="00545430" w14:paraId="2CF58019" w14:textId="77777777" w:rsidTr="00CF3DDB">
        <w:tc>
          <w:tcPr>
            <w:tcW w:w="4135" w:type="dxa"/>
          </w:tcPr>
          <w:p w14:paraId="7FC8EC9D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5A2A34ED" w14:textId="35C41553" w:rsidR="0006555B" w:rsidRPr="001A5159" w:rsidRDefault="00B8607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4" w:type="dxa"/>
          </w:tcPr>
          <w:p w14:paraId="203D4589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9A15FA6" w14:textId="2B1BC1D3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2" w:type="dxa"/>
          </w:tcPr>
          <w:p w14:paraId="6EDF5D10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020F06" w14:textId="01EC280A" w:rsidR="0006555B" w:rsidRPr="001A5159" w:rsidRDefault="00B8607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4" w:type="dxa"/>
          </w:tcPr>
          <w:p w14:paraId="0C07155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CACBB5" w14:textId="2A64E0A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06555B" w:rsidRPr="001A5159" w:rsidDel="00545430" w14:paraId="4ED482BA" w14:textId="77777777" w:rsidTr="00CF3DDB">
        <w:tc>
          <w:tcPr>
            <w:tcW w:w="4135" w:type="dxa"/>
          </w:tcPr>
          <w:p w14:paraId="61401267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720ED2A8" w14:textId="77777777" w:rsidR="0006555B" w:rsidRPr="001A5159" w:rsidRDefault="0006555B" w:rsidP="0006555B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DB45DAF" w14:textId="3E72D4AA" w:rsidR="0006555B" w:rsidRPr="001A5159" w:rsidRDefault="00B8607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vAlign w:val="bottom"/>
          </w:tcPr>
          <w:p w14:paraId="4B7AD6B8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28C2A02" w14:textId="03682CD3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bottom"/>
          </w:tcPr>
          <w:p w14:paraId="16346E6A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47C8A42" w14:textId="5BC8AD05" w:rsidR="0006555B" w:rsidRPr="001A5159" w:rsidRDefault="00B8607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vAlign w:val="bottom"/>
          </w:tcPr>
          <w:p w14:paraId="68D0F731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A7FE53" w14:textId="27AB63EF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6555B" w:rsidRPr="001A5159" w:rsidDel="00545430" w14:paraId="52D9138D" w14:textId="77777777" w:rsidTr="00CF3DDB">
        <w:tc>
          <w:tcPr>
            <w:tcW w:w="4135" w:type="dxa"/>
          </w:tcPr>
          <w:p w14:paraId="49A80BD6" w14:textId="7777777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EDAEAA8" w14:textId="1686E624" w:rsidR="0006555B" w:rsidRPr="001A5159" w:rsidRDefault="00B8607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4" w:type="dxa"/>
          </w:tcPr>
          <w:p w14:paraId="3F6907AC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5826C1" w14:textId="7847B207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2" w:type="dxa"/>
          </w:tcPr>
          <w:p w14:paraId="3FD388B7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1309CB6" w14:textId="12C25554" w:rsidR="0006555B" w:rsidRPr="001A5159" w:rsidRDefault="00B8607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74" w:type="dxa"/>
          </w:tcPr>
          <w:p w14:paraId="30F8CFDB" w14:textId="77777777" w:rsidR="0006555B" w:rsidRPr="001A5159" w:rsidRDefault="0006555B" w:rsidP="00065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44AC0F3" w14:textId="3C455022" w:rsidR="0006555B" w:rsidRPr="001A5159" w:rsidRDefault="0006555B" w:rsidP="0006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</w:tbl>
    <w:p w14:paraId="4234081A" w14:textId="5500E7E6" w:rsidR="00A214A6" w:rsidRDefault="00A214A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270"/>
        <w:gridCol w:w="1081"/>
        <w:gridCol w:w="269"/>
        <w:gridCol w:w="1170"/>
      </w:tblGrid>
      <w:tr w:rsidR="00C11CBD" w:rsidRPr="00C04582" w14:paraId="5122E862" w14:textId="77777777" w:rsidTr="00F97558">
        <w:trPr>
          <w:tblHeader/>
        </w:trPr>
        <w:tc>
          <w:tcPr>
            <w:tcW w:w="4140" w:type="dxa"/>
          </w:tcPr>
          <w:p w14:paraId="2E2EEF91" w14:textId="77777777" w:rsidR="00C11CBD" w:rsidRPr="00C04582" w:rsidRDefault="00C11CBD" w:rsidP="00F975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9A94C9D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ED130D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00C8C3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11CBD" w:rsidRPr="00C04582" w14:paraId="4C640A4C" w14:textId="77777777" w:rsidTr="00F97558">
        <w:trPr>
          <w:tblHeader/>
        </w:trPr>
        <w:tc>
          <w:tcPr>
            <w:tcW w:w="4140" w:type="dxa"/>
          </w:tcPr>
          <w:p w14:paraId="4339E812" w14:textId="77777777" w:rsidR="00C11CBD" w:rsidRPr="00C04582" w:rsidRDefault="00C11CBD" w:rsidP="00F975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1F88C6AB" w14:textId="77777777" w:rsidR="00C11CBD" w:rsidRPr="00C04582" w:rsidRDefault="00C11CBD" w:rsidP="00F975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5D3A5693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2218380B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2AD464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2C45E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44D3FAED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4E3975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FEEB70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609AE86D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31D3750A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3DD980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7CDC750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11CBD" w:rsidRPr="00C04582" w14:paraId="451CAD3E" w14:textId="77777777" w:rsidTr="00F97558">
        <w:trPr>
          <w:tblHeader/>
        </w:trPr>
        <w:tc>
          <w:tcPr>
            <w:tcW w:w="4140" w:type="dxa"/>
          </w:tcPr>
          <w:p w14:paraId="34EBF554" w14:textId="77777777" w:rsidR="00C11CBD" w:rsidRPr="00C04582" w:rsidRDefault="00C11CBD" w:rsidP="00F975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B2F6AAF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1CBD" w:rsidRPr="00C04582" w14:paraId="00F4F8C6" w14:textId="77777777" w:rsidTr="00F97558">
        <w:tc>
          <w:tcPr>
            <w:tcW w:w="4140" w:type="dxa"/>
          </w:tcPr>
          <w:p w14:paraId="782EEC0D" w14:textId="77777777" w:rsidR="00C11CBD" w:rsidRPr="00C04582" w:rsidRDefault="00C11CBD" w:rsidP="00F9755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3B22A855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0973A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D65773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5A647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428C0EB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7DCA04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BBE2B4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1CBD" w:rsidRPr="00C04582" w14:paraId="023BBA12" w14:textId="77777777" w:rsidTr="00F97558">
        <w:tc>
          <w:tcPr>
            <w:tcW w:w="4140" w:type="dxa"/>
          </w:tcPr>
          <w:p w14:paraId="50F86E30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5A8125C" w14:textId="235A1D0F" w:rsidR="00C11CBD" w:rsidRPr="00C04582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07D59" w:rsidRPr="00607D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7BD54070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613E8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2,456</w:t>
            </w:r>
          </w:p>
        </w:tc>
        <w:tc>
          <w:tcPr>
            <w:tcW w:w="270" w:type="dxa"/>
          </w:tcPr>
          <w:p w14:paraId="4D0671A3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B426990" w14:textId="5D44B530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3,929</w:t>
            </w:r>
          </w:p>
        </w:tc>
        <w:tc>
          <w:tcPr>
            <w:tcW w:w="269" w:type="dxa"/>
          </w:tcPr>
          <w:p w14:paraId="0DD869A5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9987D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</w:tr>
      <w:tr w:rsidR="00C11CBD" w:rsidRPr="00C04582" w14:paraId="70D6E507" w14:textId="77777777" w:rsidTr="00F97558">
        <w:tc>
          <w:tcPr>
            <w:tcW w:w="4140" w:type="dxa"/>
          </w:tcPr>
          <w:p w14:paraId="485E0307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9A7101D" w14:textId="4EFC5EB1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2220F1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6B9C9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20DC9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C77D9F1" w14:textId="2953BF0B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6,927</w:t>
            </w:r>
          </w:p>
        </w:tc>
        <w:tc>
          <w:tcPr>
            <w:tcW w:w="269" w:type="dxa"/>
          </w:tcPr>
          <w:p w14:paraId="1CF0F18F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FA9ED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4,915</w:t>
            </w:r>
          </w:p>
        </w:tc>
      </w:tr>
      <w:tr w:rsidR="00C11CBD" w:rsidRPr="00C04582" w14:paraId="50D6F440" w14:textId="77777777" w:rsidTr="00F97558">
        <w:tc>
          <w:tcPr>
            <w:tcW w:w="4140" w:type="dxa"/>
          </w:tcPr>
          <w:p w14:paraId="7F1D2803" w14:textId="77777777" w:rsidR="00C11CBD" w:rsidRPr="00C04582" w:rsidRDefault="00C11CBD" w:rsidP="00F9755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C94FFA4" w14:textId="67083115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  <w:tc>
          <w:tcPr>
            <w:tcW w:w="270" w:type="dxa"/>
          </w:tcPr>
          <w:p w14:paraId="1B1FF67F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0174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70" w:type="dxa"/>
          </w:tcPr>
          <w:p w14:paraId="19CA51B8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1ADBF89" w14:textId="70DB7A55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2,047</w:t>
            </w:r>
          </w:p>
        </w:tc>
        <w:tc>
          <w:tcPr>
            <w:tcW w:w="269" w:type="dxa"/>
          </w:tcPr>
          <w:p w14:paraId="0199AD63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D4E6F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C11CBD" w:rsidRPr="00C04582" w14:paraId="5330F944" w14:textId="77777777" w:rsidTr="00F97558">
        <w:tc>
          <w:tcPr>
            <w:tcW w:w="4140" w:type="dxa"/>
          </w:tcPr>
          <w:p w14:paraId="616512B1" w14:textId="77777777" w:rsidR="00C11CBD" w:rsidRPr="00C04582" w:rsidRDefault="00C11CBD" w:rsidP="00F9755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7D8AE92A" w14:textId="7E18CD54" w:rsidR="00C11CBD" w:rsidRPr="00C04582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7D59" w:rsidRPr="00607D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551FDA6E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B96A3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270" w:type="dxa"/>
          </w:tcPr>
          <w:p w14:paraId="519EBB8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18D6C2E" w14:textId="3C33BE41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69" w:type="dxa"/>
          </w:tcPr>
          <w:p w14:paraId="397C12C1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83B1F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C11CBD" w:rsidRPr="00C04582" w14:paraId="51EE0A35" w14:textId="77777777" w:rsidTr="00F97558">
        <w:tc>
          <w:tcPr>
            <w:tcW w:w="4140" w:type="dxa"/>
          </w:tcPr>
          <w:p w14:paraId="18D779DA" w14:textId="77777777" w:rsidR="00C11CBD" w:rsidRPr="00C04582" w:rsidRDefault="00C11CBD" w:rsidP="00F9755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6A5300" w14:textId="2301FB9E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18,622</w:t>
            </w:r>
          </w:p>
        </w:tc>
        <w:tc>
          <w:tcPr>
            <w:tcW w:w="270" w:type="dxa"/>
          </w:tcPr>
          <w:p w14:paraId="12FEE053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081E7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21,684</w:t>
            </w:r>
          </w:p>
        </w:tc>
        <w:tc>
          <w:tcPr>
            <w:tcW w:w="270" w:type="dxa"/>
          </w:tcPr>
          <w:p w14:paraId="63B46C22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BA53FCD" w14:textId="25F99890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18,107</w:t>
            </w:r>
          </w:p>
        </w:tc>
        <w:tc>
          <w:tcPr>
            <w:tcW w:w="269" w:type="dxa"/>
          </w:tcPr>
          <w:p w14:paraId="2D8D6115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D232A8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21,218</w:t>
            </w:r>
          </w:p>
        </w:tc>
      </w:tr>
      <w:tr w:rsidR="00C11CBD" w:rsidRPr="00C04582" w14:paraId="43D614BB" w14:textId="77777777" w:rsidTr="00F97558">
        <w:tc>
          <w:tcPr>
            <w:tcW w:w="4140" w:type="dxa"/>
          </w:tcPr>
          <w:p w14:paraId="340A6F6B" w14:textId="77777777" w:rsidR="00C11CBD" w:rsidRPr="00C04582" w:rsidRDefault="00C11CBD" w:rsidP="00F97558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11F63" w14:textId="774E3163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26,513</w:t>
            </w:r>
          </w:p>
        </w:tc>
        <w:tc>
          <w:tcPr>
            <w:tcW w:w="270" w:type="dxa"/>
          </w:tcPr>
          <w:p w14:paraId="1BFDBF55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A1D35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270" w:type="dxa"/>
          </w:tcPr>
          <w:p w14:paraId="0B361BBC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2AE79" w14:textId="4B0B13DC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31,629</w:t>
            </w:r>
          </w:p>
        </w:tc>
        <w:tc>
          <w:tcPr>
            <w:tcW w:w="269" w:type="dxa"/>
          </w:tcPr>
          <w:p w14:paraId="6E7C341E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E84CC6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  <w:tr w:rsidR="00C11CBD" w:rsidRPr="00C04582" w14:paraId="4DC8808D" w14:textId="77777777" w:rsidTr="00F97558">
        <w:tc>
          <w:tcPr>
            <w:tcW w:w="4140" w:type="dxa"/>
          </w:tcPr>
          <w:p w14:paraId="2C96A492" w14:textId="75EF6058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2A343E9F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31B7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51D642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591FE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70EAC51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F5809C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3AAB4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3B8" w:rsidRPr="00C04582" w14:paraId="087A0829" w14:textId="77777777" w:rsidTr="00F97558">
        <w:tc>
          <w:tcPr>
            <w:tcW w:w="4140" w:type="dxa"/>
          </w:tcPr>
          <w:p w14:paraId="30170DCE" w14:textId="7B4FFCC3" w:rsidR="004123B8" w:rsidRPr="00C04582" w:rsidRDefault="004123B8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F795ECA" w14:textId="77777777" w:rsidR="004123B8" w:rsidRPr="00C04582" w:rsidRDefault="004123B8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66C1B" w14:textId="77777777" w:rsidR="004123B8" w:rsidRPr="00C04582" w:rsidRDefault="004123B8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E4A69" w14:textId="77777777" w:rsidR="004123B8" w:rsidRPr="00C04582" w:rsidRDefault="004123B8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968B3" w14:textId="77777777" w:rsidR="004123B8" w:rsidRPr="00C04582" w:rsidRDefault="004123B8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926A9A" w14:textId="77777777" w:rsidR="004123B8" w:rsidRPr="00C04582" w:rsidRDefault="004123B8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1106C09" w14:textId="77777777" w:rsidR="004123B8" w:rsidRPr="00C04582" w:rsidRDefault="004123B8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D8A29" w14:textId="77777777" w:rsidR="004123B8" w:rsidRPr="00C04582" w:rsidRDefault="004123B8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CBD" w:rsidRPr="00C04582" w14:paraId="181367AE" w14:textId="77777777" w:rsidTr="00F97558">
        <w:tc>
          <w:tcPr>
            <w:tcW w:w="4140" w:type="dxa"/>
          </w:tcPr>
          <w:p w14:paraId="1FF86DCD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8991D61" w14:textId="373E672C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4508C5C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8AF05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087F4E74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6F16088" w14:textId="72FA0F76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69" w:type="dxa"/>
          </w:tcPr>
          <w:p w14:paraId="4510F136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27A1C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C11CBD" w:rsidRPr="00C04582" w14:paraId="3BD474AD" w14:textId="77777777" w:rsidTr="00F97558">
        <w:tc>
          <w:tcPr>
            <w:tcW w:w="4140" w:type="dxa"/>
          </w:tcPr>
          <w:p w14:paraId="3B7D3A14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29F020" w14:textId="1AF8EB46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DD3D1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3CABF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5E8B7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1D7A8B" w14:textId="7C7F89A6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1,672</w:t>
            </w:r>
          </w:p>
        </w:tc>
        <w:tc>
          <w:tcPr>
            <w:tcW w:w="269" w:type="dxa"/>
          </w:tcPr>
          <w:p w14:paraId="1CF2D39B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CA220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C11CBD" w:rsidRPr="00C04582" w14:paraId="65927F15" w14:textId="77777777" w:rsidTr="00F97558">
        <w:tc>
          <w:tcPr>
            <w:tcW w:w="4140" w:type="dxa"/>
          </w:tcPr>
          <w:p w14:paraId="608CDC86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6F4EC0E" w14:textId="711847CC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4D1093B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01AB8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F0DB7A5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C4B149F" w14:textId="39BFFC0D" w:rsidR="00C11CBD" w:rsidRPr="00C04582" w:rsidRDefault="003F30F3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67631650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BF352" w14:textId="3346C65E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1747D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C11CBD" w:rsidRPr="00C04582" w14:paraId="10AB97BF" w14:textId="77777777" w:rsidTr="00F97558">
        <w:tc>
          <w:tcPr>
            <w:tcW w:w="4140" w:type="dxa"/>
          </w:tcPr>
          <w:p w14:paraId="402230DB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AB90E6F" w14:textId="5B72C0F1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286BA01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E9CEF3" w14:textId="2D57FC10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B1747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BB52162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ECE9606" w14:textId="78BF1BA5" w:rsidR="00C11CBD" w:rsidRPr="00C04582" w:rsidRDefault="003F30F3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69" w:type="dxa"/>
          </w:tcPr>
          <w:p w14:paraId="065E53E7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571CC" w14:textId="734FFF24" w:rsidR="00C11CBD" w:rsidRPr="00C04582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C11CBD" w:rsidRPr="00C04582" w14:paraId="67F4BE51" w14:textId="77777777" w:rsidTr="00F97558">
        <w:tc>
          <w:tcPr>
            <w:tcW w:w="4140" w:type="dxa"/>
          </w:tcPr>
          <w:p w14:paraId="21E93EF3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20AB79" w14:textId="275640FA" w:rsidR="00C11CBD" w:rsidRPr="00C04582" w:rsidRDefault="00607D59" w:rsidP="00607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70" w:type="dxa"/>
          </w:tcPr>
          <w:p w14:paraId="5C5F0777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AE3726" w14:textId="7E915A5B" w:rsidR="00C11CBD" w:rsidRPr="00C04582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="00C11CBD"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270" w:type="dxa"/>
          </w:tcPr>
          <w:p w14:paraId="6A867B41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4334D45" w14:textId="265BE181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69" w:type="dxa"/>
          </w:tcPr>
          <w:p w14:paraId="7F28360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AE2601" w14:textId="00B6BFAA" w:rsidR="00C11CBD" w:rsidRPr="00C04582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C11CBD" w:rsidRPr="00C04582" w14:paraId="304C8F48" w14:textId="77777777" w:rsidTr="00F97558">
        <w:tc>
          <w:tcPr>
            <w:tcW w:w="4140" w:type="dxa"/>
          </w:tcPr>
          <w:p w14:paraId="33360DFB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326E2" w14:textId="3C80AC1D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7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70" w:type="dxa"/>
          </w:tcPr>
          <w:p w14:paraId="48B777A1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7538ED" w14:textId="2A2F4A70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174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4915A2FB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E1A4A94" w14:textId="23985C9E" w:rsidR="00C11CBD" w:rsidRPr="00C04582" w:rsidRDefault="00607D59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7D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2,420</w:t>
            </w:r>
          </w:p>
        </w:tc>
        <w:tc>
          <w:tcPr>
            <w:tcW w:w="269" w:type="dxa"/>
          </w:tcPr>
          <w:p w14:paraId="31ABEFFA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2205FD" w14:textId="5364B296" w:rsidR="00C11CBD" w:rsidRPr="00C04582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2,093</w:t>
            </w:r>
          </w:p>
        </w:tc>
      </w:tr>
      <w:tr w:rsidR="00C11CBD" w:rsidRPr="00C04582" w14:paraId="39B3F7ED" w14:textId="77777777" w:rsidTr="00F97558">
        <w:tc>
          <w:tcPr>
            <w:tcW w:w="4140" w:type="dxa"/>
          </w:tcPr>
          <w:p w14:paraId="042184DE" w14:textId="77777777" w:rsidR="00C11CBD" w:rsidRPr="00C04582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F2E59C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F448C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D59582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59697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AFEC3CB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AAA31A4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3F33D2" w14:textId="77777777" w:rsidR="00C11CBD" w:rsidRPr="00C04582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1CBD" w:rsidRPr="00CA02AB" w14:paraId="3BE73955" w14:textId="77777777" w:rsidTr="00F97558">
        <w:tc>
          <w:tcPr>
            <w:tcW w:w="4140" w:type="dxa"/>
          </w:tcPr>
          <w:p w14:paraId="483B0382" w14:textId="77777777" w:rsidR="00C11CBD" w:rsidRPr="00CA02AB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1B0265D9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A0495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E9E4D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B9F1B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438BF4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15CCB81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81917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1CBD" w:rsidRPr="00CA02AB" w14:paraId="7FAF8D2B" w14:textId="77777777" w:rsidTr="00F97558">
        <w:tc>
          <w:tcPr>
            <w:tcW w:w="4140" w:type="dxa"/>
          </w:tcPr>
          <w:p w14:paraId="308F51A3" w14:textId="77777777" w:rsidR="00C11CBD" w:rsidRPr="00CA02AB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3BB94E" w14:textId="17A21782" w:rsidR="00C11CBD" w:rsidRPr="00CA02AB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5F4085B4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563636" w14:textId="183F7404" w:rsidR="00C11CBD" w:rsidRPr="00CA02AB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B6A9E12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43ED3F6" w14:textId="212A7633" w:rsidR="00C11CBD" w:rsidRPr="00CA02AB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91</w:t>
            </w:r>
          </w:p>
        </w:tc>
        <w:tc>
          <w:tcPr>
            <w:tcW w:w="269" w:type="dxa"/>
          </w:tcPr>
          <w:p w14:paraId="4956396B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E5886E" w14:textId="59828A50" w:rsidR="00C11CBD" w:rsidRPr="00B1747D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747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C11CBD" w:rsidRPr="00CA02AB" w14:paraId="69050627" w14:textId="77777777" w:rsidTr="00F97558">
        <w:tc>
          <w:tcPr>
            <w:tcW w:w="4140" w:type="dxa"/>
          </w:tcPr>
          <w:p w14:paraId="0CC7A715" w14:textId="77777777" w:rsidR="00C11CBD" w:rsidRPr="00CA02AB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6178DD" w14:textId="66DB34AB" w:rsidR="00C11CBD" w:rsidRPr="00CA02AB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5066A4E1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D0297A" w14:textId="5D70DB5F" w:rsidR="00C11CBD" w:rsidRPr="00CA02AB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28D3E9B7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4B9D464" w14:textId="1333E5F0" w:rsidR="00C11CBD" w:rsidRPr="00CA02AB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69" w:type="dxa"/>
          </w:tcPr>
          <w:p w14:paraId="4815E209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8D47B8" w14:textId="44E5B336" w:rsidR="00C11CBD" w:rsidRPr="00CA02AB" w:rsidRDefault="00B1747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</w:tr>
      <w:tr w:rsidR="00C11CBD" w:rsidRPr="00CA02AB" w14:paraId="5C167390" w14:textId="77777777" w:rsidTr="00F97558">
        <w:tc>
          <w:tcPr>
            <w:tcW w:w="4140" w:type="dxa"/>
          </w:tcPr>
          <w:p w14:paraId="00C9FBBC" w14:textId="77777777" w:rsidR="00C11CBD" w:rsidRPr="00CA02AB" w:rsidRDefault="00C11CBD" w:rsidP="00CA0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B0E8C" w14:textId="77777777" w:rsidR="00C11CBD" w:rsidRPr="00CA02AB" w:rsidRDefault="00C11CBD" w:rsidP="00CA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9F3FF" w14:textId="77777777" w:rsidR="00C11CBD" w:rsidRPr="00CA02AB" w:rsidRDefault="00C11CBD" w:rsidP="00CA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122221" w14:textId="77777777" w:rsidR="00C11CBD" w:rsidRPr="00CA02AB" w:rsidRDefault="00C11CBD" w:rsidP="00CA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41112" w14:textId="77777777" w:rsidR="00C11CBD" w:rsidRPr="00CA02AB" w:rsidRDefault="00C11CBD" w:rsidP="00CA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7FFCB83" w14:textId="77777777" w:rsidR="00C11CBD" w:rsidRPr="00CA02AB" w:rsidRDefault="00C11CBD" w:rsidP="00CA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B2F309E" w14:textId="77777777" w:rsidR="00C11CBD" w:rsidRPr="00CA02AB" w:rsidRDefault="00C11CBD" w:rsidP="00CA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8D092" w14:textId="77777777" w:rsidR="00C11CBD" w:rsidRPr="00CA02AB" w:rsidRDefault="00C11CBD" w:rsidP="00CA02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1CBD" w:rsidRPr="00CA02AB" w14:paraId="1AD1FE49" w14:textId="77777777" w:rsidTr="00F97558">
        <w:tc>
          <w:tcPr>
            <w:tcW w:w="4140" w:type="dxa"/>
          </w:tcPr>
          <w:p w14:paraId="645C4556" w14:textId="77777777" w:rsidR="00C11CBD" w:rsidRPr="00CA02AB" w:rsidRDefault="00C11CBD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42DCCEE8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A6BE1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96929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41C3E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8C41E7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EC90A6A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179FF" w14:textId="77777777" w:rsidR="00C11CBD" w:rsidRPr="00CA02AB" w:rsidRDefault="00C11CBD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AE3" w:rsidRPr="00CA02AB" w14:paraId="6C6A6EE8" w14:textId="77777777" w:rsidTr="00F97558">
        <w:tc>
          <w:tcPr>
            <w:tcW w:w="4140" w:type="dxa"/>
          </w:tcPr>
          <w:p w14:paraId="0514F769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64362A" w14:textId="4FDBB7E3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A02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7E938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E19E0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A02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638801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658234" w14:textId="52C4FF7A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4</w:t>
            </w:r>
            <w:r w:rsidR="00D01AE3" w:rsidRPr="00D01A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/>
                <w:sz w:val="30"/>
                <w:szCs w:val="30"/>
              </w:rPr>
              <w:t>271</w:t>
            </w:r>
          </w:p>
        </w:tc>
        <w:tc>
          <w:tcPr>
            <w:tcW w:w="269" w:type="dxa"/>
          </w:tcPr>
          <w:p w14:paraId="6C40D7D5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A50982" w14:textId="1A123CC2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</w:tr>
      <w:tr w:rsidR="00D01AE3" w:rsidRPr="00CA02AB" w14:paraId="45B3EEFD" w14:textId="77777777" w:rsidTr="00F97558">
        <w:tc>
          <w:tcPr>
            <w:tcW w:w="4140" w:type="dxa"/>
          </w:tcPr>
          <w:p w14:paraId="4A2D9A57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86D059" w14:textId="3B2A7075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2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F3D0E2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A12CD1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2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41290A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4D039AE" w14:textId="449C6DB4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D01AE3" w:rsidRPr="00D01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69" w:type="dxa"/>
          </w:tcPr>
          <w:p w14:paraId="134181E9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2175E0" w14:textId="65A4C785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</w:t>
            </w:r>
          </w:p>
        </w:tc>
      </w:tr>
      <w:tr w:rsidR="00D01AE3" w:rsidRPr="00CA02AB" w14:paraId="3ED8348E" w14:textId="77777777" w:rsidTr="00F97558">
        <w:tc>
          <w:tcPr>
            <w:tcW w:w="4140" w:type="dxa"/>
          </w:tcPr>
          <w:p w14:paraId="25D7726B" w14:textId="77777777" w:rsidR="00D01AE3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1996AF" w14:textId="77777777" w:rsidR="00D01AE3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D4134D" w14:textId="77777777" w:rsidR="00D01AE3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E426DF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3ED0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8682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16941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FB378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0E4A657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ECDFD5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7DF978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1AE3" w:rsidRPr="00CA02AB" w14:paraId="203C5A0F" w14:textId="77777777" w:rsidTr="00F97558">
        <w:tc>
          <w:tcPr>
            <w:tcW w:w="4140" w:type="dxa"/>
          </w:tcPr>
          <w:p w14:paraId="0764FBC3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CA02A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81B28F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EEC8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61492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01117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76C4FFC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1454BF8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01F43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1AE3" w:rsidRPr="00CA02AB" w14:paraId="3EEFE889" w14:textId="77777777" w:rsidTr="00F97558">
        <w:tc>
          <w:tcPr>
            <w:tcW w:w="4140" w:type="dxa"/>
          </w:tcPr>
          <w:p w14:paraId="4657A9B8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C16E17F" w14:textId="46148A8A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CA02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57CF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7A93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CA02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9326CD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446A6D" w14:textId="04758CFD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7F2A15">
              <w:rPr>
                <w:rFonts w:ascii="Angsana New" w:hAnsi="Angsana New"/>
                <w:sz w:val="30"/>
                <w:szCs w:val="30"/>
              </w:rPr>
              <w:t>60</w:t>
            </w:r>
            <w:r w:rsidR="00D01AE3" w:rsidRPr="00D01AE3">
              <w:rPr>
                <w:rFonts w:ascii="Angsana New" w:hAnsi="Angsana New"/>
                <w:sz w:val="30"/>
                <w:szCs w:val="30"/>
              </w:rPr>
              <w:t>,</w:t>
            </w:r>
            <w:r w:rsidRPr="007F2A15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69" w:type="dxa"/>
          </w:tcPr>
          <w:p w14:paraId="10B3BD47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112ED" w14:textId="74449016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50,896</w:t>
            </w:r>
          </w:p>
        </w:tc>
      </w:tr>
      <w:tr w:rsidR="00D01AE3" w:rsidRPr="00CA02AB" w14:paraId="49ABA6EA" w14:textId="77777777" w:rsidTr="00F97558">
        <w:tc>
          <w:tcPr>
            <w:tcW w:w="4140" w:type="dxa"/>
          </w:tcPr>
          <w:p w14:paraId="14B8B2D4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B12771" w14:textId="739534CB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7F2A15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0342C4EA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8F497" w14:textId="6E247BA8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281C0573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609C6EC" w14:textId="1CC52D3C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F2A15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69" w:type="dxa"/>
          </w:tcPr>
          <w:p w14:paraId="502123C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64D2E" w14:textId="4B9A0656" w:rsidR="00D01AE3" w:rsidRPr="00B1747D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1747D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D01AE3" w:rsidRPr="00CA02AB" w14:paraId="7BC73259" w14:textId="77777777" w:rsidTr="00F97558">
        <w:tc>
          <w:tcPr>
            <w:tcW w:w="4140" w:type="dxa"/>
          </w:tcPr>
          <w:p w14:paraId="592F4A9B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4DEFDC" w14:textId="687877E1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A15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76F76C5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41FE6" w14:textId="2A8376F5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72486962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EFFC298" w14:textId="2A003682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2A1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D01AE3" w:rsidRPr="00D01A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2A15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69" w:type="dxa"/>
          </w:tcPr>
          <w:p w14:paraId="14D933F0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AA352F" w14:textId="752CC32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51,098</w:t>
            </w:r>
          </w:p>
        </w:tc>
      </w:tr>
      <w:tr w:rsidR="00D01AE3" w:rsidRPr="00CA02AB" w14:paraId="2B5FF193" w14:textId="77777777" w:rsidTr="00F97558">
        <w:tc>
          <w:tcPr>
            <w:tcW w:w="4140" w:type="dxa"/>
          </w:tcPr>
          <w:p w14:paraId="23E37E4A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709D65" w14:textId="0D4FC5F5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2A15" w:rsidRPr="007F2A15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531498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49CA16" w14:textId="566AFD3A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70" w:type="dxa"/>
          </w:tcPr>
          <w:p w14:paraId="5FDA70AD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A219003" w14:textId="2673DD40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2A15" w:rsidRPr="007F2A15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49EA3E5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27C1B" w14:textId="1EA254A8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</w:tr>
      <w:tr w:rsidR="00D01AE3" w:rsidRPr="00CA02AB" w14:paraId="44381641" w14:textId="77777777" w:rsidTr="00F97558">
        <w:tc>
          <w:tcPr>
            <w:tcW w:w="4140" w:type="dxa"/>
          </w:tcPr>
          <w:p w14:paraId="1AC35F1C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246C51" w14:textId="70B16FD3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AE3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145C53A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0189DA" w14:textId="68BFA40B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171250C8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4B1C14E" w14:textId="1C92A69C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A1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D01AE3" w:rsidRPr="00D01A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2A15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269" w:type="dxa"/>
          </w:tcPr>
          <w:p w14:paraId="22518D1A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EE807" w14:textId="1A3778A9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51,044</w:t>
            </w:r>
          </w:p>
        </w:tc>
      </w:tr>
      <w:tr w:rsidR="00D01AE3" w:rsidRPr="00CA02AB" w14:paraId="7F1EB371" w14:textId="77777777" w:rsidTr="00F97558">
        <w:tc>
          <w:tcPr>
            <w:tcW w:w="4140" w:type="dxa"/>
          </w:tcPr>
          <w:p w14:paraId="294AA346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667C5D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DBDA7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1562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40A7C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94326D7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035E03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89812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1AE3" w:rsidRPr="00CA02AB" w14:paraId="51A4844D" w14:textId="77777777" w:rsidTr="00F97558">
        <w:tc>
          <w:tcPr>
            <w:tcW w:w="4140" w:type="dxa"/>
          </w:tcPr>
          <w:p w14:paraId="754F630D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197E55C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6A2C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0B55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AB81C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C95BF4B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7D89822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11BC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1AE3" w:rsidRPr="00CA02AB" w14:paraId="098F5AC2" w14:textId="77777777" w:rsidTr="00F97558">
        <w:tc>
          <w:tcPr>
            <w:tcW w:w="4140" w:type="dxa"/>
          </w:tcPr>
          <w:p w14:paraId="2F746F57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0E02FA1" w14:textId="24DE6059" w:rsidR="00D01AE3" w:rsidRPr="008B3BC3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sz w:val="30"/>
                <w:szCs w:val="30"/>
              </w:rPr>
              <w:t>55,023</w:t>
            </w:r>
          </w:p>
        </w:tc>
        <w:tc>
          <w:tcPr>
            <w:tcW w:w="270" w:type="dxa"/>
          </w:tcPr>
          <w:p w14:paraId="538FF0DB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7D255" w14:textId="090D982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50,933</w:t>
            </w:r>
          </w:p>
        </w:tc>
        <w:tc>
          <w:tcPr>
            <w:tcW w:w="270" w:type="dxa"/>
          </w:tcPr>
          <w:p w14:paraId="30ECD960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5C1131" w14:textId="2CEDB670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D01AE3" w:rsidRPr="008B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69" w:type="dxa"/>
          </w:tcPr>
          <w:p w14:paraId="2C0C4C0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EAB52" w14:textId="053081BD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50,874</w:t>
            </w:r>
          </w:p>
        </w:tc>
      </w:tr>
      <w:tr w:rsidR="00D01AE3" w:rsidRPr="00CA02AB" w14:paraId="576251E9" w14:textId="77777777" w:rsidTr="00F97558">
        <w:tc>
          <w:tcPr>
            <w:tcW w:w="4140" w:type="dxa"/>
          </w:tcPr>
          <w:p w14:paraId="5B998297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B33CAF3" w14:textId="1E301396" w:rsidR="00D01AE3" w:rsidRPr="00CA02AB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D9BEC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3B029" w14:textId="3C013E4A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99DF73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1E0E5B" w14:textId="68A2A75B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69" w:type="dxa"/>
          </w:tcPr>
          <w:p w14:paraId="331968CA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5DBE8" w14:textId="2F1BBF50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D01AE3" w:rsidRPr="00CA02AB" w14:paraId="3FE23E25" w14:textId="77777777" w:rsidTr="00F97558">
        <w:tc>
          <w:tcPr>
            <w:tcW w:w="4140" w:type="dxa"/>
          </w:tcPr>
          <w:p w14:paraId="71ED3095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36DB546" w14:textId="452D354F" w:rsidR="00D01AE3" w:rsidRPr="00CA02AB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12CFFCB3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E1054" w14:textId="4A17EA6E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2C655449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65F5254" w14:textId="38E2EC78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69" w:type="dxa"/>
          </w:tcPr>
          <w:p w14:paraId="51E64A3D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AEB51" w14:textId="1BF90DC6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D01AE3" w:rsidRPr="00CA02AB" w14:paraId="4F1FD256" w14:textId="77777777" w:rsidTr="00F97558">
        <w:tc>
          <w:tcPr>
            <w:tcW w:w="4140" w:type="dxa"/>
          </w:tcPr>
          <w:p w14:paraId="6576E25D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CD6EA38" w14:textId="4AE35F8A" w:rsidR="00D01AE3" w:rsidRPr="00CA02AB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BE4376A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ECBE0" w14:textId="3B9252C8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7503FA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A66CBE" w14:textId="5DCBFCAF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69" w:type="dxa"/>
          </w:tcPr>
          <w:p w14:paraId="07A679A9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960A8F" w14:textId="4F4896B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D01AE3" w:rsidRPr="00CA02AB" w14:paraId="56361A3E" w14:textId="77777777" w:rsidTr="00F97558">
        <w:tc>
          <w:tcPr>
            <w:tcW w:w="4140" w:type="dxa"/>
          </w:tcPr>
          <w:p w14:paraId="12D50489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C6B3" w14:textId="2F9E35F7" w:rsidR="00D01AE3" w:rsidRPr="00CA02AB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sz w:val="30"/>
                <w:szCs w:val="30"/>
              </w:rPr>
              <w:t>5,101</w:t>
            </w:r>
          </w:p>
        </w:tc>
        <w:tc>
          <w:tcPr>
            <w:tcW w:w="270" w:type="dxa"/>
          </w:tcPr>
          <w:p w14:paraId="71A28D1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0B201F" w14:textId="4DBF9765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  <w:tc>
          <w:tcPr>
            <w:tcW w:w="270" w:type="dxa"/>
          </w:tcPr>
          <w:p w14:paraId="39DBEF72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57DCC5E" w14:textId="4CB57F42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01AE3" w:rsidRPr="008B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69" w:type="dxa"/>
          </w:tcPr>
          <w:p w14:paraId="061617D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9CE627" w14:textId="34B7A581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D01AE3" w:rsidRPr="00CA02AB" w14:paraId="041FB04C" w14:textId="77777777" w:rsidTr="00F97558">
        <w:tc>
          <w:tcPr>
            <w:tcW w:w="4140" w:type="dxa"/>
          </w:tcPr>
          <w:p w14:paraId="74999F93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8BCF8D" w14:textId="0261D362" w:rsidR="00D01AE3" w:rsidRPr="00CA02AB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60,717</w:t>
            </w:r>
          </w:p>
        </w:tc>
        <w:tc>
          <w:tcPr>
            <w:tcW w:w="270" w:type="dxa"/>
          </w:tcPr>
          <w:p w14:paraId="42A62585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A3C39" w14:textId="4611A63F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56,945</w:t>
            </w:r>
          </w:p>
        </w:tc>
        <w:tc>
          <w:tcPr>
            <w:tcW w:w="270" w:type="dxa"/>
          </w:tcPr>
          <w:p w14:paraId="6CE55FE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69CEAE0" w14:textId="523A4338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D01AE3" w:rsidRPr="008B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69" w:type="dxa"/>
          </w:tcPr>
          <w:p w14:paraId="3CEB51A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A7D83F" w14:textId="4F0D40D0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56,633</w:t>
            </w:r>
          </w:p>
        </w:tc>
      </w:tr>
      <w:tr w:rsidR="00D01AE3" w:rsidRPr="00CA02AB" w14:paraId="7C52E25B" w14:textId="77777777" w:rsidTr="00F97558">
        <w:tc>
          <w:tcPr>
            <w:tcW w:w="4140" w:type="dxa"/>
          </w:tcPr>
          <w:p w14:paraId="4EBB0B0E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A401C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6475A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4C29E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147F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A625A31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A2B01FD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F807E0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AE3" w:rsidRPr="00CA02AB" w14:paraId="4DF73878" w14:textId="77777777" w:rsidTr="00F97558">
        <w:tc>
          <w:tcPr>
            <w:tcW w:w="4140" w:type="dxa"/>
          </w:tcPr>
          <w:p w14:paraId="12C2AFED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1E3DC1B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FDCD0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6EBB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D57EB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4B2B20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6659B34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FE4B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AE3" w:rsidRPr="00CA02AB" w14:paraId="6FE33A4E" w14:textId="77777777" w:rsidTr="00F97558">
        <w:tc>
          <w:tcPr>
            <w:tcW w:w="4140" w:type="dxa"/>
          </w:tcPr>
          <w:p w14:paraId="203E3F91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F196DB4" w14:textId="4D787B52" w:rsidR="00D01AE3" w:rsidRPr="00CA02AB" w:rsidRDefault="007F2A15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5D924591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3A7D6" w14:textId="1EDDE138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08CAA69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66C820" w14:textId="5FDAFD58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69" w:type="dxa"/>
          </w:tcPr>
          <w:p w14:paraId="3F184D77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09FE8" w14:textId="14324FCA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D01AE3" w:rsidRPr="00CA02AB" w14:paraId="77C044FA" w14:textId="77777777" w:rsidTr="00F97558">
        <w:tc>
          <w:tcPr>
            <w:tcW w:w="4140" w:type="dxa"/>
          </w:tcPr>
          <w:p w14:paraId="7B40B6EC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B66DD9" w14:textId="403D70CE" w:rsidR="00D01AE3" w:rsidRPr="00CA02AB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1103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F928D0" w14:textId="023298AF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9F8B01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A47E3A" w14:textId="2FD65BDE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1AE3" w:rsidRPr="008B3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69" w:type="dxa"/>
          </w:tcPr>
          <w:p w14:paraId="4F8B613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1E7020" w14:textId="4E04EAB8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D01AE3" w:rsidRPr="00CA02AB" w14:paraId="635F5909" w14:textId="77777777" w:rsidTr="00F97558">
        <w:tc>
          <w:tcPr>
            <w:tcW w:w="4140" w:type="dxa"/>
          </w:tcPr>
          <w:p w14:paraId="2623245B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D368283" w14:textId="7C4F54CD" w:rsidR="00D01AE3" w:rsidRPr="00CA02AB" w:rsidRDefault="007F2A15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1F39B20F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0B475" w14:textId="39C5873F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15C7992A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4B9DA0" w14:textId="4F32642F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69" w:type="dxa"/>
          </w:tcPr>
          <w:p w14:paraId="60EAD3E5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FF10D" w14:textId="727BD5BC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D01AE3" w:rsidRPr="00CA02AB" w14:paraId="6B07F8A8" w14:textId="77777777" w:rsidTr="00F97558">
        <w:tc>
          <w:tcPr>
            <w:tcW w:w="4140" w:type="dxa"/>
          </w:tcPr>
          <w:p w14:paraId="5BE79BE3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F5449B3" w14:textId="08C1268C" w:rsidR="00D01AE3" w:rsidRPr="00CA02AB" w:rsidRDefault="007F2A15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</w:tcPr>
          <w:p w14:paraId="3F9C49FE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CF79AD" w14:textId="279E592C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577BCAF9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326863A" w14:textId="05C30943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69" w:type="dxa"/>
          </w:tcPr>
          <w:p w14:paraId="37F83BC2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194F67" w14:textId="4CCDFF3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D01AE3" w:rsidRPr="00CA02AB" w14:paraId="34511DD2" w14:textId="77777777" w:rsidTr="00F97558">
        <w:tc>
          <w:tcPr>
            <w:tcW w:w="4140" w:type="dxa"/>
          </w:tcPr>
          <w:p w14:paraId="2BDB47DC" w14:textId="77777777" w:rsidR="00D01AE3" w:rsidRPr="00CA02A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07C18" w14:textId="7FF59E95" w:rsidR="00D01AE3" w:rsidRPr="00CA02AB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0E856EE7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FC40A7" w14:textId="3A25EB33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7B490B00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C37F204" w14:textId="3A86F4A9" w:rsidR="00D01AE3" w:rsidRPr="00CA02AB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69" w:type="dxa"/>
          </w:tcPr>
          <w:p w14:paraId="494C5666" w14:textId="77777777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9B63D2" w14:textId="36400779" w:rsidR="00D01AE3" w:rsidRPr="00CA02A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D01AE3" w:rsidRPr="00C04582" w14:paraId="5D21F700" w14:textId="77777777" w:rsidTr="00F97558">
        <w:tc>
          <w:tcPr>
            <w:tcW w:w="4140" w:type="dxa"/>
          </w:tcPr>
          <w:p w14:paraId="26F1D36A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483FFC" w14:textId="58800D01" w:rsidR="00D01AE3" w:rsidRPr="00C04582" w:rsidRDefault="00D01AE3" w:rsidP="001A7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1,439</w:t>
            </w:r>
          </w:p>
        </w:tc>
        <w:tc>
          <w:tcPr>
            <w:tcW w:w="270" w:type="dxa"/>
          </w:tcPr>
          <w:p w14:paraId="3CCB5C0C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7065C" w14:textId="79094AD2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14:paraId="1CDBD4A3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8792331" w14:textId="6DC95F95" w:rsidR="00D01AE3" w:rsidRPr="00C04582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D01AE3" w:rsidRPr="008B3B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69" w:type="dxa"/>
          </w:tcPr>
          <w:p w14:paraId="1A47EE90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97C308" w14:textId="22870FA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2,584</w:t>
            </w:r>
          </w:p>
        </w:tc>
      </w:tr>
      <w:tr w:rsidR="00D01AE3" w:rsidRPr="00C04582" w14:paraId="5C2AB76D" w14:textId="77777777" w:rsidTr="00F97558">
        <w:tc>
          <w:tcPr>
            <w:tcW w:w="4140" w:type="dxa"/>
          </w:tcPr>
          <w:p w14:paraId="7B0DA6D2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C5AEBD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D6A98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7F0C35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40F91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9D5FDFF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17E150C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FA5F66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AE3" w:rsidRPr="00C04582" w14:paraId="6A4E1A89" w14:textId="77777777" w:rsidTr="00F97558">
        <w:trPr>
          <w:trHeight w:val="341"/>
        </w:trPr>
        <w:tc>
          <w:tcPr>
            <w:tcW w:w="4140" w:type="dxa"/>
            <w:shd w:val="clear" w:color="auto" w:fill="auto"/>
          </w:tcPr>
          <w:p w14:paraId="6DCBB5AC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B0588F6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641A69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60E34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6BB57D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81E32A8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98A445A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6D0B0F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1AE3" w:rsidRPr="00C04582" w14:paraId="75E89CF5" w14:textId="77777777" w:rsidTr="00F97558">
        <w:tc>
          <w:tcPr>
            <w:tcW w:w="4140" w:type="dxa"/>
            <w:shd w:val="clear" w:color="auto" w:fill="auto"/>
          </w:tcPr>
          <w:p w14:paraId="515CDCAD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8AA9B1" w14:textId="29D5F681" w:rsidR="00D01AE3" w:rsidRPr="00C04582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9CEB21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F52655" w14:textId="121A08BE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CC6072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09CDFE3" w14:textId="162068E0" w:rsidR="00D01AE3" w:rsidRPr="00C04582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D45E592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8517A2" w14:textId="40DCE48D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01AE3" w:rsidRPr="00C04582" w14:paraId="5826C835" w14:textId="77777777" w:rsidTr="00F97558">
        <w:trPr>
          <w:trHeight w:val="233"/>
        </w:trPr>
        <w:tc>
          <w:tcPr>
            <w:tcW w:w="4140" w:type="dxa"/>
            <w:shd w:val="clear" w:color="auto" w:fill="auto"/>
          </w:tcPr>
          <w:p w14:paraId="77DA4DA0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0DF40" w14:textId="40223847" w:rsidR="00D01AE3" w:rsidRPr="00C04582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A1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9E151EC" w14:textId="77777777" w:rsidR="00D01AE3" w:rsidRPr="00C04582" w:rsidDel="00C4573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0A300" w14:textId="7E342A4E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4A0FCA" w14:textId="77777777" w:rsidR="00D01AE3" w:rsidRPr="00C04582" w:rsidDel="00C4573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C9B97" w14:textId="54FE7EB2" w:rsidR="00D01AE3" w:rsidRPr="00C04582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A1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6EF9B636" w14:textId="77777777" w:rsidR="00D01AE3" w:rsidRPr="00C04582" w:rsidDel="00C4573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024F5" w14:textId="1F2D2D55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01AE3" w:rsidRPr="00C04582" w14:paraId="2FC2F856" w14:textId="77777777" w:rsidTr="00F97558">
        <w:tc>
          <w:tcPr>
            <w:tcW w:w="4140" w:type="dxa"/>
            <w:shd w:val="clear" w:color="auto" w:fill="auto"/>
          </w:tcPr>
          <w:p w14:paraId="62DB872C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DD8EBC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B97D6A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0D316A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2D642F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8692D27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5F5EEFB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DE0DC5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1AE3" w:rsidRPr="00C04582" w14:paraId="65DD23FB" w14:textId="77777777" w:rsidTr="00F97558">
        <w:tc>
          <w:tcPr>
            <w:tcW w:w="4140" w:type="dxa"/>
            <w:shd w:val="clear" w:color="auto" w:fill="auto"/>
          </w:tcPr>
          <w:p w14:paraId="65BDD6CD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EE67554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2FDED9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8501AD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9E1154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10BA84C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7442AD9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2CAC5C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1AE3" w:rsidRPr="00C04582" w14:paraId="64C1FE3F" w14:textId="77777777" w:rsidTr="00F97558">
        <w:tc>
          <w:tcPr>
            <w:tcW w:w="4140" w:type="dxa"/>
            <w:shd w:val="clear" w:color="auto" w:fill="auto"/>
          </w:tcPr>
          <w:p w14:paraId="6FBA3703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5DD5E55" w14:textId="31C09343" w:rsidR="00D01AE3" w:rsidRPr="007D30E8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78C09E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8229CB" w14:textId="7E1EB79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8A13A9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B20F5BD" w14:textId="24B3E7A4" w:rsidR="00D01AE3" w:rsidRPr="007D30E8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D30E8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69" w:type="dxa"/>
            <w:shd w:val="clear" w:color="auto" w:fill="auto"/>
          </w:tcPr>
          <w:p w14:paraId="4A80281B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8F627C" w14:textId="0F840DE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</w:tr>
      <w:tr w:rsidR="00D01AE3" w:rsidRPr="00C04582" w14:paraId="328A262F" w14:textId="77777777" w:rsidTr="00F97558">
        <w:tc>
          <w:tcPr>
            <w:tcW w:w="4140" w:type="dxa"/>
            <w:shd w:val="clear" w:color="auto" w:fill="auto"/>
          </w:tcPr>
          <w:p w14:paraId="01439081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80B61A2" w14:textId="3B0ED0C2" w:rsidR="00D01AE3" w:rsidRPr="007D30E8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D30E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7AD433F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F97A21" w14:textId="02777FA4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29CF0298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5A33EB4" w14:textId="0CA401ED" w:rsidR="00D01AE3" w:rsidRPr="007D30E8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D30E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9" w:type="dxa"/>
            <w:shd w:val="clear" w:color="auto" w:fill="auto"/>
          </w:tcPr>
          <w:p w14:paraId="62A92112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668F0A" w14:textId="6A1968F4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D01AE3" w:rsidRPr="00C04582" w14:paraId="42C047AF" w14:textId="77777777" w:rsidTr="00F97558">
        <w:tc>
          <w:tcPr>
            <w:tcW w:w="4140" w:type="dxa"/>
            <w:shd w:val="clear" w:color="auto" w:fill="auto"/>
          </w:tcPr>
          <w:p w14:paraId="78E7B1B6" w14:textId="77777777" w:rsidR="00D01AE3" w:rsidRPr="00C04582" w:rsidRDefault="00D01AE3" w:rsidP="00D01AE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998EBF" w14:textId="43DE37C6" w:rsidR="00D01AE3" w:rsidRPr="007D30E8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062A7F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9946BD" w14:textId="69F2EA2C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3BC38F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6CA2B60" w14:textId="66C540E1" w:rsidR="00D01AE3" w:rsidRPr="007D30E8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4EEE753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2D591C" w14:textId="7A2A631C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1AE3" w:rsidRPr="00C04582" w14:paraId="3FD48274" w14:textId="77777777" w:rsidTr="00F97558">
        <w:tc>
          <w:tcPr>
            <w:tcW w:w="4140" w:type="dxa"/>
            <w:shd w:val="clear" w:color="auto" w:fill="auto"/>
          </w:tcPr>
          <w:p w14:paraId="658AED79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52030" w14:textId="1C90E491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0E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E709420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F5C6E" w14:textId="7304FA39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CB9A269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83D55" w14:textId="01DD9A69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0E8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69" w:type="dxa"/>
            <w:shd w:val="clear" w:color="auto" w:fill="auto"/>
          </w:tcPr>
          <w:p w14:paraId="1375BFA5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5E7A6" w14:textId="11029B2D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</w:tr>
      <w:tr w:rsidR="00D01AE3" w:rsidRPr="00C04582" w14:paraId="3A37629C" w14:textId="77777777" w:rsidTr="00F97558">
        <w:trPr>
          <w:trHeight w:val="159"/>
        </w:trPr>
        <w:tc>
          <w:tcPr>
            <w:tcW w:w="4140" w:type="dxa"/>
            <w:shd w:val="clear" w:color="auto" w:fill="auto"/>
          </w:tcPr>
          <w:p w14:paraId="569D69FD" w14:textId="77777777" w:rsidR="00D01AE3" w:rsidRPr="006955E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F8048C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8D34F72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D9B8122" w14:textId="77777777" w:rsidR="00D01AE3" w:rsidRPr="006955E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1B5E272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49BD1B3C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76CAB53E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99813AB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1AE3" w:rsidRPr="00C04582" w14:paraId="1F939214" w14:textId="77777777" w:rsidTr="00F97558">
        <w:trPr>
          <w:trHeight w:val="159"/>
        </w:trPr>
        <w:tc>
          <w:tcPr>
            <w:tcW w:w="4140" w:type="dxa"/>
            <w:shd w:val="clear" w:color="auto" w:fill="auto"/>
          </w:tcPr>
          <w:p w14:paraId="79CECC31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D7C659F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5334F0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22D386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198ABA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8EBF39C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EED9331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34B1BE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AE3" w:rsidRPr="00C04582" w14:paraId="36DDA72C" w14:textId="77777777" w:rsidTr="00F97558">
        <w:trPr>
          <w:trHeight w:val="159"/>
        </w:trPr>
        <w:tc>
          <w:tcPr>
            <w:tcW w:w="4140" w:type="dxa"/>
            <w:shd w:val="clear" w:color="auto" w:fill="auto"/>
          </w:tcPr>
          <w:p w14:paraId="7B57CAC0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20A1E82" w14:textId="5023C852" w:rsidR="00D01AE3" w:rsidRPr="00C04582" w:rsidRDefault="00D01AE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E9379D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14:paraId="09415DB0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B3D12D" w14:textId="6EBA12C5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2C6C7394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79AD280" w14:textId="45A2318D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E9379D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69" w:type="dxa"/>
            <w:shd w:val="clear" w:color="auto" w:fill="auto"/>
          </w:tcPr>
          <w:p w14:paraId="698A5B41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DBB5E2" w14:textId="509EC8A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D01AE3" w:rsidRPr="00C04582" w14:paraId="6B15CBFD" w14:textId="77777777" w:rsidTr="00F97558">
        <w:trPr>
          <w:trHeight w:val="159"/>
        </w:trPr>
        <w:tc>
          <w:tcPr>
            <w:tcW w:w="4140" w:type="dxa"/>
            <w:shd w:val="clear" w:color="auto" w:fill="auto"/>
          </w:tcPr>
          <w:p w14:paraId="7063176D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486A5A3" w14:textId="3B55C6E3" w:rsidR="00D01AE3" w:rsidRPr="00C04582" w:rsidRDefault="00D01AE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8D2D90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19D4DD" w14:textId="060D724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7FD2D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88677D" w14:textId="458476A4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E937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39F6EC78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DA8B10" w14:textId="5E23B0EE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1AE3" w:rsidRPr="00C04582" w14:paraId="2D30CC58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3E3F8752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6372989" w14:textId="428742E3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9379D">
              <w:rPr>
                <w:rFonts w:asciiTheme="majorBidi" w:hAnsiTheme="majorBidi" w:cstheme="majorBidi"/>
                <w:sz w:val="30"/>
                <w:szCs w:val="30"/>
              </w:rPr>
              <w:t>13,792</w:t>
            </w:r>
          </w:p>
        </w:tc>
        <w:tc>
          <w:tcPr>
            <w:tcW w:w="270" w:type="dxa"/>
            <w:shd w:val="clear" w:color="auto" w:fill="auto"/>
          </w:tcPr>
          <w:p w14:paraId="2D4130F5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FFE5B8" w14:textId="2A6A09BC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14,053</w:t>
            </w:r>
          </w:p>
        </w:tc>
        <w:tc>
          <w:tcPr>
            <w:tcW w:w="270" w:type="dxa"/>
            <w:shd w:val="clear" w:color="auto" w:fill="auto"/>
          </w:tcPr>
          <w:p w14:paraId="4C1C9EF5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10AF20D" w14:textId="4B29FF76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9379D">
              <w:rPr>
                <w:rFonts w:asciiTheme="majorBidi" w:hAnsiTheme="majorBidi" w:cstheme="majorBidi"/>
                <w:sz w:val="30"/>
                <w:szCs w:val="30"/>
              </w:rPr>
              <w:t>12,414</w:t>
            </w:r>
          </w:p>
        </w:tc>
        <w:tc>
          <w:tcPr>
            <w:tcW w:w="269" w:type="dxa"/>
            <w:shd w:val="clear" w:color="auto" w:fill="auto"/>
          </w:tcPr>
          <w:p w14:paraId="1BF4966C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3B5B78" w14:textId="420082C0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12,629</w:t>
            </w:r>
          </w:p>
        </w:tc>
      </w:tr>
      <w:tr w:rsidR="00D01AE3" w:rsidRPr="00C04582" w14:paraId="16515879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441C2193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40DF2F" w14:textId="772C8D11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9379D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01BEB08C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878D41" w14:textId="57D8480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6A42B867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CA92452" w14:textId="28AB88AB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9379D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9" w:type="dxa"/>
            <w:shd w:val="clear" w:color="auto" w:fill="auto"/>
          </w:tcPr>
          <w:p w14:paraId="1FE33156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E87805" w14:textId="54BE243D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01AE3" w:rsidRPr="00C04582" w14:paraId="203711F9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49BBC8B6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FD525" w14:textId="6210ECEA" w:rsidR="00D01AE3" w:rsidRPr="00C04582" w:rsidRDefault="007F2A15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14</w:t>
            </w:r>
            <w:r w:rsidR="00D01AE3" w:rsidRPr="00E93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2E70BCEA" w14:textId="77777777" w:rsidR="00D01AE3" w:rsidRPr="00C04582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C39FF" w14:textId="633DD27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14,756</w:t>
            </w:r>
          </w:p>
        </w:tc>
        <w:tc>
          <w:tcPr>
            <w:tcW w:w="270" w:type="dxa"/>
            <w:shd w:val="clear" w:color="auto" w:fill="auto"/>
          </w:tcPr>
          <w:p w14:paraId="0E19AF13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E31AA" w14:textId="17282F1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13,159</w:t>
            </w:r>
          </w:p>
        </w:tc>
        <w:tc>
          <w:tcPr>
            <w:tcW w:w="269" w:type="dxa"/>
            <w:shd w:val="clear" w:color="auto" w:fill="auto"/>
          </w:tcPr>
          <w:p w14:paraId="5AA3FE5A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1BA5B" w14:textId="7AAAE688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13,294</w:t>
            </w:r>
          </w:p>
        </w:tc>
      </w:tr>
      <w:tr w:rsidR="00D01AE3" w:rsidRPr="00C04582" w14:paraId="181352D7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3F554642" w14:textId="77777777" w:rsidR="00D01AE3" w:rsidRPr="006955E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753A94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D55091F" w14:textId="77777777" w:rsidR="00D01AE3" w:rsidRPr="006955EB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24BBD70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EAF16A1" w14:textId="77777777" w:rsidR="00D01AE3" w:rsidRPr="006955EB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0E03E706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46C29511" w14:textId="77777777" w:rsidR="00D01AE3" w:rsidRPr="006955EB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31DD7662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01AE3" w:rsidRPr="00C04582" w14:paraId="6E886289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385DAF4A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7D1A71A9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7610B" w14:textId="77777777" w:rsidR="00D01AE3" w:rsidRPr="00C04582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A2DE8E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40B54B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A77D191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1AF80EA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F177A8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1AE3" w:rsidRPr="00C04582" w14:paraId="5526298E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01392160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C2203E" w14:textId="00387159" w:rsidR="00D01AE3" w:rsidRPr="00C04582" w:rsidRDefault="00D01AE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B9F20" w14:textId="77777777" w:rsidR="00D01AE3" w:rsidRPr="00C04582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F4613B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30B6D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719F2CC" w14:textId="2CB4471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D01AE3">
              <w:rPr>
                <w:rFonts w:ascii="Angsana New" w:hAnsi="Angsana New"/>
                <w:sz w:val="30"/>
                <w:szCs w:val="30"/>
              </w:rPr>
              <w:t>16,232</w:t>
            </w:r>
          </w:p>
        </w:tc>
        <w:tc>
          <w:tcPr>
            <w:tcW w:w="269" w:type="dxa"/>
            <w:shd w:val="clear" w:color="auto" w:fill="auto"/>
          </w:tcPr>
          <w:p w14:paraId="2984374E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4A803B" w14:textId="56455210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</w:tr>
      <w:tr w:rsidR="00D01AE3" w:rsidRPr="00C04582" w14:paraId="2A18AEE4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3415096C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75019" w14:textId="7855CDA1" w:rsidR="00D01AE3" w:rsidRPr="00C04582" w:rsidRDefault="00D01AE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89D15" w14:textId="77777777" w:rsidR="00D01AE3" w:rsidRPr="00C04582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F0BD7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560F72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B682C" w14:textId="39DDE4BD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AE3">
              <w:rPr>
                <w:rFonts w:ascii="Angsana New" w:hAnsi="Angsana New"/>
                <w:b/>
                <w:bCs/>
                <w:sz w:val="30"/>
                <w:szCs w:val="30"/>
              </w:rPr>
              <w:t>16,232</w:t>
            </w:r>
          </w:p>
        </w:tc>
        <w:tc>
          <w:tcPr>
            <w:tcW w:w="269" w:type="dxa"/>
            <w:shd w:val="clear" w:color="auto" w:fill="auto"/>
          </w:tcPr>
          <w:p w14:paraId="44F83F12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85C47" w14:textId="4F3CCC95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</w:tr>
      <w:tr w:rsidR="00D01AE3" w:rsidRPr="00C04582" w14:paraId="0F20DA74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0FFA22EC" w14:textId="77777777" w:rsidR="00D01AE3" w:rsidRPr="006955EB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1A63CC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1733518" w14:textId="77777777" w:rsidR="00D01AE3" w:rsidRPr="006955EB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C8A519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B727F95" w14:textId="77777777" w:rsidR="00D01AE3" w:rsidRPr="006955EB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02954642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33B4FE43" w14:textId="77777777" w:rsidR="00D01AE3" w:rsidRPr="006955EB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8B113B" w14:textId="77777777" w:rsidR="00D01AE3" w:rsidRPr="006955E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01AE3" w:rsidRPr="00C04582" w14:paraId="3E0630EB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7A695BB2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36EFA769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F648C7" w14:textId="77777777" w:rsidR="00D01AE3" w:rsidRPr="00C04582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2C7C4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6A35D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E75F59D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E5C3ECF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E25C93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1AE3" w:rsidRPr="00C04582" w14:paraId="50ACF03E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0E8F8615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179DE2" w14:textId="2554AD5E" w:rsidR="00D01AE3" w:rsidRPr="00C04582" w:rsidRDefault="00D01AE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10C12B" w14:textId="77777777" w:rsidR="00D01AE3" w:rsidRPr="00C04582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CF4ED6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1034C5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5C538EB" w14:textId="597A328E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D01AE3">
              <w:rPr>
                <w:rFonts w:ascii="Angsana New" w:hAnsi="Angsana New"/>
                <w:sz w:val="30"/>
                <w:szCs w:val="30"/>
              </w:rPr>
              <w:t>56,022</w:t>
            </w:r>
          </w:p>
        </w:tc>
        <w:tc>
          <w:tcPr>
            <w:tcW w:w="269" w:type="dxa"/>
            <w:shd w:val="clear" w:color="auto" w:fill="auto"/>
          </w:tcPr>
          <w:p w14:paraId="1A255090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9058D7" w14:textId="53C5BDCA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74,266</w:t>
            </w:r>
          </w:p>
        </w:tc>
      </w:tr>
      <w:tr w:rsidR="00D01AE3" w:rsidRPr="00C04582" w14:paraId="09EAE8C7" w14:textId="77777777" w:rsidTr="00F97558">
        <w:trPr>
          <w:trHeight w:val="166"/>
        </w:trPr>
        <w:tc>
          <w:tcPr>
            <w:tcW w:w="4140" w:type="dxa"/>
            <w:shd w:val="clear" w:color="auto" w:fill="auto"/>
          </w:tcPr>
          <w:p w14:paraId="158966F3" w14:textId="77777777" w:rsidR="00D01AE3" w:rsidRPr="00C04582" w:rsidRDefault="00D01AE3" w:rsidP="00D0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F2562" w14:textId="3C8BB4E8" w:rsidR="00D01AE3" w:rsidRPr="00C04582" w:rsidRDefault="00D01AE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8A07C7" w14:textId="77777777" w:rsidR="00D01AE3" w:rsidRPr="00C04582" w:rsidDel="00C4573B" w:rsidRDefault="00D01AE3" w:rsidP="00D01A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93BB4" w14:textId="77777777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43D22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A2BE6" w14:textId="4A335DCA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AE3">
              <w:rPr>
                <w:rFonts w:ascii="Angsana New" w:hAnsi="Angsana New"/>
                <w:b/>
                <w:bCs/>
                <w:sz w:val="30"/>
                <w:szCs w:val="30"/>
              </w:rPr>
              <w:t>56,022</w:t>
            </w:r>
          </w:p>
        </w:tc>
        <w:tc>
          <w:tcPr>
            <w:tcW w:w="269" w:type="dxa"/>
            <w:shd w:val="clear" w:color="auto" w:fill="auto"/>
          </w:tcPr>
          <w:p w14:paraId="0732FBA3" w14:textId="77777777" w:rsidR="00D01AE3" w:rsidRPr="00C04582" w:rsidDel="00C4573B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C50F7" w14:textId="2903E346" w:rsidR="00D01AE3" w:rsidRPr="00C04582" w:rsidRDefault="00D01AE3" w:rsidP="00D0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74,266</w:t>
            </w:r>
          </w:p>
        </w:tc>
      </w:tr>
    </w:tbl>
    <w:p w14:paraId="464056DD" w14:textId="77777777" w:rsidR="0089586B" w:rsidRPr="006955EB" w:rsidRDefault="0089586B" w:rsidP="00E86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8AE8F28" w14:textId="1416B592" w:rsidR="00392039" w:rsidRPr="001A5159" w:rsidRDefault="00C9272E" w:rsidP="00E86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15C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1A515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</w:p>
    <w:p w14:paraId="6B740E73" w14:textId="77777777" w:rsidR="00755A56" w:rsidRPr="006955EB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7D766F8" w14:textId="6B7766D3" w:rsidR="00C9272E" w:rsidRPr="001A5159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515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DAD" w:rsidRPr="001A5159">
        <w:rPr>
          <w:rFonts w:ascii="Angsana New" w:hAnsi="Angsana New" w:hint="cs"/>
          <w:sz w:val="30"/>
          <w:szCs w:val="30"/>
        </w:rPr>
        <w:t>3</w:t>
      </w:r>
      <w:r w:rsidR="00C8474E" w:rsidRPr="001A5159">
        <w:rPr>
          <w:rFonts w:ascii="Angsana New" w:hAnsi="Angsana New"/>
          <w:sz w:val="30"/>
          <w:szCs w:val="30"/>
        </w:rPr>
        <w:t>0</w:t>
      </w:r>
      <w:r w:rsidR="000B6DAD" w:rsidRPr="001A5159">
        <w:rPr>
          <w:rFonts w:ascii="Angsana New" w:hAnsi="Angsana New" w:hint="cs"/>
          <w:sz w:val="30"/>
          <w:szCs w:val="30"/>
        </w:rPr>
        <w:t xml:space="preserve"> </w:t>
      </w:r>
      <w:r w:rsidR="00C8474E" w:rsidRPr="001A5159">
        <w:rPr>
          <w:rFonts w:ascii="Angsana New" w:hAnsi="Angsana New" w:hint="cs"/>
          <w:sz w:val="30"/>
          <w:szCs w:val="30"/>
          <w:cs/>
        </w:rPr>
        <w:t>มิถุนายน</w:t>
      </w:r>
      <w:r w:rsidRPr="001A5159">
        <w:rPr>
          <w:rFonts w:ascii="Angsana New" w:hAnsi="Angsana New" w:hint="cs"/>
          <w:sz w:val="30"/>
          <w:szCs w:val="30"/>
        </w:rPr>
        <w:t xml:space="preserve"> 256</w:t>
      </w:r>
      <w:r w:rsidR="00CD2783">
        <w:rPr>
          <w:rFonts w:ascii="Angsana New" w:hAnsi="Angsana New"/>
          <w:sz w:val="30"/>
          <w:szCs w:val="30"/>
        </w:rPr>
        <w:t>7</w:t>
      </w:r>
      <w:r w:rsidRPr="001A5159">
        <w:rPr>
          <w:rFonts w:ascii="Angsana New" w:hAnsi="Angsana New" w:hint="cs"/>
          <w:sz w:val="30"/>
          <w:szCs w:val="30"/>
        </w:rPr>
        <w:t xml:space="preserve"> </w:t>
      </w:r>
      <w:r w:rsidR="00F2242F" w:rsidRPr="001A5159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66CE5B62" w14:textId="77777777" w:rsidR="0089586B" w:rsidRPr="006955E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23C34C1E" w14:textId="79FFD654" w:rsidR="0089586B" w:rsidRPr="00D570DA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D570DA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164BE11C" w14:textId="1F0F3E6C" w:rsidR="0089586B" w:rsidRPr="00D570DA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570DA">
        <w:rPr>
          <w:rFonts w:ascii="Angsana New" w:hAnsi="Angsana New" w:hint="cs"/>
          <w:sz w:val="30"/>
          <w:szCs w:val="30"/>
          <w:cs/>
        </w:rPr>
        <w:t>บริษัทมีสัญญาซื้อขายอะซีโตนรวมจำนวน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/>
          <w:sz w:val="30"/>
          <w:szCs w:val="30"/>
        </w:rPr>
        <w:t>3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แห่ง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/>
          <w:sz w:val="30"/>
          <w:szCs w:val="30"/>
        </w:rPr>
        <w:t>1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ปี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และ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/>
          <w:sz w:val="30"/>
          <w:szCs w:val="30"/>
        </w:rPr>
        <w:t>2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ปี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นับจากวันที่มีผลบังคับตามที่ระบุไว้ในแต่ละสัญญา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 w:rsidRPr="00D570DA">
        <w:rPr>
          <w:rFonts w:ascii="Angsana New" w:hAnsi="Angsana New" w:hint="cs"/>
          <w:sz w:val="30"/>
          <w:szCs w:val="30"/>
          <w:cs/>
        </w:rPr>
        <w:t>และจะมี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D570DA">
        <w:rPr>
          <w:rFonts w:ascii="Angsana New" w:hAnsi="Angsana New" w:hint="cs"/>
          <w:sz w:val="30"/>
          <w:szCs w:val="30"/>
          <w:cs/>
        </w:rPr>
        <w:t>ผลสิ้นสุดในเดือนธันวาคม</w:t>
      </w:r>
      <w:r w:rsidRPr="00D570D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570DA">
        <w:rPr>
          <w:rFonts w:ascii="Angsana New" w:hAnsi="Angsana New"/>
          <w:sz w:val="30"/>
          <w:szCs w:val="30"/>
        </w:rPr>
        <w:t>567</w:t>
      </w:r>
    </w:p>
    <w:p w14:paraId="5919DEEA" w14:textId="3DC9E374" w:rsidR="0089586B" w:rsidRPr="006955E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highlight w:val="yellow"/>
          <w:cs/>
        </w:rPr>
      </w:pPr>
    </w:p>
    <w:p w14:paraId="5089963E" w14:textId="77777777" w:rsidR="0089586B" w:rsidRPr="00F33D43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3D43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สัญญาซื้อขายสาธารณูปการและบริการอื่นๆ</w:t>
      </w:r>
    </w:p>
    <w:p w14:paraId="49559D31" w14:textId="77777777" w:rsidR="0089586B" w:rsidRPr="0089586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33D43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บริษัทและบริษัทย่อยหลายแห่งมีสัญญาซื้อขาย</w:t>
      </w:r>
      <w:r w:rsidRPr="0089586B">
        <w:rPr>
          <w:rFonts w:ascii="Angsana New" w:hAnsi="Angsana New" w:hint="cs"/>
          <w:sz w:val="30"/>
          <w:szCs w:val="30"/>
          <w:cs/>
        </w:rPr>
        <w:t>ไฟฟ้า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ไอน้ำและน้ำเพื่อการอุตสาหกรรมจำนวนหลายฉบับกับกิจการที่เกี่ยวข้องกัน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แห่ง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 xml:space="preserve">ปี </w:t>
      </w:r>
      <w:r w:rsidRPr="0089586B">
        <w:rPr>
          <w:rFonts w:ascii="Angsana New" w:hAnsi="Angsana New"/>
          <w:sz w:val="30"/>
          <w:szCs w:val="30"/>
        </w:rPr>
        <w:t xml:space="preserve">6 </w:t>
      </w:r>
      <w:r w:rsidRPr="0089586B">
        <w:rPr>
          <w:rFonts w:ascii="Angsana New" w:hAnsi="Angsana New" w:hint="cs"/>
          <w:sz w:val="30"/>
          <w:szCs w:val="30"/>
          <w:cs/>
        </w:rPr>
        <w:t>เดือน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25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และจะมีผลสิ้นสุดในช่วงเดือนกรกฎาคม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2567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ถึงเดือนมิถุนายน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2588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747C4461" w14:textId="77777777" w:rsidR="0089586B" w:rsidRPr="006955E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B42E292" w14:textId="728BE177" w:rsidR="00C9325B" w:rsidRPr="00C9325B" w:rsidRDefault="00C9325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9325B">
        <w:rPr>
          <w:rFonts w:ascii="Angsana New" w:hAnsi="Angsana New" w:hint="cs"/>
          <w:sz w:val="30"/>
          <w:szCs w:val="30"/>
          <w:cs/>
        </w:rPr>
        <w:t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</w:t>
      </w:r>
      <w:r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C9325B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ปี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ถึง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ปี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2571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ถึงเดือนมีนาคม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2582</w:t>
      </w:r>
      <w:r w:rsidRPr="00C9325B">
        <w:rPr>
          <w:rFonts w:ascii="Angsana New" w:hAnsi="Angsana New"/>
          <w:sz w:val="30"/>
          <w:szCs w:val="30"/>
          <w:cs/>
        </w:rPr>
        <w:t xml:space="preserve"> </w:t>
      </w:r>
      <w:r w:rsidRPr="00C9325B">
        <w:rPr>
          <w:rFonts w:ascii="Angsana New" w:hAnsi="Angsana New" w:hint="cs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FBDC758" w14:textId="77777777" w:rsidR="00C9325B" w:rsidRPr="006955EB" w:rsidRDefault="00C9325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5E582670" w14:textId="77777777" w:rsidR="0089586B" w:rsidRPr="0089586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9586B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76C7716C" w14:textId="4ED4EAF8" w:rsidR="0089586B" w:rsidRPr="0089586B" w:rsidRDefault="0089586B" w:rsidP="0089586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9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เดือน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25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2590</w:t>
      </w:r>
    </w:p>
    <w:p w14:paraId="5C573B29" w14:textId="77777777" w:rsidR="0089586B" w:rsidRPr="006955EB" w:rsidRDefault="0089586B" w:rsidP="0089586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198588B6" w14:textId="77777777" w:rsidR="0089586B" w:rsidRPr="0089586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9586B">
        <w:rPr>
          <w:rFonts w:ascii="Angsana New" w:hAnsi="Angsana New"/>
          <w:i/>
          <w:iCs/>
          <w:sz w:val="30"/>
          <w:szCs w:val="30"/>
          <w:cs/>
        </w:rPr>
        <w:t>สัญญารับซื้อผลิตภัณฑ์ปิโตรเลียม</w:t>
      </w:r>
    </w:p>
    <w:p w14:paraId="32DA686A" w14:textId="6839BB3E" w:rsidR="0089586B" w:rsidRPr="0089586B" w:rsidRDefault="0089586B" w:rsidP="0089586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บริษัทมีสัญญาซื้อขายผลิตภัณฑ์ปิโตรเลียมกับกิจการที่เกี่ยวข้องกันแห่งหนึ่ง โดยราคาซื้อขายเป็นไปตามที่กำหนดในสัญญา สัญญามีระยะเวลา </w:t>
      </w:r>
      <w:r>
        <w:rPr>
          <w:rFonts w:ascii="Angsana New" w:hAnsi="Angsana New"/>
          <w:sz w:val="30"/>
          <w:szCs w:val="30"/>
        </w:rPr>
        <w:t>2</w:t>
      </w:r>
      <w:r w:rsidRPr="0089586B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/>
          <w:sz w:val="30"/>
          <w:szCs w:val="30"/>
        </w:rPr>
        <w:t>11</w:t>
      </w:r>
      <w:r w:rsidRPr="0089586B">
        <w:rPr>
          <w:rFonts w:ascii="Angsana New" w:hAnsi="Angsana New"/>
          <w:sz w:val="30"/>
          <w:szCs w:val="30"/>
          <w:cs/>
        </w:rPr>
        <w:t xml:space="preserve"> เดือน นับจากวันที่ที่มีผลบังคับตามที่ระบุไว้ในสัญญา และจะมีผลสิ้นสุดในเดือนธันวาคม </w:t>
      </w:r>
      <w:r>
        <w:rPr>
          <w:rFonts w:ascii="Angsana New" w:hAnsi="Angsana New"/>
          <w:sz w:val="30"/>
          <w:szCs w:val="30"/>
        </w:rPr>
        <w:t>2568</w:t>
      </w:r>
      <w:r w:rsidRPr="0089586B">
        <w:rPr>
          <w:rFonts w:ascii="Angsana New" w:hAnsi="Angsana New"/>
          <w:sz w:val="30"/>
          <w:szCs w:val="30"/>
          <w:cs/>
        </w:rPr>
        <w:t xml:space="preserve"> และหลังจากนั้นสัญญาจะมีผลบังคับต่อเนื่องโดยอัตโนมัติ </w:t>
      </w:r>
      <w:r>
        <w:rPr>
          <w:rFonts w:ascii="Angsana New" w:hAnsi="Angsana New"/>
          <w:sz w:val="30"/>
          <w:szCs w:val="30"/>
        </w:rPr>
        <w:t>2</w:t>
      </w:r>
      <w:r w:rsidRPr="0089586B">
        <w:rPr>
          <w:rFonts w:ascii="Angsana New" w:hAnsi="Angsana New"/>
          <w:sz w:val="30"/>
          <w:szCs w:val="30"/>
          <w:cs/>
        </w:rPr>
        <w:t xml:space="preserve"> ปี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59630641" w14:textId="77777777" w:rsidR="00C9325B" w:rsidRPr="006955EB" w:rsidRDefault="00C9325B" w:rsidP="0089586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78C80944" w14:textId="77777777" w:rsidR="0089586B" w:rsidRPr="0089586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9586B">
        <w:rPr>
          <w:rFonts w:ascii="Angsana New" w:hAnsi="Angsana New" w:hint="cs"/>
          <w:i/>
          <w:iCs/>
          <w:sz w:val="30"/>
          <w:szCs w:val="30"/>
          <w:cs/>
        </w:rPr>
        <w:t>สัญญาป้องกันความเสี่ยงของราคาน้ำมันดิบคงเหลือ</w:t>
      </w:r>
    </w:p>
    <w:p w14:paraId="2D186606" w14:textId="3ACEF160" w:rsidR="0089586B" w:rsidRPr="0089586B" w:rsidRDefault="0089586B" w:rsidP="0089586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เพื่อป้องกันความเสี่ยงด้านราค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โดย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ณ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วันที่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2567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450,000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บาร์เรล</w:t>
      </w:r>
    </w:p>
    <w:p w14:paraId="1C0EB273" w14:textId="77777777" w:rsidR="0089586B" w:rsidRPr="006955EB" w:rsidRDefault="0089586B" w:rsidP="008958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26"/>
          <w:szCs w:val="26"/>
        </w:rPr>
      </w:pPr>
    </w:p>
    <w:p w14:paraId="7AE09714" w14:textId="77777777" w:rsidR="0089586B" w:rsidRPr="0089586B" w:rsidRDefault="0089586B" w:rsidP="008958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89586B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1510C80A" w14:textId="5B8BB064" w:rsidR="0089586B" w:rsidRPr="0089586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89586B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บริษัทใหญ่และกิจการที่เกี่ยวข้องกันหลายแห่ง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โดยสัญญามีผลสิ้นสุดในช่วงเดือนธันวาคม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pacing w:val="-2"/>
          <w:sz w:val="30"/>
          <w:szCs w:val="30"/>
        </w:rPr>
        <w:t>2567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ถึงเดือน</w:t>
      </w:r>
      <w:r w:rsidR="00641CB0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89586B">
        <w:rPr>
          <w:rFonts w:ascii="Angsana New" w:hAnsi="Angsana New"/>
          <w:spacing w:val="-2"/>
          <w:sz w:val="30"/>
          <w:szCs w:val="30"/>
        </w:rPr>
        <w:t>568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313BCBDD" w14:textId="19B2C36C" w:rsidR="0089586B" w:rsidRPr="0089586B" w:rsidRDefault="0089586B" w:rsidP="0089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E0897F4" w14:textId="77777777" w:rsidR="0089586B" w:rsidRPr="0089586B" w:rsidRDefault="0089586B" w:rsidP="0089586B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9586B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สัญญาเงินให้กู้ยืมและสัญญาเงินกู้ยืม</w:t>
      </w:r>
    </w:p>
    <w:p w14:paraId="0ABA4E1A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Liquidity Management </w:t>
      </w:r>
      <w:r w:rsidRPr="0089586B">
        <w:rPr>
          <w:rFonts w:ascii="Angsana New" w:hAnsi="Angsana New"/>
          <w:spacing w:val="-2"/>
          <w:sz w:val="30"/>
          <w:szCs w:val="30"/>
        </w:rPr>
        <w:t>System (“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ระบบ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pacing w:val="-2"/>
          <w:sz w:val="30"/>
          <w:szCs w:val="30"/>
        </w:rPr>
        <w:t xml:space="preserve">LMS”)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ซึ่งไม่มีหลักประกันอายุสัญญา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pacing w:val="-2"/>
          <w:sz w:val="30"/>
          <w:szCs w:val="30"/>
        </w:rPr>
        <w:t>3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pacing w:val="-2"/>
          <w:sz w:val="30"/>
          <w:szCs w:val="30"/>
        </w:rPr>
        <w:t>7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pacing w:val="-2"/>
          <w:sz w:val="30"/>
          <w:szCs w:val="30"/>
        </w:rPr>
        <w:t>20</w:t>
      </w:r>
      <w:r w:rsidRPr="008958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89586B">
        <w:rPr>
          <w:rFonts w:ascii="Angsana New" w:hAnsi="Angsana New" w:hint="cs"/>
          <w:sz w:val="30"/>
          <w:szCs w:val="30"/>
          <w:cs/>
        </w:rPr>
        <w:t>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6,000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ล้านบาท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BIBOR O/N </w:t>
      </w:r>
      <w:r w:rsidRPr="0089586B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2852E27C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0EC77AE1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อายุสัญญา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9 </w:t>
      </w:r>
      <w:r w:rsidRPr="0089586B">
        <w:rPr>
          <w:rFonts w:ascii="Angsana New" w:hAnsi="Angsana New" w:hint="cs"/>
          <w:sz w:val="30"/>
          <w:szCs w:val="30"/>
          <w:cs/>
        </w:rPr>
        <w:t>เดือน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47 </w:t>
      </w:r>
      <w:r w:rsidRPr="0089586B">
        <w:rPr>
          <w:rFonts w:ascii="Angsana New" w:hAnsi="Angsana New" w:hint="cs"/>
          <w:sz w:val="30"/>
          <w:szCs w:val="30"/>
          <w:cs/>
        </w:rPr>
        <w:t>ล้านยูโร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15C1B653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37C448D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ซึ่งไม่มีหลักประกันอายุสัญญา </w:t>
      </w:r>
      <w:r w:rsidRPr="0089586B">
        <w:rPr>
          <w:rFonts w:ascii="Angsana New" w:hAnsi="Angsana New"/>
          <w:sz w:val="30"/>
          <w:szCs w:val="30"/>
        </w:rPr>
        <w:t xml:space="preserve">9 </w:t>
      </w:r>
      <w:r w:rsidRPr="0089586B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แก่กิจการที่เกี่ยวข้องกันแห่งหนึ่ง โดยมีวงเงินกู้ </w:t>
      </w:r>
      <w:r w:rsidRPr="0089586B">
        <w:rPr>
          <w:rFonts w:ascii="Angsana New" w:hAnsi="Angsana New"/>
          <w:sz w:val="30"/>
          <w:szCs w:val="30"/>
        </w:rPr>
        <w:t xml:space="preserve">311.50 </w:t>
      </w:r>
      <w:r w:rsidRPr="0089586B">
        <w:rPr>
          <w:rFonts w:ascii="Angsana New" w:hAnsi="Angsana New"/>
          <w:sz w:val="30"/>
          <w:szCs w:val="30"/>
          <w:cs/>
        </w:rPr>
        <w:t>ล้านบาท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89586B">
        <w:rPr>
          <w:rFonts w:ascii="Angsana New" w:hAnsi="Angsana New"/>
          <w:sz w:val="30"/>
          <w:szCs w:val="30"/>
        </w:rPr>
        <w:t xml:space="preserve"> THOR </w:t>
      </w:r>
      <w:r w:rsidRPr="0089586B">
        <w:rPr>
          <w:rFonts w:ascii="Angsana New" w:hAnsi="Angsana New"/>
          <w:sz w:val="30"/>
          <w:szCs w:val="30"/>
          <w:cs/>
        </w:rPr>
        <w:t>บวกส่วนต่างอัตราดอกเบี้ย</w:t>
      </w:r>
    </w:p>
    <w:p w14:paraId="115EAA1F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77B11304" w14:textId="37B64B6B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/>
          <w:sz w:val="30"/>
          <w:szCs w:val="30"/>
          <w:cs/>
        </w:rPr>
        <w:t>บริษัทมีสัญญาเงินให้กู้ยืมซึ่งไม่มีหลักประกัน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 xml:space="preserve">แก่กิจการที่เกี่ยวข้องกันแห่งหนึ่ง โดยมีวงเงินกู้รวม </w:t>
      </w:r>
      <w:r w:rsidRPr="0089586B">
        <w:rPr>
          <w:rFonts w:ascii="Angsana New" w:hAnsi="Angsana New"/>
          <w:sz w:val="30"/>
          <w:szCs w:val="30"/>
        </w:rPr>
        <w:t xml:space="preserve">206 </w:t>
      </w:r>
      <w:r w:rsidRPr="0089586B">
        <w:rPr>
          <w:rFonts w:ascii="Angsana New" w:hAnsi="Angsana New"/>
          <w:sz w:val="30"/>
          <w:szCs w:val="30"/>
          <w:cs/>
        </w:rPr>
        <w:t>ล้านยูโร</w:t>
      </w:r>
      <w:r w:rsidRPr="0089586B">
        <w:rPr>
          <w:rFonts w:ascii="Angsana New" w:hAnsi="Angsana New"/>
          <w:sz w:val="30"/>
          <w:szCs w:val="30"/>
        </w:rPr>
        <w:t xml:space="preserve">   </w:t>
      </w:r>
      <w:r w:rsidRPr="0089586B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เงินให้กู้ยืมดังกล่าวมีอัตราดอกเบี้ยคงที่ โดยประกอบด้วย </w:t>
      </w:r>
      <w:r w:rsidRPr="0089586B">
        <w:rPr>
          <w:rFonts w:ascii="Angsana New" w:hAnsi="Angsana New"/>
          <w:sz w:val="30"/>
          <w:szCs w:val="30"/>
        </w:rPr>
        <w:t>3</w:t>
      </w:r>
      <w:r w:rsidR="00AA543F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>วงเงิน มีอายุสัญญา</w:t>
      </w:r>
      <w:r w:rsidRPr="0089586B">
        <w:rPr>
          <w:rFonts w:ascii="Angsana New" w:hAnsi="Angsana New" w:hint="cs"/>
          <w:sz w:val="30"/>
          <w:szCs w:val="30"/>
          <w:cs/>
        </w:rPr>
        <w:t>ตั้งแต่</w:t>
      </w:r>
      <w:r w:rsidRPr="0089586B">
        <w:rPr>
          <w:rFonts w:ascii="Angsana New" w:hAnsi="Angsana New"/>
          <w:sz w:val="30"/>
          <w:szCs w:val="30"/>
        </w:rPr>
        <w:t xml:space="preserve"> 1 </w:t>
      </w:r>
      <w:r w:rsidRPr="0089586B">
        <w:rPr>
          <w:rFonts w:ascii="Angsana New" w:hAnsi="Angsana New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</w:rPr>
        <w:t xml:space="preserve">, 2 </w:t>
      </w:r>
      <w:r w:rsidRPr="0089586B">
        <w:rPr>
          <w:rFonts w:ascii="Angsana New" w:hAnsi="Angsana New"/>
          <w:sz w:val="30"/>
          <w:szCs w:val="30"/>
          <w:cs/>
        </w:rPr>
        <w:t xml:space="preserve">ปี </w:t>
      </w:r>
      <w:r w:rsidRPr="0089586B">
        <w:rPr>
          <w:rFonts w:ascii="Angsana New" w:hAnsi="Angsana New"/>
          <w:sz w:val="30"/>
          <w:szCs w:val="30"/>
        </w:rPr>
        <w:t xml:space="preserve">6 </w:t>
      </w:r>
      <w:r w:rsidRPr="0089586B">
        <w:rPr>
          <w:rFonts w:ascii="Angsana New" w:hAnsi="Angsana New"/>
          <w:sz w:val="30"/>
          <w:szCs w:val="30"/>
          <w:cs/>
        </w:rPr>
        <w:t>เดือน</w:t>
      </w:r>
      <w:r w:rsidRPr="0089586B">
        <w:rPr>
          <w:rFonts w:ascii="Angsana New" w:hAnsi="Angsana New"/>
          <w:sz w:val="30"/>
          <w:szCs w:val="30"/>
        </w:rPr>
        <w:t xml:space="preserve">, 4 </w:t>
      </w:r>
      <w:r w:rsidRPr="0089586B">
        <w:rPr>
          <w:rFonts w:ascii="Angsana New" w:hAnsi="Angsana New"/>
          <w:sz w:val="30"/>
          <w:szCs w:val="30"/>
          <w:cs/>
        </w:rPr>
        <w:t xml:space="preserve">ปี </w:t>
      </w:r>
      <w:r w:rsidRPr="0089586B">
        <w:rPr>
          <w:rFonts w:ascii="Angsana New" w:hAnsi="Angsana New"/>
          <w:sz w:val="30"/>
          <w:szCs w:val="30"/>
        </w:rPr>
        <w:t xml:space="preserve">3 </w:t>
      </w:r>
      <w:r w:rsidRPr="0089586B">
        <w:rPr>
          <w:rFonts w:ascii="Angsana New" w:hAnsi="Angsana New"/>
          <w:sz w:val="30"/>
          <w:szCs w:val="30"/>
          <w:cs/>
        </w:rPr>
        <w:t>เดือน ตามลำดับ</w:t>
      </w:r>
    </w:p>
    <w:p w14:paraId="5F3383A7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64E799B" w14:textId="5A3E3814" w:rsid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บริษัทมีสัญญาเงินกู้ยืมระยะสั้นโดยการใช้บริการโอนเงินระหว่างบัญชีผ่านระบบ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LMS </w:t>
      </w:r>
      <w:r w:rsidRPr="0089586B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3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7 </w:t>
      </w:r>
      <w:r w:rsidRPr="0089586B">
        <w:rPr>
          <w:rFonts w:ascii="Angsana New" w:hAnsi="Angsana New" w:hint="cs"/>
          <w:sz w:val="30"/>
          <w:szCs w:val="30"/>
          <w:cs/>
        </w:rPr>
        <w:t>แห่ง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60 </w:t>
      </w:r>
      <w:r w:rsidRPr="0089586B">
        <w:rPr>
          <w:rFonts w:ascii="Angsana New" w:hAnsi="Angsana New" w:hint="cs"/>
          <w:sz w:val="30"/>
          <w:szCs w:val="30"/>
          <w:cs/>
        </w:rPr>
        <w:t>ล้านบาทถึง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1,500 </w:t>
      </w:r>
      <w:r w:rsidRPr="0089586B">
        <w:rPr>
          <w:rFonts w:ascii="Angsana New" w:hAnsi="Angsana New" w:hint="cs"/>
          <w:sz w:val="30"/>
          <w:szCs w:val="30"/>
          <w:cs/>
        </w:rPr>
        <w:t>ล้านบาท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BIBOR O/N </w:t>
      </w:r>
      <w:r w:rsidRPr="0089586B">
        <w:rPr>
          <w:rFonts w:ascii="Angsana New" w:hAnsi="Angsana New" w:hint="cs"/>
          <w:sz w:val="30"/>
          <w:szCs w:val="30"/>
          <w:cs/>
        </w:rPr>
        <w:t>ลบส่วนต่างอัตราดอกเบี้ย</w:t>
      </w:r>
    </w:p>
    <w:p w14:paraId="1FFA3FA5" w14:textId="77777777" w:rsidR="00872E8E" w:rsidRPr="0089586B" w:rsidRDefault="00872E8E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B5CF0E2" w14:textId="66D64A47" w:rsid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บริษัทมีสัญญาเงินกู้ยืมระยะสั้นซึ่งไม่มีหลักประกัน อายุสัญญา </w:t>
      </w:r>
      <w:r>
        <w:rPr>
          <w:rFonts w:ascii="Angsana New" w:hAnsi="Angsana New"/>
          <w:sz w:val="30"/>
          <w:szCs w:val="30"/>
        </w:rPr>
        <w:t>1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>ปี จากกิจการที่เกี่ยวข้องกันแห่งหนึ่ง โดยมี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89586B">
        <w:rPr>
          <w:rFonts w:ascii="Angsana New" w:hAnsi="Angsana New"/>
          <w:sz w:val="30"/>
          <w:szCs w:val="30"/>
          <w:cs/>
        </w:rPr>
        <w:t xml:space="preserve">วงเงินกู้ </w:t>
      </w:r>
      <w:r w:rsidRPr="0089586B">
        <w:rPr>
          <w:rFonts w:ascii="Angsana New" w:hAnsi="Angsana New"/>
          <w:sz w:val="30"/>
          <w:szCs w:val="30"/>
        </w:rPr>
        <w:t xml:space="preserve">300 </w:t>
      </w:r>
      <w:r w:rsidRPr="0089586B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89586B">
        <w:rPr>
          <w:rFonts w:ascii="Angsana New" w:hAnsi="Angsana New"/>
          <w:sz w:val="30"/>
          <w:szCs w:val="30"/>
        </w:rPr>
        <w:t xml:space="preserve"> SOFR </w:t>
      </w:r>
      <w:r w:rsidRPr="0089586B">
        <w:rPr>
          <w:rFonts w:ascii="Angsana New" w:hAnsi="Angsana New"/>
          <w:sz w:val="30"/>
          <w:szCs w:val="30"/>
          <w:cs/>
        </w:rPr>
        <w:t>บวกส่วนต่างอัตราดอกเบี้ย</w:t>
      </w:r>
    </w:p>
    <w:p w14:paraId="4791E6D1" w14:textId="77777777" w:rsid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350BC2A" w14:textId="446D730C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/>
          <w:sz w:val="30"/>
          <w:szCs w:val="30"/>
          <w:cs/>
        </w:rPr>
        <w:t>บริษัททำสัญญาเงินกู้ยืมเงินระยะสั้นระหว่างกัน (</w:t>
      </w:r>
      <w:r w:rsidRPr="0089586B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89586B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 xml:space="preserve">ซึ่งเป็นวงเงินสินเชื่อระยะสั้นชนิดไม่ผูกพันและไม่มีหลักประกันอายุสัญญา </w:t>
      </w:r>
      <w:r w:rsidRPr="0089586B">
        <w:rPr>
          <w:rFonts w:ascii="Angsana New" w:hAnsi="Angsana New"/>
          <w:sz w:val="30"/>
          <w:szCs w:val="30"/>
        </w:rPr>
        <w:t xml:space="preserve">1 </w:t>
      </w:r>
      <w:r w:rsidRPr="0089586B">
        <w:rPr>
          <w:rFonts w:ascii="Angsana New" w:hAnsi="Angsana New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 xml:space="preserve">ซึ่งจะมีผลสิ้นสุดในวันที่ </w:t>
      </w:r>
      <w:r w:rsidRPr="0089586B">
        <w:rPr>
          <w:rFonts w:ascii="Angsana New" w:hAnsi="Angsana New"/>
          <w:sz w:val="30"/>
          <w:szCs w:val="30"/>
        </w:rPr>
        <w:t xml:space="preserve">30 </w:t>
      </w:r>
      <w:r w:rsidRPr="0089586B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9586B">
        <w:rPr>
          <w:rFonts w:ascii="Angsana New" w:hAnsi="Angsana New"/>
          <w:sz w:val="30"/>
          <w:szCs w:val="30"/>
        </w:rPr>
        <w:t>256</w:t>
      </w:r>
      <w:r w:rsidR="0059730C">
        <w:rPr>
          <w:rFonts w:ascii="Angsana New" w:hAnsi="Angsana New"/>
          <w:sz w:val="30"/>
          <w:szCs w:val="30"/>
        </w:rPr>
        <w:t>8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89586B">
        <w:rPr>
          <w:rFonts w:ascii="Angsana New" w:hAnsi="Angsana New"/>
          <w:sz w:val="30"/>
          <w:szCs w:val="30"/>
        </w:rPr>
        <w:t xml:space="preserve">200 </w:t>
      </w:r>
      <w:r w:rsidRPr="0089586B">
        <w:rPr>
          <w:rFonts w:ascii="Angsana New" w:hAnsi="Angsana New"/>
          <w:sz w:val="30"/>
          <w:szCs w:val="30"/>
          <w:cs/>
        </w:rPr>
        <w:t xml:space="preserve">ล้านบาทและวงเงินให้กู้ยืม </w:t>
      </w:r>
      <w:r w:rsidRPr="0089586B">
        <w:rPr>
          <w:rFonts w:ascii="Angsana New" w:hAnsi="Angsana New"/>
          <w:sz w:val="30"/>
          <w:szCs w:val="30"/>
        </w:rPr>
        <w:t xml:space="preserve">1,000 </w:t>
      </w:r>
      <w:r w:rsidRPr="0089586B">
        <w:rPr>
          <w:rFonts w:ascii="Angsana New" w:hAnsi="Angsana New"/>
          <w:sz w:val="30"/>
          <w:szCs w:val="30"/>
          <w:cs/>
        </w:rPr>
        <w:t>ล้านบาท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 xml:space="preserve">โดยใช้อัตราดอกเบี้ยเงินกู้ยืมระยะสั้น </w:t>
      </w:r>
      <w:r w:rsidRPr="0089586B">
        <w:rPr>
          <w:rFonts w:ascii="Angsana New" w:hAnsi="Angsana New"/>
          <w:sz w:val="30"/>
          <w:szCs w:val="30"/>
        </w:rPr>
        <w:t xml:space="preserve">BIBOR </w:t>
      </w:r>
      <w:r w:rsidRPr="0089586B">
        <w:rPr>
          <w:rFonts w:ascii="Angsana New" w:hAnsi="Angsana New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>โดยคำนึงถึงผลตอบแทนเงินลงทุน</w:t>
      </w:r>
      <w:r w:rsidRPr="0089586B">
        <w:rPr>
          <w:rFonts w:ascii="Angsana New" w:hAnsi="Angsana New" w:hint="cs"/>
          <w:sz w:val="30"/>
          <w:szCs w:val="30"/>
          <w:cs/>
        </w:rPr>
        <w:t xml:space="preserve">   </w:t>
      </w:r>
      <w:r w:rsidRPr="0089586B">
        <w:rPr>
          <w:rFonts w:ascii="Angsana New" w:hAnsi="Angsana New"/>
          <w:sz w:val="30"/>
          <w:szCs w:val="30"/>
          <w:cs/>
        </w:rPr>
        <w:t>ระยะสั้น</w:t>
      </w:r>
      <w:r w:rsidRPr="0089586B">
        <w:rPr>
          <w:rFonts w:ascii="Angsana New" w:hAnsi="Angsana New"/>
          <w:sz w:val="30"/>
          <w:szCs w:val="30"/>
        </w:rPr>
        <w:t xml:space="preserve"> </w:t>
      </w:r>
      <w:r w:rsidRPr="0089586B">
        <w:rPr>
          <w:rFonts w:ascii="Angsana New" w:hAnsi="Angsana New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0B4F61BD" w14:textId="37721D65" w:rsid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DF802EA" w14:textId="77777777" w:rsidR="0089586B" w:rsidRPr="0089586B" w:rsidRDefault="0089586B" w:rsidP="008958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89586B">
        <w:rPr>
          <w:rFonts w:ascii="Angsana New" w:hAnsi="Angsana New" w:hint="cs"/>
          <w:i/>
          <w:iCs/>
          <w:sz w:val="30"/>
          <w:szCs w:val="30"/>
          <w:cs/>
          <w:lang w:eastAsia="ja-JP"/>
        </w:rPr>
        <w:lastRenderedPageBreak/>
        <w:t>สัญญาบริการ</w:t>
      </w:r>
    </w:p>
    <w:p w14:paraId="5E94BF85" w14:textId="509B5B55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26 </w:t>
      </w:r>
      <w:r w:rsidRPr="0089586B">
        <w:rPr>
          <w:rFonts w:ascii="Angsana New" w:hAnsi="Angsana New" w:hint="cs"/>
          <w:sz w:val="30"/>
          <w:szCs w:val="30"/>
          <w:cs/>
        </w:rPr>
        <w:t>แห่ง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เพื่อให้บริการด้านต่างๆ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4 </w:t>
      </w:r>
      <w:r w:rsidRPr="0089586B">
        <w:rPr>
          <w:rFonts w:ascii="Angsana New" w:hAnsi="Angsana New" w:hint="cs"/>
          <w:sz w:val="30"/>
          <w:szCs w:val="30"/>
          <w:cs/>
        </w:rPr>
        <w:t>ของปีก่อนหน้า</w:t>
      </w:r>
    </w:p>
    <w:p w14:paraId="0B843C8B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B135132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บริษัทมีสัญญาจ้างเหมาบริหารและจัดการงานวิศวกรรม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สัญญาจ้างออกแบบ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จัดหา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ก่อสร้าง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และติดตั้ง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สัญญาจ้างเหมางานบริการตรวจสอบคุณภาพงานก่อสร้าง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บริการตรวจสอบอุปกรณ์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และบริการตรวจสอบเครื่องจักร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และสัญญาจ้างเหมาบริหารและจัดการงานบำรุงรักษากับกิจการที่เกี่ยวข้องกันแห่งหนึ่ง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1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10 </w:t>
      </w:r>
      <w:r w:rsidRPr="0089586B">
        <w:rPr>
          <w:rFonts w:ascii="Angsana New" w:hAnsi="Angsana New" w:hint="cs"/>
          <w:sz w:val="30"/>
          <w:szCs w:val="30"/>
          <w:cs/>
        </w:rPr>
        <w:t>เดือน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2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8 </w:t>
      </w:r>
      <w:r w:rsidRPr="0089586B">
        <w:rPr>
          <w:rFonts w:ascii="Angsana New" w:hAnsi="Angsana New" w:hint="cs"/>
          <w:sz w:val="30"/>
          <w:szCs w:val="30"/>
          <w:cs/>
        </w:rPr>
        <w:t>เดือน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และจะมีผลสิ้นสุดในช่วงเดือนมิถุนายน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2567 </w:t>
      </w:r>
      <w:r w:rsidRPr="0089586B">
        <w:rPr>
          <w:rFonts w:ascii="Angsana New" w:hAnsi="Angsana New" w:hint="cs"/>
          <w:sz w:val="30"/>
          <w:szCs w:val="30"/>
          <w:cs/>
        </w:rPr>
        <w:t>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ธันวาคม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2568</w:t>
      </w:r>
    </w:p>
    <w:p w14:paraId="5F1EEDEA" w14:textId="77777777" w:rsidR="0089586B" w:rsidRPr="0089586B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409A0280" w14:textId="77777777" w:rsidR="0089586B" w:rsidRPr="00A12A88" w:rsidRDefault="0089586B" w:rsidP="0089586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89586B">
        <w:rPr>
          <w:rFonts w:ascii="Angsana New" w:hAnsi="Angsana New" w:hint="cs"/>
          <w:sz w:val="30"/>
          <w:szCs w:val="30"/>
          <w:cs/>
        </w:rPr>
        <w:t>บริษัทมีสัญญาจ้างเหมาบริหารงานคลังสินค้าจำนวนหลายฉบับกับกิจการที่เกี่ยวข้องกันแห่งหนึ่ง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1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30 </w:t>
      </w:r>
      <w:r w:rsidRPr="0089586B">
        <w:rPr>
          <w:rFonts w:ascii="Angsana New" w:hAnsi="Angsana New" w:hint="cs"/>
          <w:sz w:val="30"/>
          <w:szCs w:val="30"/>
          <w:cs/>
        </w:rPr>
        <w:t>ปี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9 </w:t>
      </w:r>
      <w:r w:rsidRPr="0089586B">
        <w:rPr>
          <w:rFonts w:ascii="Angsana New" w:hAnsi="Angsana New" w:hint="cs"/>
          <w:sz w:val="30"/>
          <w:szCs w:val="30"/>
          <w:cs/>
        </w:rPr>
        <w:t>เดือน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 xml:space="preserve">2567 </w:t>
      </w:r>
      <w:r w:rsidRPr="0089586B">
        <w:rPr>
          <w:rFonts w:ascii="Angsana New" w:hAnsi="Angsana New" w:hint="cs"/>
          <w:sz w:val="30"/>
          <w:szCs w:val="30"/>
          <w:cs/>
        </w:rPr>
        <w:t>ถึง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 w:hint="cs"/>
          <w:sz w:val="30"/>
          <w:szCs w:val="30"/>
          <w:cs/>
        </w:rPr>
        <w:t>ธันวาคม</w:t>
      </w:r>
      <w:r w:rsidRPr="0089586B">
        <w:rPr>
          <w:rFonts w:ascii="Angsana New" w:hAnsi="Angsana New"/>
          <w:sz w:val="30"/>
          <w:szCs w:val="30"/>
          <w:cs/>
        </w:rPr>
        <w:t xml:space="preserve"> </w:t>
      </w:r>
      <w:r w:rsidRPr="0089586B">
        <w:rPr>
          <w:rFonts w:ascii="Angsana New" w:hAnsi="Angsana New"/>
          <w:sz w:val="30"/>
          <w:szCs w:val="30"/>
        </w:rPr>
        <w:t>2597</w:t>
      </w:r>
    </w:p>
    <w:p w14:paraId="40880A2A" w14:textId="4898AA1F" w:rsidR="00B1747D" w:rsidRPr="0089586B" w:rsidRDefault="00B1747D" w:rsidP="00B1747D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5003709" w14:textId="79704065" w:rsidR="00B63C41" w:rsidRPr="00BD5B5A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D5B5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74B3EF3" w14:textId="309AC0B0" w:rsidR="003F7720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BD5B5A" w:rsidRPr="00C04582" w14:paraId="44315153" w14:textId="77777777" w:rsidTr="00F97558">
        <w:tc>
          <w:tcPr>
            <w:tcW w:w="1828" w:type="pct"/>
          </w:tcPr>
          <w:p w14:paraId="1773D88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524725C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0E8263D3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3C3F2A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114FF9D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B5A" w:rsidRPr="00C04582" w14:paraId="1B146FB0" w14:textId="77777777" w:rsidTr="00F97558">
        <w:tc>
          <w:tcPr>
            <w:tcW w:w="1828" w:type="pct"/>
          </w:tcPr>
          <w:p w14:paraId="3309C64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908659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22D21F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87E27E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CE855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FDE371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F3669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6B25E8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E248E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5B5A" w:rsidRPr="00C04582" w14:paraId="7BC641B2" w14:textId="77777777" w:rsidTr="00F97558">
        <w:tc>
          <w:tcPr>
            <w:tcW w:w="1828" w:type="pct"/>
          </w:tcPr>
          <w:p w14:paraId="7A0D604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E330CC8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377E4D1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35F5B1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3774D9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68A98B2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10EC3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A429DB9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A98E5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D5B5A" w:rsidRPr="00C04582" w14:paraId="38981BE3" w14:textId="77777777" w:rsidTr="00F97558">
        <w:tc>
          <w:tcPr>
            <w:tcW w:w="1828" w:type="pct"/>
          </w:tcPr>
          <w:p w14:paraId="7FD33C4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5BD52E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2B2153C9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D5B5A" w:rsidRPr="00C04582" w14:paraId="0A44C2C0" w14:textId="77777777" w:rsidTr="00F97558">
        <w:tc>
          <w:tcPr>
            <w:tcW w:w="1828" w:type="pct"/>
            <w:shd w:val="clear" w:color="auto" w:fill="auto"/>
          </w:tcPr>
          <w:p w14:paraId="3E72B373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515B106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12027" w14:textId="78E02F64" w:rsidR="00BD5B5A" w:rsidRPr="00C04582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26</w:t>
            </w:r>
            <w:r w:rsidR="00AC01C3">
              <w:rPr>
                <w:rFonts w:asciiTheme="majorBidi" w:hAnsi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/>
                <w:sz w:val="30"/>
                <w:szCs w:val="30"/>
              </w:rPr>
              <w:t>51</w:t>
            </w:r>
            <w:r w:rsidRPr="007F2A15">
              <w:rPr>
                <w:rFonts w:asciiTheme="majorBidi" w:hAnsiTheme="majorBidi" w:hint="cs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38B3EC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FF329A2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27,720</w:t>
            </w:r>
          </w:p>
        </w:tc>
        <w:tc>
          <w:tcPr>
            <w:tcW w:w="145" w:type="pct"/>
            <w:shd w:val="clear" w:color="auto" w:fill="auto"/>
          </w:tcPr>
          <w:p w14:paraId="2E911C8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00E188" w14:textId="699CBC22" w:rsidR="00BD5B5A" w:rsidRPr="00C04582" w:rsidRDefault="00AC01C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C01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01C3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44" w:type="pct"/>
            <w:shd w:val="clear" w:color="auto" w:fill="auto"/>
          </w:tcPr>
          <w:p w14:paraId="0CD8DA8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6432DE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30,971</w:t>
            </w:r>
          </w:p>
        </w:tc>
      </w:tr>
      <w:tr w:rsidR="00BD5B5A" w:rsidRPr="00C04582" w14:paraId="63B30C42" w14:textId="77777777" w:rsidTr="00F97558">
        <w:tc>
          <w:tcPr>
            <w:tcW w:w="1828" w:type="pct"/>
            <w:shd w:val="clear" w:color="auto" w:fill="auto"/>
          </w:tcPr>
          <w:p w14:paraId="0AEFEC56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14A55A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4497A" w14:textId="43574C81" w:rsidR="00BD5B5A" w:rsidRPr="00C04582" w:rsidRDefault="007F2A15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2A15">
              <w:rPr>
                <w:rFonts w:asciiTheme="majorBidi" w:hAnsiTheme="majorBidi"/>
                <w:sz w:val="30"/>
                <w:szCs w:val="30"/>
              </w:rPr>
              <w:t>34</w:t>
            </w:r>
            <w:r w:rsidR="00AC01C3">
              <w:rPr>
                <w:rFonts w:asciiTheme="majorBidi" w:hAnsiTheme="majorBidi"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/>
                <w:sz w:val="30"/>
                <w:szCs w:val="30"/>
              </w:rPr>
              <w:t>69</w:t>
            </w:r>
            <w:r w:rsidRPr="007F2A15">
              <w:rPr>
                <w:rFonts w:asciiTheme="majorBidi" w:hAnsiTheme="majorBidi" w:hint="cs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443791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B88D11A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30,252</w:t>
            </w:r>
          </w:p>
        </w:tc>
        <w:tc>
          <w:tcPr>
            <w:tcW w:w="145" w:type="pct"/>
            <w:shd w:val="clear" w:color="auto" w:fill="auto"/>
          </w:tcPr>
          <w:p w14:paraId="3ACAAE4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DDAB4" w14:textId="45F93122" w:rsidR="00BD5B5A" w:rsidRPr="00C04582" w:rsidRDefault="00AC01C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AC01C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01C3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144" w:type="pct"/>
            <w:shd w:val="clear" w:color="auto" w:fill="auto"/>
          </w:tcPr>
          <w:p w14:paraId="390BE23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7F3168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13,254</w:t>
            </w:r>
          </w:p>
        </w:tc>
      </w:tr>
      <w:tr w:rsidR="00BD5B5A" w:rsidRPr="00C04582" w14:paraId="3CA8E0B6" w14:textId="77777777" w:rsidTr="00F97558">
        <w:tc>
          <w:tcPr>
            <w:tcW w:w="1828" w:type="pct"/>
            <w:shd w:val="clear" w:color="auto" w:fill="auto"/>
          </w:tcPr>
          <w:p w14:paraId="66EA1F0F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3EB66F8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E21351" w14:textId="4BFDDCF6" w:rsidR="00BD5B5A" w:rsidRPr="00C04582" w:rsidRDefault="007F2A15" w:rsidP="00AC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2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AC01C3" w:rsidRPr="00AC0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2A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4" w:type="pct"/>
          </w:tcPr>
          <w:p w14:paraId="370BF2E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0715D4E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57,972</w:t>
            </w:r>
          </w:p>
        </w:tc>
        <w:tc>
          <w:tcPr>
            <w:tcW w:w="145" w:type="pct"/>
            <w:shd w:val="clear" w:color="auto" w:fill="auto"/>
          </w:tcPr>
          <w:p w14:paraId="781562A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77BC3F" w14:textId="0F476502" w:rsidR="00BD5B5A" w:rsidRPr="00C04582" w:rsidRDefault="00AC01C3" w:rsidP="0026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0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44" w:type="pct"/>
            <w:shd w:val="clear" w:color="auto" w:fill="auto"/>
          </w:tcPr>
          <w:p w14:paraId="777DB3A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2C61BD53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44,225</w:t>
            </w:r>
          </w:p>
        </w:tc>
      </w:tr>
      <w:tr w:rsidR="00BD5B5A" w:rsidRPr="00C04582" w14:paraId="4D690676" w14:textId="77777777" w:rsidTr="00F97558">
        <w:tc>
          <w:tcPr>
            <w:tcW w:w="1828" w:type="pct"/>
            <w:shd w:val="clear" w:color="auto" w:fill="auto"/>
          </w:tcPr>
          <w:p w14:paraId="35C16B80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5845EEFB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0DEDF91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12078" w14:textId="77777777" w:rsidR="00AC01C3" w:rsidRDefault="00AC01C3" w:rsidP="00AC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99C07" w14:textId="449586CC" w:rsidR="00BD5B5A" w:rsidRPr="00AC01C3" w:rsidRDefault="00AC01C3" w:rsidP="00AC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C01C3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D63ACFB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3EFFD83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5" w:type="pct"/>
            <w:shd w:val="clear" w:color="auto" w:fill="auto"/>
          </w:tcPr>
          <w:p w14:paraId="18DD6CC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A1B348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9DF45" w14:textId="77777777" w:rsidR="00AC01C3" w:rsidRDefault="00AC01C3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67871B" w14:textId="5FFB55DD" w:rsidR="00BD5B5A" w:rsidRPr="00C04582" w:rsidRDefault="00AC01C3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25B6E842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8FBF6" w14:textId="77777777" w:rsidR="00BD5B5A" w:rsidRPr="00C04582" w:rsidRDefault="00BD5B5A" w:rsidP="00F97558">
            <w:pPr>
              <w:tabs>
                <w:tab w:val="decimal" w:pos="772"/>
                <w:tab w:val="decimal" w:pos="821"/>
              </w:tabs>
              <w:spacing w:line="240" w:lineRule="auto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EE6F59B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(19)    </w:t>
            </w:r>
          </w:p>
        </w:tc>
      </w:tr>
      <w:tr w:rsidR="00BD5B5A" w:rsidRPr="00C04582" w14:paraId="110FE439" w14:textId="77777777" w:rsidTr="00F97558">
        <w:tc>
          <w:tcPr>
            <w:tcW w:w="1828" w:type="pct"/>
            <w:shd w:val="clear" w:color="auto" w:fill="auto"/>
          </w:tcPr>
          <w:p w14:paraId="5129BDD3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4964232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A4ED9A" w14:textId="5917C528" w:rsidR="00BD5B5A" w:rsidRPr="00C04582" w:rsidRDefault="00AC01C3" w:rsidP="00AC0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0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44" w:type="pct"/>
          </w:tcPr>
          <w:p w14:paraId="4F3BF86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AB5378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5" w:type="pct"/>
            <w:shd w:val="clear" w:color="auto" w:fill="auto"/>
          </w:tcPr>
          <w:p w14:paraId="251FDAA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153E98" w14:textId="16F75ED5" w:rsidR="00BD5B5A" w:rsidRPr="00C04582" w:rsidRDefault="00AC01C3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01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4" w:type="pct"/>
            <w:shd w:val="clear" w:color="auto" w:fill="auto"/>
          </w:tcPr>
          <w:p w14:paraId="140F30F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D5AB0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</w:tbl>
    <w:p w14:paraId="3BDEE399" w14:textId="7EB25EE0" w:rsidR="00BD5B5A" w:rsidRDefault="00BD5B5A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EEB003" w14:textId="7B613830" w:rsidR="006955EB" w:rsidRDefault="006955EB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BB58FC8" w14:textId="5F59DFB8" w:rsidR="006955EB" w:rsidRDefault="006955EB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E87D8C" w14:textId="13252653" w:rsidR="006955EB" w:rsidRDefault="006955EB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33BF60D" w14:textId="7E5B1787" w:rsidR="006955EB" w:rsidRDefault="006955EB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A288D6" w14:textId="016837B6" w:rsidR="006955EB" w:rsidRDefault="006955EB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2DFCEA" w14:textId="77777777" w:rsidR="006955EB" w:rsidRDefault="006955EB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6955EB" w:rsidRPr="00C04582" w14:paraId="3683FACC" w14:textId="77777777" w:rsidTr="00AE36E0">
        <w:tc>
          <w:tcPr>
            <w:tcW w:w="1828" w:type="pct"/>
          </w:tcPr>
          <w:p w14:paraId="5CF652F2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0D8F756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4E958DE3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A7109D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3D927449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55EB" w:rsidRPr="00C04582" w14:paraId="797D373E" w14:textId="77777777" w:rsidTr="00AE36E0">
        <w:tc>
          <w:tcPr>
            <w:tcW w:w="1828" w:type="pct"/>
          </w:tcPr>
          <w:p w14:paraId="00393BA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EB148F6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248C50E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CBCA173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8A79D2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A7013E0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8B7671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EFBD592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E3D1C8E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55EB" w:rsidRPr="00C04582" w14:paraId="65EB7557" w14:textId="77777777" w:rsidTr="00AE36E0">
        <w:tc>
          <w:tcPr>
            <w:tcW w:w="1828" w:type="pct"/>
          </w:tcPr>
          <w:p w14:paraId="53BD468D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F4860F9" w14:textId="0F1CC1C5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6BCEA74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87B2E40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A9F303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ADCA8E9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48BEFE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77D419F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F6321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955EB" w:rsidRPr="00C04582" w14:paraId="476AFE9A" w14:textId="77777777" w:rsidTr="00AE36E0">
        <w:tc>
          <w:tcPr>
            <w:tcW w:w="1828" w:type="pct"/>
          </w:tcPr>
          <w:p w14:paraId="1501692B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22C52F0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2976A37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55EB" w:rsidRPr="00C04582" w14:paraId="15A47125" w14:textId="77777777" w:rsidTr="00AE36E0">
        <w:tc>
          <w:tcPr>
            <w:tcW w:w="1828" w:type="pct"/>
            <w:shd w:val="clear" w:color="auto" w:fill="auto"/>
          </w:tcPr>
          <w:p w14:paraId="5875A664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347D2F68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9083E5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020BD3C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30886DA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92A5427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EB38C7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5EE179E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A0CBC66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5EB" w:rsidRPr="00C04582" w14:paraId="69D8C245" w14:textId="77777777" w:rsidTr="00AE36E0">
        <w:tc>
          <w:tcPr>
            <w:tcW w:w="1828" w:type="pct"/>
            <w:shd w:val="clear" w:color="auto" w:fill="auto"/>
          </w:tcPr>
          <w:p w14:paraId="609554FB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5BEA1865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EB6B428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CF6844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6844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22A37BB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A8A234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26,829</w:t>
            </w:r>
          </w:p>
        </w:tc>
        <w:tc>
          <w:tcPr>
            <w:tcW w:w="145" w:type="pct"/>
            <w:shd w:val="clear" w:color="auto" w:fill="auto"/>
          </w:tcPr>
          <w:p w14:paraId="6863713E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C4BE3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F6844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F6844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144" w:type="pct"/>
            <w:shd w:val="clear" w:color="auto" w:fill="auto"/>
          </w:tcPr>
          <w:p w14:paraId="6EF820AC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00A6530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29,014</w:t>
            </w:r>
          </w:p>
        </w:tc>
      </w:tr>
      <w:tr w:rsidR="006955EB" w:rsidRPr="00C04582" w14:paraId="4C73B973" w14:textId="77777777" w:rsidTr="00AE36E0">
        <w:tc>
          <w:tcPr>
            <w:tcW w:w="1828" w:type="pct"/>
            <w:shd w:val="clear" w:color="auto" w:fill="auto"/>
          </w:tcPr>
          <w:p w14:paraId="3BA1B71F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45FAE2D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4DE7135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A9E32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47D4F4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562788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79214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8EBE4E8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CB95160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5EB" w:rsidRPr="00C04582" w14:paraId="3FF39F2F" w14:textId="77777777" w:rsidTr="00AE36E0">
        <w:tc>
          <w:tcPr>
            <w:tcW w:w="1828" w:type="pct"/>
            <w:shd w:val="clear" w:color="auto" w:fill="auto"/>
          </w:tcPr>
          <w:p w14:paraId="0E9E47FF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693CC598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54EC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F68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3E5B2997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A5759C6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45" w:type="pct"/>
            <w:shd w:val="clear" w:color="auto" w:fill="auto"/>
          </w:tcPr>
          <w:p w14:paraId="141BEB8E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86C46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F6844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44" w:type="pct"/>
            <w:shd w:val="clear" w:color="auto" w:fill="auto"/>
          </w:tcPr>
          <w:p w14:paraId="3FCE6A0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CC796DD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6955EB" w:rsidRPr="00C04582" w14:paraId="10F58F89" w14:textId="77777777" w:rsidTr="00AE36E0">
        <w:tc>
          <w:tcPr>
            <w:tcW w:w="1828" w:type="pct"/>
            <w:shd w:val="clear" w:color="auto" w:fill="auto"/>
          </w:tcPr>
          <w:p w14:paraId="002EB481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1ACF77F5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9A33C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38039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9EFC7E6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0ED493EE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BCEFB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F6844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44" w:type="pct"/>
            <w:shd w:val="clear" w:color="auto" w:fill="auto"/>
          </w:tcPr>
          <w:p w14:paraId="6D802B87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912CAA8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55EB" w:rsidRPr="00C04582" w14:paraId="2B6B0F45" w14:textId="77777777" w:rsidTr="00AE36E0">
        <w:tc>
          <w:tcPr>
            <w:tcW w:w="1828" w:type="pct"/>
            <w:shd w:val="clear" w:color="auto" w:fill="auto"/>
          </w:tcPr>
          <w:p w14:paraId="379041F4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343EF68C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852895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72C029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E42AB4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7EB0A597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CD8EE9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DF060A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9B7CE1D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955EB" w:rsidRPr="00C04582" w14:paraId="73F3B6A5" w14:textId="77777777" w:rsidTr="00AE36E0">
        <w:tc>
          <w:tcPr>
            <w:tcW w:w="1828" w:type="pct"/>
            <w:shd w:val="clear" w:color="auto" w:fill="auto"/>
          </w:tcPr>
          <w:p w14:paraId="453590A6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32FB0E3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C3821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F6844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40E22B05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F994146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5" w:type="pct"/>
            <w:shd w:val="clear" w:color="auto" w:fill="auto"/>
          </w:tcPr>
          <w:p w14:paraId="7569E7D4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FA234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F6844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562E9E33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7E75D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6955EB" w:rsidRPr="00C04582" w14:paraId="19D3896E" w14:textId="77777777" w:rsidTr="00AE36E0">
        <w:tc>
          <w:tcPr>
            <w:tcW w:w="1828" w:type="pct"/>
            <w:shd w:val="clear" w:color="auto" w:fill="auto"/>
          </w:tcPr>
          <w:p w14:paraId="67B2CC4E" w14:textId="77777777" w:rsidR="006955EB" w:rsidRPr="00C04582" w:rsidRDefault="006955EB" w:rsidP="00AE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5154A99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C1812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84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6844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D34462D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50BC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145" w:type="pct"/>
            <w:shd w:val="clear" w:color="auto" w:fill="auto"/>
          </w:tcPr>
          <w:p w14:paraId="5A52C769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8DE5D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684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6844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44" w:type="pct"/>
            <w:shd w:val="clear" w:color="auto" w:fill="auto"/>
          </w:tcPr>
          <w:p w14:paraId="333759B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AC48F" w14:textId="77777777" w:rsidR="006955EB" w:rsidRPr="00C04582" w:rsidRDefault="006955EB" w:rsidP="00AE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</w:tbl>
    <w:p w14:paraId="747804D8" w14:textId="3B5ECAE1" w:rsidR="006955EB" w:rsidRDefault="006955EB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BD5B5A" w:rsidRPr="00C04582" w14:paraId="7100CD4E" w14:textId="77777777" w:rsidTr="00F97558">
        <w:tc>
          <w:tcPr>
            <w:tcW w:w="1828" w:type="pct"/>
            <w:shd w:val="clear" w:color="auto" w:fill="auto"/>
          </w:tcPr>
          <w:p w14:paraId="14FCBD2B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EF1DD3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FC10CA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0E616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BC130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03390A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540E94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64117E3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A3E3EE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5B5A" w:rsidRPr="00C04582" w14:paraId="7EB0DB52" w14:textId="77777777" w:rsidTr="00F97558">
        <w:tc>
          <w:tcPr>
            <w:tcW w:w="1828" w:type="pct"/>
            <w:shd w:val="clear" w:color="auto" w:fill="auto"/>
          </w:tcPr>
          <w:p w14:paraId="46D126EA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60CEC95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0E920D" w14:textId="074BC784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84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844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44" w:type="pct"/>
          </w:tcPr>
          <w:p w14:paraId="6205E432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104C8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28,241</w:t>
            </w:r>
          </w:p>
        </w:tc>
        <w:tc>
          <w:tcPr>
            <w:tcW w:w="145" w:type="pct"/>
            <w:shd w:val="clear" w:color="auto" w:fill="auto"/>
          </w:tcPr>
          <w:p w14:paraId="67547BE8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25B35" w14:textId="038B7BE3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844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44" w:type="pct"/>
            <w:shd w:val="clear" w:color="auto" w:fill="auto"/>
          </w:tcPr>
          <w:p w14:paraId="5411D79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B89C0A8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12,480</w:t>
            </w:r>
          </w:p>
        </w:tc>
      </w:tr>
      <w:tr w:rsidR="00BD5B5A" w:rsidRPr="00C04582" w14:paraId="750413DE" w14:textId="77777777" w:rsidTr="00F97558">
        <w:tc>
          <w:tcPr>
            <w:tcW w:w="1828" w:type="pct"/>
            <w:shd w:val="clear" w:color="auto" w:fill="auto"/>
          </w:tcPr>
          <w:p w14:paraId="61DAE760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25EB413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D30BD2E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D67962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FB7F1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A48658E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CF9B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DB3AD9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116DC09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5B5A" w:rsidRPr="00C04582" w14:paraId="4C845CA7" w14:textId="77777777" w:rsidTr="00F97558">
        <w:tc>
          <w:tcPr>
            <w:tcW w:w="1828" w:type="pct"/>
            <w:shd w:val="clear" w:color="auto" w:fill="auto"/>
          </w:tcPr>
          <w:p w14:paraId="387B1A3E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65AA9A42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CB8BB" w14:textId="1003E6C0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844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44" w:type="pct"/>
          </w:tcPr>
          <w:p w14:paraId="0077C73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E221DF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45" w:type="pct"/>
            <w:shd w:val="clear" w:color="auto" w:fill="auto"/>
          </w:tcPr>
          <w:p w14:paraId="4DE43AD0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117BD" w14:textId="12AC16DE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44" w:type="pct"/>
            <w:shd w:val="clear" w:color="auto" w:fill="auto"/>
          </w:tcPr>
          <w:p w14:paraId="6FE88B78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73B645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BD5B5A" w:rsidRPr="00C04582" w14:paraId="082AB368" w14:textId="77777777" w:rsidTr="00F97558">
        <w:tc>
          <w:tcPr>
            <w:tcW w:w="1828" w:type="pct"/>
            <w:shd w:val="clear" w:color="auto" w:fill="auto"/>
          </w:tcPr>
          <w:p w14:paraId="0CE35BB9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09426EA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B90BF" w14:textId="1F6B50F3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F0CE34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C78DAB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5" w:type="pct"/>
            <w:shd w:val="clear" w:color="auto" w:fill="auto"/>
          </w:tcPr>
          <w:p w14:paraId="236C4F8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3400A" w14:textId="6EF60016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22C853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1006B8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5B5A" w:rsidRPr="00C04582" w14:paraId="7EC3C465" w14:textId="77777777" w:rsidTr="00F97558">
        <w:tc>
          <w:tcPr>
            <w:tcW w:w="1828" w:type="pct"/>
            <w:shd w:val="clear" w:color="auto" w:fill="auto"/>
          </w:tcPr>
          <w:p w14:paraId="69314336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1EC62AA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91DCF7" w14:textId="314A96CE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4" w:type="pct"/>
          </w:tcPr>
          <w:p w14:paraId="6AD6B4F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9E93B46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1393DAA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37F390" w14:textId="6E6E4A18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F87AC4F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2EA3A19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5B5A" w:rsidRPr="00C04582" w14:paraId="56358598" w14:textId="77777777" w:rsidTr="00F97558">
        <w:tc>
          <w:tcPr>
            <w:tcW w:w="1828" w:type="pct"/>
            <w:shd w:val="clear" w:color="auto" w:fill="auto"/>
          </w:tcPr>
          <w:p w14:paraId="37524570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A3E9F2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C36E3" w14:textId="45E62A67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4" w:type="pct"/>
          </w:tcPr>
          <w:p w14:paraId="7582AA9B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0D7FE29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45" w:type="pct"/>
            <w:shd w:val="clear" w:color="auto" w:fill="auto"/>
          </w:tcPr>
          <w:p w14:paraId="693E3C7D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38033" w14:textId="3C4C9524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  <w:shd w:val="clear" w:color="auto" w:fill="auto"/>
          </w:tcPr>
          <w:p w14:paraId="0279D084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FCF8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D5B5A" w:rsidRPr="00C04582" w14:paraId="44A40C5F" w14:textId="77777777" w:rsidTr="00F97558">
        <w:tc>
          <w:tcPr>
            <w:tcW w:w="1828" w:type="pct"/>
            <w:shd w:val="clear" w:color="auto" w:fill="auto"/>
          </w:tcPr>
          <w:p w14:paraId="5E52FE58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30F465EA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F683B9" w14:textId="6038C1E4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F16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4E280F2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1D9EE7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30,252</w:t>
            </w:r>
          </w:p>
        </w:tc>
        <w:tc>
          <w:tcPr>
            <w:tcW w:w="145" w:type="pct"/>
            <w:shd w:val="clear" w:color="auto" w:fill="auto"/>
          </w:tcPr>
          <w:p w14:paraId="509DED8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AEF531" w14:textId="57EB6C3E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44" w:type="pct"/>
            <w:shd w:val="clear" w:color="auto" w:fill="auto"/>
          </w:tcPr>
          <w:p w14:paraId="340130C5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CB8B27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13,254</w:t>
            </w:r>
          </w:p>
        </w:tc>
      </w:tr>
      <w:tr w:rsidR="00BD5B5A" w:rsidRPr="00C04582" w14:paraId="3BF188F1" w14:textId="77777777" w:rsidTr="00F97558">
        <w:tc>
          <w:tcPr>
            <w:tcW w:w="1828" w:type="pct"/>
            <w:shd w:val="clear" w:color="auto" w:fill="auto"/>
          </w:tcPr>
          <w:p w14:paraId="647B83BB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71799A5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E8F4F" w14:textId="77777777" w:rsidR="00CF6844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23BE2C" w14:textId="4D9F7B6B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844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343767A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E24EDA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5" w:type="pct"/>
            <w:shd w:val="clear" w:color="auto" w:fill="auto"/>
          </w:tcPr>
          <w:p w14:paraId="29BDF683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ADBF1" w14:textId="77777777" w:rsidR="00CF6844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6C712" w14:textId="0BFC2883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542FE251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A231A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BD5B5A" w:rsidRPr="00C04582" w14:paraId="37DE83AD" w14:textId="77777777" w:rsidTr="00F97558">
        <w:tc>
          <w:tcPr>
            <w:tcW w:w="1828" w:type="pct"/>
            <w:shd w:val="clear" w:color="auto" w:fill="auto"/>
          </w:tcPr>
          <w:p w14:paraId="3C1F5FFD" w14:textId="77777777" w:rsidR="00BD5B5A" w:rsidRPr="00C04582" w:rsidRDefault="00BD5B5A" w:rsidP="00F97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1AB24FF8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B29584" w14:textId="50A71158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144" w:type="pct"/>
          </w:tcPr>
          <w:p w14:paraId="6F1EBA2C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8D9264B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5" w:type="pct"/>
            <w:shd w:val="clear" w:color="auto" w:fill="auto"/>
          </w:tcPr>
          <w:p w14:paraId="0D9ECBEA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017A1F" w14:textId="113D8320" w:rsidR="00BD5B5A" w:rsidRPr="00C04582" w:rsidRDefault="00CF6844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8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4" w:type="pct"/>
            <w:shd w:val="clear" w:color="auto" w:fill="auto"/>
          </w:tcPr>
          <w:p w14:paraId="73B6ADE2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9A0E7" w14:textId="77777777" w:rsidR="00BD5B5A" w:rsidRPr="00C04582" w:rsidRDefault="00BD5B5A" w:rsidP="00F97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</w:tbl>
    <w:p w14:paraId="3794E2F5" w14:textId="77777777" w:rsidR="00CA02AB" w:rsidRDefault="00CA02A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6A1353F2" w14:textId="587264E1" w:rsidR="00170DD7" w:rsidRPr="001A5159" w:rsidRDefault="003F772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A5159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1A5159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1A5159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1A5159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1A5159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790FB7">
        <w:rPr>
          <w:rFonts w:asciiTheme="majorBidi" w:hAnsiTheme="majorBidi" w:cstheme="majorBidi"/>
          <w:sz w:val="30"/>
          <w:szCs w:val="30"/>
        </w:rPr>
        <w:t>7</w:t>
      </w:r>
      <w:r w:rsidR="00E66ED8" w:rsidRPr="00790F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790FB7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790FB7">
        <w:rPr>
          <w:rFonts w:asciiTheme="majorBidi" w:hAnsiTheme="majorBidi" w:cstheme="majorBidi"/>
          <w:sz w:val="30"/>
          <w:szCs w:val="30"/>
        </w:rPr>
        <w:t>135</w:t>
      </w:r>
      <w:r w:rsidR="00E66ED8" w:rsidRPr="001A515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C29BE27" w14:textId="596C00C1" w:rsidR="00781F32" w:rsidRPr="00CA02AB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0F95060" w14:textId="77777777" w:rsidR="00CA02AB" w:rsidRDefault="00C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F504ADE" w14:textId="126ED54B" w:rsidR="00DF71B1" w:rsidRDefault="00DF71B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</w:t>
      </w:r>
      <w:r w:rsidR="00BB06DE"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 w:rsidRPr="001A515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1A5159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 และบริษัทร่วม</w:t>
      </w:r>
    </w:p>
    <w:p w14:paraId="36CA98CF" w14:textId="77777777" w:rsidR="00CA02AB" w:rsidRPr="001A5159" w:rsidRDefault="00CA02AB" w:rsidP="00CA02AB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71"/>
        <w:gridCol w:w="1349"/>
        <w:gridCol w:w="270"/>
        <w:gridCol w:w="1348"/>
      </w:tblGrid>
      <w:tr w:rsidR="00AD04C2" w:rsidRPr="001A5159" w14:paraId="20695BCF" w14:textId="77777777" w:rsidTr="004C754A">
        <w:trPr>
          <w:tblHeader/>
        </w:trPr>
        <w:tc>
          <w:tcPr>
            <w:tcW w:w="3270" w:type="pct"/>
          </w:tcPr>
          <w:p w14:paraId="2D46B71A" w14:textId="77777777" w:rsidR="002856AE" w:rsidRPr="001A5159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92D60C7" w14:textId="538B96F4" w:rsidR="00FD5668" w:rsidRPr="001A5159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474E"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6DAD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8474E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0B6DAD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8474E"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735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66E74115" w14:textId="4C37660F" w:rsidR="00FD5668" w:rsidRPr="001A5159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  <w:vAlign w:val="bottom"/>
          </w:tcPr>
          <w:p w14:paraId="116796A6" w14:textId="7B3DDEBF" w:rsidR="00FD5668" w:rsidRPr="001A5159" w:rsidRDefault="001C1D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E0B08F0" w14:textId="77777777" w:rsidR="00FD5668" w:rsidRPr="001A5159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</w:tcPr>
          <w:p w14:paraId="1862C697" w14:textId="14B358BC" w:rsidR="00FD5668" w:rsidRPr="001A5159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46A5C" w:rsidRPr="001A5159">
              <w:rPr>
                <w:b/>
                <w:bCs/>
                <w:sz w:val="30"/>
                <w:szCs w:val="30"/>
              </w:rPr>
              <w:br/>
            </w:r>
            <w:r w:rsidR="004A29F5" w:rsidRPr="001A5159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D04C2" w:rsidRPr="001A5159" w14:paraId="53F77095" w14:textId="77777777" w:rsidTr="004C754A">
        <w:trPr>
          <w:trHeight w:val="344"/>
          <w:tblHeader/>
        </w:trPr>
        <w:tc>
          <w:tcPr>
            <w:tcW w:w="3270" w:type="pct"/>
          </w:tcPr>
          <w:p w14:paraId="26DD0372" w14:textId="77777777" w:rsidR="00FF725D" w:rsidRPr="001A5159" w:rsidRDefault="00FF725D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1D902B3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5" w:type="pct"/>
            <w:gridSpan w:val="3"/>
          </w:tcPr>
          <w:p w14:paraId="11E9DE07" w14:textId="689097B3" w:rsidR="00FF725D" w:rsidRPr="001A5159" w:rsidRDefault="00FF725D" w:rsidP="001C1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765C834E" w14:textId="77777777" w:rsidTr="004C754A">
        <w:trPr>
          <w:trHeight w:val="344"/>
        </w:trPr>
        <w:tc>
          <w:tcPr>
            <w:tcW w:w="3270" w:type="pct"/>
          </w:tcPr>
          <w:p w14:paraId="04F3DC95" w14:textId="53A36209" w:rsidR="00FF725D" w:rsidRPr="001A5159" w:rsidRDefault="00B00610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54ACD0CB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AB1B28D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1BA5E2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5B7C711" w14:textId="77777777" w:rsidR="00FF725D" w:rsidRPr="001A5159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5D19DBD1" w14:textId="77777777" w:rsidTr="004C754A">
        <w:trPr>
          <w:trHeight w:val="344"/>
        </w:trPr>
        <w:tc>
          <w:tcPr>
            <w:tcW w:w="3270" w:type="pct"/>
          </w:tcPr>
          <w:p w14:paraId="3240958D" w14:textId="74EE48CD" w:rsidR="001C1D68" w:rsidRPr="001A5159" w:rsidRDefault="001C1D68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bookmarkStart w:id="3" w:name="_Hlk117284706"/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1A5159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145" w:type="pct"/>
          </w:tcPr>
          <w:p w14:paraId="72B608CD" w14:textId="77777777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4C7CA4B8" w14:textId="10293449" w:rsidR="001C1D68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C8179C" w14:textId="77777777" w:rsidR="001C1D68" w:rsidRPr="001A5159" w:rsidRDefault="001C1D68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B3EA3AC" w14:textId="583180E6" w:rsidR="001C1D68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AD04C2" w:rsidRPr="001A5159" w14:paraId="5D9FA299" w14:textId="77777777" w:rsidTr="004C754A">
        <w:tc>
          <w:tcPr>
            <w:tcW w:w="3270" w:type="pct"/>
          </w:tcPr>
          <w:p w14:paraId="1F8987F9" w14:textId="6F2EFE3A" w:rsidR="00773364" w:rsidRPr="001A5159" w:rsidRDefault="00773364" w:rsidP="004C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EA7C3A" w:rsidRPr="001A5159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="004C754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C754A" w:rsidRPr="004C754A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145" w:type="pct"/>
          </w:tcPr>
          <w:p w14:paraId="7A322C27" w14:textId="77777777" w:rsidR="00773364" w:rsidRPr="001A5159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71D4C60E" w14:textId="17C7A0CD" w:rsidR="00773364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BF0AE3" w14:textId="77777777" w:rsidR="00773364" w:rsidRPr="001A5159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5E116D6C" w14:textId="4BF33449" w:rsidR="00773364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(3,070)</w:t>
            </w:r>
          </w:p>
        </w:tc>
      </w:tr>
      <w:tr w:rsidR="00AD04C2" w:rsidRPr="00CA02AB" w14:paraId="4F58B158" w14:textId="77777777" w:rsidTr="004C754A">
        <w:tc>
          <w:tcPr>
            <w:tcW w:w="3270" w:type="pct"/>
          </w:tcPr>
          <w:p w14:paraId="140E20EA" w14:textId="77777777" w:rsidR="00B00610" w:rsidRPr="00CA02AB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D115C3D" w14:textId="77777777" w:rsidR="00B00610" w:rsidRPr="00CA02AB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1E0C88F2" w14:textId="77777777" w:rsidR="00B00610" w:rsidRPr="00CA02AB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1EE7E42" w14:textId="77777777" w:rsidR="00B00610" w:rsidRPr="00CA02AB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56E9BB8" w14:textId="77777777" w:rsidR="00B00610" w:rsidRPr="00CA02AB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67743516" w14:textId="77777777" w:rsidTr="004C754A">
        <w:tc>
          <w:tcPr>
            <w:tcW w:w="3270" w:type="pct"/>
          </w:tcPr>
          <w:p w14:paraId="15201030" w14:textId="195E9E50" w:rsidR="00B00610" w:rsidRPr="001A5159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" w:type="pct"/>
          </w:tcPr>
          <w:p w14:paraId="0A19C840" w14:textId="77777777" w:rsidR="00B00610" w:rsidRPr="001A5159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1A23E551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E211264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5CB687D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610" w:rsidRPr="001A5159" w14:paraId="5B789E2F" w14:textId="77777777" w:rsidTr="004C754A">
        <w:tc>
          <w:tcPr>
            <w:tcW w:w="3270" w:type="pct"/>
          </w:tcPr>
          <w:p w14:paraId="1872956F" w14:textId="10646A72" w:rsidR="00B00610" w:rsidRPr="001A5159" w:rsidRDefault="00B00610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จีจีซี เคทิส ไบโออินดัสเทรียล จำกัด</w:t>
            </w:r>
          </w:p>
        </w:tc>
        <w:tc>
          <w:tcPr>
            <w:tcW w:w="145" w:type="pct"/>
          </w:tcPr>
          <w:p w14:paraId="7EDB7227" w14:textId="77777777" w:rsidR="00B00610" w:rsidRPr="001A5159" w:rsidRDefault="00B00610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43B7302A" w14:textId="33614869" w:rsidR="00B00610" w:rsidRPr="001A5159" w:rsidRDefault="00DD16E7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4" w:type="pct"/>
          </w:tcPr>
          <w:p w14:paraId="65BF879C" w14:textId="77777777" w:rsidR="00B00610" w:rsidRPr="001A5159" w:rsidRDefault="00B00610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FC24907" w14:textId="1D9011DF" w:rsidR="00B00610" w:rsidRPr="001A5159" w:rsidRDefault="00DD16E7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54A" w:rsidRPr="001A5159" w14:paraId="30D772A6" w14:textId="77777777" w:rsidTr="004C754A">
        <w:tc>
          <w:tcPr>
            <w:tcW w:w="3270" w:type="pct"/>
          </w:tcPr>
          <w:p w14:paraId="14D6930F" w14:textId="77777777" w:rsidR="004C754A" w:rsidRPr="001A5159" w:rsidRDefault="004C754A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6D46D1C" w14:textId="77777777" w:rsidR="004C754A" w:rsidRPr="001A5159" w:rsidRDefault="004C754A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1E6A89AA" w14:textId="77777777" w:rsidR="004C754A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83004F6" w14:textId="77777777" w:rsidR="004C754A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53B5923" w14:textId="77777777" w:rsidR="004C754A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54A" w:rsidRPr="001A5159" w14:paraId="3E2C057D" w14:textId="77777777" w:rsidTr="004C754A">
        <w:tc>
          <w:tcPr>
            <w:tcW w:w="3270" w:type="pct"/>
          </w:tcPr>
          <w:p w14:paraId="54562976" w14:textId="76859E88" w:rsidR="004C754A" w:rsidRPr="004C754A" w:rsidRDefault="004C754A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C75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" w:type="pct"/>
          </w:tcPr>
          <w:p w14:paraId="088187EF" w14:textId="77777777" w:rsidR="004C754A" w:rsidRPr="001A5159" w:rsidRDefault="004C754A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6C489D29" w14:textId="77777777" w:rsidR="004C754A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8C216B8" w14:textId="77777777" w:rsidR="004C754A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8EE6F2F" w14:textId="77777777" w:rsidR="004C754A" w:rsidRPr="001A5159" w:rsidRDefault="004C754A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54A" w:rsidRPr="001A5159" w14:paraId="1E9D35E4" w14:textId="77777777" w:rsidTr="004C754A">
        <w:tc>
          <w:tcPr>
            <w:tcW w:w="3270" w:type="pct"/>
          </w:tcPr>
          <w:p w14:paraId="39DB54B7" w14:textId="045C2DFF" w:rsidR="004C754A" w:rsidRPr="001A5159" w:rsidRDefault="004C754A" w:rsidP="004C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754A"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ขายเงินลงทุนในบริษัท </w:t>
            </w:r>
            <w:r w:rsidRPr="004C754A">
              <w:rPr>
                <w:rFonts w:asciiTheme="majorBidi" w:hAnsiTheme="majorBidi"/>
                <w:sz w:val="30"/>
                <w:szCs w:val="30"/>
                <w:cs/>
              </w:rPr>
              <w:t>พีทีที ดิจิตอล โซลูชั่น จำกัด</w:t>
            </w:r>
          </w:p>
        </w:tc>
        <w:tc>
          <w:tcPr>
            <w:tcW w:w="145" w:type="pct"/>
          </w:tcPr>
          <w:p w14:paraId="2E4DD52F" w14:textId="77777777" w:rsidR="004C754A" w:rsidRPr="001A5159" w:rsidRDefault="004C754A" w:rsidP="004C754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7AF84AB5" w14:textId="0BAE010C" w:rsidR="004C754A" w:rsidRPr="001A5159" w:rsidRDefault="00DD16E7" w:rsidP="004C7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  <w:tc>
          <w:tcPr>
            <w:tcW w:w="144" w:type="pct"/>
          </w:tcPr>
          <w:p w14:paraId="2256EB68" w14:textId="77777777" w:rsidR="004C754A" w:rsidRPr="001A5159" w:rsidRDefault="004C754A" w:rsidP="004C7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B91ACC0" w14:textId="0A408954" w:rsidR="004C754A" w:rsidRPr="001A5159" w:rsidRDefault="00DD16E7" w:rsidP="004C7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</w:tbl>
    <w:p w14:paraId="4F1FA2C1" w14:textId="55307EA1" w:rsidR="00E575CC" w:rsidRPr="001A5159" w:rsidRDefault="00E575CC">
      <w:pPr>
        <w:rPr>
          <w:rFonts w:asciiTheme="majorBidi" w:hAnsiTheme="majorBidi" w:cstheme="majorBidi"/>
          <w:sz w:val="30"/>
          <w:szCs w:val="30"/>
        </w:rPr>
      </w:pPr>
    </w:p>
    <w:bookmarkEnd w:id="3"/>
    <w:p w14:paraId="320162B7" w14:textId="6DFC7C10" w:rsidR="009C321F" w:rsidRPr="001A5159" w:rsidRDefault="0048056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การเปลี่ยนแปลงของเงินลงทุนในบริษัทย่อย</w:t>
      </w:r>
      <w:r w:rsidR="004F7889" w:rsidRPr="001A51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1EA44934" w14:textId="1F99022B" w:rsidR="00A86810" w:rsidRPr="001A5159" w:rsidRDefault="00A8681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sz w:val="30"/>
          <w:szCs w:val="30"/>
          <w:lang w:val="en-GB"/>
        </w:rPr>
      </w:pPr>
    </w:p>
    <w:p w14:paraId="479F8033" w14:textId="5EF19935" w:rsidR="00E735BD" w:rsidRPr="00DD16E7" w:rsidRDefault="001C1D68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D16E7">
        <w:rPr>
          <w:rFonts w:ascii="Angsana New" w:hAnsi="Angsana New"/>
          <w:i/>
          <w:iCs/>
          <w:sz w:val="30"/>
          <w:szCs w:val="30"/>
          <w:lang w:val="en-US" w:bidi="th-TH"/>
        </w:rPr>
        <w:t>PTTGC America Corporation</w:t>
      </w:r>
    </w:p>
    <w:p w14:paraId="386A1926" w14:textId="77777777" w:rsidR="00DD16E7" w:rsidRPr="00DD16E7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27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PTTGC America Corporation (“GCA Corp.”) </w:t>
      </w:r>
      <w:r w:rsidRPr="00DD16E7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DD16E7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คณะกรรมการของบริษัทย่อยเมื่อวันที่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23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America Sustainability Corporation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ซึ่งเป็นบริษัทย่อยที่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GCA Corp.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ถือหุ้นอยู่ร้อยละ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100 </w:t>
      </w:r>
      <w:r w:rsidRPr="00DD16E7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0.80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29.43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</w:t>
      </w:r>
      <w:r w:rsidRPr="00DD16E7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มิถุนายน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>2567</w:t>
      </w:r>
    </w:p>
    <w:p w14:paraId="2736C23D" w14:textId="77777777" w:rsidR="00DD16E7" w:rsidRDefault="00DD16E7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highlight w:val="yellow"/>
          <w:lang w:val="en-US" w:bidi="th-TH"/>
        </w:rPr>
      </w:pPr>
    </w:p>
    <w:p w14:paraId="464FB35C" w14:textId="22F8F5B7" w:rsidR="00773364" w:rsidRPr="00DD16E7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D16E7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การด้อยค่าของเงินลงทุนในบริษัทย่อย</w:t>
      </w:r>
    </w:p>
    <w:p w14:paraId="61B57D5E" w14:textId="77777777" w:rsidR="00773364" w:rsidRPr="00DD16E7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628CA8" w14:textId="77777777" w:rsidR="00DD16E7" w:rsidRPr="00DD16E7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D16E7">
        <w:rPr>
          <w:rFonts w:ascii="Angsana New" w:hAnsi="Angsana New"/>
          <w:i/>
          <w:iCs/>
          <w:sz w:val="30"/>
          <w:szCs w:val="30"/>
          <w:lang w:val="en-US" w:bidi="th-TH"/>
        </w:rPr>
        <w:t>PTTGC International Private Limited</w:t>
      </w:r>
    </w:p>
    <w:p w14:paraId="66BAD42F" w14:textId="77777777" w:rsidR="00DD16E7" w:rsidRPr="00DD16E7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DD16E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ในระหว่างงวดหกเดือนสิ้นสุดวันที่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บริษัทรับรู้ผลขาดทุนจากการด้อยค่าของเงินลงทุนใน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International Private Limited </w:t>
      </w:r>
      <w:r w:rsidRPr="00DD16E7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เงิน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>3,069.72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ในงบกำไรขาดทุนเฉพาะกิจการ เนื่องจากเงินลงทุนใน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proofErr w:type="spellStart"/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Holding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DD16E7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S.A.S. </w:t>
      </w:r>
      <w:r w:rsidRPr="00DD16E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ซึ่งเป็นบริษัทย่อยทางอ้อมของกลุ่มบริษัท </w:t>
      </w:r>
      <w:r w:rsidRPr="00DD16E7">
        <w:rPr>
          <w:rFonts w:ascii="Angsana New" w:hAnsi="Angsana New"/>
          <w:spacing w:val="-6"/>
          <w:sz w:val="30"/>
          <w:szCs w:val="30"/>
          <w:cs/>
          <w:lang w:val="en-US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3ED2ADCE" w14:textId="77777777" w:rsidR="00DD16E7" w:rsidRDefault="00DD16E7" w:rsidP="001C1D68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highlight w:val="yellow"/>
          <w:lang w:val="en-US"/>
        </w:rPr>
      </w:pPr>
    </w:p>
    <w:p w14:paraId="0B92C88C" w14:textId="6FB088C6" w:rsidR="00B00610" w:rsidRPr="009E5D1B" w:rsidRDefault="00B00610" w:rsidP="00B00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16E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</w:t>
      </w:r>
      <w:r w:rsidRPr="009E5D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งทุนใน</w:t>
      </w:r>
      <w:r w:rsidRPr="009E5D1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การร่วมค้า </w:t>
      </w:r>
    </w:p>
    <w:p w14:paraId="75CBB1B9" w14:textId="03AB9169" w:rsidR="00B00610" w:rsidRPr="009E5D1B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E5D1B">
        <w:rPr>
          <w:rFonts w:ascii="Angsana New" w:hAnsi="Angsana New"/>
          <w:i/>
          <w:iCs/>
          <w:sz w:val="30"/>
          <w:szCs w:val="30"/>
          <w:cs/>
          <w:lang w:val="en-US"/>
        </w:rPr>
        <w:tab/>
      </w:r>
    </w:p>
    <w:p w14:paraId="226DFB2C" w14:textId="77777777" w:rsidR="00B00610" w:rsidRPr="009E5D1B" w:rsidRDefault="00B00610" w:rsidP="00B0061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E5D1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จีจีซี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เคทิส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68D0A558" w14:textId="1611578F" w:rsidR="00DD16E7" w:rsidRPr="009E5D1B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Pr="009E5D1B">
        <w:rPr>
          <w:rFonts w:ascii="Angsana New" w:hAnsi="Angsana New"/>
          <w:spacing w:val="-2"/>
          <w:sz w:val="30"/>
          <w:szCs w:val="30"/>
          <w:lang w:val="en-US"/>
        </w:rPr>
        <w:t xml:space="preserve">4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มีนาคม </w:t>
      </w:r>
      <w:r w:rsidRPr="009E5D1B">
        <w:rPr>
          <w:rFonts w:ascii="Angsana New" w:hAnsi="Angsana New"/>
          <w:spacing w:val="-2"/>
          <w:sz w:val="30"/>
          <w:szCs w:val="30"/>
          <w:lang w:val="en-US"/>
        </w:rPr>
        <w:t xml:space="preserve">2567 </w:t>
      </w:r>
      <w:r w:rsidRPr="009E5D1B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 จีจีซี เคทิส ไบโออินดัสเทรียล จำกัด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ซึ่งเป็นบริษัทร่วมค้าทางอ้อมของกลุ่มบริษัท </w:t>
      </w:r>
      <w:r w:rsidRPr="009E5D1B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ได้เรียกชำระค่าหุ้นเพิ่มทุนจากบริษัท จีจีซี ไบโอเคมิคอล จำกัด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ซึ่งเป็น</w:t>
      </w:r>
      <w:r w:rsidRPr="00872E8E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บริษัทย่อย</w:t>
      </w:r>
      <w:r w:rsidR="006955EB" w:rsidRPr="00872E8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ทางอ้อม</w:t>
      </w:r>
      <w:r w:rsidRPr="00872E8E">
        <w:rPr>
          <w:rFonts w:ascii="Angsana New" w:hAnsi="Angsana New" w:hint="cs"/>
          <w:spacing w:val="-2"/>
          <w:sz w:val="30"/>
          <w:szCs w:val="30"/>
          <w:cs/>
          <w:lang w:val="en-US"/>
        </w:rPr>
        <w:t>ของ</w:t>
      </w:r>
      <w:r w:rsidR="00635F5E" w:rsidRPr="00872E8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กลุ่ม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9E5D1B">
        <w:rPr>
          <w:rFonts w:ascii="Angsana New" w:hAnsi="Angsana New"/>
          <w:spacing w:val="-2"/>
          <w:sz w:val="30"/>
          <w:szCs w:val="30"/>
          <w:cs/>
          <w:lang w:val="en-US"/>
        </w:rPr>
        <w:t>จำนวน</w:t>
      </w:r>
      <w:r w:rsidRPr="009E5D1B">
        <w:rPr>
          <w:rFonts w:ascii="Angsana New" w:hAnsi="Angsana New"/>
          <w:spacing w:val="-2"/>
          <w:sz w:val="30"/>
          <w:szCs w:val="30"/>
          <w:lang w:val="en-US"/>
        </w:rPr>
        <w:t xml:space="preserve"> 3,575,000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หุ้น มูลค่าหุ้นละ </w:t>
      </w:r>
      <w:r w:rsidRPr="009E5D1B">
        <w:rPr>
          <w:rFonts w:ascii="Angsana New" w:hAnsi="Angsana New"/>
          <w:spacing w:val="-2"/>
          <w:sz w:val="30"/>
          <w:szCs w:val="30"/>
          <w:lang w:val="en-US"/>
        </w:rPr>
        <w:t xml:space="preserve">15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เป็นจำนวนเงินรวม </w:t>
      </w:r>
      <w:r w:rsidRPr="009E5D1B">
        <w:rPr>
          <w:rFonts w:ascii="Angsana New" w:hAnsi="Angsana New"/>
          <w:spacing w:val="-2"/>
          <w:sz w:val="30"/>
          <w:szCs w:val="30"/>
          <w:lang w:val="en-US"/>
        </w:rPr>
        <w:t xml:space="preserve">53.63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ซึ่งบริษัทย่อยได้จ่ายชำระเงินค่าหุ้นเต็มจำนวนแล้วในเดือน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>ม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ษายน</w:t>
      </w:r>
      <w:r w:rsidRPr="009E5D1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9E5D1B">
        <w:rPr>
          <w:rFonts w:ascii="Angsana New" w:hAnsi="Angsana New"/>
          <w:spacing w:val="-2"/>
          <w:sz w:val="30"/>
          <w:szCs w:val="30"/>
          <w:lang w:val="en-US"/>
        </w:rPr>
        <w:t>2567</w:t>
      </w:r>
    </w:p>
    <w:p w14:paraId="39AA87DA" w14:textId="77777777" w:rsidR="00DD16E7" w:rsidRPr="009E5D1B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56583E5C" w14:textId="77777777" w:rsidR="00DD16E7" w:rsidRPr="009E5D1B" w:rsidRDefault="00DD16E7" w:rsidP="00DD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D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</w:t>
      </w:r>
      <w:r w:rsidRPr="009E5D1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บริษัทร่วม</w:t>
      </w:r>
    </w:p>
    <w:p w14:paraId="43703DAD" w14:textId="77777777" w:rsidR="00DD16E7" w:rsidRPr="009E5D1B" w:rsidRDefault="00DD16E7" w:rsidP="00DD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sz w:val="30"/>
          <w:szCs w:val="30"/>
        </w:rPr>
      </w:pPr>
    </w:p>
    <w:p w14:paraId="7890E398" w14:textId="77777777" w:rsidR="00DD16E7" w:rsidRPr="009E5D1B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9E5D1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บริษัท </w:t>
      </w:r>
      <w:r w:rsidRPr="009E5D1B">
        <w:rPr>
          <w:rFonts w:ascii="Angsana New" w:hAnsi="Angsana New"/>
          <w:i/>
          <w:iCs/>
          <w:sz w:val="30"/>
          <w:szCs w:val="30"/>
          <w:cs/>
          <w:lang w:val="en-US"/>
        </w:rPr>
        <w:t>พีทีที ดิจิตอล โซลูชั่น จำกัด</w:t>
      </w:r>
    </w:p>
    <w:p w14:paraId="6978459D" w14:textId="77777777" w:rsidR="00DD16E7" w:rsidRPr="009E5D1B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22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เมษายน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E5D1B">
        <w:rPr>
          <w:rFonts w:ascii="Angsana New" w:hAnsi="Angsana New"/>
          <w:spacing w:val="-6"/>
          <w:sz w:val="30"/>
          <w:szCs w:val="30"/>
          <w:cs/>
          <w:lang w:val="en-US"/>
        </w:rPr>
        <w:t>พีทีที ดิจิตอล โซลูชั่น จำกัด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 (“PTT Digital”)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ซึ่งเป็นบริษัทร่วมทางตรงของกลุ่มบริษัท ให้แก่บริษัท</w:t>
      </w:r>
      <w:r w:rsidRPr="009E5D1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มอดูลัส</w:t>
      </w:r>
      <w:r w:rsidRPr="009E5D1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เวนเจอร์</w:t>
      </w:r>
      <w:r w:rsidRPr="009E5D1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จำกัด</w:t>
      </w:r>
      <w:r w:rsidRPr="009E5D1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(“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>Modulus”)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ในสัดส่วนร้อยละ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หรือคิดเป็นมูลค่าทั้งสิ้นจำนวน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1,023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เพื่อปรับสัดส่วนการถือหุ้นในธุรกิจบริการเทคโนโลยีสารสนเทศของบริษัท โดยบริษัทได้เข้าทำสัญญาซื้อขายหุ้นและดำเนินการขายหุ้นสามัญของ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PTT Digital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ให้กับ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Modulus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เป็นที่เรียบร้อยแล้วในวันที่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มิถุนายน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โดยมีกำไรจากการขายเงินลงทุนในบริษัทร่วมรับรู้ในงบกำไรขาดทุนรวมและงบกำไรขาดทุนเฉพาะกิจการจำนวน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247.50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และ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993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ตามลำดับ ทั้งนี้ บริษัทมีสัดส่วนการถือหุ้นใน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PTT Digital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ลดลงจากเดิมร้อยละ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40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ก่อนการขายหุ้น เป็นร้อยละ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ภายหลังการขายหุ้น ซึ่งเงินลงทุนส่วนที่เหลือใน </w:t>
      </w:r>
      <w:r w:rsidRPr="009E5D1B">
        <w:rPr>
          <w:rFonts w:ascii="Angsana New" w:hAnsi="Angsana New"/>
          <w:spacing w:val="-6"/>
          <w:sz w:val="30"/>
          <w:szCs w:val="30"/>
          <w:lang w:val="en-US"/>
        </w:rPr>
        <w:t xml:space="preserve">PTT Digital </w:t>
      </w:r>
      <w:r w:rsidRPr="009E5D1B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ยังคงมีสถานะเป็นเงินลงทุนในบริษัทร่วมของกลุ่มบริษัท</w:t>
      </w:r>
    </w:p>
    <w:p w14:paraId="20E78653" w14:textId="77777777" w:rsidR="00DD16E7" w:rsidRPr="009E5D1B" w:rsidRDefault="00DD16E7" w:rsidP="00DD16E7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74F7F5AE" w14:textId="7FFC0634" w:rsidR="004F3079" w:rsidRPr="009E5D1B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E5D1B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9E5D1B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9E5D1B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9E5D1B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1"/>
        <w:gridCol w:w="1346"/>
        <w:gridCol w:w="264"/>
        <w:gridCol w:w="1358"/>
      </w:tblGrid>
      <w:tr w:rsidR="00AD04C2" w:rsidRPr="009E5D1B" w14:paraId="42E7F22E" w14:textId="77777777" w:rsidTr="00CB4132">
        <w:tc>
          <w:tcPr>
            <w:tcW w:w="2745" w:type="pct"/>
            <w:shd w:val="clear" w:color="auto" w:fill="auto"/>
            <w:vAlign w:val="bottom"/>
          </w:tcPr>
          <w:p w14:paraId="176B4099" w14:textId="2FA26A82" w:rsidR="005941C2" w:rsidRPr="009E5D1B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5D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474E" w:rsidRPr="009E5D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E5D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5D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474E" w:rsidRPr="009E5D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8474E" w:rsidRPr="009E5D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E5D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5D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B4132" w:rsidRPr="009E5D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8" w:type="pct"/>
            <w:vAlign w:val="bottom"/>
          </w:tcPr>
          <w:p w14:paraId="721B9C31" w14:textId="21804006" w:rsidR="005941C2" w:rsidRPr="009E5D1B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722F5AFA" w14:textId="79C0BCE5" w:rsidR="005941C2" w:rsidRPr="009E5D1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E5D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C23011" w14:textId="77777777" w:rsidR="005941C2" w:rsidRPr="009E5D1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9E7483B" w14:textId="77777777" w:rsidR="005941C2" w:rsidRPr="009E5D1B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E5D1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9E5D1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D04C2" w:rsidRPr="009E5D1B" w14:paraId="5C7DDE69" w14:textId="77777777" w:rsidTr="00CB4132">
        <w:tc>
          <w:tcPr>
            <w:tcW w:w="2745" w:type="pct"/>
            <w:shd w:val="clear" w:color="auto" w:fill="auto"/>
            <w:vAlign w:val="bottom"/>
          </w:tcPr>
          <w:p w14:paraId="685C9598" w14:textId="77777777" w:rsidR="005941C2" w:rsidRPr="009E5D1B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3ADF3DE" w14:textId="77777777" w:rsidR="005941C2" w:rsidRPr="009E5D1B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843FF82" w:rsidR="005941C2" w:rsidRPr="009E5D1B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E5D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9E5D1B" w14:paraId="171E9E6F" w14:textId="77777777" w:rsidTr="00CB4132">
        <w:tc>
          <w:tcPr>
            <w:tcW w:w="2745" w:type="pct"/>
            <w:shd w:val="clear" w:color="auto" w:fill="auto"/>
          </w:tcPr>
          <w:p w14:paraId="0B099EF5" w14:textId="25A10AF5" w:rsidR="005941C2" w:rsidRPr="009E5D1B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D1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9E5D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B4132" w:rsidRPr="009E5D1B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9E5D1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638" w:type="pct"/>
          </w:tcPr>
          <w:p w14:paraId="43D8B558" w14:textId="77777777" w:rsidR="005941C2" w:rsidRPr="009E5D1B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7E8005E" w14:textId="17C3F1A7" w:rsidR="005941C2" w:rsidRPr="009E5D1B" w:rsidRDefault="007F2A1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/>
                <w:sz w:val="30"/>
                <w:szCs w:val="30"/>
              </w:rPr>
              <w:t>13</w:t>
            </w:r>
            <w:r w:rsidR="002F528B" w:rsidRPr="009E5D1B">
              <w:rPr>
                <w:rFonts w:asciiTheme="majorBidi" w:hAnsiTheme="majorBidi"/>
                <w:sz w:val="30"/>
                <w:szCs w:val="30"/>
              </w:rPr>
              <w:t>,</w:t>
            </w:r>
            <w:r w:rsidRPr="009E5D1B">
              <w:rPr>
                <w:rFonts w:asciiTheme="majorBidi" w:hAnsiTheme="majorBidi"/>
                <w:sz w:val="30"/>
                <w:szCs w:val="30"/>
              </w:rPr>
              <w:t>108</w:t>
            </w:r>
          </w:p>
        </w:tc>
        <w:tc>
          <w:tcPr>
            <w:tcW w:w="144" w:type="pct"/>
            <w:shd w:val="clear" w:color="auto" w:fill="auto"/>
          </w:tcPr>
          <w:p w14:paraId="3A62C222" w14:textId="77777777" w:rsidR="005941C2" w:rsidRPr="009E5D1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BE5DBA" w14:textId="451958A1" w:rsidR="005941C2" w:rsidRPr="009E5D1B" w:rsidRDefault="007F2A1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/>
                <w:sz w:val="30"/>
                <w:szCs w:val="30"/>
              </w:rPr>
              <w:t>5</w:t>
            </w:r>
            <w:r w:rsidR="00D62251" w:rsidRPr="009E5D1B">
              <w:rPr>
                <w:rFonts w:asciiTheme="majorBidi" w:hAnsiTheme="majorBidi"/>
                <w:sz w:val="30"/>
                <w:szCs w:val="30"/>
              </w:rPr>
              <w:t>,</w:t>
            </w:r>
            <w:r w:rsidRPr="009E5D1B">
              <w:rPr>
                <w:rFonts w:asciiTheme="majorBidi" w:hAnsiTheme="majorBidi"/>
                <w:sz w:val="30"/>
                <w:szCs w:val="30"/>
              </w:rPr>
              <w:t>879</w:t>
            </w:r>
          </w:p>
        </w:tc>
      </w:tr>
      <w:tr w:rsidR="00AD04C2" w:rsidRPr="009E5D1B" w14:paraId="29F37FF6" w14:textId="77777777" w:rsidTr="00CB4132">
        <w:tc>
          <w:tcPr>
            <w:tcW w:w="2745" w:type="pct"/>
            <w:shd w:val="clear" w:color="auto" w:fill="auto"/>
          </w:tcPr>
          <w:p w14:paraId="2F3D07D5" w14:textId="0AFBB6E4" w:rsidR="005941C2" w:rsidRPr="009E5D1B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D1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9E5D1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E5D1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9E5D1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</w:tcPr>
          <w:p w14:paraId="31ABE921" w14:textId="77777777" w:rsidR="005941C2" w:rsidRPr="009E5D1B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018BE64F" w14:textId="396CD90F" w:rsidR="005941C2" w:rsidRPr="009E5D1B" w:rsidRDefault="002F528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 w:cstheme="majorBidi"/>
                <w:sz w:val="30"/>
                <w:szCs w:val="30"/>
              </w:rPr>
              <w:t>(7,369)</w:t>
            </w:r>
          </w:p>
        </w:tc>
        <w:tc>
          <w:tcPr>
            <w:tcW w:w="144" w:type="pct"/>
            <w:shd w:val="clear" w:color="auto" w:fill="auto"/>
          </w:tcPr>
          <w:p w14:paraId="6F0F133A" w14:textId="77777777" w:rsidR="005941C2" w:rsidRPr="009E5D1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061908F" w14:textId="4A87B31B" w:rsidR="005941C2" w:rsidRPr="009E5D1B" w:rsidRDefault="00D6225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/>
                <w:sz w:val="30"/>
                <w:szCs w:val="30"/>
              </w:rPr>
              <w:t>(</w:t>
            </w:r>
            <w:r w:rsidR="007F2A15" w:rsidRPr="009E5D1B">
              <w:rPr>
                <w:rFonts w:asciiTheme="majorBidi" w:hAnsiTheme="majorBidi"/>
                <w:sz w:val="30"/>
                <w:szCs w:val="30"/>
              </w:rPr>
              <w:t>2</w:t>
            </w:r>
            <w:r w:rsidRPr="009E5D1B">
              <w:rPr>
                <w:rFonts w:asciiTheme="majorBidi" w:hAnsiTheme="majorBidi"/>
                <w:sz w:val="30"/>
                <w:szCs w:val="30"/>
              </w:rPr>
              <w:t>,</w:t>
            </w:r>
            <w:r w:rsidR="007F2A15" w:rsidRPr="009E5D1B">
              <w:rPr>
                <w:rFonts w:asciiTheme="majorBidi" w:hAnsiTheme="majorBidi"/>
                <w:sz w:val="30"/>
                <w:szCs w:val="30"/>
              </w:rPr>
              <w:t>150</w:t>
            </w:r>
            <w:r w:rsidRPr="009E5D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41C2" w:rsidRPr="009E5D1B" w14:paraId="1ABFA3FD" w14:textId="77777777" w:rsidTr="00CB4132">
        <w:tc>
          <w:tcPr>
            <w:tcW w:w="2745" w:type="pct"/>
            <w:shd w:val="clear" w:color="auto" w:fill="auto"/>
          </w:tcPr>
          <w:p w14:paraId="0145C4D8" w14:textId="75A40D29" w:rsidR="005941C2" w:rsidRPr="009E5D1B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5D1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38" w:type="pct"/>
          </w:tcPr>
          <w:p w14:paraId="53A52AA4" w14:textId="77777777" w:rsidR="005941C2" w:rsidRPr="009E5D1B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8343DCF" w14:textId="262E1F37" w:rsidR="005941C2" w:rsidRPr="009E5D1B" w:rsidRDefault="00D6225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528B" w:rsidRPr="009E5D1B">
              <w:rPr>
                <w:rFonts w:asciiTheme="majorBidi" w:hAnsiTheme="majorBidi" w:cstheme="majorBidi"/>
                <w:sz w:val="30"/>
                <w:szCs w:val="30"/>
              </w:rPr>
              <w:t>11,154</w:t>
            </w:r>
            <w:r w:rsidRPr="009E5D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67340052" w14:textId="77777777" w:rsidR="005941C2" w:rsidRPr="009E5D1B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0FD26A0" w14:textId="13995128" w:rsidR="005941C2" w:rsidRPr="009E5D1B" w:rsidRDefault="00D6225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9E5D1B">
              <w:rPr>
                <w:rFonts w:asciiTheme="majorBidi" w:hAnsiTheme="majorBidi"/>
                <w:sz w:val="30"/>
                <w:szCs w:val="30"/>
              </w:rPr>
              <w:t>(</w:t>
            </w:r>
            <w:r w:rsidR="007F2A15" w:rsidRPr="009E5D1B">
              <w:rPr>
                <w:rFonts w:asciiTheme="majorBidi" w:hAnsiTheme="majorBidi"/>
                <w:sz w:val="30"/>
                <w:szCs w:val="30"/>
              </w:rPr>
              <w:t>7</w:t>
            </w:r>
            <w:r w:rsidRPr="009E5D1B">
              <w:rPr>
                <w:rFonts w:asciiTheme="majorBidi" w:hAnsiTheme="majorBidi"/>
                <w:sz w:val="30"/>
                <w:szCs w:val="30"/>
              </w:rPr>
              <w:t>,</w:t>
            </w:r>
            <w:r w:rsidR="007F2A15" w:rsidRPr="009E5D1B">
              <w:rPr>
                <w:rFonts w:asciiTheme="majorBidi" w:hAnsiTheme="majorBidi"/>
                <w:sz w:val="30"/>
                <w:szCs w:val="30"/>
              </w:rPr>
              <w:t>419</w:t>
            </w:r>
            <w:r w:rsidRPr="009E5D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CD56578" w14:textId="55A30013" w:rsidR="00BC5AB7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6946C8C5" w14:textId="77777777" w:rsidR="009E5D1B" w:rsidRPr="009E5D1B" w:rsidRDefault="009E5D1B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234501C7" w14:textId="183E12FB" w:rsidR="00825627" w:rsidRPr="001A5159" w:rsidRDefault="005456B1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lastRenderedPageBreak/>
        <w:t>สำหรับงวด</w:t>
      </w:r>
      <w:r w:rsidR="004D2427" w:rsidRPr="009E5D1B">
        <w:rPr>
          <w:rFonts w:asciiTheme="majorBidi" w:hAnsiTheme="majorBidi" w:cstheme="majorBidi" w:hint="cs"/>
          <w:spacing w:val="8"/>
          <w:sz w:val="30"/>
          <w:szCs w:val="30"/>
          <w:cs/>
        </w:rPr>
        <w:t>หก</w:t>
      </w:r>
      <w:r w:rsidR="00EB547F"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0B6DAD" w:rsidRPr="009E5D1B">
        <w:rPr>
          <w:rFonts w:asciiTheme="majorBidi" w:hAnsiTheme="majorBidi" w:cstheme="majorBidi"/>
          <w:spacing w:val="8"/>
          <w:sz w:val="30"/>
          <w:szCs w:val="30"/>
        </w:rPr>
        <w:t>3</w:t>
      </w:r>
      <w:r w:rsidR="004D2427" w:rsidRPr="009E5D1B">
        <w:rPr>
          <w:rFonts w:asciiTheme="majorBidi" w:hAnsiTheme="majorBidi" w:cstheme="majorBidi"/>
          <w:spacing w:val="8"/>
          <w:sz w:val="30"/>
          <w:szCs w:val="30"/>
        </w:rPr>
        <w:t>0</w:t>
      </w:r>
      <w:r w:rsidR="000B6DAD"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4D2427" w:rsidRPr="009E5D1B">
        <w:rPr>
          <w:rFonts w:asciiTheme="majorBidi" w:hAnsiTheme="majorBidi" w:cstheme="majorBidi" w:hint="cs"/>
          <w:spacing w:val="8"/>
          <w:sz w:val="30"/>
          <w:szCs w:val="30"/>
          <w:cs/>
        </w:rPr>
        <w:t>มิถุนายน</w:t>
      </w:r>
      <w:r w:rsidR="00AA2D97"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3427CE" w:rsidRPr="009E5D1B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CB4132" w:rsidRPr="009E5D1B">
        <w:rPr>
          <w:rFonts w:asciiTheme="majorBidi" w:hAnsiTheme="majorBidi" w:cstheme="majorBidi"/>
          <w:spacing w:val="8"/>
          <w:sz w:val="30"/>
          <w:szCs w:val="30"/>
        </w:rPr>
        <w:t xml:space="preserve">7 </w:t>
      </w:r>
      <w:r w:rsidR="00C751F3" w:rsidRPr="009E5D1B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751F3" w:rsidRPr="009E5D1B">
        <w:rPr>
          <w:rFonts w:asciiTheme="majorBidi" w:hAnsiTheme="majorBidi" w:cstheme="majorBidi"/>
          <w:spacing w:val="-2"/>
          <w:sz w:val="30"/>
          <w:szCs w:val="30"/>
          <w:cs/>
        </w:rPr>
        <w:t>การก่อสร้างโรงงานใหม่ได้บันทึกเป็นส่วนหนึ่งของต้นทุนซื้อสินทรัพย์จำนว</w:t>
      </w:r>
      <w:r w:rsidR="00EA245B" w:rsidRPr="009E5D1B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7F2A15" w:rsidRPr="009E5D1B">
        <w:rPr>
          <w:rFonts w:asciiTheme="majorBidi" w:hAnsiTheme="majorBidi" w:cstheme="majorBidi" w:hint="cs"/>
          <w:spacing w:val="-2"/>
          <w:sz w:val="30"/>
          <w:szCs w:val="30"/>
        </w:rPr>
        <w:t>56</w:t>
      </w:r>
      <w:r w:rsidR="00A923C6" w:rsidRPr="009E5D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51F3" w:rsidRPr="009E5D1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7E41D1" w:rsidRPr="009E5D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751F3" w:rsidRPr="009E5D1B">
        <w:rPr>
          <w:rFonts w:asciiTheme="majorBidi" w:hAnsiTheme="majorBidi" w:cstheme="majorBidi"/>
          <w:spacing w:val="2"/>
          <w:sz w:val="30"/>
          <w:szCs w:val="30"/>
          <w:cs/>
        </w:rPr>
        <w:t>ในงบ</w:t>
      </w:r>
      <w:r w:rsidR="000F1BFB" w:rsidRPr="009E5D1B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9E5D1B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การเงินรวม </w:t>
      </w:r>
      <w:r w:rsidR="003C51E0" w:rsidRPr="009E5D1B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กลุ่มบริษัทมี</w:t>
      </w:r>
      <w:r w:rsidR="006B331B" w:rsidRPr="009E5D1B">
        <w:rPr>
          <w:rFonts w:asciiTheme="majorBidi" w:hAnsiTheme="majorBidi" w:cstheme="majorBidi"/>
          <w:spacing w:val="2"/>
          <w:sz w:val="30"/>
          <w:szCs w:val="30"/>
          <w:cs/>
        </w:rPr>
        <w:t>ต้นทุนการกู้ยืม</w:t>
      </w:r>
      <w:r w:rsidR="003C51E0" w:rsidRPr="009E5D1B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9E5D1B">
        <w:rPr>
          <w:rFonts w:asciiTheme="majorBidi" w:hAnsiTheme="majorBidi" w:cstheme="majorBidi"/>
          <w:sz w:val="30"/>
          <w:szCs w:val="30"/>
          <w:cs/>
        </w:rPr>
        <w:t>อั</w:t>
      </w:r>
      <w:r w:rsidR="006B331B" w:rsidRPr="001A5159">
        <w:rPr>
          <w:rFonts w:asciiTheme="majorBidi" w:hAnsiTheme="majorBidi" w:cstheme="majorBidi"/>
          <w:sz w:val="30"/>
          <w:szCs w:val="30"/>
          <w:cs/>
        </w:rPr>
        <w:t>ตรา</w:t>
      </w:r>
      <w:r w:rsidR="00EB547F" w:rsidRPr="001A515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7E41D1">
        <w:rPr>
          <w:rFonts w:asciiTheme="majorBidi" w:hAnsiTheme="majorBidi" w:cstheme="majorBidi"/>
          <w:sz w:val="30"/>
          <w:szCs w:val="30"/>
        </w:rPr>
        <w:t>3.45</w:t>
      </w:r>
      <w:r w:rsidR="00EB547F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0F1BFB" w:rsidRPr="001A5159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EB547F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7E41D1">
        <w:rPr>
          <w:rFonts w:asciiTheme="majorBidi" w:hAnsiTheme="majorBidi" w:cstheme="majorBidi"/>
          <w:sz w:val="30"/>
          <w:szCs w:val="30"/>
        </w:rPr>
        <w:t>6.75</w:t>
      </w:r>
      <w:r w:rsidR="00A13FF4" w:rsidRPr="001A5159">
        <w:rPr>
          <w:rFonts w:asciiTheme="majorBidi" w:hAnsiTheme="majorBidi" w:cstheme="majorBidi"/>
          <w:sz w:val="30"/>
          <w:szCs w:val="30"/>
        </w:rPr>
        <w:t xml:space="preserve"> </w:t>
      </w:r>
      <w:r w:rsidR="00AD39AB" w:rsidRPr="001A5159">
        <w:rPr>
          <w:rFonts w:asciiTheme="majorBidi" w:hAnsiTheme="majorBidi" w:cstheme="majorBidi"/>
          <w:sz w:val="30"/>
          <w:szCs w:val="30"/>
          <w:cs/>
        </w:rPr>
        <w:t>ต่อปี</w:t>
      </w:r>
      <w:r w:rsidR="003C51E0" w:rsidRPr="001A5159">
        <w:rPr>
          <w:rFonts w:asciiTheme="majorBidi" w:hAnsiTheme="majorBidi" w:cstheme="majorBidi"/>
          <w:sz w:val="30"/>
          <w:szCs w:val="30"/>
          <w:cs/>
        </w:rPr>
        <w:t>ซึ่งได้</w:t>
      </w:r>
      <w:r w:rsidR="00EB547F" w:rsidRPr="001A5159">
        <w:rPr>
          <w:rFonts w:asciiTheme="majorBidi" w:hAnsiTheme="majorBidi" w:cstheme="majorBidi"/>
          <w:sz w:val="30"/>
          <w:szCs w:val="30"/>
          <w:cs/>
        </w:rPr>
        <w:t>รวม</w:t>
      </w:r>
      <w:r w:rsidR="00AC6249" w:rsidRPr="001A5159">
        <w:rPr>
          <w:rFonts w:asciiTheme="majorBidi" w:hAnsiTheme="majorBidi" w:cstheme="majorBidi"/>
          <w:sz w:val="30"/>
          <w:szCs w:val="30"/>
          <w:cs/>
        </w:rPr>
        <w:t>เ</w:t>
      </w:r>
      <w:r w:rsidR="00EB547F" w:rsidRPr="001A5159">
        <w:rPr>
          <w:rFonts w:asciiTheme="majorBidi" w:hAnsiTheme="majorBidi" w:cstheme="majorBidi"/>
          <w:sz w:val="30"/>
          <w:szCs w:val="30"/>
          <w:cs/>
        </w:rPr>
        <w:t>ป็นราคาทุนของสินทรัพย์</w:t>
      </w:r>
      <w:r w:rsidR="00EB547F" w:rsidRPr="001A5159">
        <w:rPr>
          <w:rFonts w:asciiTheme="majorBidi" w:hAnsiTheme="majorBidi" w:cstheme="majorBidi"/>
          <w:sz w:val="30"/>
          <w:szCs w:val="30"/>
        </w:rPr>
        <w:t xml:space="preserve"> </w:t>
      </w:r>
    </w:p>
    <w:p w14:paraId="0AB21F6F" w14:textId="77777777" w:rsidR="00CB4132" w:rsidRDefault="00CB4132" w:rsidP="0079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27C5801" w14:textId="02E0F20A" w:rsidR="006215D5" w:rsidRPr="001A5159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01B4CFBB" w14:textId="77777777" w:rsidR="00CB4132" w:rsidRDefault="00CB4132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02FCB71" w14:textId="7BCB2419" w:rsidR="00CB4132" w:rsidRDefault="00370BF4" w:rsidP="00370BF4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70BF4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30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2567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มูลค่าตามบัญชีของที่ดิน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อาคารและอุปกรณ์ของกลุ่มบริษัท</w:t>
      </w:r>
      <w:r w:rsidRPr="00AA543F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Pr="00AA543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272B92" w:rsidRPr="00AA543F">
        <w:rPr>
          <w:rFonts w:asciiTheme="majorBidi" w:hAnsiTheme="majorBidi"/>
          <w:spacing w:val="2"/>
          <w:sz w:val="30"/>
          <w:szCs w:val="30"/>
        </w:rPr>
        <w:t>9,030</w:t>
      </w:r>
      <w:r w:rsidRPr="00AA543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A543F">
        <w:rPr>
          <w:rFonts w:asciiTheme="majorBidi" w:hAnsiTheme="majorBidi" w:hint="cs"/>
          <w:spacing w:val="2"/>
          <w:sz w:val="30"/>
          <w:szCs w:val="30"/>
          <w:cs/>
        </w:rPr>
        <w:t>ล้าน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บาท</w:t>
      </w:r>
      <w:r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ัญชี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3B34D89B" w14:textId="75668028" w:rsidR="007F2A15" w:rsidRDefault="007F2A15" w:rsidP="00370BF4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1FA14E76" w14:textId="092046B9" w:rsidR="006C4F7A" w:rsidRPr="001A5159" w:rsidRDefault="007B59AE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88F2115" w14:textId="77777777" w:rsidR="00CB4132" w:rsidRPr="00370BF4" w:rsidRDefault="00CB4132" w:rsidP="007B59AE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83915D7" w14:textId="71BB25F9" w:rsidR="007B59AE" w:rsidRDefault="007B59AE" w:rsidP="007B59AE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A5159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33ACBA0E" w14:textId="77777777" w:rsidR="00CB4132" w:rsidRPr="007F2A15" w:rsidRDefault="00CB4132" w:rsidP="007B59AE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14"/>
          <w:szCs w:val="14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AD04C2" w:rsidRPr="001A5159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452C40A8" w:rsidR="00C22142" w:rsidRPr="001A5159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2427"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75CC"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D2427"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575CC"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2427"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053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1A5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D04C2" w:rsidRPr="001A5159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A51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1A51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D04C2" w:rsidRPr="001A5159" w14:paraId="59D54F56" w14:textId="77777777" w:rsidTr="00BD49EE">
        <w:tc>
          <w:tcPr>
            <w:tcW w:w="3383" w:type="pct"/>
          </w:tcPr>
          <w:p w14:paraId="6E1D1524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515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  <w:vAlign w:val="bottom"/>
          </w:tcPr>
          <w:p w14:paraId="697DCCE3" w14:textId="4CE52068" w:rsidR="00C22142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164,189</w:t>
            </w:r>
          </w:p>
        </w:tc>
        <w:tc>
          <w:tcPr>
            <w:tcW w:w="130" w:type="pct"/>
          </w:tcPr>
          <w:p w14:paraId="1A29FEF4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8268BFD" w14:textId="6F297F5C" w:rsidR="00C22142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89,943</w:t>
            </w:r>
          </w:p>
        </w:tc>
      </w:tr>
      <w:tr w:rsidR="00AD04C2" w:rsidRPr="001A5159" w14:paraId="5FB7D7E1" w14:textId="77777777" w:rsidTr="00BD49EE">
        <w:tc>
          <w:tcPr>
            <w:tcW w:w="3383" w:type="pct"/>
          </w:tcPr>
          <w:p w14:paraId="650C422A" w14:textId="0973A6C0" w:rsidR="003D5990" w:rsidRPr="001A5159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ซื้อคืนหุ้นกู้</w:t>
            </w:r>
          </w:p>
        </w:tc>
        <w:tc>
          <w:tcPr>
            <w:tcW w:w="734" w:type="pct"/>
            <w:vAlign w:val="bottom"/>
          </w:tcPr>
          <w:p w14:paraId="22533A00" w14:textId="5489A3FB" w:rsidR="003D5990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(27,085)</w:t>
            </w:r>
          </w:p>
        </w:tc>
        <w:tc>
          <w:tcPr>
            <w:tcW w:w="130" w:type="pct"/>
          </w:tcPr>
          <w:p w14:paraId="6DE4C553" w14:textId="77777777" w:rsidR="003D5990" w:rsidRPr="001A5159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7C72EB3F" w14:textId="2607CEF4" w:rsidR="003D5990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04C2" w:rsidRPr="001A5159" w14:paraId="24C39229" w14:textId="77777777" w:rsidTr="00BD49EE">
        <w:tc>
          <w:tcPr>
            <w:tcW w:w="3383" w:type="pct"/>
          </w:tcPr>
          <w:p w14:paraId="0391E509" w14:textId="3A97FA9B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="00E95FB3" w:rsidRPr="001A515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E95FB3" w:rsidRPr="001A5159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="00E95FB3" w:rsidRPr="001A5159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  <w:vAlign w:val="bottom"/>
          </w:tcPr>
          <w:p w14:paraId="5DEE959B" w14:textId="054BE745" w:rsidR="00C22142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30" w:type="pct"/>
          </w:tcPr>
          <w:p w14:paraId="24EE4808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644E23E2" w14:textId="149B3B16" w:rsidR="00C22142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04C2" w:rsidRPr="001A5159" w14:paraId="75E637A2" w14:textId="77777777" w:rsidTr="00BD49EE">
        <w:tc>
          <w:tcPr>
            <w:tcW w:w="3383" w:type="pct"/>
          </w:tcPr>
          <w:p w14:paraId="4EF3C5D9" w14:textId="11ADE2C4" w:rsidR="000F4C78" w:rsidRPr="001A5159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  <w:vAlign w:val="bottom"/>
          </w:tcPr>
          <w:p w14:paraId="78F9FAAF" w14:textId="4AF0BFBB" w:rsidR="000F4C78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5,180</w:t>
            </w:r>
          </w:p>
        </w:tc>
        <w:tc>
          <w:tcPr>
            <w:tcW w:w="130" w:type="pct"/>
          </w:tcPr>
          <w:p w14:paraId="2912F826" w14:textId="77777777" w:rsidR="000F4C78" w:rsidRPr="001A5159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7C684EC" w14:textId="223689AB" w:rsidR="000F4C78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142" w:rsidRPr="001A5159" w14:paraId="34579E89" w14:textId="77777777" w:rsidTr="00BD49EE">
        <w:tc>
          <w:tcPr>
            <w:tcW w:w="3383" w:type="pct"/>
          </w:tcPr>
          <w:p w14:paraId="579C64A6" w14:textId="69B1CFF4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2427" w:rsidRPr="001A5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D2427"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D2427"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4686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6CC29FA8" w:rsidR="00C22142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142,591</w:t>
            </w:r>
          </w:p>
        </w:tc>
        <w:tc>
          <w:tcPr>
            <w:tcW w:w="130" w:type="pct"/>
          </w:tcPr>
          <w:p w14:paraId="503A0150" w14:textId="77777777" w:rsidR="00C22142" w:rsidRPr="001A5159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47A9CA08" w:rsidR="00C22142" w:rsidRPr="001A5159" w:rsidRDefault="00420B84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89,950</w:t>
            </w:r>
          </w:p>
        </w:tc>
      </w:tr>
    </w:tbl>
    <w:p w14:paraId="557D4D0C" w14:textId="77777777" w:rsidR="001D6F2E" w:rsidRPr="00370BF4" w:rsidRDefault="001D6F2E" w:rsidP="00CA02AB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4"/>
          <w:szCs w:val="24"/>
          <w:lang w:bidi="th-TH"/>
        </w:rPr>
      </w:pPr>
    </w:p>
    <w:p w14:paraId="636F908C" w14:textId="3D632EBC" w:rsidR="003D5990" w:rsidRPr="001A5159" w:rsidRDefault="003D5990" w:rsidP="00CA02AB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1A5159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การซื้อคืนและยกเลิกหุ้นกู้</w:t>
      </w:r>
    </w:p>
    <w:p w14:paraId="607CFF8E" w14:textId="77777777" w:rsidR="007061C9" w:rsidRPr="00370BF4" w:rsidRDefault="007061C9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24"/>
          <w:szCs w:val="24"/>
          <w:cs/>
          <w:lang w:bidi="th-TH"/>
        </w:rPr>
      </w:pPr>
    </w:p>
    <w:p w14:paraId="5AED5681" w14:textId="5B910EAC" w:rsidR="00420B84" w:rsidRDefault="007F2A15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 xml:space="preserve">ในเดือนเมษายน 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2567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บริษัท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จีซี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ศูนย์บริหารเงิน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จำกัด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(“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GCTC”)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ซึ่งเป็นบริษัทย่อยของบริษัท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ได้ทำคำเสนอซื้อคืนหุ้นกู้เป็นการทั่วไป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เพื่อซื้อคืนและยกเลิกหุ้นกู้บางส่วน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จำนวนเงินทั้งสิ้น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749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>.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224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 </w:t>
      </w:r>
      <w:r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 xml:space="preserve">               กลุ่มบริษัทบันทึกกำไรจากรายการดังกล่าวจำนวน 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2,895</w:t>
      </w:r>
      <w:r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 ล้านบาท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 </w:t>
      </w:r>
      <w:r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เป็นรายได้อื่นในงบกำไรขาดทุนรวมสำหรับงวดสามเดือนและหกเดือนสิ้นสุดวันที่ 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30 </w:t>
      </w:r>
      <w:r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มิถุนายน 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2567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</w:t>
      </w:r>
      <w:r w:rsidR="009E5D1B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การ</w:t>
      </w:r>
      <w:r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ซื้อคืนและยกเลิกหุ้นกู้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แบ่งออกเป็น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รุ่น</w:t>
      </w:r>
      <w:r w:rsidR="00420B84" w:rsidRPr="00794DD5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420B84" w:rsidRPr="00794DD5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ดังนี้</w:t>
      </w:r>
    </w:p>
    <w:p w14:paraId="66ECC5E8" w14:textId="247144ED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</w:p>
    <w:p w14:paraId="286E044D" w14:textId="77777777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2"/>
          <w:sz w:val="30"/>
          <w:szCs w:val="30"/>
          <w:highlight w:val="yellow"/>
          <w:shd w:val="clear" w:color="auto" w:fill="FFFFFF"/>
          <w:lang w:bidi="th-TH"/>
        </w:rPr>
      </w:pPr>
    </w:p>
    <w:p w14:paraId="17DD9EF9" w14:textId="59C5746D" w:rsidR="00C0539B" w:rsidRDefault="00420B84" w:rsidP="00420B84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lastRenderedPageBreak/>
        <w:t>ดำเนินการซื้อคืนและยกเลิกหุ้นกู้บางส่วนเป็นจำนวนเงินทั้งสิ้น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461.372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โดยหุ้นกู้ดังกล่าวเป็นหุ้นกู้ที่ไม่มีหลักประกันและไม่ด้อยสิทธิ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2565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1,000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4.40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="00720512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มิถุนายน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2567 GCTC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มีมูลค่าหุ้นกู้เหรียญสหรัฐอเมริกา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2575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338.628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21F382A8" w14:textId="6E1472E9" w:rsidR="00420B84" w:rsidRPr="00420B84" w:rsidRDefault="00420B84" w:rsidP="00420B84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ดำเนินการซื้อคืนและยกเลิกหุ้นกู้บางส่วนเป็นจำนวนเงินทั้งสิ้น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150.832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โดยหุ้นกู้ดังกล่าวเป็นหุ้นกู้ที่ไม่มีหลักประกันและไม่ด้อยสิทธิ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2564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550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4.30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มิถุนายน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2567 GCTC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มีมูลค่าหุ้นกู้เหรียญสหรัฐอเมริกา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2594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374.331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290DC2AC" w14:textId="2A4D211F" w:rsidR="00420B84" w:rsidRDefault="00420B84" w:rsidP="00420B84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ดำเนินการซื้อคืนและยกเลิกหุ้นกู้บางส่วนเป็นจำนวนเงินทั้งสิ้น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137.020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โดยหุ้นกู้ดังกล่าวเป็นหุ้นกู้ที่ไม่มีหลักประกันและไม่ด้อยสิทธิ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2565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5.20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มิถุนายน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2567 GCTC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มีมูลค่าหุ้นกู้เหรียญสหรัฐอเมริกา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2595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102.980 </w:t>
      </w:r>
      <w:r w:rsidRPr="00420B84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6BFC671E" w14:textId="77777777" w:rsidR="007F2A15" w:rsidRPr="00420B84" w:rsidRDefault="007F2A15" w:rsidP="007F2A15">
      <w:pPr>
        <w:pStyle w:val="block"/>
        <w:spacing w:after="0" w:line="240" w:lineRule="atLeast"/>
        <w:ind w:left="1020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</w:p>
    <w:p w14:paraId="77BE9D39" w14:textId="4C538C63" w:rsidR="00897AD1" w:rsidRPr="00420B84" w:rsidRDefault="007B59AE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420B84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เงินกู้ยืมระยะ</w:t>
      </w:r>
      <w:r w:rsidR="00420B84" w:rsidRPr="00420B84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สั้น</w:t>
      </w:r>
      <w:r w:rsidRPr="00420B84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กับสถาบันการเงิน</w:t>
      </w:r>
    </w:p>
    <w:p w14:paraId="6A368250" w14:textId="77777777" w:rsidR="00370BF4" w:rsidRPr="00370BF4" w:rsidRDefault="00370BF4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highlight w:val="yellow"/>
          <w:lang w:bidi="th-TH"/>
        </w:rPr>
      </w:pPr>
    </w:p>
    <w:p w14:paraId="2381C8F9" w14:textId="71EB2C65" w:rsidR="00420B84" w:rsidRDefault="00420B84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  <w:bookmarkStart w:id="4" w:name="_Hlk117261247"/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เมื่อวันที่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11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เมษายน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2567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ริษัทย่อยได้ลงนามในสัญญาเงินกู้ยืมประเภทไม่มีหลักประกันจากสถาบันการเงินแห่งหนึ่งสำหรับวงเงินกู้ยืมจำนวน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300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เงินกู้ยืมดังกล่าวคิดอัตราดอกเบี้ย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 xml:space="preserve">SOFR </w:t>
      </w:r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บวกอัตราส่วนเพิ่ม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โดยมีกำหนดชำระคืนเงินต้นครั้งเดียวเมื่อครบ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12</w:t>
      </w:r>
      <w:r w:rsidRPr="00420B84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420B84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เดือนนับจากวันลงนามสัญญาเงินกู้</w:t>
      </w:r>
    </w:p>
    <w:p w14:paraId="25076017" w14:textId="626358A0" w:rsidR="00420B84" w:rsidRDefault="00420B84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184BEEBC" w14:textId="31E78D82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1B2C8F91" w14:textId="53028DFD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240DF4F6" w14:textId="319992B2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6B9D9752" w14:textId="1A0A5502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196BEBD8" w14:textId="7F69BE68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16BA8C8D" w14:textId="394107A5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0ECF0DA0" w14:textId="3BD95713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1BEE407B" w14:textId="4267BC6C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20B45081" w14:textId="15A3A09B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415516B3" w14:textId="77777777" w:rsidR="009E5D1B" w:rsidRDefault="009E5D1B" w:rsidP="007061C9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highlight w:val="yellow"/>
          <w:shd w:val="clear" w:color="auto" w:fill="FFFFFF"/>
          <w:lang w:bidi="th-TH"/>
        </w:rPr>
      </w:pPr>
    </w:p>
    <w:p w14:paraId="328D38A9" w14:textId="2F8E40F8" w:rsidR="00B20300" w:rsidRPr="001A5159" w:rsidRDefault="00B20300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40504105"/>
      <w:bookmarkEnd w:id="4"/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AC07D0"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bookmarkEnd w:id="5"/>
    <w:p w14:paraId="553D8632" w14:textId="77777777" w:rsidR="00C0539B" w:rsidRDefault="00C0539B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ED25558" w14:textId="6ABACF4B" w:rsidR="00B20300" w:rsidRDefault="00263128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A5159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1A5159">
        <w:rPr>
          <w:rFonts w:asciiTheme="majorBidi" w:hAnsiTheme="majorBidi"/>
          <w:sz w:val="30"/>
          <w:szCs w:val="30"/>
        </w:rPr>
        <w:t>6</w:t>
      </w:r>
      <w:r w:rsidRPr="001A5159">
        <w:rPr>
          <w:rFonts w:asciiTheme="majorBidi" w:hAnsiTheme="majorBidi"/>
          <w:sz w:val="30"/>
          <w:szCs w:val="30"/>
        </w:rPr>
        <w:t xml:space="preserve"> </w:t>
      </w:r>
      <w:r w:rsidRPr="001A5159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1A5159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1A5159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1A5159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1A5159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7799F6C8" w14:textId="0D7835B5" w:rsidR="00CA02AB" w:rsidRDefault="00CA02AB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AD04C2" w:rsidRPr="001A5159" w14:paraId="5817926A" w14:textId="7BB11B5B" w:rsidTr="005171B2">
        <w:tc>
          <w:tcPr>
            <w:tcW w:w="1080" w:type="dxa"/>
            <w:shd w:val="clear" w:color="auto" w:fill="auto"/>
          </w:tcPr>
          <w:p w14:paraId="46210795" w14:textId="1D8AF9B3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0B4B54B6" w:rsidR="005905AF" w:rsidRPr="001A5159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1A5159">
              <w:rPr>
                <w:rFonts w:asciiTheme="majorBidi" w:hAnsiTheme="majorBidi"/>
                <w:sz w:val="30"/>
                <w:szCs w:val="30"/>
              </w:rPr>
              <w:br/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AD04C2" w:rsidRPr="001A5159" w14:paraId="25A2209B" w14:textId="6D96F334" w:rsidTr="005171B2">
        <w:tc>
          <w:tcPr>
            <w:tcW w:w="1080" w:type="dxa"/>
            <w:shd w:val="clear" w:color="auto" w:fill="auto"/>
          </w:tcPr>
          <w:p w14:paraId="1B58D795" w14:textId="0D49B318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41E1C49A" w:rsidR="005905AF" w:rsidRPr="001A5159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1A515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AD04C2" w:rsidRPr="001A5159" w14:paraId="55930DE1" w14:textId="4EB7F667" w:rsidTr="005171B2">
        <w:tc>
          <w:tcPr>
            <w:tcW w:w="1080" w:type="dxa"/>
            <w:shd w:val="clear" w:color="auto" w:fill="auto"/>
          </w:tcPr>
          <w:p w14:paraId="57C9B1F9" w14:textId="6F74182A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6C588C19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AD04C2" w:rsidRPr="001A5159" w14:paraId="27A20FE6" w14:textId="51A2F0BE" w:rsidTr="005171B2">
        <w:tc>
          <w:tcPr>
            <w:tcW w:w="1080" w:type="dxa"/>
            <w:shd w:val="clear" w:color="auto" w:fill="auto"/>
          </w:tcPr>
          <w:p w14:paraId="05885A77" w14:textId="51CDACD0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6CB716E7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AD04C2" w:rsidRPr="001A5159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A97280C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51F59629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1A5159" w14:paraId="4A9DAC6C" w14:textId="46A426C6" w:rsidTr="005171B2">
        <w:tc>
          <w:tcPr>
            <w:tcW w:w="1080" w:type="dxa"/>
            <w:shd w:val="clear" w:color="auto" w:fill="auto"/>
          </w:tcPr>
          <w:p w14:paraId="0ECDB199" w14:textId="584B1356" w:rsidR="005905AF" w:rsidRPr="001A5159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33875EC2" w:rsidR="005905AF" w:rsidRPr="001A5159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708C7F52" w14:textId="77777777" w:rsidR="00041CA3" w:rsidRDefault="00041CA3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B9BAA75" w14:textId="4A90A4D7" w:rsidR="00041CA3" w:rsidRPr="001A5159" w:rsidRDefault="00AF4179" w:rsidP="009F0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ผลการดำเนินงานของแต่ละส่วนงานดำเนินงาน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วัดโดยใช้กำไรก่อนหักต้นทุนทางการเงิน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ภาษีเงินได้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ค่าเสื่อมราคา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           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ค่าตัดจำหน่าย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และอื่นๆ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ผู้บริหารเชื่อว่าการใช้กำไรก่อนหักต้นทุนทางการเงิน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ภาษีเงินได้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ค่าเสื่อมราคา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ค่าตัดจำหน่าย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และอื่นๆ</w:t>
      </w:r>
      <w:r w:rsidRPr="00AF4179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AF4179">
        <w:rPr>
          <w:rFonts w:asciiTheme="majorBidi" w:hAnsiTheme="majorBidi" w:hint="cs"/>
          <w:spacing w:val="-6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711CAF" w:rsidRPr="001A5159" w:rsidRDefault="00711C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711CAF" w:rsidRPr="001A5159" w:rsidSect="00E523BD">
          <w:footerReference w:type="default" r:id="rId13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AD04C2" w:rsidRPr="001A5159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1A5159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1A5159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D04C2" w:rsidRPr="001A5159" w14:paraId="60041F44" w14:textId="77777777" w:rsidTr="00711CAF">
        <w:trPr>
          <w:cantSplit/>
        </w:trPr>
        <w:tc>
          <w:tcPr>
            <w:tcW w:w="3613" w:type="dxa"/>
          </w:tcPr>
          <w:p w14:paraId="48B55486" w14:textId="6D492AD8" w:rsidR="00600A57" w:rsidRPr="001A5159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D2427"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D2427"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D2427"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102E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354" w:type="dxa"/>
          </w:tcPr>
          <w:p w14:paraId="6F7868ED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1A5159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1A5159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1A5159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D04C2" w:rsidRPr="001A5159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1A5159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1A5159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D5B6E" w:rsidRPr="001A5159" w14:paraId="132F789E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3D5B6E" w:rsidRPr="001A5159" w:rsidRDefault="003D5B6E" w:rsidP="003D5B6E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5FA6903F" w14:textId="7F08591C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175,753 </w:t>
            </w:r>
          </w:p>
        </w:tc>
        <w:tc>
          <w:tcPr>
            <w:tcW w:w="186" w:type="dxa"/>
            <w:vAlign w:val="center"/>
          </w:tcPr>
          <w:p w14:paraId="13F89B67" w14:textId="7E4F80C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36E8214" w14:textId="4B0C4B0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39,900 </w:t>
            </w:r>
          </w:p>
        </w:tc>
        <w:tc>
          <w:tcPr>
            <w:tcW w:w="182" w:type="dxa"/>
            <w:vAlign w:val="center"/>
          </w:tcPr>
          <w:p w14:paraId="018113EF" w14:textId="31A630D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FE6630F" w14:textId="4FAB9864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50,658 </w:t>
            </w:r>
          </w:p>
        </w:tc>
        <w:tc>
          <w:tcPr>
            <w:tcW w:w="181" w:type="dxa"/>
            <w:vAlign w:val="center"/>
          </w:tcPr>
          <w:p w14:paraId="547308DF" w14:textId="050225B3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5C2830D2" w14:textId="3E6CF0AF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7,680 </w:t>
            </w:r>
          </w:p>
        </w:tc>
        <w:tc>
          <w:tcPr>
            <w:tcW w:w="181" w:type="dxa"/>
            <w:vAlign w:val="center"/>
          </w:tcPr>
          <w:p w14:paraId="0CE5D204" w14:textId="745A4D4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67B6A23E" w14:textId="47547A1C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48,718 </w:t>
            </w:r>
          </w:p>
        </w:tc>
        <w:tc>
          <w:tcPr>
            <w:tcW w:w="180" w:type="dxa"/>
            <w:vAlign w:val="center"/>
          </w:tcPr>
          <w:p w14:paraId="647B069A" w14:textId="0EDD56D2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EB9393B" w14:textId="5C58772D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1,917 </w:t>
            </w:r>
          </w:p>
        </w:tc>
        <w:tc>
          <w:tcPr>
            <w:tcW w:w="180" w:type="dxa"/>
            <w:vAlign w:val="center"/>
          </w:tcPr>
          <w:p w14:paraId="02D56CDF" w14:textId="48E0DEBA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50BE51B8" w14:textId="75CD5631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051EE37" w14:textId="617080B9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22C93D0" w14:textId="34071AD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324,626 </w:t>
            </w:r>
          </w:p>
        </w:tc>
      </w:tr>
      <w:tr w:rsidR="003D5B6E" w:rsidRPr="001A5159" w14:paraId="0C16E84A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3D5B6E" w:rsidRPr="001A5159" w:rsidRDefault="003D5B6E" w:rsidP="003D5B6E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3C720ED" w14:textId="0F9D7796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66,016 </w:t>
            </w:r>
          </w:p>
        </w:tc>
        <w:tc>
          <w:tcPr>
            <w:tcW w:w="186" w:type="dxa"/>
            <w:vAlign w:val="center"/>
          </w:tcPr>
          <w:p w14:paraId="0946E2AB" w14:textId="270161E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7F7260EE" w14:textId="7B168FEB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4,938 </w:t>
            </w:r>
          </w:p>
        </w:tc>
        <w:tc>
          <w:tcPr>
            <w:tcW w:w="182" w:type="dxa"/>
            <w:vAlign w:val="center"/>
          </w:tcPr>
          <w:p w14:paraId="61FD8E1C" w14:textId="2B9C2DDF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5741A78E" w14:textId="21989576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2,074 </w:t>
            </w:r>
          </w:p>
        </w:tc>
        <w:tc>
          <w:tcPr>
            <w:tcW w:w="181" w:type="dxa"/>
            <w:vAlign w:val="center"/>
          </w:tcPr>
          <w:p w14:paraId="0CC5D532" w14:textId="75AA9459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1C909424" w14:textId="2C0A1B49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1,836 </w:t>
            </w:r>
          </w:p>
        </w:tc>
        <w:tc>
          <w:tcPr>
            <w:tcW w:w="181" w:type="dxa"/>
            <w:vAlign w:val="center"/>
          </w:tcPr>
          <w:p w14:paraId="718FECA9" w14:textId="1AC58A3A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39770974" w14:textId="27548A38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6B27CEF" w14:textId="71475431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86FB5D7" w14:textId="5875D17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1,571 </w:t>
            </w:r>
          </w:p>
        </w:tc>
        <w:tc>
          <w:tcPr>
            <w:tcW w:w="180" w:type="dxa"/>
            <w:vAlign w:val="center"/>
          </w:tcPr>
          <w:p w14:paraId="609FCADA" w14:textId="3AF0966C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6D35ED8D" w14:textId="3AC773D1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(76,435)</w:t>
            </w:r>
          </w:p>
        </w:tc>
        <w:tc>
          <w:tcPr>
            <w:tcW w:w="179" w:type="dxa"/>
            <w:vAlign w:val="center"/>
          </w:tcPr>
          <w:p w14:paraId="48E72AB1" w14:textId="10B2F6D0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675D9480" w14:textId="3CB353E4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5B6E" w:rsidRPr="001A5159" w14:paraId="3BC676FB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8165" w14:textId="46A632DC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241,769 </w:t>
            </w:r>
          </w:p>
        </w:tc>
        <w:tc>
          <w:tcPr>
            <w:tcW w:w="186" w:type="dxa"/>
            <w:vAlign w:val="center"/>
          </w:tcPr>
          <w:p w14:paraId="30290CEF" w14:textId="70FA0460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EF70" w14:textId="4286CAA4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44,838 </w:t>
            </w:r>
          </w:p>
        </w:tc>
        <w:tc>
          <w:tcPr>
            <w:tcW w:w="182" w:type="dxa"/>
            <w:vAlign w:val="center"/>
          </w:tcPr>
          <w:p w14:paraId="43AB6185" w14:textId="4818C17B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03F" w14:textId="78C36598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52,732 </w:t>
            </w:r>
          </w:p>
        </w:tc>
        <w:tc>
          <w:tcPr>
            <w:tcW w:w="181" w:type="dxa"/>
            <w:vAlign w:val="center"/>
          </w:tcPr>
          <w:p w14:paraId="5C810E10" w14:textId="7B1D7738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5919" w14:textId="34739B0D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9,516 </w:t>
            </w:r>
          </w:p>
        </w:tc>
        <w:tc>
          <w:tcPr>
            <w:tcW w:w="181" w:type="dxa"/>
            <w:vAlign w:val="center"/>
          </w:tcPr>
          <w:p w14:paraId="0E37F365" w14:textId="5210175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1EF8" w14:textId="4E5D3C3A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48,718 </w:t>
            </w:r>
          </w:p>
        </w:tc>
        <w:tc>
          <w:tcPr>
            <w:tcW w:w="180" w:type="dxa"/>
            <w:vAlign w:val="center"/>
          </w:tcPr>
          <w:p w14:paraId="5B8DC930" w14:textId="69DC570F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2002" w14:textId="4504BA0F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3,488 </w:t>
            </w:r>
          </w:p>
        </w:tc>
        <w:tc>
          <w:tcPr>
            <w:tcW w:w="180" w:type="dxa"/>
            <w:vAlign w:val="center"/>
          </w:tcPr>
          <w:p w14:paraId="7414EA4E" w14:textId="6162A298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9CA8" w14:textId="2004968F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(76,435)</w:t>
            </w:r>
          </w:p>
        </w:tc>
        <w:tc>
          <w:tcPr>
            <w:tcW w:w="179" w:type="dxa"/>
            <w:vAlign w:val="center"/>
          </w:tcPr>
          <w:p w14:paraId="451FCFA5" w14:textId="6B10B0A8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B505" w14:textId="7A560C85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324,626 </w:t>
            </w:r>
          </w:p>
        </w:tc>
      </w:tr>
      <w:tr w:rsidR="003D5B6E" w:rsidRPr="001A5159" w14:paraId="39A7F8C6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4D2FD52" w14:textId="522B554F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(225,645)</w:t>
            </w:r>
          </w:p>
        </w:tc>
        <w:tc>
          <w:tcPr>
            <w:tcW w:w="186" w:type="dxa"/>
            <w:vAlign w:val="center"/>
          </w:tcPr>
          <w:p w14:paraId="5D4D176B" w14:textId="63748F70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71883B9C" w14:textId="09AFB06E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(42,242)</w:t>
            </w:r>
          </w:p>
        </w:tc>
        <w:tc>
          <w:tcPr>
            <w:tcW w:w="182" w:type="dxa"/>
            <w:vAlign w:val="center"/>
          </w:tcPr>
          <w:p w14:paraId="1263C46A" w14:textId="34101F4A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872C9FC" w14:textId="698D1D9E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(49,023)</w:t>
            </w:r>
          </w:p>
        </w:tc>
        <w:tc>
          <w:tcPr>
            <w:tcW w:w="181" w:type="dxa"/>
            <w:vAlign w:val="center"/>
          </w:tcPr>
          <w:p w14:paraId="06BB9A39" w14:textId="65B6180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6182FBB" w14:textId="15C4B86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(8,925)</w:t>
            </w:r>
          </w:p>
        </w:tc>
        <w:tc>
          <w:tcPr>
            <w:tcW w:w="181" w:type="dxa"/>
            <w:vAlign w:val="center"/>
          </w:tcPr>
          <w:p w14:paraId="48EC0D86" w14:textId="36E25A66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2CF996F" w14:textId="24B2C9E2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(37,232)</w:t>
            </w:r>
          </w:p>
        </w:tc>
        <w:tc>
          <w:tcPr>
            <w:tcW w:w="180" w:type="dxa"/>
            <w:vAlign w:val="center"/>
          </w:tcPr>
          <w:p w14:paraId="113E034E" w14:textId="79F799DF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31181DC" w14:textId="2AD6F7C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(3,064)</w:t>
            </w:r>
          </w:p>
        </w:tc>
        <w:tc>
          <w:tcPr>
            <w:tcW w:w="180" w:type="dxa"/>
            <w:vAlign w:val="center"/>
          </w:tcPr>
          <w:p w14:paraId="21AF8314" w14:textId="13EB3E6B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5446BE8" w14:textId="42C6552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76,267 </w:t>
            </w:r>
          </w:p>
        </w:tc>
        <w:tc>
          <w:tcPr>
            <w:tcW w:w="179" w:type="dxa"/>
            <w:vAlign w:val="center"/>
          </w:tcPr>
          <w:p w14:paraId="0CEC94BA" w14:textId="4DBDA18B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6B125732" w14:textId="7EEB2C4E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(289,864)</w:t>
            </w:r>
          </w:p>
        </w:tc>
      </w:tr>
      <w:tr w:rsidR="003D5B6E" w:rsidRPr="001A5159" w14:paraId="3941B486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1706EF3E" w14:textId="1F0FB23C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(1,814)</w:t>
            </w:r>
          </w:p>
        </w:tc>
        <w:tc>
          <w:tcPr>
            <w:tcW w:w="186" w:type="dxa"/>
            <w:vAlign w:val="center"/>
          </w:tcPr>
          <w:p w14:paraId="0014E263" w14:textId="3835720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C3DA0AB" w14:textId="756536C9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(1,487)</w:t>
            </w:r>
          </w:p>
        </w:tc>
        <w:tc>
          <w:tcPr>
            <w:tcW w:w="182" w:type="dxa"/>
            <w:vAlign w:val="center"/>
          </w:tcPr>
          <w:p w14:paraId="23499C83" w14:textId="46F3A399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A060D47" w14:textId="0BD7F1B0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(2,324)</w:t>
            </w:r>
          </w:p>
        </w:tc>
        <w:tc>
          <w:tcPr>
            <w:tcW w:w="181" w:type="dxa"/>
            <w:vAlign w:val="center"/>
          </w:tcPr>
          <w:p w14:paraId="353845C5" w14:textId="765F9CE3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AD95C66" w14:textId="4D12BA42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(455)</w:t>
            </w:r>
          </w:p>
        </w:tc>
        <w:tc>
          <w:tcPr>
            <w:tcW w:w="181" w:type="dxa"/>
            <w:vAlign w:val="center"/>
          </w:tcPr>
          <w:p w14:paraId="0FBA99FD" w14:textId="62805150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B225BA" w14:textId="6FBC5402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(7,379)</w:t>
            </w:r>
          </w:p>
        </w:tc>
        <w:tc>
          <w:tcPr>
            <w:tcW w:w="180" w:type="dxa"/>
            <w:vAlign w:val="center"/>
          </w:tcPr>
          <w:p w14:paraId="415E077E" w14:textId="26EFCAC9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F524C15" w14:textId="584356D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(1,059)</w:t>
            </w:r>
          </w:p>
        </w:tc>
        <w:tc>
          <w:tcPr>
            <w:tcW w:w="180" w:type="dxa"/>
            <w:vAlign w:val="center"/>
          </w:tcPr>
          <w:p w14:paraId="233D9D45" w14:textId="2A664294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DC7192A" w14:textId="3014F984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194 </w:t>
            </w:r>
          </w:p>
        </w:tc>
        <w:tc>
          <w:tcPr>
            <w:tcW w:w="179" w:type="dxa"/>
            <w:vAlign w:val="center"/>
          </w:tcPr>
          <w:p w14:paraId="2A1D2378" w14:textId="2FB4F6F3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AE689D0" w14:textId="4C729262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(14,324)</w:t>
            </w:r>
          </w:p>
        </w:tc>
      </w:tr>
      <w:tr w:rsidR="003D5B6E" w:rsidRPr="001A5159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4EF70072" w:rsidR="003D5B6E" w:rsidRPr="003D5B6E" w:rsidRDefault="003D5B6E" w:rsidP="003D5B6E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GB"/>
              </w:rPr>
            </w:pPr>
            <w:r w:rsidRPr="00CD3A8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กำไรก่อนหักต้นทุนทางการเงิน</w:t>
            </w:r>
            <w:r w:rsidRPr="00CD3A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09A1CE5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5B6E" w:rsidRPr="001A5159" w14:paraId="363F6CF8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3D5B6E" w:rsidRPr="001A5159" w:rsidRDefault="003D5B6E" w:rsidP="003D5B6E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7CD97BB0" w14:textId="626685BA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15,318 </w:t>
            </w:r>
          </w:p>
        </w:tc>
        <w:tc>
          <w:tcPr>
            <w:tcW w:w="186" w:type="dxa"/>
            <w:vAlign w:val="center"/>
          </w:tcPr>
          <w:p w14:paraId="3E6AFC55" w14:textId="12251F64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95F2A36" w14:textId="35320B9B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1,154 </w:t>
            </w:r>
          </w:p>
        </w:tc>
        <w:tc>
          <w:tcPr>
            <w:tcW w:w="182" w:type="dxa"/>
            <w:vAlign w:val="center"/>
          </w:tcPr>
          <w:p w14:paraId="42E33195" w14:textId="5BF40FB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0F20469" w14:textId="3D0B306D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1,488 </w:t>
            </w:r>
          </w:p>
        </w:tc>
        <w:tc>
          <w:tcPr>
            <w:tcW w:w="181" w:type="dxa"/>
            <w:vAlign w:val="center"/>
          </w:tcPr>
          <w:p w14:paraId="7F9FFD78" w14:textId="714D9CB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37CBCFD1" w14:textId="4982E204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172 </w:t>
            </w:r>
          </w:p>
        </w:tc>
        <w:tc>
          <w:tcPr>
            <w:tcW w:w="181" w:type="dxa"/>
            <w:vAlign w:val="center"/>
          </w:tcPr>
          <w:p w14:paraId="20F05C12" w14:textId="3D2587E6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008DB88" w14:textId="63DB513A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4,355 </w:t>
            </w:r>
          </w:p>
        </w:tc>
        <w:tc>
          <w:tcPr>
            <w:tcW w:w="180" w:type="dxa"/>
            <w:vAlign w:val="center"/>
          </w:tcPr>
          <w:p w14:paraId="2EDAC4B4" w14:textId="6FC813A1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9B8EE22" w14:textId="69A6077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3,622 </w:t>
            </w:r>
          </w:p>
        </w:tc>
        <w:tc>
          <w:tcPr>
            <w:tcW w:w="180" w:type="dxa"/>
            <w:vAlign w:val="center"/>
          </w:tcPr>
          <w:p w14:paraId="66943F6D" w14:textId="2179435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05237D3" w14:textId="441A062D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(894)</w:t>
            </w:r>
          </w:p>
        </w:tc>
        <w:tc>
          <w:tcPr>
            <w:tcW w:w="179" w:type="dxa"/>
            <w:vAlign w:val="center"/>
          </w:tcPr>
          <w:p w14:paraId="4D3483D3" w14:textId="356BB973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2B21E40" w14:textId="00B64719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25,215 </w:t>
            </w:r>
          </w:p>
        </w:tc>
      </w:tr>
      <w:tr w:rsidR="003D5B6E" w:rsidRPr="001A5159" w14:paraId="0C93C892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65890E0" w14:textId="6BD24725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359 </w:t>
            </w:r>
          </w:p>
        </w:tc>
        <w:tc>
          <w:tcPr>
            <w:tcW w:w="186" w:type="dxa"/>
            <w:vAlign w:val="center"/>
          </w:tcPr>
          <w:p w14:paraId="6EBACC25" w14:textId="7D005811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0F36A16E" w14:textId="113F72B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28 </w:t>
            </w:r>
          </w:p>
        </w:tc>
        <w:tc>
          <w:tcPr>
            <w:tcW w:w="182" w:type="dxa"/>
            <w:vAlign w:val="center"/>
          </w:tcPr>
          <w:p w14:paraId="3DDBA159" w14:textId="4A1FED8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DC9A980" w14:textId="45E75BB5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138 </w:t>
            </w:r>
          </w:p>
        </w:tc>
        <w:tc>
          <w:tcPr>
            <w:tcW w:w="181" w:type="dxa"/>
            <w:vAlign w:val="center"/>
          </w:tcPr>
          <w:p w14:paraId="2C7868FF" w14:textId="57B61388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260BBC8" w14:textId="7F182E0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41 </w:t>
            </w:r>
          </w:p>
        </w:tc>
        <w:tc>
          <w:tcPr>
            <w:tcW w:w="181" w:type="dxa"/>
            <w:vAlign w:val="center"/>
          </w:tcPr>
          <w:p w14:paraId="7410A385" w14:textId="5DA9E841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5E2A8A" w14:textId="5A3FE43F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184 </w:t>
            </w:r>
          </w:p>
        </w:tc>
        <w:tc>
          <w:tcPr>
            <w:tcW w:w="180" w:type="dxa"/>
            <w:vAlign w:val="center"/>
          </w:tcPr>
          <w:p w14:paraId="6092C879" w14:textId="60242E89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A21A9B6" w14:textId="671A1BF4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1,089 </w:t>
            </w:r>
          </w:p>
        </w:tc>
        <w:tc>
          <w:tcPr>
            <w:tcW w:w="180" w:type="dxa"/>
            <w:vAlign w:val="center"/>
          </w:tcPr>
          <w:p w14:paraId="7878B090" w14:textId="6FAF45D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491A717C" w14:textId="32174005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(895)</w:t>
            </w:r>
          </w:p>
        </w:tc>
        <w:tc>
          <w:tcPr>
            <w:tcW w:w="179" w:type="dxa"/>
            <w:vAlign w:val="center"/>
          </w:tcPr>
          <w:p w14:paraId="16806E8D" w14:textId="40FFBD7C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81DDC28" w14:textId="2E150455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944 </w:t>
            </w:r>
          </w:p>
        </w:tc>
      </w:tr>
      <w:tr w:rsidR="003D5B6E" w:rsidRPr="001A5159" w14:paraId="01667B72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4B1C0857" w14:textId="7753F2E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(1,041)</w:t>
            </w:r>
          </w:p>
        </w:tc>
        <w:tc>
          <w:tcPr>
            <w:tcW w:w="186" w:type="dxa"/>
            <w:vAlign w:val="center"/>
          </w:tcPr>
          <w:p w14:paraId="0D78D4D0" w14:textId="6A99EFA4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6F88F5EB" w14:textId="2E8B461D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(511)</w:t>
            </w:r>
          </w:p>
        </w:tc>
        <w:tc>
          <w:tcPr>
            <w:tcW w:w="182" w:type="dxa"/>
            <w:vAlign w:val="center"/>
          </w:tcPr>
          <w:p w14:paraId="744F27B6" w14:textId="300D90B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BB36E53" w14:textId="13758F94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(1,014)</w:t>
            </w:r>
          </w:p>
        </w:tc>
        <w:tc>
          <w:tcPr>
            <w:tcW w:w="181" w:type="dxa"/>
            <w:vAlign w:val="center"/>
          </w:tcPr>
          <w:p w14:paraId="4D9C2DB5" w14:textId="2011E51A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B92647F" w14:textId="698EE318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(100)</w:t>
            </w:r>
          </w:p>
        </w:tc>
        <w:tc>
          <w:tcPr>
            <w:tcW w:w="181" w:type="dxa"/>
            <w:vAlign w:val="center"/>
          </w:tcPr>
          <w:p w14:paraId="3A2663FB" w14:textId="29AB08F4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D67A29" w14:textId="21834E70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(1,772)</w:t>
            </w:r>
          </w:p>
        </w:tc>
        <w:tc>
          <w:tcPr>
            <w:tcW w:w="180" w:type="dxa"/>
            <w:vAlign w:val="center"/>
          </w:tcPr>
          <w:p w14:paraId="581958E6" w14:textId="4564D15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F745FDF" w14:textId="47BFC85A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(2,065)</w:t>
            </w:r>
          </w:p>
        </w:tc>
        <w:tc>
          <w:tcPr>
            <w:tcW w:w="180" w:type="dxa"/>
            <w:vAlign w:val="center"/>
          </w:tcPr>
          <w:p w14:paraId="0E8ED292" w14:textId="2376050E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830D560" w14:textId="01ACB432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327 </w:t>
            </w:r>
          </w:p>
        </w:tc>
        <w:tc>
          <w:tcPr>
            <w:tcW w:w="179" w:type="dxa"/>
            <w:vAlign w:val="center"/>
          </w:tcPr>
          <w:p w14:paraId="24768F68" w14:textId="598987E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3683FDA" w14:textId="0C307DEC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(6,176)</w:t>
            </w:r>
          </w:p>
        </w:tc>
      </w:tr>
      <w:tr w:rsidR="003D5B6E" w:rsidRPr="001A5159" w14:paraId="0AF2CDD7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6704C25D" w14:textId="3B5B83A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(5,826)</w:t>
            </w:r>
          </w:p>
        </w:tc>
        <w:tc>
          <w:tcPr>
            <w:tcW w:w="186" w:type="dxa"/>
            <w:vAlign w:val="center"/>
          </w:tcPr>
          <w:p w14:paraId="3CA14F8A" w14:textId="40D66AFF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13752E3D" w14:textId="7CD37D7E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(2,031)</w:t>
            </w:r>
          </w:p>
        </w:tc>
        <w:tc>
          <w:tcPr>
            <w:tcW w:w="182" w:type="dxa"/>
            <w:vAlign w:val="center"/>
          </w:tcPr>
          <w:p w14:paraId="117B8A1E" w14:textId="58824834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B6E5DF7" w14:textId="1918CF6E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(1,509)</w:t>
            </w:r>
          </w:p>
        </w:tc>
        <w:tc>
          <w:tcPr>
            <w:tcW w:w="181" w:type="dxa"/>
            <w:vAlign w:val="center"/>
          </w:tcPr>
          <w:p w14:paraId="6417A7FE" w14:textId="67DA6EF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A949E40" w14:textId="41DF3EC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(316)</w:t>
            </w:r>
          </w:p>
        </w:tc>
        <w:tc>
          <w:tcPr>
            <w:tcW w:w="181" w:type="dxa"/>
            <w:vAlign w:val="center"/>
          </w:tcPr>
          <w:p w14:paraId="3287FB6E" w14:textId="2C779A8E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C5804E" w14:textId="0370F9A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(5,372)</w:t>
            </w:r>
          </w:p>
        </w:tc>
        <w:tc>
          <w:tcPr>
            <w:tcW w:w="180" w:type="dxa"/>
            <w:vAlign w:val="center"/>
          </w:tcPr>
          <w:p w14:paraId="24D805E8" w14:textId="20263AC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0E675965" w14:textId="75A8FC11" w:rsidR="003D5B6E" w:rsidRPr="001A5159" w:rsidRDefault="003D5B6E" w:rsidP="003D5B6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(156)</w:t>
            </w:r>
          </w:p>
        </w:tc>
        <w:tc>
          <w:tcPr>
            <w:tcW w:w="180" w:type="dxa"/>
            <w:vAlign w:val="center"/>
          </w:tcPr>
          <w:p w14:paraId="2DDD2F71" w14:textId="6EDAFEFA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971BAED" w14:textId="62749EC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187 </w:t>
            </w:r>
          </w:p>
        </w:tc>
        <w:tc>
          <w:tcPr>
            <w:tcW w:w="179" w:type="dxa"/>
            <w:vAlign w:val="center"/>
          </w:tcPr>
          <w:p w14:paraId="3B1CC467" w14:textId="2EFB152D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9A786FF" w14:textId="716828A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(15,023)</w:t>
            </w:r>
          </w:p>
        </w:tc>
      </w:tr>
      <w:tr w:rsidR="003D5B6E" w:rsidRPr="001A5159" w14:paraId="59D1CB96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3D5B6E" w:rsidRPr="001A5159" w:rsidRDefault="003D5B6E" w:rsidP="003D5B6E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1A5159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43EB74B1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74F83F" w14:textId="3AE879CD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(4)</w:t>
            </w:r>
          </w:p>
        </w:tc>
        <w:tc>
          <w:tcPr>
            <w:tcW w:w="186" w:type="dxa"/>
            <w:vAlign w:val="center"/>
          </w:tcPr>
          <w:p w14:paraId="0C647D8E" w14:textId="03957C9A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18D9CC3B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6315D06" w14:textId="767CB452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(7)</w:t>
            </w:r>
          </w:p>
        </w:tc>
        <w:tc>
          <w:tcPr>
            <w:tcW w:w="182" w:type="dxa"/>
            <w:vAlign w:val="center"/>
          </w:tcPr>
          <w:p w14:paraId="2ECA57A4" w14:textId="291E932B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500A952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3910BB7" w14:textId="556C7A5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81" w:type="dxa"/>
            <w:vAlign w:val="center"/>
          </w:tcPr>
          <w:p w14:paraId="0E7B3CDB" w14:textId="3D9D52DD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5780AF2B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8DA5B14" w14:textId="7ECCD80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center"/>
          </w:tcPr>
          <w:p w14:paraId="5BE4C69C" w14:textId="1387F1AA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614EC2EC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A43F49" w14:textId="2598D278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(396)</w:t>
            </w:r>
          </w:p>
        </w:tc>
        <w:tc>
          <w:tcPr>
            <w:tcW w:w="180" w:type="dxa"/>
            <w:vAlign w:val="center"/>
          </w:tcPr>
          <w:p w14:paraId="221CD3F3" w14:textId="72CF0D4C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0C3E164C" w14:textId="77777777" w:rsidR="003D5B6E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6FBD1A4" w14:textId="44EA147C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0" w:type="dxa"/>
            <w:vAlign w:val="center"/>
          </w:tcPr>
          <w:p w14:paraId="45A65B8B" w14:textId="6320BFB2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7A670A05" w14:textId="77777777" w:rsidR="003D5B6E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12AA9B" w14:textId="5DF85368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5927BE3F" w14:textId="1AA4A4B6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94F8B1F" w14:textId="77777777" w:rsidR="003D5B6E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BA4ABB" w14:textId="3B98F629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(402)</w:t>
            </w:r>
          </w:p>
        </w:tc>
      </w:tr>
      <w:tr w:rsidR="003D5B6E" w:rsidRPr="001A5159" w14:paraId="07528F23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76284AD3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6570F04" w14:textId="02CB68E2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24E7BF08" w14:textId="50834CB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821EAAF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9860AF" w14:textId="283517E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(277)</w:t>
            </w:r>
          </w:p>
        </w:tc>
        <w:tc>
          <w:tcPr>
            <w:tcW w:w="182" w:type="dxa"/>
            <w:vAlign w:val="center"/>
          </w:tcPr>
          <w:p w14:paraId="15C1FE0E" w14:textId="17E230EA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B7B457E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3C28D1" w14:textId="2325CD5D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86 </w:t>
            </w:r>
          </w:p>
        </w:tc>
        <w:tc>
          <w:tcPr>
            <w:tcW w:w="181" w:type="dxa"/>
            <w:vAlign w:val="center"/>
          </w:tcPr>
          <w:p w14:paraId="74F6A992" w14:textId="7C443369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5F75400C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5D44977" w14:textId="302704C5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(639)</w:t>
            </w:r>
          </w:p>
        </w:tc>
        <w:tc>
          <w:tcPr>
            <w:tcW w:w="181" w:type="dxa"/>
            <w:vAlign w:val="center"/>
          </w:tcPr>
          <w:p w14:paraId="2C1324C9" w14:textId="63EECF6F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5B98B54E" w14:textId="77777777" w:rsidR="003D5B6E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5770297" w14:textId="0C706554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(67)</w:t>
            </w:r>
          </w:p>
        </w:tc>
        <w:tc>
          <w:tcPr>
            <w:tcW w:w="180" w:type="dxa"/>
            <w:vAlign w:val="center"/>
          </w:tcPr>
          <w:p w14:paraId="71AB574F" w14:textId="4EEC01E2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F11280C" w14:textId="77777777" w:rsidR="003D5B6E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54166A9" w14:textId="603A323E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299 </w:t>
            </w:r>
          </w:p>
        </w:tc>
        <w:tc>
          <w:tcPr>
            <w:tcW w:w="180" w:type="dxa"/>
            <w:vAlign w:val="center"/>
          </w:tcPr>
          <w:p w14:paraId="490C5010" w14:textId="33A6653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185D004" w14:textId="77777777" w:rsidR="003D5B6E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8685A83" w14:textId="5589E58B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9" w:type="dxa"/>
            <w:vAlign w:val="center"/>
          </w:tcPr>
          <w:p w14:paraId="56655896" w14:textId="2637F943" w:rsidR="003D5B6E" w:rsidRPr="001A5159" w:rsidRDefault="003D5B6E" w:rsidP="003D5B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4C624B2B" w14:textId="77777777" w:rsidR="003D5B6E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9045C38" w14:textId="71EA839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(595)</w:t>
            </w:r>
          </w:p>
        </w:tc>
      </w:tr>
      <w:tr w:rsidR="003D5B6E" w:rsidRPr="001A5159" w14:paraId="0E43A77C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0268C40" w14:textId="4CC62E70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1,888 </w:t>
            </w:r>
          </w:p>
        </w:tc>
        <w:tc>
          <w:tcPr>
            <w:tcW w:w="186" w:type="dxa"/>
            <w:vAlign w:val="center"/>
          </w:tcPr>
          <w:p w14:paraId="61DF2D51" w14:textId="69F053BB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9DA73DD" w14:textId="43C90CFE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866 </w:t>
            </w:r>
          </w:p>
        </w:tc>
        <w:tc>
          <w:tcPr>
            <w:tcW w:w="182" w:type="dxa"/>
            <w:vAlign w:val="center"/>
          </w:tcPr>
          <w:p w14:paraId="5C9BBBAD" w14:textId="130440DF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D7BC63F" w14:textId="2539614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873 </w:t>
            </w:r>
          </w:p>
        </w:tc>
        <w:tc>
          <w:tcPr>
            <w:tcW w:w="181" w:type="dxa"/>
            <w:vAlign w:val="center"/>
          </w:tcPr>
          <w:p w14:paraId="70713607" w14:textId="25550E4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2328DE6" w14:textId="4B1253F9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46 </w:t>
            </w:r>
          </w:p>
        </w:tc>
        <w:tc>
          <w:tcPr>
            <w:tcW w:w="181" w:type="dxa"/>
            <w:vAlign w:val="center"/>
          </w:tcPr>
          <w:p w14:paraId="287A8500" w14:textId="192C538C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F4D1FAC" w14:textId="548DDE6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(197)</w:t>
            </w:r>
          </w:p>
        </w:tc>
        <w:tc>
          <w:tcPr>
            <w:tcW w:w="180" w:type="dxa"/>
            <w:vAlign w:val="center"/>
          </w:tcPr>
          <w:p w14:paraId="4CC4FF0C" w14:textId="6199E644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3C79490D" w14:textId="6823982A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(4,954)</w:t>
            </w:r>
          </w:p>
        </w:tc>
        <w:tc>
          <w:tcPr>
            <w:tcW w:w="180" w:type="dxa"/>
            <w:vAlign w:val="center"/>
          </w:tcPr>
          <w:p w14:paraId="13F43B76" w14:textId="38917ED1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B99D923" w14:textId="40BADF8F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(48)</w:t>
            </w:r>
          </w:p>
        </w:tc>
        <w:tc>
          <w:tcPr>
            <w:tcW w:w="179" w:type="dxa"/>
            <w:vAlign w:val="center"/>
          </w:tcPr>
          <w:p w14:paraId="782BE130" w14:textId="5C1F3D4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466AE799" w14:textId="357F9056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(1,526)</w:t>
            </w:r>
          </w:p>
        </w:tc>
      </w:tr>
      <w:tr w:rsidR="003D5B6E" w:rsidRPr="001A5159" w14:paraId="66B32779" w14:textId="77777777" w:rsidTr="00033D86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A20FBA2" w14:textId="79D0F32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10,694 </w:t>
            </w:r>
          </w:p>
        </w:tc>
        <w:tc>
          <w:tcPr>
            <w:tcW w:w="186" w:type="dxa"/>
            <w:vAlign w:val="center"/>
          </w:tcPr>
          <w:p w14:paraId="3E625A1B" w14:textId="600D1D0C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E2798FF" w14:textId="7220353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(778)</w:t>
            </w:r>
          </w:p>
        </w:tc>
        <w:tc>
          <w:tcPr>
            <w:tcW w:w="182" w:type="dxa"/>
            <w:vAlign w:val="center"/>
          </w:tcPr>
          <w:p w14:paraId="30254AA6" w14:textId="58A57EDA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1AD9E3E" w14:textId="60005A5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61 </w:t>
            </w:r>
          </w:p>
        </w:tc>
        <w:tc>
          <w:tcPr>
            <w:tcW w:w="181" w:type="dxa"/>
            <w:vAlign w:val="center"/>
          </w:tcPr>
          <w:p w14:paraId="1C9C857F" w14:textId="0895CF90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3BBA0BDD" w14:textId="76487DA2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(794)</w:t>
            </w:r>
          </w:p>
        </w:tc>
        <w:tc>
          <w:tcPr>
            <w:tcW w:w="181" w:type="dxa"/>
            <w:vAlign w:val="center"/>
          </w:tcPr>
          <w:p w14:paraId="6B65F5FF" w14:textId="5608A424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19B3A3D" w14:textId="248DCF5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(3,265)</w:t>
            </w:r>
          </w:p>
        </w:tc>
        <w:tc>
          <w:tcPr>
            <w:tcW w:w="180" w:type="dxa"/>
            <w:vAlign w:val="center"/>
          </w:tcPr>
          <w:p w14:paraId="7B1600B6" w14:textId="6F57593F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6263C0F" w14:textId="0507CBA3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(2,161)</w:t>
            </w:r>
          </w:p>
        </w:tc>
        <w:tc>
          <w:tcPr>
            <w:tcW w:w="180" w:type="dxa"/>
            <w:vAlign w:val="center"/>
          </w:tcPr>
          <w:p w14:paraId="53DABB54" w14:textId="171BE889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95161FB" w14:textId="24B48BB7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(1,320)</w:t>
            </w:r>
          </w:p>
        </w:tc>
        <w:tc>
          <w:tcPr>
            <w:tcW w:w="179" w:type="dxa"/>
            <w:vAlign w:val="center"/>
          </w:tcPr>
          <w:p w14:paraId="12289335" w14:textId="3D60AAF2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9A4147F" w14:textId="408AD9FC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2,437 </w:t>
            </w:r>
          </w:p>
        </w:tc>
      </w:tr>
      <w:tr w:rsidR="003D5B6E" w:rsidRPr="001A5159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3D5B6E" w:rsidRPr="001A5159" w:rsidRDefault="003D5B6E" w:rsidP="003D5B6E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717CF931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4B21F9E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65035007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6AA55D90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2A85D0BB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3E56FF1D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315C55DE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08549ECA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5B6E" w:rsidRPr="001A5159" w14:paraId="565B9DA4" w14:textId="77777777" w:rsidTr="00033D86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3D5B6E" w:rsidRPr="001A5159" w:rsidRDefault="003D5B6E" w:rsidP="003D5B6E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2EFDA816" w14:textId="29D96ABF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10,080 </w:t>
            </w:r>
          </w:p>
        </w:tc>
        <w:tc>
          <w:tcPr>
            <w:tcW w:w="186" w:type="dxa"/>
            <w:vAlign w:val="center"/>
          </w:tcPr>
          <w:p w14:paraId="54261AA6" w14:textId="14E0DED5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4D93728" w14:textId="11D142C3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(1,257)</w:t>
            </w:r>
          </w:p>
        </w:tc>
        <w:tc>
          <w:tcPr>
            <w:tcW w:w="182" w:type="dxa"/>
            <w:vAlign w:val="center"/>
          </w:tcPr>
          <w:p w14:paraId="2C25E61B" w14:textId="23FADADB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4F954DA" w14:textId="69AAB6E2" w:rsidR="003D5B6E" w:rsidRPr="001A5159" w:rsidRDefault="003D5B6E" w:rsidP="003D5B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(226)</w:t>
            </w:r>
          </w:p>
        </w:tc>
        <w:tc>
          <w:tcPr>
            <w:tcW w:w="181" w:type="dxa"/>
            <w:vAlign w:val="center"/>
          </w:tcPr>
          <w:p w14:paraId="2C390E22" w14:textId="5536E633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3DFE726" w14:textId="362A1429" w:rsidR="003D5B6E" w:rsidRPr="001A5159" w:rsidRDefault="003D5B6E" w:rsidP="003D5B6E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(690)</w:t>
            </w:r>
          </w:p>
        </w:tc>
        <w:tc>
          <w:tcPr>
            <w:tcW w:w="181" w:type="dxa"/>
            <w:vAlign w:val="center"/>
          </w:tcPr>
          <w:p w14:paraId="5FB36A81" w14:textId="07543660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109BE91" w14:textId="44B6AD4F" w:rsidR="003D5B6E" w:rsidRPr="001A5159" w:rsidRDefault="003D5B6E" w:rsidP="003D5B6E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(3,050)</w:t>
            </w:r>
          </w:p>
        </w:tc>
        <w:tc>
          <w:tcPr>
            <w:tcW w:w="180" w:type="dxa"/>
            <w:vAlign w:val="center"/>
          </w:tcPr>
          <w:p w14:paraId="6DE08322" w14:textId="2F237E86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913B3F9" w14:textId="7FB9B7D0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(1,248)</w:t>
            </w:r>
          </w:p>
        </w:tc>
        <w:tc>
          <w:tcPr>
            <w:tcW w:w="180" w:type="dxa"/>
            <w:vAlign w:val="center"/>
          </w:tcPr>
          <w:p w14:paraId="63EC502A" w14:textId="12CD9E4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7BCC4CFF" w14:textId="753EADA3" w:rsidR="003D5B6E" w:rsidRPr="001A5159" w:rsidRDefault="003D5B6E" w:rsidP="003D5B6E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(2,369)</w:t>
            </w:r>
          </w:p>
        </w:tc>
        <w:tc>
          <w:tcPr>
            <w:tcW w:w="179" w:type="dxa"/>
            <w:vAlign w:val="center"/>
          </w:tcPr>
          <w:p w14:paraId="67B2C87F" w14:textId="009832DD" w:rsidR="003D5B6E" w:rsidRPr="001A5159" w:rsidRDefault="003D5B6E" w:rsidP="003D5B6E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0C2A5B3" w14:textId="69E40A72" w:rsidR="003D5B6E" w:rsidRPr="001A5159" w:rsidRDefault="003D5B6E" w:rsidP="003D5B6E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17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1,240 </w:t>
            </w:r>
          </w:p>
        </w:tc>
      </w:tr>
    </w:tbl>
    <w:p w14:paraId="6830E78E" w14:textId="77777777" w:rsidR="002213B7" w:rsidRPr="001A5159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1A5159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1A5159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1A5159">
        <w:rPr>
          <w:rFonts w:asciiTheme="majorBidi" w:hAnsiTheme="majorBidi"/>
          <w:i/>
          <w:iCs/>
          <w:sz w:val="20"/>
          <w:szCs w:val="20"/>
        </w:rPr>
        <w:t> </w:t>
      </w:r>
    </w:p>
    <w:p w14:paraId="086B55CC" w14:textId="77777777" w:rsidR="004102EA" w:rsidRDefault="004102EA">
      <w:r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4102EA" w:rsidRPr="001A5159" w14:paraId="461C197A" w14:textId="77777777" w:rsidTr="00F97558">
        <w:trPr>
          <w:cantSplit/>
        </w:trPr>
        <w:tc>
          <w:tcPr>
            <w:tcW w:w="3613" w:type="dxa"/>
          </w:tcPr>
          <w:p w14:paraId="743ECC9F" w14:textId="77777777" w:rsidR="004102EA" w:rsidRPr="001A5159" w:rsidRDefault="004102EA" w:rsidP="00F97558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283CF8A8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102EA" w:rsidRPr="001A5159" w14:paraId="327450EA" w14:textId="77777777" w:rsidTr="00F97558">
        <w:trPr>
          <w:cantSplit/>
        </w:trPr>
        <w:tc>
          <w:tcPr>
            <w:tcW w:w="3613" w:type="dxa"/>
          </w:tcPr>
          <w:p w14:paraId="3F0A2BFF" w14:textId="77777777" w:rsidR="004102EA" w:rsidRPr="001A5159" w:rsidRDefault="004102EA" w:rsidP="00F9755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1A5159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4" w:type="dxa"/>
          </w:tcPr>
          <w:p w14:paraId="0446A4D7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2E7F5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3D8A931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29DF7C3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DAC30E6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1DCE43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22CB53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28314D56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067098D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8A507B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5E26B30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DAE02EF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7B34EE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64E804EF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412240F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36FE281E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F55EA7A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113385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64F2500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3EF601A7" w14:textId="77777777" w:rsidR="004102EA" w:rsidRPr="001A5159" w:rsidRDefault="004102EA" w:rsidP="00F97558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EAA31F7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4BC9D0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08A1EC9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1DCBBFE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C8E4502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FA1EC3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7B1227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02EA" w:rsidRPr="001A5159" w14:paraId="47256036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3350E651" w14:textId="77777777" w:rsidR="004102EA" w:rsidRPr="001A5159" w:rsidRDefault="004102EA" w:rsidP="00F9755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41A08BF0" w14:textId="77777777" w:rsidR="004102EA" w:rsidRPr="001A5159" w:rsidRDefault="004102EA" w:rsidP="00F9755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102EA" w:rsidRPr="001A5159" w14:paraId="1198857B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7FE8D247" w14:textId="77777777" w:rsidR="004102EA" w:rsidRPr="001A5159" w:rsidRDefault="004102EA" w:rsidP="00F9755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21D7E5C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158,006 </w:t>
            </w:r>
          </w:p>
        </w:tc>
        <w:tc>
          <w:tcPr>
            <w:tcW w:w="186" w:type="dxa"/>
            <w:vAlign w:val="bottom"/>
          </w:tcPr>
          <w:p w14:paraId="7295EF9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D160CF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32,228 </w:t>
            </w:r>
          </w:p>
        </w:tc>
        <w:tc>
          <w:tcPr>
            <w:tcW w:w="182" w:type="dxa"/>
            <w:vAlign w:val="bottom"/>
          </w:tcPr>
          <w:p w14:paraId="51FD0D2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3EEFA9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46,984 </w:t>
            </w:r>
          </w:p>
        </w:tc>
        <w:tc>
          <w:tcPr>
            <w:tcW w:w="181" w:type="dxa"/>
            <w:vAlign w:val="bottom"/>
          </w:tcPr>
          <w:p w14:paraId="320F859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85921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7,965 </w:t>
            </w:r>
          </w:p>
        </w:tc>
        <w:tc>
          <w:tcPr>
            <w:tcW w:w="181" w:type="dxa"/>
            <w:vAlign w:val="bottom"/>
          </w:tcPr>
          <w:p w14:paraId="5742E6E1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3CA0341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49,341 </w:t>
            </w:r>
          </w:p>
        </w:tc>
        <w:tc>
          <w:tcPr>
            <w:tcW w:w="180" w:type="dxa"/>
            <w:vAlign w:val="bottom"/>
          </w:tcPr>
          <w:p w14:paraId="68FBDF00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1A6F21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1,571 </w:t>
            </w:r>
          </w:p>
        </w:tc>
        <w:tc>
          <w:tcPr>
            <w:tcW w:w="180" w:type="dxa"/>
            <w:vAlign w:val="bottom"/>
          </w:tcPr>
          <w:p w14:paraId="1CA3510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06925A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CD57D63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5380805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296,095 </w:t>
            </w:r>
          </w:p>
        </w:tc>
      </w:tr>
      <w:tr w:rsidR="004102EA" w:rsidRPr="001A5159" w14:paraId="5302832A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2345751C" w14:textId="77777777" w:rsidR="004102EA" w:rsidRPr="001A5159" w:rsidRDefault="004102EA" w:rsidP="00F9755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AAA7A3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50,668 </w:t>
            </w:r>
          </w:p>
        </w:tc>
        <w:tc>
          <w:tcPr>
            <w:tcW w:w="186" w:type="dxa"/>
            <w:vAlign w:val="bottom"/>
          </w:tcPr>
          <w:p w14:paraId="391EFE39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50BA8A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3,244 </w:t>
            </w:r>
          </w:p>
        </w:tc>
        <w:tc>
          <w:tcPr>
            <w:tcW w:w="182" w:type="dxa"/>
            <w:vAlign w:val="bottom"/>
          </w:tcPr>
          <w:p w14:paraId="5B52B1C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E7A799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2,036 </w:t>
            </w:r>
          </w:p>
        </w:tc>
        <w:tc>
          <w:tcPr>
            <w:tcW w:w="181" w:type="dxa"/>
            <w:vAlign w:val="bottom"/>
          </w:tcPr>
          <w:p w14:paraId="0B97FB24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608A40A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1,597 </w:t>
            </w:r>
          </w:p>
        </w:tc>
        <w:tc>
          <w:tcPr>
            <w:tcW w:w="181" w:type="dxa"/>
            <w:vAlign w:val="bottom"/>
          </w:tcPr>
          <w:p w14:paraId="32DF7028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0DE836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64BEB8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AF575AE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4,031 </w:t>
            </w:r>
          </w:p>
        </w:tc>
        <w:tc>
          <w:tcPr>
            <w:tcW w:w="180" w:type="dxa"/>
            <w:vAlign w:val="bottom"/>
          </w:tcPr>
          <w:p w14:paraId="75B07012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CC856E8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(61,576)</w:t>
            </w:r>
          </w:p>
        </w:tc>
        <w:tc>
          <w:tcPr>
            <w:tcW w:w="179" w:type="dxa"/>
            <w:vAlign w:val="bottom"/>
          </w:tcPr>
          <w:p w14:paraId="7CBAB933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25FDF3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02EA" w:rsidRPr="001A5159" w14:paraId="2FDDB286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226EC1B8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E0A730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208,674 </w:t>
            </w:r>
          </w:p>
        </w:tc>
        <w:tc>
          <w:tcPr>
            <w:tcW w:w="186" w:type="dxa"/>
            <w:vAlign w:val="bottom"/>
          </w:tcPr>
          <w:p w14:paraId="41ECB74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140EF4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35,472 </w:t>
            </w:r>
          </w:p>
        </w:tc>
        <w:tc>
          <w:tcPr>
            <w:tcW w:w="182" w:type="dxa"/>
            <w:vAlign w:val="bottom"/>
          </w:tcPr>
          <w:p w14:paraId="232906C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7F60E2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49,020 </w:t>
            </w:r>
          </w:p>
        </w:tc>
        <w:tc>
          <w:tcPr>
            <w:tcW w:w="181" w:type="dxa"/>
            <w:vAlign w:val="bottom"/>
          </w:tcPr>
          <w:p w14:paraId="35890246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6428FBB0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9,562 </w:t>
            </w:r>
          </w:p>
        </w:tc>
        <w:tc>
          <w:tcPr>
            <w:tcW w:w="181" w:type="dxa"/>
            <w:vAlign w:val="bottom"/>
          </w:tcPr>
          <w:p w14:paraId="134C7AF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7816EC8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49,341 </w:t>
            </w:r>
          </w:p>
        </w:tc>
        <w:tc>
          <w:tcPr>
            <w:tcW w:w="180" w:type="dxa"/>
            <w:vAlign w:val="bottom"/>
          </w:tcPr>
          <w:p w14:paraId="227D3F8E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9FBE0C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5,602 </w:t>
            </w:r>
          </w:p>
        </w:tc>
        <w:tc>
          <w:tcPr>
            <w:tcW w:w="180" w:type="dxa"/>
            <w:vAlign w:val="bottom"/>
          </w:tcPr>
          <w:p w14:paraId="0EEA58D5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4F5E9B80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(61,576)</w:t>
            </w:r>
          </w:p>
        </w:tc>
        <w:tc>
          <w:tcPr>
            <w:tcW w:w="179" w:type="dxa"/>
            <w:vAlign w:val="bottom"/>
          </w:tcPr>
          <w:p w14:paraId="7B805935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5EB530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296,095 </w:t>
            </w:r>
          </w:p>
        </w:tc>
      </w:tr>
      <w:tr w:rsidR="004102EA" w:rsidRPr="001A5159" w14:paraId="46F1E6DB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67169D3D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99B0FD7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(200,238)</w:t>
            </w:r>
          </w:p>
        </w:tc>
        <w:tc>
          <w:tcPr>
            <w:tcW w:w="186" w:type="dxa"/>
            <w:vAlign w:val="bottom"/>
          </w:tcPr>
          <w:p w14:paraId="7CBB8D68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22CDAF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(34,5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DD9569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5DC2B1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(44,437)</w:t>
            </w:r>
          </w:p>
        </w:tc>
        <w:tc>
          <w:tcPr>
            <w:tcW w:w="181" w:type="dxa"/>
            <w:vAlign w:val="bottom"/>
          </w:tcPr>
          <w:p w14:paraId="0A6EB0D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38399A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(8,919)</w:t>
            </w:r>
          </w:p>
        </w:tc>
        <w:tc>
          <w:tcPr>
            <w:tcW w:w="181" w:type="dxa"/>
            <w:vAlign w:val="bottom"/>
          </w:tcPr>
          <w:p w14:paraId="7AAB4CB3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18AA5A7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(39,511)</w:t>
            </w:r>
          </w:p>
        </w:tc>
        <w:tc>
          <w:tcPr>
            <w:tcW w:w="180" w:type="dxa"/>
            <w:vAlign w:val="bottom"/>
          </w:tcPr>
          <w:p w14:paraId="5A5DC014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99E9D3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(4,491)</w:t>
            </w:r>
          </w:p>
        </w:tc>
        <w:tc>
          <w:tcPr>
            <w:tcW w:w="180" w:type="dxa"/>
            <w:vAlign w:val="bottom"/>
          </w:tcPr>
          <w:p w14:paraId="35028B5E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DA9720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60,562 </w:t>
            </w:r>
          </w:p>
        </w:tc>
        <w:tc>
          <w:tcPr>
            <w:tcW w:w="179" w:type="dxa"/>
            <w:vAlign w:val="bottom"/>
          </w:tcPr>
          <w:p w14:paraId="28898C48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FD7700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(271,577)</w:t>
            </w:r>
          </w:p>
        </w:tc>
      </w:tr>
      <w:tr w:rsidR="004102EA" w:rsidRPr="001A5159" w14:paraId="036E9432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49323461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26103865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(1,651)</w:t>
            </w:r>
          </w:p>
        </w:tc>
        <w:tc>
          <w:tcPr>
            <w:tcW w:w="186" w:type="dxa"/>
            <w:vAlign w:val="bottom"/>
          </w:tcPr>
          <w:p w14:paraId="57503549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B190D0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(1,394)</w:t>
            </w:r>
          </w:p>
        </w:tc>
        <w:tc>
          <w:tcPr>
            <w:tcW w:w="182" w:type="dxa"/>
            <w:vAlign w:val="bottom"/>
          </w:tcPr>
          <w:p w14:paraId="4B14D740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9927DB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(2,268)</w:t>
            </w:r>
          </w:p>
        </w:tc>
        <w:tc>
          <w:tcPr>
            <w:tcW w:w="181" w:type="dxa"/>
            <w:vAlign w:val="bottom"/>
          </w:tcPr>
          <w:p w14:paraId="03ED38D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EAB1B1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(408)</w:t>
            </w:r>
          </w:p>
        </w:tc>
        <w:tc>
          <w:tcPr>
            <w:tcW w:w="181" w:type="dxa"/>
            <w:vAlign w:val="bottom"/>
          </w:tcPr>
          <w:p w14:paraId="453A88D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1A13B68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(6,816)</w:t>
            </w:r>
          </w:p>
        </w:tc>
        <w:tc>
          <w:tcPr>
            <w:tcW w:w="180" w:type="dxa"/>
            <w:vAlign w:val="bottom"/>
          </w:tcPr>
          <w:p w14:paraId="5170FCAA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699F79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(1,011)</w:t>
            </w:r>
          </w:p>
        </w:tc>
        <w:tc>
          <w:tcPr>
            <w:tcW w:w="180" w:type="dxa"/>
            <w:vAlign w:val="bottom"/>
          </w:tcPr>
          <w:p w14:paraId="0BBB98E0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6E46E2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327 </w:t>
            </w:r>
          </w:p>
        </w:tc>
        <w:tc>
          <w:tcPr>
            <w:tcW w:w="179" w:type="dxa"/>
            <w:vAlign w:val="bottom"/>
          </w:tcPr>
          <w:p w14:paraId="74632236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1A247378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(13,221)</w:t>
            </w:r>
          </w:p>
        </w:tc>
      </w:tr>
      <w:tr w:rsidR="004102EA" w:rsidRPr="001A5159" w14:paraId="3296562F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4437EE39" w14:textId="77777777" w:rsidR="004102EA" w:rsidRPr="001A5159" w:rsidRDefault="004102EA" w:rsidP="00F97558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30BAD30E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0A3F8B78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2D623B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C258C0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377AEE1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20CF5F9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645107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295C295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656A9B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B8C3CA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C3C0A1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5B781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E1B91B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2B27852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33BE9CE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02EA" w:rsidRPr="001A5159" w14:paraId="4E3E2E1D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4C75241D" w14:textId="77777777" w:rsidR="004102EA" w:rsidRPr="001A5159" w:rsidRDefault="004102EA" w:rsidP="00F97558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44F73A9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8,154 </w:t>
            </w:r>
          </w:p>
        </w:tc>
        <w:tc>
          <w:tcPr>
            <w:tcW w:w="186" w:type="dxa"/>
            <w:vAlign w:val="bottom"/>
          </w:tcPr>
          <w:p w14:paraId="5B9056DA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B60BD6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(519)</w:t>
            </w:r>
          </w:p>
        </w:tc>
        <w:tc>
          <w:tcPr>
            <w:tcW w:w="182" w:type="dxa"/>
            <w:vAlign w:val="bottom"/>
          </w:tcPr>
          <w:p w14:paraId="594F6BA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6E14E2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2,428 </w:t>
            </w:r>
          </w:p>
        </w:tc>
        <w:tc>
          <w:tcPr>
            <w:tcW w:w="181" w:type="dxa"/>
            <w:vAlign w:val="bottom"/>
          </w:tcPr>
          <w:p w14:paraId="1C7F9392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54D0F5E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254 </w:t>
            </w:r>
          </w:p>
        </w:tc>
        <w:tc>
          <w:tcPr>
            <w:tcW w:w="181" w:type="dxa"/>
            <w:vAlign w:val="bottom"/>
          </w:tcPr>
          <w:p w14:paraId="5853865A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1756188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3,267</w:t>
            </w:r>
          </w:p>
        </w:tc>
        <w:tc>
          <w:tcPr>
            <w:tcW w:w="180" w:type="dxa"/>
            <w:vAlign w:val="bottom"/>
          </w:tcPr>
          <w:p w14:paraId="5CF84AE9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5EB23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638 </w:t>
            </w:r>
          </w:p>
        </w:tc>
        <w:tc>
          <w:tcPr>
            <w:tcW w:w="180" w:type="dxa"/>
            <w:vAlign w:val="bottom"/>
          </w:tcPr>
          <w:p w14:paraId="17E9006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0C1C11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(604)</w:t>
            </w:r>
          </w:p>
        </w:tc>
        <w:tc>
          <w:tcPr>
            <w:tcW w:w="179" w:type="dxa"/>
            <w:vAlign w:val="bottom"/>
          </w:tcPr>
          <w:p w14:paraId="04188BD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CBA32D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13,618 </w:t>
            </w:r>
          </w:p>
        </w:tc>
      </w:tr>
      <w:tr w:rsidR="004102EA" w:rsidRPr="001A5159" w14:paraId="3283C381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427BE29B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25B1268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212 </w:t>
            </w:r>
          </w:p>
        </w:tc>
        <w:tc>
          <w:tcPr>
            <w:tcW w:w="186" w:type="dxa"/>
            <w:vAlign w:val="bottom"/>
          </w:tcPr>
          <w:p w14:paraId="181F06A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94FA5D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23 </w:t>
            </w:r>
          </w:p>
        </w:tc>
        <w:tc>
          <w:tcPr>
            <w:tcW w:w="182" w:type="dxa"/>
            <w:vAlign w:val="bottom"/>
          </w:tcPr>
          <w:p w14:paraId="7F9ADDA8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336763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45 </w:t>
            </w:r>
          </w:p>
        </w:tc>
        <w:tc>
          <w:tcPr>
            <w:tcW w:w="181" w:type="dxa"/>
            <w:vAlign w:val="bottom"/>
          </w:tcPr>
          <w:p w14:paraId="0B62AD8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3A88DE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22 </w:t>
            </w:r>
          </w:p>
        </w:tc>
        <w:tc>
          <w:tcPr>
            <w:tcW w:w="181" w:type="dxa"/>
            <w:vAlign w:val="bottom"/>
          </w:tcPr>
          <w:p w14:paraId="5459B488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106FB3C7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61 </w:t>
            </w:r>
          </w:p>
        </w:tc>
        <w:tc>
          <w:tcPr>
            <w:tcW w:w="180" w:type="dxa"/>
            <w:vAlign w:val="bottom"/>
          </w:tcPr>
          <w:p w14:paraId="2850A220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8686E6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10,537 </w:t>
            </w:r>
          </w:p>
        </w:tc>
        <w:tc>
          <w:tcPr>
            <w:tcW w:w="180" w:type="dxa"/>
            <w:vAlign w:val="bottom"/>
          </w:tcPr>
          <w:p w14:paraId="195F6764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C0E2D3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(10,443)</w:t>
            </w:r>
          </w:p>
        </w:tc>
        <w:tc>
          <w:tcPr>
            <w:tcW w:w="179" w:type="dxa"/>
            <w:vAlign w:val="bottom"/>
          </w:tcPr>
          <w:p w14:paraId="46EA42B2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40D6FB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 xml:space="preserve">457 </w:t>
            </w:r>
          </w:p>
        </w:tc>
      </w:tr>
      <w:tr w:rsidR="004102EA" w:rsidRPr="001A5159" w14:paraId="30C306D9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03F007A8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2A6258B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(1,181)</w:t>
            </w:r>
          </w:p>
        </w:tc>
        <w:tc>
          <w:tcPr>
            <w:tcW w:w="186" w:type="dxa"/>
            <w:vAlign w:val="bottom"/>
          </w:tcPr>
          <w:p w14:paraId="19F1AC5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76E1D6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(445)</w:t>
            </w:r>
          </w:p>
        </w:tc>
        <w:tc>
          <w:tcPr>
            <w:tcW w:w="182" w:type="dxa"/>
            <w:vAlign w:val="bottom"/>
          </w:tcPr>
          <w:p w14:paraId="066A4240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57C3837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(522)</w:t>
            </w:r>
          </w:p>
        </w:tc>
        <w:tc>
          <w:tcPr>
            <w:tcW w:w="181" w:type="dxa"/>
            <w:vAlign w:val="bottom"/>
          </w:tcPr>
          <w:p w14:paraId="79855AD6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BFAC12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(66)</w:t>
            </w:r>
          </w:p>
        </w:tc>
        <w:tc>
          <w:tcPr>
            <w:tcW w:w="181" w:type="dxa"/>
            <w:vAlign w:val="bottom"/>
          </w:tcPr>
          <w:p w14:paraId="2DD19186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BC881A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(1,359)</w:t>
            </w:r>
          </w:p>
        </w:tc>
        <w:tc>
          <w:tcPr>
            <w:tcW w:w="180" w:type="dxa"/>
            <w:vAlign w:val="bottom"/>
          </w:tcPr>
          <w:p w14:paraId="36235B9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57E2506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(2,334)</w:t>
            </w:r>
          </w:p>
        </w:tc>
        <w:tc>
          <w:tcPr>
            <w:tcW w:w="180" w:type="dxa"/>
            <w:vAlign w:val="bottom"/>
          </w:tcPr>
          <w:p w14:paraId="535F173E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20B8AF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235 </w:t>
            </w:r>
          </w:p>
        </w:tc>
        <w:tc>
          <w:tcPr>
            <w:tcW w:w="179" w:type="dxa"/>
            <w:vAlign w:val="bottom"/>
          </w:tcPr>
          <w:p w14:paraId="0FDF706A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9E852F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(5,672)</w:t>
            </w:r>
          </w:p>
        </w:tc>
      </w:tr>
      <w:tr w:rsidR="004102EA" w:rsidRPr="001A5159" w14:paraId="61FBF6A8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44EA931D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761AA908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(5,799)</w:t>
            </w:r>
          </w:p>
        </w:tc>
        <w:tc>
          <w:tcPr>
            <w:tcW w:w="186" w:type="dxa"/>
            <w:vAlign w:val="bottom"/>
          </w:tcPr>
          <w:p w14:paraId="77D38E84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A0F4C7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(2,051)</w:t>
            </w:r>
          </w:p>
        </w:tc>
        <w:tc>
          <w:tcPr>
            <w:tcW w:w="182" w:type="dxa"/>
            <w:vAlign w:val="bottom"/>
          </w:tcPr>
          <w:p w14:paraId="07F594C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35A43F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(1,473)</w:t>
            </w:r>
          </w:p>
        </w:tc>
        <w:tc>
          <w:tcPr>
            <w:tcW w:w="181" w:type="dxa"/>
            <w:vAlign w:val="bottom"/>
          </w:tcPr>
          <w:p w14:paraId="68EDCC6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05C80A8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(341)</w:t>
            </w:r>
          </w:p>
        </w:tc>
        <w:tc>
          <w:tcPr>
            <w:tcW w:w="181" w:type="dxa"/>
            <w:vAlign w:val="bottom"/>
          </w:tcPr>
          <w:p w14:paraId="6649895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E274280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(4,270)</w:t>
            </w:r>
          </w:p>
        </w:tc>
        <w:tc>
          <w:tcPr>
            <w:tcW w:w="180" w:type="dxa"/>
            <w:vAlign w:val="bottom"/>
          </w:tcPr>
          <w:p w14:paraId="332EE53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291B6796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(293)</w:t>
            </w:r>
          </w:p>
        </w:tc>
        <w:tc>
          <w:tcPr>
            <w:tcW w:w="180" w:type="dxa"/>
            <w:vAlign w:val="bottom"/>
          </w:tcPr>
          <w:p w14:paraId="1B61B6B8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0EAB606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172 </w:t>
            </w:r>
          </w:p>
        </w:tc>
        <w:tc>
          <w:tcPr>
            <w:tcW w:w="179" w:type="dxa"/>
            <w:vAlign w:val="bottom"/>
          </w:tcPr>
          <w:p w14:paraId="5F9EF62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705758F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(14,055)</w:t>
            </w:r>
          </w:p>
        </w:tc>
      </w:tr>
      <w:tr w:rsidR="004102EA" w:rsidRPr="001A5159" w14:paraId="783925A3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1A327475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1A5159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CAA75C9" w14:textId="77777777" w:rsidR="004102EA" w:rsidRPr="001A5159" w:rsidRDefault="004102EA" w:rsidP="00F9755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1A5159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1A5159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bottom"/>
          </w:tcPr>
          <w:p w14:paraId="52756C3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(44)</w:t>
            </w:r>
          </w:p>
        </w:tc>
        <w:tc>
          <w:tcPr>
            <w:tcW w:w="186" w:type="dxa"/>
            <w:vAlign w:val="bottom"/>
          </w:tcPr>
          <w:p w14:paraId="7DC5962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201D5E8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(80)</w:t>
            </w:r>
          </w:p>
        </w:tc>
        <w:tc>
          <w:tcPr>
            <w:tcW w:w="182" w:type="dxa"/>
            <w:vAlign w:val="bottom"/>
          </w:tcPr>
          <w:p w14:paraId="21BF781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96E1205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703</w:t>
            </w:r>
          </w:p>
        </w:tc>
        <w:tc>
          <w:tcPr>
            <w:tcW w:w="181" w:type="dxa"/>
            <w:vAlign w:val="bottom"/>
          </w:tcPr>
          <w:p w14:paraId="1EB62E9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4E2662D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31A9F7D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6094EB7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(357)</w:t>
            </w:r>
          </w:p>
        </w:tc>
        <w:tc>
          <w:tcPr>
            <w:tcW w:w="180" w:type="dxa"/>
            <w:vAlign w:val="bottom"/>
          </w:tcPr>
          <w:p w14:paraId="4C1AD6B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CAC7FE0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B29A3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1ED290F6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79" w:type="dxa"/>
            <w:vAlign w:val="bottom"/>
          </w:tcPr>
          <w:p w14:paraId="0F0FFF9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73CC1B1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4102EA" w:rsidRPr="001A5159" w14:paraId="795634D6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4365D307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345D9447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1A515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050E2E6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0C15F6C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41A8612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(559)</w:t>
            </w:r>
          </w:p>
        </w:tc>
        <w:tc>
          <w:tcPr>
            <w:tcW w:w="182" w:type="dxa"/>
            <w:vAlign w:val="bottom"/>
          </w:tcPr>
          <w:p w14:paraId="73A48FA7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0B27DC2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(335)</w:t>
            </w:r>
          </w:p>
        </w:tc>
        <w:tc>
          <w:tcPr>
            <w:tcW w:w="181" w:type="dxa"/>
            <w:vAlign w:val="bottom"/>
          </w:tcPr>
          <w:p w14:paraId="1334852E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60E5E91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181" w:type="dxa"/>
            <w:vAlign w:val="bottom"/>
          </w:tcPr>
          <w:p w14:paraId="6F2CC83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240AA9A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(91)</w:t>
            </w:r>
          </w:p>
        </w:tc>
        <w:tc>
          <w:tcPr>
            <w:tcW w:w="180" w:type="dxa"/>
            <w:vAlign w:val="bottom"/>
          </w:tcPr>
          <w:p w14:paraId="481BF956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439278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</w:t>
            </w:r>
          </w:p>
        </w:tc>
        <w:tc>
          <w:tcPr>
            <w:tcW w:w="180" w:type="dxa"/>
            <w:vAlign w:val="bottom"/>
          </w:tcPr>
          <w:p w14:paraId="4FADD38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5A990DD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</w:p>
        </w:tc>
        <w:tc>
          <w:tcPr>
            <w:tcW w:w="179" w:type="dxa"/>
            <w:vAlign w:val="bottom"/>
          </w:tcPr>
          <w:p w14:paraId="3CB5514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12FC6FB5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(652)</w:t>
            </w:r>
          </w:p>
        </w:tc>
      </w:tr>
      <w:tr w:rsidR="004102EA" w:rsidRPr="001A5159" w14:paraId="71230DE9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7B35FDE2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6159C8F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298 </w:t>
            </w:r>
          </w:p>
        </w:tc>
        <w:tc>
          <w:tcPr>
            <w:tcW w:w="186" w:type="dxa"/>
            <w:vAlign w:val="bottom"/>
          </w:tcPr>
          <w:p w14:paraId="4C7F0A3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0B89895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330 </w:t>
            </w:r>
          </w:p>
        </w:tc>
        <w:tc>
          <w:tcPr>
            <w:tcW w:w="182" w:type="dxa"/>
            <w:vAlign w:val="bottom"/>
          </w:tcPr>
          <w:p w14:paraId="04C25E7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FAF39B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225 </w:t>
            </w:r>
          </w:p>
        </w:tc>
        <w:tc>
          <w:tcPr>
            <w:tcW w:w="181" w:type="dxa"/>
            <w:vAlign w:val="bottom"/>
          </w:tcPr>
          <w:p w14:paraId="70455786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F3BA52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27 </w:t>
            </w:r>
          </w:p>
        </w:tc>
        <w:tc>
          <w:tcPr>
            <w:tcW w:w="181" w:type="dxa"/>
            <w:vAlign w:val="bottom"/>
          </w:tcPr>
          <w:p w14:paraId="1E3C3545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6D458F5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180" w:type="dxa"/>
            <w:vAlign w:val="bottom"/>
          </w:tcPr>
          <w:p w14:paraId="1B656E05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D3A867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(949)</w:t>
            </w:r>
          </w:p>
        </w:tc>
        <w:tc>
          <w:tcPr>
            <w:tcW w:w="180" w:type="dxa"/>
            <w:vAlign w:val="bottom"/>
          </w:tcPr>
          <w:p w14:paraId="6944619C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F617F3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(281)</w:t>
            </w:r>
          </w:p>
        </w:tc>
        <w:tc>
          <w:tcPr>
            <w:tcW w:w="179" w:type="dxa"/>
            <w:vAlign w:val="bottom"/>
          </w:tcPr>
          <w:p w14:paraId="5A5AC0F1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6A8B48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4102EA" w:rsidRPr="001A5159" w14:paraId="72D9F1BE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68D9A68B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00D708E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1,640 </w:t>
            </w:r>
          </w:p>
        </w:tc>
        <w:tc>
          <w:tcPr>
            <w:tcW w:w="186" w:type="dxa"/>
            <w:vAlign w:val="bottom"/>
          </w:tcPr>
          <w:p w14:paraId="547E2B30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74BA80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(3,301)</w:t>
            </w:r>
          </w:p>
        </w:tc>
        <w:tc>
          <w:tcPr>
            <w:tcW w:w="182" w:type="dxa"/>
            <w:vAlign w:val="bottom"/>
          </w:tcPr>
          <w:p w14:paraId="7C7A06CE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70640D1C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1,071 </w:t>
            </w:r>
          </w:p>
        </w:tc>
        <w:tc>
          <w:tcPr>
            <w:tcW w:w="181" w:type="dxa"/>
            <w:vAlign w:val="bottom"/>
          </w:tcPr>
          <w:p w14:paraId="4957EA2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CBF95B1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(64)</w:t>
            </w:r>
          </w:p>
        </w:tc>
        <w:tc>
          <w:tcPr>
            <w:tcW w:w="181" w:type="dxa"/>
            <w:vAlign w:val="bottom"/>
          </w:tcPr>
          <w:p w14:paraId="6CDE7CDE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E693B1F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(2,257)</w:t>
            </w:r>
          </w:p>
        </w:tc>
        <w:tc>
          <w:tcPr>
            <w:tcW w:w="180" w:type="dxa"/>
            <w:vAlign w:val="bottom"/>
          </w:tcPr>
          <w:p w14:paraId="160DF273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01AE59E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7,885 </w:t>
            </w:r>
          </w:p>
        </w:tc>
        <w:tc>
          <w:tcPr>
            <w:tcW w:w="180" w:type="dxa"/>
            <w:vAlign w:val="bottom"/>
          </w:tcPr>
          <w:p w14:paraId="12E7AEF3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D2F5DDE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(10,836)</w:t>
            </w:r>
          </w:p>
        </w:tc>
        <w:tc>
          <w:tcPr>
            <w:tcW w:w="179" w:type="dxa"/>
            <w:vAlign w:val="bottom"/>
          </w:tcPr>
          <w:p w14:paraId="7D30F353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9F3A3A6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(5,862)</w:t>
            </w:r>
          </w:p>
        </w:tc>
      </w:tr>
      <w:tr w:rsidR="004102EA" w:rsidRPr="001A5159" w14:paraId="1C4EB188" w14:textId="77777777" w:rsidTr="00F97558">
        <w:trPr>
          <w:cantSplit/>
          <w:trHeight w:val="288"/>
        </w:trPr>
        <w:tc>
          <w:tcPr>
            <w:tcW w:w="3613" w:type="dxa"/>
            <w:vAlign w:val="bottom"/>
          </w:tcPr>
          <w:p w14:paraId="2E1BE914" w14:textId="77777777" w:rsidR="004102EA" w:rsidRPr="001A5159" w:rsidRDefault="004102EA" w:rsidP="00F9755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1A51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7FC98332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0BB1AAF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FB9FC9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42DD7B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7DBA087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4E457EF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70E5267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B7C0671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101012C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ACAA77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2147917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762360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D37E04E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63A506A5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CFCE0F3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02EA" w:rsidRPr="001A5159" w14:paraId="690A2900" w14:textId="77777777" w:rsidTr="00F97558">
        <w:trPr>
          <w:cantSplit/>
          <w:trHeight w:val="80"/>
        </w:trPr>
        <w:tc>
          <w:tcPr>
            <w:tcW w:w="3613" w:type="dxa"/>
            <w:vAlign w:val="bottom"/>
          </w:tcPr>
          <w:p w14:paraId="11FD6D6D" w14:textId="77777777" w:rsidR="004102EA" w:rsidRPr="001A5159" w:rsidRDefault="004102EA" w:rsidP="00F97558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425B98DB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2,522 </w:t>
            </w:r>
          </w:p>
        </w:tc>
        <w:tc>
          <w:tcPr>
            <w:tcW w:w="186" w:type="dxa"/>
            <w:vAlign w:val="bottom"/>
          </w:tcPr>
          <w:p w14:paraId="4F03F47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5C6F43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(3,264)</w:t>
            </w:r>
          </w:p>
        </w:tc>
        <w:tc>
          <w:tcPr>
            <w:tcW w:w="182" w:type="dxa"/>
            <w:vAlign w:val="bottom"/>
          </w:tcPr>
          <w:p w14:paraId="1C94B509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0FF1CAD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610 </w:t>
            </w:r>
          </w:p>
        </w:tc>
        <w:tc>
          <w:tcPr>
            <w:tcW w:w="181" w:type="dxa"/>
            <w:vAlign w:val="bottom"/>
          </w:tcPr>
          <w:p w14:paraId="49FECF1A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F5BF91A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(62)</w:t>
            </w:r>
          </w:p>
        </w:tc>
        <w:tc>
          <w:tcPr>
            <w:tcW w:w="181" w:type="dxa"/>
            <w:vAlign w:val="bottom"/>
          </w:tcPr>
          <w:p w14:paraId="1670406D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6B64513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(2,272)</w:t>
            </w:r>
          </w:p>
        </w:tc>
        <w:tc>
          <w:tcPr>
            <w:tcW w:w="180" w:type="dxa"/>
            <w:vAlign w:val="bottom"/>
          </w:tcPr>
          <w:p w14:paraId="028D817B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9AD09F4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7,793 </w:t>
            </w:r>
          </w:p>
        </w:tc>
        <w:tc>
          <w:tcPr>
            <w:tcW w:w="180" w:type="dxa"/>
            <w:vAlign w:val="bottom"/>
          </w:tcPr>
          <w:p w14:paraId="4E6386F2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B3CD050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(10,836)</w:t>
            </w:r>
          </w:p>
        </w:tc>
        <w:tc>
          <w:tcPr>
            <w:tcW w:w="179" w:type="dxa"/>
            <w:vAlign w:val="bottom"/>
          </w:tcPr>
          <w:p w14:paraId="471078E2" w14:textId="77777777" w:rsidR="004102EA" w:rsidRPr="001A5159" w:rsidRDefault="004102EA" w:rsidP="00F9755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DFA5E8D" w14:textId="77777777" w:rsidR="004102EA" w:rsidRPr="001A5159" w:rsidRDefault="004102EA" w:rsidP="00F9755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(5,509)</w:t>
            </w:r>
          </w:p>
        </w:tc>
      </w:tr>
    </w:tbl>
    <w:p w14:paraId="70EAA166" w14:textId="77777777" w:rsidR="004102EA" w:rsidRPr="001A5159" w:rsidRDefault="004102EA" w:rsidP="002213B7">
      <w:pPr>
        <w:pStyle w:val="ListParagraph"/>
        <w:ind w:left="0"/>
        <w:rPr>
          <w:rFonts w:asciiTheme="majorBidi" w:hAnsiTheme="majorBidi"/>
          <w:sz w:val="14"/>
          <w:szCs w:val="14"/>
        </w:rPr>
      </w:pPr>
    </w:p>
    <w:p w14:paraId="440DFD1A" w14:textId="77777777" w:rsidR="009F1EA0" w:rsidRPr="001A5159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1A5159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1A5159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1A5159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1A5159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1A5159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1A5159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1A5159" w:rsidSect="00F21756">
          <w:headerReference w:type="default" r:id="rId14"/>
          <w:footerReference w:type="default" r:id="rId15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A4E27DF" w14:textId="37E27F34" w:rsidR="003968AF" w:rsidRPr="001A5159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B05793" w:rsidRPr="001A515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B05793" w:rsidRPr="001A5159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B05793"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B05793" w:rsidRPr="001A5159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1A515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1F0C2AA1" w:rsidR="0077515E" w:rsidRPr="001A5159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AD04C2" w:rsidRPr="001A5159" w14:paraId="6CC90BEE" w14:textId="77777777" w:rsidTr="007E0220">
        <w:trPr>
          <w:tblHeader/>
        </w:trPr>
        <w:tc>
          <w:tcPr>
            <w:tcW w:w="2233" w:type="pct"/>
          </w:tcPr>
          <w:p w14:paraId="258AF60A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F0DA0EB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8E3358F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F8A6ECA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4C2" w:rsidRPr="001A5159" w14:paraId="68D7988E" w14:textId="77777777" w:rsidTr="007E0220">
        <w:trPr>
          <w:tblHeader/>
        </w:trPr>
        <w:tc>
          <w:tcPr>
            <w:tcW w:w="2233" w:type="pct"/>
          </w:tcPr>
          <w:p w14:paraId="77DB8D6A" w14:textId="3DF19293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3CCD0156" w14:textId="52A166FF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 w:rsidR="00E53DE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FB91464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4FF322" w14:textId="36F2DEE3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 w:rsidR="00E53DE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082F18AD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D2569A" w14:textId="01B857E5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 w:rsidR="00E53DE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D511CCC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CAA98F" w14:textId="518DAC00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 w:rsidR="00E53DE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D04C2" w:rsidRPr="001A5159" w14:paraId="1BDD0ADC" w14:textId="77777777" w:rsidTr="007E0220">
        <w:trPr>
          <w:tblHeader/>
        </w:trPr>
        <w:tc>
          <w:tcPr>
            <w:tcW w:w="2233" w:type="pct"/>
          </w:tcPr>
          <w:p w14:paraId="178704B9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31CCE0E9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D04C2" w:rsidRPr="001A5159" w14:paraId="39739AA2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9F666F4" w14:textId="2F39D453" w:rsidR="005F6493" w:rsidRPr="001A5159" w:rsidRDefault="005F6493" w:rsidP="007E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05793"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5793" w:rsidRPr="001A5159">
              <w:rPr>
                <w:rFonts w:ascii="Angsana New" w:hAnsi="Angsana New"/>
                <w:sz w:val="30"/>
                <w:szCs w:val="30"/>
              </w:rPr>
              <w:t>(</w:t>
            </w:r>
            <w:r w:rsidR="00B05793" w:rsidRPr="001A515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05793" w:rsidRPr="001A515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4CD847A0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40ACAE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C2D43BC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F8C69CD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8C3A387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656BE1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1E8578D" w14:textId="77777777" w:rsidR="005F6493" w:rsidRPr="001A5159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DE1" w:rsidRPr="001A5159" w14:paraId="76B7D37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23000D99" w14:textId="3E548129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สามัญของ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4166AC4" w14:textId="645A97BC" w:rsidR="00E53DE1" w:rsidRPr="001A5159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1,845.82</w:t>
            </w:r>
          </w:p>
        </w:tc>
        <w:tc>
          <w:tcPr>
            <w:tcW w:w="146" w:type="pct"/>
          </w:tcPr>
          <w:p w14:paraId="7B0AC647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7659344" w14:textId="73879871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(5,591.40)</w:t>
            </w:r>
          </w:p>
        </w:tc>
        <w:tc>
          <w:tcPr>
            <w:tcW w:w="137" w:type="pct"/>
            <w:shd w:val="clear" w:color="auto" w:fill="auto"/>
          </w:tcPr>
          <w:p w14:paraId="3ECF931C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C4B793B" w14:textId="1A96871A" w:rsidR="00E53DE1" w:rsidRPr="001A5159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211.11</w:t>
            </w:r>
          </w:p>
        </w:tc>
        <w:tc>
          <w:tcPr>
            <w:tcW w:w="142" w:type="pct"/>
            <w:shd w:val="clear" w:color="auto" w:fill="auto"/>
          </w:tcPr>
          <w:p w14:paraId="3676A107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00C6629" w14:textId="5165839C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419.24</w:t>
            </w:r>
          </w:p>
        </w:tc>
      </w:tr>
      <w:tr w:rsidR="00E53DE1" w:rsidRPr="001A5159" w14:paraId="588F127A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5393CC7" w14:textId="7777777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FDD61CD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FDE88F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9CFB627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08BC7EB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813C5E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1F5AC40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8DE05BD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DE1" w:rsidRPr="001A5159" w14:paraId="0F5BC14B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3C4C4F7" w14:textId="293A18DE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1A515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EC4E7C3" w14:textId="78436D33" w:rsidR="00E53DE1" w:rsidRPr="001A5159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52FBE7E0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FB5385" w14:textId="1B1C889B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8BFD24F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1F3F4FE" w14:textId="4DC122D4" w:rsidR="00E53DE1" w:rsidRPr="001A5159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70A9B61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F78952" w14:textId="6ECC2635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53DE1" w:rsidRPr="001A5159" w14:paraId="6DD31BBD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4E131E0E" w14:textId="7777777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4E74E7AF" w14:textId="7777777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794F4" w14:textId="77777777" w:rsidR="00E53DE1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9BC546C" w14:textId="170461EB" w:rsidR="005C07DD" w:rsidRPr="001A5159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18FF5854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23CC344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02B24C5" w14:textId="101BCB71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22E463A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BD561" w14:textId="77777777" w:rsidR="00E53DE1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4A3D93D4" w14:textId="0685E50D" w:rsidR="005C07DD" w:rsidRPr="001A5159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375D0191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041E9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7575E8C" w14:textId="769D3C8A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53DE1" w:rsidRPr="001A5159" w14:paraId="42716F1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56DC1DAA" w14:textId="490BD0D6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6AF446" w14:textId="165F9963" w:rsidR="00E53DE1" w:rsidRPr="001A5159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  <w:tc>
          <w:tcPr>
            <w:tcW w:w="146" w:type="pct"/>
          </w:tcPr>
          <w:p w14:paraId="032A0264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DAA6B73" w14:textId="7BCD3C43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(1.24)</w:t>
            </w:r>
          </w:p>
        </w:tc>
        <w:tc>
          <w:tcPr>
            <w:tcW w:w="137" w:type="pct"/>
            <w:shd w:val="clear" w:color="auto" w:fill="auto"/>
          </w:tcPr>
          <w:p w14:paraId="0DE912AB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7DE64A" w14:textId="5C3DCBEB" w:rsidR="00E53DE1" w:rsidRPr="005C07DD" w:rsidRDefault="005C07DD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7DD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142" w:type="pct"/>
            <w:shd w:val="clear" w:color="auto" w:fill="auto"/>
          </w:tcPr>
          <w:p w14:paraId="15F87941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507A51" w14:textId="7248B735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</w:tr>
    </w:tbl>
    <w:p w14:paraId="23AF1422" w14:textId="77777777" w:rsidR="005F6493" w:rsidRPr="001A5159" w:rsidRDefault="005F6493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AD04C2" w:rsidRPr="001A5159" w14:paraId="7571E7A1" w14:textId="77777777" w:rsidTr="00C86A94">
        <w:trPr>
          <w:tblHeader/>
        </w:trPr>
        <w:tc>
          <w:tcPr>
            <w:tcW w:w="2233" w:type="pct"/>
          </w:tcPr>
          <w:p w14:paraId="06C74921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264D3628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B2354B9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5764641" w14:textId="77777777" w:rsidR="0077515E" w:rsidRPr="001A5159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DE1" w:rsidRPr="001A5159" w14:paraId="0F9262FF" w14:textId="77777777" w:rsidTr="00C86A94">
        <w:trPr>
          <w:tblHeader/>
        </w:trPr>
        <w:tc>
          <w:tcPr>
            <w:tcW w:w="2233" w:type="pct"/>
          </w:tcPr>
          <w:p w14:paraId="2DCFF849" w14:textId="1F75CF15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A51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1E74D878" w14:textId="61BBA54D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3A1462B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D998A" w14:textId="75D63394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DC82CA1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65131A" w14:textId="65E3DB2F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79A949A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3AEB7" w14:textId="049535A3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53DE1" w:rsidRPr="001A5159" w14:paraId="09FDD4BF" w14:textId="77777777" w:rsidTr="00C86A94">
        <w:trPr>
          <w:tblHeader/>
        </w:trPr>
        <w:tc>
          <w:tcPr>
            <w:tcW w:w="2233" w:type="pct"/>
          </w:tcPr>
          <w:p w14:paraId="7DEC932B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77D6E436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1A515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3DE1" w:rsidRPr="001A5159" w14:paraId="08900D97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69D750DE" w14:textId="21912E52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sz w:val="30"/>
                <w:szCs w:val="30"/>
              </w:rPr>
              <w:t>(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A5159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0446384F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EAD225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F8C85B3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CF1D69B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C2C317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EC30779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B0276AF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DE1" w:rsidRPr="001A5159" w14:paraId="07A07831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1966108E" w14:textId="45FCC46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สามัญของ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B95E1FD" w14:textId="3BF436CD" w:rsidR="00E53DE1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1,239.72</w:t>
            </w:r>
          </w:p>
        </w:tc>
        <w:tc>
          <w:tcPr>
            <w:tcW w:w="146" w:type="pct"/>
          </w:tcPr>
          <w:p w14:paraId="400B8EE9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6765EFB" w14:textId="6129955F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(5,508.95)</w:t>
            </w:r>
          </w:p>
        </w:tc>
        <w:tc>
          <w:tcPr>
            <w:tcW w:w="137" w:type="pct"/>
            <w:shd w:val="clear" w:color="auto" w:fill="auto"/>
          </w:tcPr>
          <w:p w14:paraId="562690F5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093F5AD" w14:textId="73DF67A8" w:rsidR="00E53DE1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5,755.43</w:t>
            </w:r>
          </w:p>
        </w:tc>
        <w:tc>
          <w:tcPr>
            <w:tcW w:w="142" w:type="pct"/>
            <w:shd w:val="clear" w:color="auto" w:fill="auto"/>
          </w:tcPr>
          <w:p w14:paraId="6744AC30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08E8C12" w14:textId="13DA8D05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12,450.88</w:t>
            </w:r>
          </w:p>
        </w:tc>
      </w:tr>
      <w:tr w:rsidR="00E53DE1" w:rsidRPr="001A5159" w14:paraId="117F6C5B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322FA7A0" w14:textId="7777777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93E64F6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B42848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F7A0FC0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8BAF810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7CB6A4F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BA3324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48A8C5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DE1" w:rsidRPr="001A5159" w14:paraId="3322B3BA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606C89EA" w14:textId="7777777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1A515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1A515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EF3D250" w14:textId="26343B3A" w:rsidR="00E53DE1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2AD82E04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6A18F5" w14:textId="2457614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7B4C501C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9AA2B99" w14:textId="3CD0E993" w:rsidR="00E53DE1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505755F0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188AB5C" w14:textId="15566189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53DE1" w:rsidRPr="001A5159" w14:paraId="51E46AFC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45698FEE" w14:textId="7777777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370E30E4" w14:textId="1D73524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A9DA6" w14:textId="77777777" w:rsidR="00E53DE1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81924CB" w14:textId="618ED8F2" w:rsidR="00CA2E59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7A56AD1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7A7BF37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31FBA472" w14:textId="595F8190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DE083EE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933DA" w14:textId="77777777" w:rsidR="00E53DE1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EFB50ED" w14:textId="7636F21B" w:rsidR="00CA2E59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A5C65B2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071F3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295F8E57" w14:textId="36805B02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53DE1" w:rsidRPr="001A5159" w14:paraId="54749902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42E9150C" w14:textId="1EECDF56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A51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A51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1A51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D93C7D" w14:textId="07B55E8A" w:rsidR="00E53DE1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146" w:type="pct"/>
          </w:tcPr>
          <w:p w14:paraId="62F233B1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0B5F48F" w14:textId="00E83FEC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(1.22)</w:t>
            </w:r>
          </w:p>
        </w:tc>
        <w:tc>
          <w:tcPr>
            <w:tcW w:w="137" w:type="pct"/>
            <w:shd w:val="clear" w:color="auto" w:fill="auto"/>
          </w:tcPr>
          <w:p w14:paraId="5F73C19A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71EDD" w14:textId="1BDEEFD3" w:rsidR="00E53DE1" w:rsidRPr="001A5159" w:rsidRDefault="00CA2E59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1.28</w:t>
            </w:r>
          </w:p>
        </w:tc>
        <w:tc>
          <w:tcPr>
            <w:tcW w:w="142" w:type="pct"/>
            <w:shd w:val="clear" w:color="auto" w:fill="auto"/>
          </w:tcPr>
          <w:p w14:paraId="35C7FB7F" w14:textId="77777777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0810AD" w14:textId="5427FCFF" w:rsidR="00E53DE1" w:rsidRPr="001A5159" w:rsidRDefault="00E53DE1" w:rsidP="00E53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1A5159">
              <w:rPr>
                <w:rFonts w:ascii="Angsana New" w:hAnsi="Angsana New"/>
                <w:b/>
                <w:bCs/>
                <w:sz w:val="30"/>
                <w:szCs w:val="30"/>
              </w:rPr>
              <w:t>2.76</w:t>
            </w:r>
          </w:p>
        </w:tc>
      </w:tr>
    </w:tbl>
    <w:p w14:paraId="1CE96096" w14:textId="04388F44" w:rsidR="003F7720" w:rsidRPr="001A5159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46D8B8C4" w:rsidR="000736CD" w:rsidRPr="001A5159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1A5159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>งวดสามเดือน</w:t>
      </w:r>
      <w:r w:rsidR="005F6493" w:rsidRPr="001A5159">
        <w:rPr>
          <w:rFonts w:asciiTheme="majorBidi" w:hAnsiTheme="majorBidi" w:hint="cs"/>
          <w:spacing w:val="2"/>
          <w:sz w:val="30"/>
          <w:szCs w:val="30"/>
          <w:cs/>
        </w:rPr>
        <w:t>และหกเดือน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5F6493" w:rsidRPr="001A5159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5F6493" w:rsidRPr="001A5159">
        <w:rPr>
          <w:rFonts w:asciiTheme="majorBidi" w:hAnsiTheme="majorBidi" w:hint="cs"/>
          <w:spacing w:val="2"/>
          <w:sz w:val="30"/>
          <w:szCs w:val="30"/>
          <w:cs/>
        </w:rPr>
        <w:t>มิถุนายน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hAnsiTheme="majorBidi"/>
          <w:spacing w:val="2"/>
          <w:sz w:val="30"/>
          <w:szCs w:val="30"/>
        </w:rPr>
        <w:t>256</w:t>
      </w:r>
      <w:r w:rsidR="00E53DE1">
        <w:rPr>
          <w:rFonts w:asciiTheme="majorBidi" w:hAnsiTheme="majorBidi"/>
          <w:spacing w:val="2"/>
          <w:sz w:val="30"/>
          <w:szCs w:val="30"/>
        </w:rPr>
        <w:t>7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1A5159">
        <w:rPr>
          <w:rFonts w:asciiTheme="majorBidi" w:hAnsiTheme="majorBidi"/>
          <w:spacing w:val="2"/>
          <w:sz w:val="30"/>
          <w:szCs w:val="30"/>
        </w:rPr>
        <w:t>256</w:t>
      </w:r>
      <w:r w:rsidR="00E53DE1">
        <w:rPr>
          <w:rFonts w:asciiTheme="majorBidi" w:hAnsiTheme="majorBidi"/>
          <w:spacing w:val="2"/>
          <w:sz w:val="30"/>
          <w:szCs w:val="30"/>
        </w:rPr>
        <w:t>6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1A5159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>(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เท่ากับกำไร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>(</w:t>
      </w:r>
      <w:r w:rsidR="00B05793" w:rsidRPr="001A5159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1A5159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1A5159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087B0522" w14:textId="77777777" w:rsidR="000736CD" w:rsidRPr="001A5159" w:rsidRDefault="000736CD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1DE8869" w14:textId="77777777" w:rsidR="005F6493" w:rsidRPr="001A5159" w:rsidRDefault="005F6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1EF443" w14:textId="5CE3FFF0" w:rsidR="008A2E1B" w:rsidRPr="001A5159" w:rsidRDefault="008A2E1B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4691A77F" w14:textId="689C961A" w:rsidR="008A2E1B" w:rsidRPr="001A5159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297"/>
        <w:gridCol w:w="231"/>
        <w:gridCol w:w="1352"/>
      </w:tblGrid>
      <w:tr w:rsidR="00AD04C2" w:rsidRPr="001A5159" w:rsidDel="00D43E7A" w14:paraId="1B234144" w14:textId="77777777" w:rsidTr="008A2E1B">
        <w:trPr>
          <w:tblHeader/>
        </w:trPr>
        <w:tc>
          <w:tcPr>
            <w:tcW w:w="3060" w:type="dxa"/>
            <w:vAlign w:val="bottom"/>
          </w:tcPr>
          <w:p w14:paraId="3EB3A622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F942BE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182251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08D530A2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5B76B7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18A20840" w14:textId="77777777" w:rsidR="008A2E1B" w:rsidRPr="001A5159" w:rsidDel="00D43E7A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04C2" w:rsidRPr="001A5159" w14:paraId="795BC7BE" w14:textId="77777777" w:rsidTr="008A2E1B">
        <w:trPr>
          <w:tblHeader/>
        </w:trPr>
        <w:tc>
          <w:tcPr>
            <w:tcW w:w="3060" w:type="dxa"/>
          </w:tcPr>
          <w:p w14:paraId="328B8227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0CF1B4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A15091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1B9CC42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81D370C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3D5BA60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4C2" w:rsidRPr="001A5159" w14:paraId="51770C7A" w14:textId="77777777" w:rsidTr="008A2E1B">
        <w:tc>
          <w:tcPr>
            <w:tcW w:w="3060" w:type="dxa"/>
          </w:tcPr>
          <w:p w14:paraId="510AC02E" w14:textId="26E9D883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3D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47B7DCD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3095FA30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7" w:type="dxa"/>
          </w:tcPr>
          <w:p w14:paraId="04ABDFAE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0B0BA53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6E8F11F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04C2" w:rsidRPr="001A5159" w14:paraId="01C4A014" w14:textId="77777777" w:rsidTr="008A2E1B">
        <w:tc>
          <w:tcPr>
            <w:tcW w:w="3060" w:type="dxa"/>
          </w:tcPr>
          <w:p w14:paraId="70FF8D81" w14:textId="097E7F9C" w:rsidR="008A2E1B" w:rsidRPr="001A5159" w:rsidRDefault="00711FB7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3D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16E47FAF" w14:textId="1CFECFB4" w:rsidR="008A2E1B" w:rsidRPr="001A5159" w:rsidRDefault="00B73E74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02BAF"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2BAF"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A02BAF"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02BAF"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710" w:type="dxa"/>
          </w:tcPr>
          <w:p w14:paraId="57030CC1" w14:textId="50FA595A" w:rsidR="008A2E1B" w:rsidRPr="001A5159" w:rsidRDefault="00A02BAF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73E7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3E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7" w:type="dxa"/>
          </w:tcPr>
          <w:p w14:paraId="2B0D1A16" w14:textId="74F6D2FD" w:rsidR="008A2E1B" w:rsidRPr="001A5159" w:rsidRDefault="00B73E74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231" w:type="dxa"/>
          </w:tcPr>
          <w:p w14:paraId="30AE8CE5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35FEAEF" w14:textId="339E1279" w:rsidR="008A2E1B" w:rsidRPr="001A5159" w:rsidRDefault="00B73E74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3,382</w:t>
            </w:r>
          </w:p>
        </w:tc>
      </w:tr>
      <w:tr w:rsidR="00AD04C2" w:rsidRPr="001A5159" w14:paraId="6FF3988D" w14:textId="77777777" w:rsidTr="008A2E1B">
        <w:tc>
          <w:tcPr>
            <w:tcW w:w="3060" w:type="dxa"/>
          </w:tcPr>
          <w:p w14:paraId="6F3DDD27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5A22B9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F2DFDC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782CDCB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01DBA8A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F8A1925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4EB04335" w14:textId="77777777" w:rsidTr="008A2E1B">
        <w:tc>
          <w:tcPr>
            <w:tcW w:w="3060" w:type="dxa"/>
          </w:tcPr>
          <w:p w14:paraId="71A1922B" w14:textId="6999B13A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3D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5E716B1D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271C2A" w14:textId="77777777" w:rsidR="008A2E1B" w:rsidRPr="001A5159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7704EED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A90A181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990AFAC" w14:textId="77777777" w:rsidR="008A2E1B" w:rsidRPr="001A5159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3DE1" w:rsidRPr="001A5159" w14:paraId="29C9148D" w14:textId="77777777" w:rsidTr="008A2E1B">
        <w:tc>
          <w:tcPr>
            <w:tcW w:w="3060" w:type="dxa"/>
          </w:tcPr>
          <w:p w14:paraId="70D41916" w14:textId="181691F2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13D34EC4" w14:textId="73E49F3B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C816CBA" w14:textId="17444396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7" w:type="dxa"/>
          </w:tcPr>
          <w:p w14:paraId="7C34E5E5" w14:textId="5A62E57A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14648997" w14:textId="77777777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FFF2205" w14:textId="695906BF" w:rsidR="00E53DE1" w:rsidRPr="001A5159" w:rsidRDefault="00E53DE1" w:rsidP="00E5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</w:tbl>
    <w:p w14:paraId="5A375A6E" w14:textId="16C54114" w:rsidR="008A2E1B" w:rsidRPr="001A5159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5150A6E1" w:rsidR="005116B7" w:rsidRPr="001A5159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1A5159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1A5159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1A5159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1A5159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1A5159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1A5159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1A5159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1A515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A5159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1A5159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1A5159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1A5159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1A5159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1A5159" w:rsidSect="00F21756">
          <w:headerReference w:type="default" r:id="rId16"/>
          <w:footerReference w:type="default" r:id="rId17"/>
          <w:headerReference w:type="first" r:id="rId18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4535F2" w:rsidRPr="00C04582" w14:paraId="1F5B2845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5F8652F2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3F28E80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535F2" w:rsidRPr="00C04582" w14:paraId="32B67AB6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0724A7FA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244CCB2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11B87B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08334A4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535F2" w:rsidRPr="00C04582" w14:paraId="258F48DD" w14:textId="77777777" w:rsidTr="00F97558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D8E72EF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DBF3F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D2C47D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CBF02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8C99A42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2F9A64" w14:textId="77777777" w:rsidR="004535F2" w:rsidRPr="00C04582" w:rsidRDefault="004535F2" w:rsidP="00F97558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02429B97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057983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B7858B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EF6AC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5E0EE8D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12C53E9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C9C16C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B233B0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319CF1E9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CF9341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2F51066A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6FEE3E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B13A348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B6BC412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604DA1E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1D482F8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554DC88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39D42F8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531EFDC8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6FACBC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3E678CB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C6FF0" w:rsidRPr="00AC6FF0" w14:paraId="632D8446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04EB1916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A2E0974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C6FF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C6FF0" w:rsidRPr="00AC6FF0" w14:paraId="3B38E1A3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6438692A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3275423" w14:textId="77777777" w:rsidR="004535F2" w:rsidRPr="00AC6FF0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6D3A16C" w14:textId="77777777" w:rsidR="004535F2" w:rsidRPr="00AC6FF0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FE49CDA" w14:textId="77777777" w:rsidR="004535F2" w:rsidRPr="00AC6FF0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623155" w14:textId="77777777" w:rsidR="004535F2" w:rsidRPr="00AC6FF0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0B776E" w14:textId="77777777" w:rsidR="004535F2" w:rsidRPr="00AC6FF0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159A8" w14:textId="77777777" w:rsidR="004535F2" w:rsidRPr="00AC6FF0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093955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E93E4C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07BEB1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2B5CA0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38D352D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3DCB07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A2908E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905639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48C338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75EE39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40C0FF" w14:textId="77777777" w:rsidR="004535F2" w:rsidRPr="00AC6FF0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6FF0" w:rsidRPr="00AC6FF0" w14:paraId="4DC12B28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1034EC61" w14:textId="77777777" w:rsidR="00AC6FF0" w:rsidRPr="00C04582" w:rsidRDefault="00AC6FF0" w:rsidP="00AC6FF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95D07A0" w14:textId="669F54FE" w:rsidR="00AC6FF0" w:rsidRPr="00AC6FF0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C6F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0FA5C6A" w14:textId="77777777" w:rsidR="00AC6FF0" w:rsidRPr="00AC6FF0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FB83FCC" w14:textId="098C9468" w:rsidR="00AC6FF0" w:rsidRPr="00AC6FF0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C6F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746786" w14:textId="77777777" w:rsidR="00AC6FF0" w:rsidRPr="00AC6FF0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B4679B" w14:textId="5C4B370B" w:rsidR="00AC6FF0" w:rsidRPr="00AC6FF0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C6F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F77CAD" w14:textId="77777777" w:rsidR="00AC6FF0" w:rsidRPr="00AC6FF0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76CABF" w14:textId="2CB5173D" w:rsidR="00AC6FF0" w:rsidRPr="00AC6FF0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FF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27,503</w:t>
            </w:r>
          </w:p>
        </w:tc>
        <w:tc>
          <w:tcPr>
            <w:tcW w:w="236" w:type="dxa"/>
          </w:tcPr>
          <w:p w14:paraId="664CC951" w14:textId="77777777" w:rsidR="00AC6FF0" w:rsidRPr="00AC6FF0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D410A7" w14:textId="3FFE0317" w:rsidR="00AC6FF0" w:rsidRPr="00AC6FF0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C6FF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27,503</w:t>
            </w:r>
          </w:p>
        </w:tc>
        <w:tc>
          <w:tcPr>
            <w:tcW w:w="236" w:type="dxa"/>
          </w:tcPr>
          <w:p w14:paraId="248FA38C" w14:textId="77777777" w:rsidR="00AC6FF0" w:rsidRPr="00AC6FF0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81F346" w14:textId="3175C4EE" w:rsidR="00AC6FF0" w:rsidRPr="00AC6FF0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C6F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5E8DDC" w14:textId="77777777" w:rsidR="00AC6FF0" w:rsidRPr="00AC6FF0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750B10" w14:textId="21C2A993" w:rsidR="00AC6FF0" w:rsidRPr="00AC6FF0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C6F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362BFE" w14:textId="77777777" w:rsidR="00AC6FF0" w:rsidRPr="00AC6FF0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429E8B" w14:textId="3383A7BF" w:rsidR="00AC6FF0" w:rsidRPr="00AC6FF0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AC6FF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C90A39" w14:textId="77777777" w:rsidR="00AC6FF0" w:rsidRPr="00AC6FF0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99EA60" w14:textId="0963D3D7" w:rsidR="00AC6FF0" w:rsidRPr="00AC6FF0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C6FF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38D3" w:rsidRPr="005D38D3" w14:paraId="305D04B0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06A185E9" w14:textId="77777777" w:rsidR="00AC6FF0" w:rsidRPr="00C04582" w:rsidRDefault="00AC6FF0" w:rsidP="00AC6FF0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D9AF017" w14:textId="5F60CFC2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BF9A841" w14:textId="77777777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3B88FDD" w14:textId="200F2683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7411B7" w14:textId="77777777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1D859D9" w14:textId="09A66680" w:rsidR="00AC6FF0" w:rsidRPr="005D38D3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36" w:type="dxa"/>
          </w:tcPr>
          <w:p w14:paraId="03FB8E70" w14:textId="77777777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493FF6E" w14:textId="6F5D922D" w:rsidR="00AC6FF0" w:rsidRPr="005D38D3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1,938</w:t>
            </w:r>
          </w:p>
        </w:tc>
        <w:tc>
          <w:tcPr>
            <w:tcW w:w="236" w:type="dxa"/>
          </w:tcPr>
          <w:p w14:paraId="1CBB0743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E12692F" w14:textId="76A39716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2,440</w:t>
            </w:r>
          </w:p>
        </w:tc>
        <w:tc>
          <w:tcPr>
            <w:tcW w:w="236" w:type="dxa"/>
          </w:tcPr>
          <w:p w14:paraId="335A13BB" w14:textId="77777777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B3B6BD" w14:textId="093748A4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764748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9947BD" w14:textId="281FC71F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36" w:type="dxa"/>
            <w:vAlign w:val="bottom"/>
          </w:tcPr>
          <w:p w14:paraId="4D61C213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5F3762" w14:textId="446B60FE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DC8B55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4DA28D3" w14:textId="3AE8236B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</w:tr>
      <w:tr w:rsidR="005D38D3" w:rsidRPr="005D38D3" w14:paraId="06179EC1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7B89AC33" w14:textId="77777777" w:rsidR="00AC6FF0" w:rsidRPr="00C04582" w:rsidRDefault="00AC6FF0" w:rsidP="00AC6FF0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A01FAE" w14:textId="60DB432C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8EC397D" w14:textId="77777777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966642D" w14:textId="76C8DE34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36" w:type="dxa"/>
          </w:tcPr>
          <w:p w14:paraId="081DDE41" w14:textId="77777777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E41729" w14:textId="5F7A844E" w:rsidR="00AC6FF0" w:rsidRPr="005D38D3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597EE6" w14:textId="77777777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56612E5" w14:textId="7A327CD3" w:rsidR="00AC6FF0" w:rsidRPr="005D38D3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7EFD720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1CAABC" w14:textId="5F1DDE86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36" w:type="dxa"/>
          </w:tcPr>
          <w:p w14:paraId="51CECC68" w14:textId="77777777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849105" w14:textId="5240652C" w:rsidR="00AC6FF0" w:rsidRPr="005D38D3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BC1B1F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6957D7" w14:textId="365FE884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36" w:type="dxa"/>
            <w:vAlign w:val="bottom"/>
          </w:tcPr>
          <w:p w14:paraId="745BBC4D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53D712" w14:textId="512527AA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D38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6ECC8A" w14:textId="77777777" w:rsidR="00AC6FF0" w:rsidRPr="005D38D3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A9C5D7" w14:textId="640E1319" w:rsidR="00AC6FF0" w:rsidRPr="005D38D3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D38D3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</w:tr>
      <w:tr w:rsidR="005D38D3" w:rsidRPr="005D38D3" w14:paraId="587E688E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5331F6D4" w14:textId="77777777" w:rsidR="00AC6FF0" w:rsidRPr="00C04582" w:rsidRDefault="00AC6FF0" w:rsidP="00AC6FF0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ED6FD01" w14:textId="667DB810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B4EEF8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040979B" w14:textId="3CB2C302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236" w:type="dxa"/>
            <w:vAlign w:val="bottom"/>
          </w:tcPr>
          <w:p w14:paraId="3904E449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B6893B" w14:textId="0288EB07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13,775</w:t>
            </w:r>
          </w:p>
        </w:tc>
        <w:tc>
          <w:tcPr>
            <w:tcW w:w="236" w:type="dxa"/>
            <w:vAlign w:val="bottom"/>
          </w:tcPr>
          <w:p w14:paraId="74BB6590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43429F1" w14:textId="5C00083F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39DA4A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783D9E" w14:textId="0ED906D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14,294</w:t>
            </w:r>
          </w:p>
        </w:tc>
        <w:tc>
          <w:tcPr>
            <w:tcW w:w="236" w:type="dxa"/>
            <w:vAlign w:val="bottom"/>
          </w:tcPr>
          <w:p w14:paraId="7DE0D699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95A3B1" w14:textId="116FD2A8" w:rsidR="00AC6FF0" w:rsidRPr="008A2D68" w:rsidRDefault="005D38D3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11,502</w:t>
            </w:r>
          </w:p>
        </w:tc>
        <w:tc>
          <w:tcPr>
            <w:tcW w:w="236" w:type="dxa"/>
            <w:vAlign w:val="bottom"/>
          </w:tcPr>
          <w:p w14:paraId="48B59DBC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71065E" w14:textId="2C18EBDF" w:rsidR="00AC6FF0" w:rsidRPr="008A2D68" w:rsidRDefault="005D38D3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236" w:type="dxa"/>
            <w:vAlign w:val="bottom"/>
          </w:tcPr>
          <w:p w14:paraId="5D0E3284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B4E13A" w14:textId="03336976" w:rsidR="00AC6FF0" w:rsidRPr="008A2D68" w:rsidRDefault="005D38D3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2,059</w:t>
            </w:r>
          </w:p>
        </w:tc>
        <w:tc>
          <w:tcPr>
            <w:tcW w:w="236" w:type="dxa"/>
            <w:vAlign w:val="bottom"/>
          </w:tcPr>
          <w:p w14:paraId="2A31176F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CBAFE" w14:textId="72BE13C9" w:rsidR="00AC6FF0" w:rsidRPr="008A2D68" w:rsidRDefault="005D38D3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14,294</w:t>
            </w:r>
          </w:p>
        </w:tc>
      </w:tr>
      <w:tr w:rsidR="008A2D68" w:rsidRPr="008A2D68" w14:paraId="56D412A1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047DF7F7" w14:textId="77777777" w:rsidR="00AC6FF0" w:rsidRPr="008A2D68" w:rsidRDefault="00AC6FF0" w:rsidP="00AC6FF0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8A2D6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F9E732D" w14:textId="418D5A0F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CB58B3F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BABBA24" w14:textId="28D0E6C9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36" w:type="dxa"/>
          </w:tcPr>
          <w:p w14:paraId="1610D125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E3438A8" w14:textId="287253A4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6E520E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4ED8CD" w14:textId="44FF7F23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6DFF1AA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46BB49" w14:textId="07B557BE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36" w:type="dxa"/>
          </w:tcPr>
          <w:p w14:paraId="3C8B9FA9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78DC74" w14:textId="2FCA9AF0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AE219C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4C44D9" w14:textId="6F7DF10C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36" w:type="dxa"/>
            <w:vAlign w:val="bottom"/>
          </w:tcPr>
          <w:p w14:paraId="5DFA173D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E5A7A44" w14:textId="3A249A42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116D40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991554" w14:textId="71836A22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</w:tr>
      <w:tr w:rsidR="008A2D68" w:rsidRPr="008A2D68" w14:paraId="3B8A1C1E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20DB7F89" w14:textId="77777777" w:rsidR="00AC6FF0" w:rsidRPr="00C04582" w:rsidRDefault="00AC6FF0" w:rsidP="00AC6FF0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1FB86477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F2FDD2" w14:textId="77777777" w:rsidR="00AC6FF0" w:rsidRPr="008A2D68" w:rsidRDefault="00AC6FF0" w:rsidP="00AC6FF0"/>
        </w:tc>
        <w:tc>
          <w:tcPr>
            <w:tcW w:w="1204" w:type="dxa"/>
            <w:vAlign w:val="bottom"/>
          </w:tcPr>
          <w:p w14:paraId="28006444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134BA9" w14:textId="77777777" w:rsidR="00AC6FF0" w:rsidRPr="008A2D68" w:rsidRDefault="00AC6FF0" w:rsidP="00AC6FF0"/>
        </w:tc>
        <w:tc>
          <w:tcPr>
            <w:tcW w:w="1204" w:type="dxa"/>
            <w:vAlign w:val="bottom"/>
          </w:tcPr>
          <w:p w14:paraId="294A6CC2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3B2A91" w14:textId="77777777" w:rsidR="00AC6FF0" w:rsidRPr="008A2D68" w:rsidRDefault="00AC6FF0" w:rsidP="00AC6FF0"/>
        </w:tc>
        <w:tc>
          <w:tcPr>
            <w:tcW w:w="1114" w:type="dxa"/>
            <w:vAlign w:val="bottom"/>
          </w:tcPr>
          <w:p w14:paraId="23DCB938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BA6A30" w14:textId="77777777" w:rsidR="00AC6FF0" w:rsidRPr="008A2D68" w:rsidRDefault="00AC6FF0" w:rsidP="00AC6FF0"/>
        </w:tc>
        <w:tc>
          <w:tcPr>
            <w:tcW w:w="1024" w:type="dxa"/>
            <w:vAlign w:val="bottom"/>
          </w:tcPr>
          <w:p w14:paraId="3B88B344" w14:textId="77777777" w:rsidR="00AC6FF0" w:rsidRPr="008A2D68" w:rsidRDefault="00AC6FF0" w:rsidP="00AC6FF0"/>
        </w:tc>
        <w:tc>
          <w:tcPr>
            <w:tcW w:w="236" w:type="dxa"/>
            <w:vAlign w:val="bottom"/>
          </w:tcPr>
          <w:p w14:paraId="06520CE7" w14:textId="77777777" w:rsidR="00AC6FF0" w:rsidRPr="008A2D68" w:rsidRDefault="00AC6FF0" w:rsidP="00AC6FF0"/>
        </w:tc>
        <w:tc>
          <w:tcPr>
            <w:tcW w:w="1024" w:type="dxa"/>
            <w:vAlign w:val="bottom"/>
          </w:tcPr>
          <w:p w14:paraId="14C59B30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DF4CC9" w14:textId="77777777" w:rsidR="00AC6FF0" w:rsidRPr="008A2D68" w:rsidRDefault="00AC6FF0" w:rsidP="00AC6FF0"/>
        </w:tc>
        <w:tc>
          <w:tcPr>
            <w:tcW w:w="1024" w:type="dxa"/>
            <w:vAlign w:val="bottom"/>
          </w:tcPr>
          <w:p w14:paraId="4091BEBE" w14:textId="77777777" w:rsidR="00AC6FF0" w:rsidRPr="008A2D68" w:rsidRDefault="00AC6FF0" w:rsidP="00AC6FF0"/>
        </w:tc>
        <w:tc>
          <w:tcPr>
            <w:tcW w:w="236" w:type="dxa"/>
            <w:vAlign w:val="bottom"/>
          </w:tcPr>
          <w:p w14:paraId="324F6574" w14:textId="77777777" w:rsidR="00AC6FF0" w:rsidRPr="008A2D68" w:rsidRDefault="00AC6FF0" w:rsidP="00AC6FF0"/>
        </w:tc>
        <w:tc>
          <w:tcPr>
            <w:tcW w:w="934" w:type="dxa"/>
            <w:vAlign w:val="bottom"/>
          </w:tcPr>
          <w:p w14:paraId="2AF3D23B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D4F906" w14:textId="77777777" w:rsidR="00AC6FF0" w:rsidRPr="008A2D68" w:rsidRDefault="00AC6FF0" w:rsidP="00AC6FF0"/>
        </w:tc>
        <w:tc>
          <w:tcPr>
            <w:tcW w:w="1024" w:type="dxa"/>
            <w:vAlign w:val="bottom"/>
          </w:tcPr>
          <w:p w14:paraId="136241FC" w14:textId="77777777" w:rsidR="00AC6FF0" w:rsidRPr="008A2D68" w:rsidRDefault="00AC6FF0" w:rsidP="00AC6FF0"/>
        </w:tc>
      </w:tr>
      <w:tr w:rsidR="008A2D68" w:rsidRPr="008A2D68" w14:paraId="0370AB6B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3C656DE3" w14:textId="77777777" w:rsidR="00AC6FF0" w:rsidRPr="00C04582" w:rsidRDefault="00AC6FF0" w:rsidP="00AC6F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A355FC7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A8259F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9B7ED73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1D2075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72ED83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0E9F97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80D5E5D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3E9EF07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839FD6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978260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71681A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B39560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7634E1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D76DA2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95CE25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1249AB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A0F1FF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D68" w:rsidRPr="008A2D68" w14:paraId="09782D54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146CCAF1" w14:textId="77777777" w:rsidR="00AC6FF0" w:rsidRPr="00C04582" w:rsidRDefault="00AC6FF0" w:rsidP="00AC6FF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2CB23354" w14:textId="116A0326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14:paraId="4B67E4B2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BBD6FEE" w14:textId="075F0C51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6" w:type="dxa"/>
            <w:vAlign w:val="bottom"/>
          </w:tcPr>
          <w:p w14:paraId="5D7BF38C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73B25E3" w14:textId="7F257521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29621D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A5B4B2" w14:textId="5B0B7DFB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11F96A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99A2ECD" w14:textId="285016B9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184</w:t>
            </w:r>
          </w:p>
        </w:tc>
        <w:tc>
          <w:tcPr>
            <w:tcW w:w="236" w:type="dxa"/>
            <w:vAlign w:val="bottom"/>
          </w:tcPr>
          <w:p w14:paraId="6B023966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60F078" w14:textId="340A9B79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4F61385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57ACAE" w14:textId="6D20C5CA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184</w:t>
            </w:r>
          </w:p>
        </w:tc>
        <w:tc>
          <w:tcPr>
            <w:tcW w:w="236" w:type="dxa"/>
            <w:vAlign w:val="bottom"/>
          </w:tcPr>
          <w:p w14:paraId="61888778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C1F4F6" w14:textId="646B860A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DF7090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EE0D12" w14:textId="54A150B2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184</w:t>
            </w:r>
          </w:p>
        </w:tc>
      </w:tr>
      <w:tr w:rsidR="00AC6FF0" w:rsidRPr="00C04582" w14:paraId="354983AC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626FB56C" w14:textId="77777777" w:rsidR="00AC6FF0" w:rsidRPr="00C04582" w:rsidRDefault="00AC6FF0" w:rsidP="00AC6FF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28FDC21" w14:textId="4610712E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3FCCD69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60EC84" w14:textId="7FD2C481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5E66B5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1971707" w14:textId="53C97E0D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5B4953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518D091" w14:textId="656D3EB1" w:rsidR="00AC6FF0" w:rsidRPr="008A2D68" w:rsidRDefault="008A2D68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93,966</w:t>
            </w:r>
          </w:p>
        </w:tc>
        <w:tc>
          <w:tcPr>
            <w:tcW w:w="236" w:type="dxa"/>
            <w:vAlign w:val="bottom"/>
          </w:tcPr>
          <w:p w14:paraId="1406153C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694802" w14:textId="49622CFF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93,966</w:t>
            </w:r>
          </w:p>
        </w:tc>
        <w:tc>
          <w:tcPr>
            <w:tcW w:w="236" w:type="dxa"/>
            <w:vAlign w:val="bottom"/>
          </w:tcPr>
          <w:p w14:paraId="09FC4AD3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ECF28D1" w14:textId="4C632346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5D9B30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17624C" w14:textId="2DD86860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  <w:r w:rsidR="00AC6FF0" w:rsidRPr="008A2D6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3222B9A1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381BEB" w14:textId="33FABE4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93FCAE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519838" w14:textId="208E2D00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  <w:lang w:val="en-US" w:bidi="th-TH"/>
              </w:rPr>
              <w:t>57</w:t>
            </w:r>
          </w:p>
        </w:tc>
      </w:tr>
      <w:tr w:rsidR="00AC6FF0" w:rsidRPr="00C04582" w14:paraId="26C35B9C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604D2377" w14:textId="77777777" w:rsidR="00AC6FF0" w:rsidRPr="00C04582" w:rsidRDefault="00AC6FF0" w:rsidP="00AC6FF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A567F19" w14:textId="1F860DD8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56A704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E52227E" w14:textId="74CDE1A5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01EDAD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07DEA3" w14:textId="19567067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F4F66B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9E5397" w14:textId="1EB1E503" w:rsidR="00AC6FF0" w:rsidRPr="008A2D68" w:rsidRDefault="008A2D68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142,591</w:t>
            </w:r>
          </w:p>
        </w:tc>
        <w:tc>
          <w:tcPr>
            <w:tcW w:w="236" w:type="dxa"/>
            <w:vAlign w:val="bottom"/>
          </w:tcPr>
          <w:p w14:paraId="35F9B733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F5F638" w14:textId="6044473D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142,591</w:t>
            </w:r>
          </w:p>
        </w:tc>
        <w:tc>
          <w:tcPr>
            <w:tcW w:w="236" w:type="dxa"/>
            <w:vAlign w:val="bottom"/>
          </w:tcPr>
          <w:p w14:paraId="41F3A241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A45E45" w14:textId="16E3AEF8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C161EB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D660F1" w14:textId="03519FF3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133,401</w:t>
            </w:r>
          </w:p>
        </w:tc>
        <w:tc>
          <w:tcPr>
            <w:tcW w:w="236" w:type="dxa"/>
            <w:vAlign w:val="bottom"/>
          </w:tcPr>
          <w:p w14:paraId="1A51DEF6" w14:textId="77777777" w:rsidR="00AC6FF0" w:rsidRPr="008A2D68" w:rsidRDefault="00AC6FF0" w:rsidP="00AC6FF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E33BF0" w14:textId="44BAC00C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7F4559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E943508" w14:textId="2D99A62D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133,401</w:t>
            </w:r>
          </w:p>
        </w:tc>
      </w:tr>
      <w:tr w:rsidR="00AC6FF0" w:rsidRPr="00C04582" w14:paraId="54F81CB4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2F9E3222" w14:textId="77777777" w:rsidR="00AC6FF0" w:rsidRPr="00C04582" w:rsidRDefault="00AC6FF0" w:rsidP="00AC6FF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2F6209C" w14:textId="33DE5384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4DEDD8" w14:textId="77777777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AA43E6" w14:textId="43B56285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36" w:type="dxa"/>
            <w:vAlign w:val="bottom"/>
          </w:tcPr>
          <w:p w14:paraId="55FB8C85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4AAC79" w14:textId="18827CC1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1C775DA" w14:textId="77777777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00E224" w14:textId="60F8CA02" w:rsidR="00AC6FF0" w:rsidRPr="008A2D68" w:rsidRDefault="00AC6FF0" w:rsidP="00AC6F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F076E4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0DE451" w14:textId="7C3F28D0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36" w:type="dxa"/>
            <w:vAlign w:val="bottom"/>
          </w:tcPr>
          <w:p w14:paraId="2BFCC8F3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B5DDBC" w14:textId="6C16B10A" w:rsidR="00AC6FF0" w:rsidRPr="008A2D68" w:rsidRDefault="00AC6FF0" w:rsidP="00AC6F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082567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8FAB6B" w14:textId="0C0456FE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36" w:type="dxa"/>
            <w:vAlign w:val="bottom"/>
          </w:tcPr>
          <w:p w14:paraId="0CB02142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F89E57" w14:textId="41D7B5F0" w:rsidR="00AC6FF0" w:rsidRPr="008A2D68" w:rsidRDefault="00AC6FF0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DF66BD" w14:textId="77777777" w:rsidR="00AC6FF0" w:rsidRPr="008A2D68" w:rsidRDefault="00AC6FF0" w:rsidP="00AC6FF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4755984" w14:textId="522A17A7" w:rsidR="00AC6FF0" w:rsidRPr="008A2D68" w:rsidRDefault="008A2D68" w:rsidP="00AC6FF0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A2D68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AC6FF0" w:rsidRPr="00C04582" w14:paraId="2D5E5DCF" w14:textId="77777777" w:rsidTr="00F97558">
        <w:trPr>
          <w:trHeight w:val="261"/>
        </w:trPr>
        <w:tc>
          <w:tcPr>
            <w:tcW w:w="15030" w:type="dxa"/>
            <w:gridSpan w:val="18"/>
            <w:vAlign w:val="bottom"/>
          </w:tcPr>
          <w:p w14:paraId="4D721A0E" w14:textId="77777777" w:rsidR="00AC6FF0" w:rsidRPr="00C04582" w:rsidRDefault="00AC6FF0" w:rsidP="00AC6FF0">
            <w:pPr>
              <w:pStyle w:val="acctfourfigures"/>
              <w:spacing w:before="12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1A5159" w:rsidRDefault="00195EF2">
      <w:r w:rsidRPr="001A5159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4535F2" w:rsidRPr="00C04582" w14:paraId="4214032F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03415E16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DC3229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535F2" w:rsidRPr="00C04582" w14:paraId="4E19C8BF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14CAEF54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84C2768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C909BF8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2BC551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535F2" w:rsidRPr="00C04582" w14:paraId="6883E85A" w14:textId="77777777" w:rsidTr="00F97558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E371C5B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045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47A826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0A9285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A3D48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F1E161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4152C8" w14:textId="77777777" w:rsidR="004535F2" w:rsidRPr="00C04582" w:rsidRDefault="004535F2" w:rsidP="00F97558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5119CD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FBBE52A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53410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F31318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230603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4E8691D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315416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7BAC7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0934D96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E14217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555F334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D600BA7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8ABBF83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4FDEE71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355564A2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2802628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E8BDB44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67BF4E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6522FA10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09E012C7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43D2366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35F2" w:rsidRPr="00C04582" w14:paraId="3342DC35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2775BEE8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6B298792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535F2" w:rsidRPr="00C04582" w14:paraId="14388671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2706B3F3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7322AD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A1A74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9C668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171BC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921C2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4EE31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6B3B9B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DA7729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F1A2F2B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906535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875AE6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B70FAF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E17627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7E9E3E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88995D4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45AFAB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71222A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5F2" w:rsidRPr="00C04582" w14:paraId="61D909E7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578A6714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3A155C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F64F2F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C9936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2957B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7249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1E42454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852721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37,318</w:t>
            </w:r>
          </w:p>
        </w:tc>
        <w:tc>
          <w:tcPr>
            <w:tcW w:w="236" w:type="dxa"/>
          </w:tcPr>
          <w:p w14:paraId="3DEF0849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61DBA0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37,319</w:t>
            </w:r>
          </w:p>
        </w:tc>
        <w:tc>
          <w:tcPr>
            <w:tcW w:w="236" w:type="dxa"/>
          </w:tcPr>
          <w:p w14:paraId="0D7577E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85B3F4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558C15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EEBBF9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15220C61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4196C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41B984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76CE6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4535F2" w:rsidRPr="00C04582" w14:paraId="1E3238AE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5E5DBD81" w14:textId="77777777" w:rsidR="004535F2" w:rsidRPr="00C04582" w:rsidRDefault="004535F2" w:rsidP="00F97558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D3BEED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F471E1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5A9D6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55E0C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9CC9A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03F198B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7D48A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8,133</w:t>
            </w:r>
          </w:p>
        </w:tc>
        <w:tc>
          <w:tcPr>
            <w:tcW w:w="236" w:type="dxa"/>
          </w:tcPr>
          <w:p w14:paraId="6F580447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A9160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8,930</w:t>
            </w:r>
          </w:p>
        </w:tc>
        <w:tc>
          <w:tcPr>
            <w:tcW w:w="236" w:type="dxa"/>
          </w:tcPr>
          <w:p w14:paraId="57BFA6BF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6CC5C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ED3033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F5EEF9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  <w:vAlign w:val="bottom"/>
          </w:tcPr>
          <w:p w14:paraId="28195BC1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FE1B91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86166C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17054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797</w:t>
            </w:r>
          </w:p>
        </w:tc>
      </w:tr>
      <w:tr w:rsidR="004535F2" w:rsidRPr="00C04582" w14:paraId="01D0EDD9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07B5346B" w14:textId="77777777" w:rsidR="004535F2" w:rsidRPr="00C04582" w:rsidRDefault="004535F2" w:rsidP="00F97558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DA8B21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36" w:type="dxa"/>
          </w:tcPr>
          <w:p w14:paraId="5BC5895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332FD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236" w:type="dxa"/>
          </w:tcPr>
          <w:p w14:paraId="7ABF2564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20A68D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63B43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05E58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43E27C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54728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</w:tcPr>
          <w:p w14:paraId="62BBA4A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3A95AB0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08E39D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10B11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  <w:vAlign w:val="bottom"/>
          </w:tcPr>
          <w:p w14:paraId="4665810A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14286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5E29F2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E7BE36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  <w:tr w:rsidR="004535F2" w:rsidRPr="00C04582" w14:paraId="7DF7C1BD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47414D1D" w14:textId="77777777" w:rsidR="004535F2" w:rsidRPr="00C04582" w:rsidRDefault="004535F2" w:rsidP="00F97558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F381C9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6AEA40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D7771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236" w:type="dxa"/>
            <w:vAlign w:val="bottom"/>
          </w:tcPr>
          <w:p w14:paraId="190058F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D61CAA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16,118</w:t>
            </w:r>
          </w:p>
        </w:tc>
        <w:tc>
          <w:tcPr>
            <w:tcW w:w="236" w:type="dxa"/>
            <w:vAlign w:val="bottom"/>
          </w:tcPr>
          <w:p w14:paraId="6BA7669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17A27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5C0B9EB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A974E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16,693</w:t>
            </w:r>
          </w:p>
        </w:tc>
        <w:tc>
          <w:tcPr>
            <w:tcW w:w="236" w:type="dxa"/>
            <w:vAlign w:val="bottom"/>
          </w:tcPr>
          <w:p w14:paraId="68F626DE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3DFCF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14,012</w:t>
            </w:r>
          </w:p>
        </w:tc>
        <w:tc>
          <w:tcPr>
            <w:tcW w:w="236" w:type="dxa"/>
            <w:vAlign w:val="bottom"/>
          </w:tcPr>
          <w:p w14:paraId="531EACA1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AD183F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vAlign w:val="bottom"/>
          </w:tcPr>
          <w:p w14:paraId="32C06EA7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B61C0E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1,839</w:t>
            </w:r>
          </w:p>
        </w:tc>
        <w:tc>
          <w:tcPr>
            <w:tcW w:w="236" w:type="dxa"/>
            <w:vAlign w:val="bottom"/>
          </w:tcPr>
          <w:p w14:paraId="10333026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6CAD27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16,693</w:t>
            </w:r>
          </w:p>
        </w:tc>
      </w:tr>
      <w:tr w:rsidR="004535F2" w:rsidRPr="00C04582" w14:paraId="6FF7DBA4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24D07290" w14:textId="77777777" w:rsidR="004535F2" w:rsidRPr="00C04582" w:rsidRDefault="004535F2" w:rsidP="00F97558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BC7BE6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8DF4E5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9CCC44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4582">
              <w:rPr>
                <w:rFonts w:asciiTheme="majorBidi" w:hAnsiTheme="majorBidi" w:cstheme="majorBidi" w:hint="cs"/>
                <w:sz w:val="26"/>
                <w:szCs w:val="26"/>
              </w:rPr>
              <w:t>09</w:t>
            </w:r>
          </w:p>
        </w:tc>
        <w:tc>
          <w:tcPr>
            <w:tcW w:w="236" w:type="dxa"/>
          </w:tcPr>
          <w:p w14:paraId="1F91E65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B3EE46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6CC6DB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B994DA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34519F2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0132A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</w:tcPr>
          <w:p w14:paraId="620207E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F6799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A3910A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FFF7C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63D1D1FA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715C9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A78A8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F3906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</w:tr>
      <w:tr w:rsidR="004535F2" w:rsidRPr="00C04582" w14:paraId="4661D357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12B21812" w14:textId="77777777" w:rsidR="004535F2" w:rsidRPr="00C04582" w:rsidRDefault="004535F2" w:rsidP="00F97558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555216D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425D8A" w14:textId="77777777" w:rsidR="004535F2" w:rsidRPr="00C04582" w:rsidRDefault="004535F2" w:rsidP="00F97558"/>
        </w:tc>
        <w:tc>
          <w:tcPr>
            <w:tcW w:w="1204" w:type="dxa"/>
            <w:vAlign w:val="bottom"/>
          </w:tcPr>
          <w:p w14:paraId="120B5C8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E8DE36" w14:textId="77777777" w:rsidR="004535F2" w:rsidRPr="00C04582" w:rsidRDefault="004535F2" w:rsidP="00F97558"/>
        </w:tc>
        <w:tc>
          <w:tcPr>
            <w:tcW w:w="1204" w:type="dxa"/>
            <w:vAlign w:val="bottom"/>
          </w:tcPr>
          <w:p w14:paraId="78A1A88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CB97B0" w14:textId="77777777" w:rsidR="004535F2" w:rsidRPr="00C04582" w:rsidRDefault="004535F2" w:rsidP="00F97558"/>
        </w:tc>
        <w:tc>
          <w:tcPr>
            <w:tcW w:w="1114" w:type="dxa"/>
            <w:vAlign w:val="bottom"/>
          </w:tcPr>
          <w:p w14:paraId="598727F5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114C6EF" w14:textId="77777777" w:rsidR="004535F2" w:rsidRPr="00C04582" w:rsidRDefault="004535F2" w:rsidP="00F97558"/>
        </w:tc>
        <w:tc>
          <w:tcPr>
            <w:tcW w:w="1024" w:type="dxa"/>
            <w:vAlign w:val="bottom"/>
          </w:tcPr>
          <w:p w14:paraId="05208C01" w14:textId="77777777" w:rsidR="004535F2" w:rsidRPr="00C04582" w:rsidRDefault="004535F2" w:rsidP="00F97558"/>
        </w:tc>
        <w:tc>
          <w:tcPr>
            <w:tcW w:w="236" w:type="dxa"/>
            <w:vAlign w:val="bottom"/>
          </w:tcPr>
          <w:p w14:paraId="4CA7B949" w14:textId="77777777" w:rsidR="004535F2" w:rsidRPr="00C04582" w:rsidRDefault="004535F2" w:rsidP="00F97558"/>
        </w:tc>
        <w:tc>
          <w:tcPr>
            <w:tcW w:w="1024" w:type="dxa"/>
            <w:vAlign w:val="bottom"/>
          </w:tcPr>
          <w:p w14:paraId="597C04D4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D214A8" w14:textId="77777777" w:rsidR="004535F2" w:rsidRPr="00C04582" w:rsidRDefault="004535F2" w:rsidP="00F97558"/>
        </w:tc>
        <w:tc>
          <w:tcPr>
            <w:tcW w:w="1024" w:type="dxa"/>
            <w:vAlign w:val="bottom"/>
          </w:tcPr>
          <w:p w14:paraId="676F2A20" w14:textId="77777777" w:rsidR="004535F2" w:rsidRPr="00C04582" w:rsidRDefault="004535F2" w:rsidP="00F97558"/>
        </w:tc>
        <w:tc>
          <w:tcPr>
            <w:tcW w:w="236" w:type="dxa"/>
            <w:vAlign w:val="bottom"/>
          </w:tcPr>
          <w:p w14:paraId="2EAFF733" w14:textId="77777777" w:rsidR="004535F2" w:rsidRPr="00C04582" w:rsidRDefault="004535F2" w:rsidP="00F97558"/>
        </w:tc>
        <w:tc>
          <w:tcPr>
            <w:tcW w:w="934" w:type="dxa"/>
            <w:vAlign w:val="bottom"/>
          </w:tcPr>
          <w:p w14:paraId="2FAB36B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00158" w14:textId="77777777" w:rsidR="004535F2" w:rsidRPr="00C04582" w:rsidRDefault="004535F2" w:rsidP="00F97558"/>
        </w:tc>
        <w:tc>
          <w:tcPr>
            <w:tcW w:w="1024" w:type="dxa"/>
            <w:vAlign w:val="bottom"/>
          </w:tcPr>
          <w:p w14:paraId="3C208382" w14:textId="77777777" w:rsidR="004535F2" w:rsidRPr="00C04582" w:rsidRDefault="004535F2" w:rsidP="00F97558"/>
        </w:tc>
      </w:tr>
      <w:tr w:rsidR="004535F2" w:rsidRPr="00C04582" w14:paraId="00F5E193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31F58487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2E9F34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27BD0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8B3FD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1BBD9E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4632F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1CE12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9F759D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3E1C17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C884C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9AD230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E33B6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92906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BA9D9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3D0325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AE995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3DF5B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08A6D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5F2" w:rsidRPr="00C04582" w14:paraId="7146CD1D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73DB78D9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5B822B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41935B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2EF99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vAlign w:val="bottom"/>
          </w:tcPr>
          <w:p w14:paraId="2329C13E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E72185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FDB56C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425BC5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B8043E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C878AC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76E4B0D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61F8C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9108A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06219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2843BB22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6EC4F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86373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01989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</w:tr>
      <w:tr w:rsidR="004535F2" w:rsidRPr="00C04582" w14:paraId="4504C188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4437B4AA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81AC39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5CE2590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083D78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EF7A0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295CA5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D41AA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7105EE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98,410</w:t>
            </w:r>
          </w:p>
        </w:tc>
        <w:tc>
          <w:tcPr>
            <w:tcW w:w="236" w:type="dxa"/>
            <w:vAlign w:val="bottom"/>
          </w:tcPr>
          <w:p w14:paraId="1A1587BB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04D32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/>
              </w:rPr>
              <w:t>98,410</w:t>
            </w:r>
          </w:p>
        </w:tc>
        <w:tc>
          <w:tcPr>
            <w:tcW w:w="236" w:type="dxa"/>
            <w:vAlign w:val="bottom"/>
          </w:tcPr>
          <w:p w14:paraId="1F26085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11AC4C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FBD19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9A4A31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  <w:r w:rsidRPr="00C04582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7C1262C7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6464E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80C30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C6785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</w:p>
        </w:tc>
      </w:tr>
      <w:tr w:rsidR="004535F2" w:rsidRPr="00C04582" w14:paraId="47C28D44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62816342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8C9C78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FF9274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643AA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2A5E5F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873569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CD2D2E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4B072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164,189</w:t>
            </w:r>
          </w:p>
        </w:tc>
        <w:tc>
          <w:tcPr>
            <w:tcW w:w="236" w:type="dxa"/>
            <w:vAlign w:val="bottom"/>
          </w:tcPr>
          <w:p w14:paraId="3E5DCA38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238D8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164,189</w:t>
            </w:r>
          </w:p>
        </w:tc>
        <w:tc>
          <w:tcPr>
            <w:tcW w:w="236" w:type="dxa"/>
            <w:vAlign w:val="bottom"/>
          </w:tcPr>
          <w:p w14:paraId="01F93CF4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A40600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87120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CB9A3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  <w:tc>
          <w:tcPr>
            <w:tcW w:w="236" w:type="dxa"/>
            <w:vAlign w:val="bottom"/>
          </w:tcPr>
          <w:p w14:paraId="11E7291D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C20F2C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0FCEA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77ECC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</w:tr>
      <w:tr w:rsidR="004535F2" w:rsidRPr="00C04582" w14:paraId="3FF4E161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0DB24BCA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0C122EF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9FB3F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C89B9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2006EAC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469507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4101AF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EA543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AE94CE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8F8B3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48DC716E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BF8687E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CD9A52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A5E885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64D62103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BD631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8FD5AE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054A0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4535F2" w:rsidRPr="00C04582" w14:paraId="63DFFEE7" w14:textId="77777777" w:rsidTr="00F97558">
        <w:trPr>
          <w:trHeight w:val="261"/>
        </w:trPr>
        <w:tc>
          <w:tcPr>
            <w:tcW w:w="15030" w:type="dxa"/>
            <w:gridSpan w:val="18"/>
            <w:vAlign w:val="bottom"/>
          </w:tcPr>
          <w:p w14:paraId="307717FC" w14:textId="77777777" w:rsidR="004535F2" w:rsidRPr="00C04582" w:rsidRDefault="004535F2" w:rsidP="00F97558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0F52A412" w14:textId="1E674CA5" w:rsidR="004535F2" w:rsidRPr="004535F2" w:rsidRDefault="004535F2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4535F2" w:rsidRPr="00C04582" w14:paraId="2247F95D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1A7CE357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442A3535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535F2" w:rsidRPr="00C04582" w14:paraId="1F63709E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3E3626B9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3E785B0D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A49E56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6FF1840A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535F2" w:rsidRPr="00C04582" w14:paraId="671231F7" w14:textId="77777777" w:rsidTr="00F97558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4E40FFA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45B498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2E3610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CDCCD9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DC8FD04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9F5B66" w14:textId="77777777" w:rsidR="004535F2" w:rsidRPr="00C04582" w:rsidRDefault="004535F2" w:rsidP="00F97558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3681FC79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3BF6C13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1A1F5A2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D5934C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724B53F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EE227F7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5240FC3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37D8E4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2C8C702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B8789E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29C2CF52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983330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36F08D55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456AC800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C8784D6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65FFE19A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47EC550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2E6444E9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57B476FC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4145814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27E6C6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35F2" w:rsidRPr="00C04582" w14:paraId="29248944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4013BC8D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503555AC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535F2" w:rsidRPr="00C04582" w14:paraId="0C246799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79B2D11D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C0D367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EECFC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1A6557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28C0D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7A10EE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E84FBC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B478789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75B00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ADAECBB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BB8CB0E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B529B26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16CA15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4537A31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839FA9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1910BE1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81AFC0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E4019A3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3C18" w:rsidRPr="00C04582" w14:paraId="0D994241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6BA702D7" w14:textId="77777777" w:rsidR="005A3C18" w:rsidRPr="00C04582" w:rsidRDefault="005A3C18" w:rsidP="005A3C1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124DD08" w14:textId="3DEA1E87" w:rsidR="005A3C18" w:rsidRPr="005A3C18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40372C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09186D4" w14:textId="59A20239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EE2AFC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F3F9AF" w14:textId="1E33C538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ABEA8B5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F5B0497" w14:textId="55FB7322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3C18">
              <w:rPr>
                <w:rFonts w:ascii="Angsana New" w:hAnsi="Angsana New"/>
                <w:sz w:val="26"/>
                <w:szCs w:val="26"/>
                <w:lang w:val="en-US" w:bidi="th-TH"/>
              </w:rPr>
              <w:t>6,880</w:t>
            </w:r>
          </w:p>
        </w:tc>
        <w:tc>
          <w:tcPr>
            <w:tcW w:w="236" w:type="dxa"/>
          </w:tcPr>
          <w:p w14:paraId="41CBF0B8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DE90D8" w14:textId="5065B50F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  <w:lang w:val="en-US" w:bidi="th-TH"/>
              </w:rPr>
              <w:t>6,880</w:t>
            </w:r>
          </w:p>
        </w:tc>
        <w:tc>
          <w:tcPr>
            <w:tcW w:w="236" w:type="dxa"/>
            <w:gridSpan w:val="2"/>
          </w:tcPr>
          <w:p w14:paraId="40678BAE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F666A8D" w14:textId="0055815F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71282FA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C37B645" w14:textId="3E5F0FF8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583BE0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FDCCCD" w14:textId="15D7B775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AA6B8CD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90C72B5" w14:textId="4030243F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3C18" w:rsidRPr="00C04582" w14:paraId="6DEB3D58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4B8F6971" w14:textId="77777777" w:rsidR="005A3C18" w:rsidRPr="00C04582" w:rsidRDefault="005A3C18" w:rsidP="005A3C18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57CCE5DF" w14:textId="64E4FBC8" w:rsidR="005A3C18" w:rsidRPr="005A3C18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B8356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0A6696" w14:textId="3F9C2084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0E7B5C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B9F3D6F" w14:textId="568F7852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236" w:type="dxa"/>
            <w:gridSpan w:val="2"/>
          </w:tcPr>
          <w:p w14:paraId="770489F6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42D9CE1" w14:textId="59F69D99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A3C1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E8169D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6B86BB0" w14:textId="566CAA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236" w:type="dxa"/>
            <w:gridSpan w:val="2"/>
          </w:tcPr>
          <w:p w14:paraId="5C0812EE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CB260E" w14:textId="62C7EB25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7FA8A6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75BFAC" w14:textId="6E980A7C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236" w:type="dxa"/>
            <w:gridSpan w:val="2"/>
            <w:vAlign w:val="bottom"/>
          </w:tcPr>
          <w:p w14:paraId="2446FB62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226A688" w14:textId="29D2FD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CF97A2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F8EEBA" w14:textId="2CFFCB92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</w:tr>
      <w:tr w:rsidR="005A3C18" w:rsidRPr="005A3C18" w14:paraId="6335FFF3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749D48C2" w14:textId="77777777" w:rsidR="005A3C18" w:rsidRPr="00C04582" w:rsidRDefault="005A3C18" w:rsidP="005A3C18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0FD3AFA" w14:textId="6019CDCC" w:rsidR="005A3C18" w:rsidRPr="005A3C18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CC7671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7E89CED" w14:textId="5D89CC02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236" w:type="dxa"/>
          </w:tcPr>
          <w:p w14:paraId="41D8FBB3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3CE66F" w14:textId="62E3A860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760F317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D5A66C3" w14:textId="52BF4935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252388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BD0BFF8" w14:textId="5D26E272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236" w:type="dxa"/>
            <w:gridSpan w:val="2"/>
          </w:tcPr>
          <w:p w14:paraId="02616357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D2CC516" w14:textId="33C66D00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91DDF2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FC6E8C" w14:textId="6014D91F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236" w:type="dxa"/>
            <w:gridSpan w:val="2"/>
            <w:vAlign w:val="bottom"/>
          </w:tcPr>
          <w:p w14:paraId="3E29BE56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77BC09" w14:textId="4B33833D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6759A76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B357A5" w14:textId="68CB0E2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602</w:t>
            </w:r>
          </w:p>
        </w:tc>
      </w:tr>
      <w:tr w:rsidR="005A3C18" w:rsidRPr="005A3C18" w14:paraId="7D6C387A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29A8F129" w14:textId="77777777" w:rsidR="005A3C18" w:rsidRPr="00C04582" w:rsidRDefault="005A3C18" w:rsidP="005A3C18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51386A3D" w14:textId="08457763" w:rsidR="005A3C18" w:rsidRPr="005A3C18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096C6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AB52A5C" w14:textId="46F0FC31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36" w:type="dxa"/>
            <w:vAlign w:val="bottom"/>
          </w:tcPr>
          <w:p w14:paraId="5326CBC9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264B8FC" w14:textId="4FD5E5F9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11,952</w:t>
            </w:r>
          </w:p>
        </w:tc>
        <w:tc>
          <w:tcPr>
            <w:tcW w:w="236" w:type="dxa"/>
            <w:gridSpan w:val="2"/>
            <w:vAlign w:val="bottom"/>
          </w:tcPr>
          <w:p w14:paraId="3D1962A8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EA88F9" w14:textId="49F076A1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9565F0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7748BD8" w14:textId="02609430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12,229</w:t>
            </w:r>
          </w:p>
        </w:tc>
        <w:tc>
          <w:tcPr>
            <w:tcW w:w="236" w:type="dxa"/>
            <w:gridSpan w:val="2"/>
            <w:vAlign w:val="bottom"/>
          </w:tcPr>
          <w:p w14:paraId="6D25A76C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894BEC9" w14:textId="4644227B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11,485</w:t>
            </w:r>
          </w:p>
        </w:tc>
        <w:tc>
          <w:tcPr>
            <w:tcW w:w="236" w:type="dxa"/>
            <w:gridSpan w:val="2"/>
            <w:vAlign w:val="bottom"/>
          </w:tcPr>
          <w:p w14:paraId="5D681C3B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0FDCE5" w14:textId="3F1F357E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236" w:type="dxa"/>
            <w:gridSpan w:val="2"/>
            <w:vAlign w:val="bottom"/>
          </w:tcPr>
          <w:p w14:paraId="419A38C0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47FE575" w14:textId="3B792DC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gridSpan w:val="2"/>
            <w:vAlign w:val="bottom"/>
          </w:tcPr>
          <w:p w14:paraId="49928CD3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3153E5" w14:textId="780FE39A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12,229</w:t>
            </w:r>
          </w:p>
        </w:tc>
      </w:tr>
      <w:tr w:rsidR="005A3C18" w:rsidRPr="00C04582" w14:paraId="2C7792CE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3BBF9AAE" w14:textId="77777777" w:rsidR="005A3C18" w:rsidRPr="00C04582" w:rsidRDefault="005A3C18" w:rsidP="005A3C18">
            <w:pPr>
              <w:ind w:right="-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09DD084" w14:textId="0224844A" w:rsidR="005A3C18" w:rsidRPr="005A3C18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55207D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CC084B" w14:textId="4ED85FDA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36" w:type="dxa"/>
          </w:tcPr>
          <w:p w14:paraId="6366F784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0327932" w14:textId="1D616400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B601868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0950BD3" w14:textId="3C461783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F36ECE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5EE7D72" w14:textId="57F9CCF4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36" w:type="dxa"/>
            <w:gridSpan w:val="2"/>
          </w:tcPr>
          <w:p w14:paraId="094F697E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68EA98A" w14:textId="01380245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A0AF7C2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CFCB82" w14:textId="07EA4790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36" w:type="dxa"/>
            <w:gridSpan w:val="2"/>
            <w:vAlign w:val="bottom"/>
          </w:tcPr>
          <w:p w14:paraId="5BBF01A2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AE81A9" w14:textId="29368844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6B11A1E" w14:textId="77777777" w:rsidR="005A3C18" w:rsidRPr="005A3C18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343D60E" w14:textId="3226F0D5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A3C18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</w:tr>
      <w:tr w:rsidR="005A3C18" w:rsidRPr="00C04582" w14:paraId="31280CEE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0247B9C3" w14:textId="77777777" w:rsidR="005A3C18" w:rsidRPr="00C04582" w:rsidRDefault="005A3C18" w:rsidP="005A3C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4AE27EA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3DE6B7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79C8FFDA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0C3453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02401DD0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C456E1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745D6EC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52FCC5" w14:textId="77777777" w:rsidR="005A3C18" w:rsidRPr="005A3C18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3B7CDA9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5999CB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6DF2EF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0DB423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2C45931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19E624D" w14:textId="77777777" w:rsidR="005A3C18" w:rsidRPr="005A3C18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42DF1F9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A8D1AC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648082D5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5A3C18" w:rsidRPr="00C04582" w14:paraId="2E3BEFCD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6884E159" w14:textId="77777777" w:rsidR="005A3C18" w:rsidRPr="00C04582" w:rsidRDefault="005A3C18" w:rsidP="005A3C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4CC5F9D5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0E4CCC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9A527F1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FA2FBA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C05D0FB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62F01ED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469CBA6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B65E2B" w14:textId="77777777" w:rsidR="005A3C18" w:rsidRPr="005A3C18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44780AC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20134A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790B853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C3C11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9931F1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1DB542" w14:textId="77777777" w:rsidR="005A3C18" w:rsidRPr="005A3C18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BF5C20" w14:textId="77777777" w:rsidR="005A3C18" w:rsidRPr="005A3C18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63E057A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64E899" w14:textId="77777777" w:rsidR="005A3C18" w:rsidRPr="005A3C18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6996" w:rsidRPr="00626996" w14:paraId="438BDB5E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4C6B6A7B" w14:textId="77777777" w:rsidR="005A3C18" w:rsidRPr="00C04582" w:rsidRDefault="005A3C18" w:rsidP="005A3C1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FE0D6CF" w14:textId="0A6EE2CD" w:rsidR="005A3C18" w:rsidRPr="00626996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9DB323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EE5427" w14:textId="3FF1CF6D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36" w:type="dxa"/>
            <w:vAlign w:val="bottom"/>
          </w:tcPr>
          <w:p w14:paraId="551F418C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22687C" w14:textId="16232FA4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20F219B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98918DD" w14:textId="5EE75A6D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8BC329" w14:textId="77777777" w:rsidR="005A3C18" w:rsidRPr="00626996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BCAAC86" w14:textId="6165FF62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36" w:type="dxa"/>
            <w:gridSpan w:val="2"/>
            <w:vAlign w:val="bottom"/>
          </w:tcPr>
          <w:p w14:paraId="0949661A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FDEA99E" w14:textId="44C8A952" w:rsidR="005A3C18" w:rsidRPr="00626996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1DF8BF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4DCBC3D" w14:textId="12C3F19B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36" w:type="dxa"/>
            <w:gridSpan w:val="2"/>
            <w:vAlign w:val="bottom"/>
          </w:tcPr>
          <w:p w14:paraId="432E2596" w14:textId="77777777" w:rsidR="005A3C18" w:rsidRPr="00626996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C64B286" w14:textId="6A5A6AB6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1A004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046B0F" w14:textId="7EBB533E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626996" w:rsidRPr="00626996" w14:paraId="18CC845D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676B7279" w14:textId="77777777" w:rsidR="005A3C18" w:rsidRPr="00C04582" w:rsidRDefault="005A3C18" w:rsidP="005A3C1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013772F" w14:textId="48DC94CA" w:rsidR="005A3C18" w:rsidRPr="00626996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CFF6C8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3B0CAE" w14:textId="5144F1E8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6247A1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F62ABDA" w14:textId="5D013A08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767A528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E37DD01" w14:textId="0A4D7C75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  <w:lang w:val="en-US" w:bidi="th-TH"/>
              </w:rPr>
              <w:t>56,022</w:t>
            </w:r>
          </w:p>
        </w:tc>
        <w:tc>
          <w:tcPr>
            <w:tcW w:w="236" w:type="dxa"/>
            <w:vAlign w:val="bottom"/>
          </w:tcPr>
          <w:p w14:paraId="1026314E" w14:textId="77777777" w:rsidR="005A3C18" w:rsidRPr="00626996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43E2AD2" w14:textId="2A9421F5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  <w:lang w:val="en-US" w:bidi="th-TH"/>
              </w:rPr>
              <w:t>56,022</w:t>
            </w:r>
          </w:p>
        </w:tc>
        <w:tc>
          <w:tcPr>
            <w:tcW w:w="236" w:type="dxa"/>
            <w:gridSpan w:val="2"/>
            <w:vAlign w:val="bottom"/>
          </w:tcPr>
          <w:p w14:paraId="7FFD7794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E158EF" w14:textId="1FC2A38F" w:rsidR="005A3C18" w:rsidRPr="00626996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51D9F85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C7D6ADD" w14:textId="22D8C030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46,834</w:t>
            </w:r>
            <w:r w:rsidR="005A3C18" w:rsidRPr="00626996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7966F1" w14:textId="77777777" w:rsidR="005A3C18" w:rsidRPr="00626996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666F1067" w14:textId="48ABA716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D52BFD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6056A52" w14:textId="0E5E60DB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46,834</w:t>
            </w:r>
          </w:p>
        </w:tc>
      </w:tr>
      <w:tr w:rsidR="00626996" w:rsidRPr="00626996" w14:paraId="47264484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78FE9C94" w14:textId="77777777" w:rsidR="005A3C18" w:rsidRPr="00C04582" w:rsidRDefault="005A3C18" w:rsidP="005A3C1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AC9CDD4" w14:textId="3706B3A6" w:rsidR="005A3C18" w:rsidRPr="00626996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EA25CB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B8A62D" w14:textId="1726ACC4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CBE67C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561098" w14:textId="41BE9D4A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AC76045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C53B17" w14:textId="66E6FC99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  <w:lang w:val="en-US" w:bidi="th-TH"/>
              </w:rPr>
              <w:t>89,9</w:t>
            </w:r>
            <w:r w:rsidR="00626996" w:rsidRPr="00626996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2278BD4B" w14:textId="77777777" w:rsidR="005A3C18" w:rsidRPr="00626996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D02BB38" w14:textId="0E4AC8F9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  <w:lang w:val="en-US" w:bidi="th-TH"/>
              </w:rPr>
              <w:t>89,950</w:t>
            </w:r>
          </w:p>
        </w:tc>
        <w:tc>
          <w:tcPr>
            <w:tcW w:w="236" w:type="dxa"/>
            <w:gridSpan w:val="2"/>
            <w:vAlign w:val="bottom"/>
          </w:tcPr>
          <w:p w14:paraId="3CD50612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356B941" w14:textId="42E90C8A" w:rsidR="005A3C18" w:rsidRPr="00626996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10DCEDA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C54BAC" w14:textId="412AB147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88,</w:t>
            </w:r>
            <w:r w:rsidR="00626996" w:rsidRPr="00626996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36" w:type="dxa"/>
            <w:gridSpan w:val="2"/>
            <w:vAlign w:val="bottom"/>
          </w:tcPr>
          <w:p w14:paraId="30F4F474" w14:textId="77777777" w:rsidR="005A3C18" w:rsidRPr="00626996" w:rsidRDefault="005A3C18" w:rsidP="005A3C1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052E05B" w14:textId="79B9AAB7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675D135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0E7C967" w14:textId="254F6D52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88,346</w:t>
            </w:r>
          </w:p>
        </w:tc>
      </w:tr>
      <w:tr w:rsidR="00626996" w:rsidRPr="00626996" w14:paraId="6B5C1D5E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221F5C77" w14:textId="77777777" w:rsidR="005A3C18" w:rsidRPr="00C04582" w:rsidRDefault="005A3C18" w:rsidP="005A3C1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82AF2E9" w14:textId="71D6A780" w:rsidR="005A3C18" w:rsidRPr="00626996" w:rsidRDefault="005A3C18" w:rsidP="005A3C1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59888" w14:textId="77777777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A9629C" w14:textId="6BAB1392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0C38E646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E6B89C" w14:textId="2C507074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74526D2" w14:textId="77777777" w:rsidR="005A3C18" w:rsidRPr="00626996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2EEFA5D" w14:textId="24F6D5BA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07A4D7" w14:textId="77777777" w:rsidR="005A3C18" w:rsidRPr="00626996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14BAAE5" w14:textId="75249BC9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4EE7BE0D" w14:textId="77777777" w:rsidR="005A3C18" w:rsidRPr="00626996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B72CEAB" w14:textId="2F804A6C" w:rsidR="005A3C18" w:rsidRPr="00626996" w:rsidRDefault="005A3C18" w:rsidP="005A3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6F422C" w14:textId="77777777" w:rsidR="005A3C18" w:rsidRPr="00626996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4A79D6" w14:textId="052A5699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6D30D74A" w14:textId="77777777" w:rsidR="005A3C18" w:rsidRPr="00626996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5C015D7" w14:textId="7B231705" w:rsidR="005A3C18" w:rsidRPr="00626996" w:rsidRDefault="005A3C18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5129892" w14:textId="77777777" w:rsidR="005A3C18" w:rsidRPr="00626996" w:rsidRDefault="005A3C18" w:rsidP="005A3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573ED1C" w14:textId="38604E1E" w:rsidR="005A3C18" w:rsidRPr="00626996" w:rsidRDefault="00626996" w:rsidP="005A3C1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62699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A3C18" w:rsidRPr="00C04582" w14:paraId="40F557FA" w14:textId="77777777" w:rsidTr="00F97558">
        <w:trPr>
          <w:trHeight w:val="594"/>
        </w:trPr>
        <w:tc>
          <w:tcPr>
            <w:tcW w:w="15030" w:type="dxa"/>
            <w:gridSpan w:val="28"/>
            <w:vAlign w:val="bottom"/>
          </w:tcPr>
          <w:p w14:paraId="64AFA261" w14:textId="77777777" w:rsidR="005A3C18" w:rsidRPr="00C04582" w:rsidRDefault="005A3C18" w:rsidP="005A3C18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04582">
              <w:rPr>
                <w:sz w:val="36"/>
                <w:szCs w:val="32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BF42B48" w14:textId="612D6516" w:rsidR="004535F2" w:rsidRPr="004535F2" w:rsidRDefault="004535F2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4535F2" w:rsidRPr="00C04582" w14:paraId="3E0B6AD6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2142B891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17AF603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535F2" w:rsidRPr="00C04582" w14:paraId="3B68C7F5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570E5E72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5D4A18E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EAB09F2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02A97E8E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535F2" w:rsidRPr="00C04582" w14:paraId="28C76B87" w14:textId="77777777" w:rsidTr="00F97558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DCBC897" w14:textId="77777777" w:rsidR="004535F2" w:rsidRPr="00C04582" w:rsidRDefault="004535F2" w:rsidP="00F9755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045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DB176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91CCBDD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0C5BF25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D42AA76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92374D" w14:textId="77777777" w:rsidR="004535F2" w:rsidRPr="00C04582" w:rsidRDefault="004535F2" w:rsidP="00F97558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716054E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7A6B44F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15FF4C4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3DFAA4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29C52DB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C785C1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070B8B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F6A20D5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57A96F9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AFE9CC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4D09133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5F1963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B5DA5DC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42B0B9E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10D953C6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C6F9FE1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155697B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24BC7F82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6E746050" w14:textId="77777777" w:rsidR="004535F2" w:rsidRPr="00C04582" w:rsidRDefault="004535F2" w:rsidP="00F9755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019FBED9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8693FF4" w14:textId="77777777" w:rsidR="004535F2" w:rsidRPr="00C04582" w:rsidRDefault="004535F2" w:rsidP="00F9755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35F2" w:rsidRPr="00C04582" w14:paraId="0999C196" w14:textId="77777777" w:rsidTr="00F97558">
        <w:trPr>
          <w:trHeight w:val="261"/>
          <w:tblHeader/>
        </w:trPr>
        <w:tc>
          <w:tcPr>
            <w:tcW w:w="3420" w:type="dxa"/>
            <w:vAlign w:val="bottom"/>
          </w:tcPr>
          <w:p w14:paraId="0574F0F7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24CDBD0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535F2" w:rsidRPr="00C04582" w14:paraId="61890463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6AA45741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DB4488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5057A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3FD3B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A943AF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C96594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EAF3C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697A324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5A613C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512DBC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54778F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7BA94D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71ACEA8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A76DB26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C20BA8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B46177B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FF8F72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2EC004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35F2" w:rsidRPr="00C04582" w14:paraId="18615AB5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607A26E0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932423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22B52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8BB6F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F5EA0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1F19E2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4D30ADB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F84612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17,273</w:t>
            </w:r>
          </w:p>
        </w:tc>
        <w:tc>
          <w:tcPr>
            <w:tcW w:w="236" w:type="dxa"/>
          </w:tcPr>
          <w:p w14:paraId="748FE6B0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F91DFC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17,274</w:t>
            </w:r>
          </w:p>
        </w:tc>
        <w:tc>
          <w:tcPr>
            <w:tcW w:w="236" w:type="dxa"/>
            <w:gridSpan w:val="2"/>
          </w:tcPr>
          <w:p w14:paraId="2A41C5A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489001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C94543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E72FF7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6CBE85AA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41AAF0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B8E16D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5ACFC8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4535F2" w:rsidRPr="00C04582" w14:paraId="382E129B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69E18F0B" w14:textId="77777777" w:rsidR="004535F2" w:rsidRPr="00C04582" w:rsidRDefault="004535F2" w:rsidP="00F97558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0D39892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FE6D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58F85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3B064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6CBD3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</w:tcPr>
          <w:p w14:paraId="64A4B94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64DD1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4,088</w:t>
            </w:r>
          </w:p>
        </w:tc>
        <w:tc>
          <w:tcPr>
            <w:tcW w:w="236" w:type="dxa"/>
          </w:tcPr>
          <w:p w14:paraId="1E839933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998F01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4,885</w:t>
            </w:r>
          </w:p>
        </w:tc>
        <w:tc>
          <w:tcPr>
            <w:tcW w:w="236" w:type="dxa"/>
            <w:gridSpan w:val="2"/>
          </w:tcPr>
          <w:p w14:paraId="3B3EEBBC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6552C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5E7CEF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5EBB1B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  <w:vAlign w:val="bottom"/>
          </w:tcPr>
          <w:p w14:paraId="6E0DB1F6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E712D9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6EDEF9C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10E2F0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45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797</w:t>
            </w:r>
          </w:p>
        </w:tc>
      </w:tr>
      <w:tr w:rsidR="004535F2" w:rsidRPr="00C04582" w14:paraId="2FBCB890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5A8C8499" w14:textId="77777777" w:rsidR="004535F2" w:rsidRPr="00C04582" w:rsidRDefault="004535F2" w:rsidP="00F97558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BC7B593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8DB9F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3252D3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236" w:type="dxa"/>
          </w:tcPr>
          <w:p w14:paraId="3443D4E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4B2717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327654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96589B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623144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D08BF1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</w:tcPr>
          <w:p w14:paraId="5398AB54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2F18FA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20E737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152F1E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  <w:vAlign w:val="bottom"/>
          </w:tcPr>
          <w:p w14:paraId="36166131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39B527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B78BE0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47DF8C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4535F2" w:rsidRPr="00C04582" w14:paraId="7E852C2F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76014BD8" w14:textId="77777777" w:rsidR="004535F2" w:rsidRPr="00C04582" w:rsidRDefault="004535F2" w:rsidP="00F97558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AC78E03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9FDC5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D4A18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36" w:type="dxa"/>
            <w:vAlign w:val="bottom"/>
          </w:tcPr>
          <w:p w14:paraId="4F45095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6850868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14,529</w:t>
            </w:r>
          </w:p>
        </w:tc>
        <w:tc>
          <w:tcPr>
            <w:tcW w:w="236" w:type="dxa"/>
            <w:gridSpan w:val="2"/>
            <w:vAlign w:val="bottom"/>
          </w:tcPr>
          <w:p w14:paraId="58A04C8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A4D39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5583E6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9B1CBB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  <w:tc>
          <w:tcPr>
            <w:tcW w:w="236" w:type="dxa"/>
            <w:gridSpan w:val="2"/>
            <w:vAlign w:val="bottom"/>
          </w:tcPr>
          <w:p w14:paraId="54E04DE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19290D" w14:textId="77777777" w:rsidR="004535F2" w:rsidRPr="00C04582" w:rsidRDefault="004535F2" w:rsidP="00872E8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13,991</w:t>
            </w:r>
          </w:p>
        </w:tc>
        <w:tc>
          <w:tcPr>
            <w:tcW w:w="236" w:type="dxa"/>
            <w:gridSpan w:val="2"/>
            <w:vAlign w:val="bottom"/>
          </w:tcPr>
          <w:p w14:paraId="2C48AFEA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B9175D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gridSpan w:val="2"/>
            <w:vAlign w:val="bottom"/>
          </w:tcPr>
          <w:p w14:paraId="16622D58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F724F0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6F4E9303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46AC144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</w:tr>
      <w:tr w:rsidR="004535F2" w:rsidRPr="00C04582" w14:paraId="6A902979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55FD0926" w14:textId="77777777" w:rsidR="004535F2" w:rsidRPr="00C04582" w:rsidRDefault="004535F2" w:rsidP="00F97558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754DD3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B805E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C6AD0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7BE9D8E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5325E65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85C321F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3FB722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581AE9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F0D526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</w:tcPr>
          <w:p w14:paraId="3D20347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8A298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67E787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F29E475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352E421C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AAAEB56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1320CE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DE3B2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4535F2" w:rsidRPr="00C04582" w14:paraId="71B55B96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3793ECC9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0EFAF1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1CD78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B86200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87844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40EAB2E5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DDD4E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73CA5D7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B2E460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5F0045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E3C37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3CF879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B91D5B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4C0C53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5AB2DC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8C80A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2F911C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2CDE92E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F2" w:rsidRPr="00C04582" w14:paraId="26A3B71E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55877CE1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49CEB973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AD585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722696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327AEB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A275CC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8DC03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913E52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B4B1968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B1A778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679011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0EADD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30373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FC353EE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77C393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96D0BF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D2E9E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E643DC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5F2" w:rsidRPr="00C04582" w14:paraId="332787A3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71B4C4F9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EF584CF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F4D8E1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312E3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18C6E533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539A9D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F5F3EA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3F30FF8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B85045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FEC433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65DBF1F1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DD9DA4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F5766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CCB88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54D08609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EB2E38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FCEBCB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2A345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4535F2" w:rsidRPr="00C04582" w14:paraId="36801B1E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0E8B465E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01748F0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5C8EC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09E63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D2B091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CC6E8F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2BA538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22DA8E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74,266</w:t>
            </w:r>
          </w:p>
        </w:tc>
        <w:tc>
          <w:tcPr>
            <w:tcW w:w="236" w:type="dxa"/>
            <w:vAlign w:val="bottom"/>
          </w:tcPr>
          <w:p w14:paraId="012726C6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6071B5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74,266</w:t>
            </w:r>
          </w:p>
        </w:tc>
        <w:tc>
          <w:tcPr>
            <w:tcW w:w="236" w:type="dxa"/>
            <w:gridSpan w:val="2"/>
            <w:vAlign w:val="bottom"/>
          </w:tcPr>
          <w:p w14:paraId="69B0FF9F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64B575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362A9FA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B1FC1F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66,995*</w:t>
            </w:r>
          </w:p>
        </w:tc>
        <w:tc>
          <w:tcPr>
            <w:tcW w:w="236" w:type="dxa"/>
            <w:gridSpan w:val="2"/>
            <w:vAlign w:val="bottom"/>
          </w:tcPr>
          <w:p w14:paraId="5C6050DB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60AC9A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E6312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7F89530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66,995</w:t>
            </w:r>
          </w:p>
        </w:tc>
      </w:tr>
      <w:tr w:rsidR="004535F2" w:rsidRPr="00C04582" w14:paraId="2EDB08D9" w14:textId="77777777" w:rsidTr="00F97558">
        <w:trPr>
          <w:trHeight w:val="261"/>
        </w:trPr>
        <w:tc>
          <w:tcPr>
            <w:tcW w:w="3420" w:type="dxa"/>
            <w:vAlign w:val="bottom"/>
            <w:hideMark/>
          </w:tcPr>
          <w:p w14:paraId="6B9D2F14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82402A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86D28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485E2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513D29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A427D0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D9808D7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C97F56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89,943</w:t>
            </w:r>
          </w:p>
        </w:tc>
        <w:tc>
          <w:tcPr>
            <w:tcW w:w="236" w:type="dxa"/>
            <w:vAlign w:val="bottom"/>
          </w:tcPr>
          <w:p w14:paraId="3CAD327A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B763A8D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89,943</w:t>
            </w:r>
          </w:p>
        </w:tc>
        <w:tc>
          <w:tcPr>
            <w:tcW w:w="236" w:type="dxa"/>
            <w:gridSpan w:val="2"/>
            <w:vAlign w:val="bottom"/>
          </w:tcPr>
          <w:p w14:paraId="61B110F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0E469C2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5BA20C0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874775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  <w:tc>
          <w:tcPr>
            <w:tcW w:w="236" w:type="dxa"/>
            <w:gridSpan w:val="2"/>
            <w:vAlign w:val="bottom"/>
          </w:tcPr>
          <w:p w14:paraId="20CD27F3" w14:textId="77777777" w:rsidR="004535F2" w:rsidRPr="00C04582" w:rsidRDefault="004535F2" w:rsidP="00F975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98263F3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4156D8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7AD4FC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</w:tr>
      <w:tr w:rsidR="004535F2" w:rsidRPr="00C04582" w14:paraId="7F0D19E5" w14:textId="77777777" w:rsidTr="00F97558">
        <w:trPr>
          <w:trHeight w:val="261"/>
        </w:trPr>
        <w:tc>
          <w:tcPr>
            <w:tcW w:w="3420" w:type="dxa"/>
            <w:vAlign w:val="bottom"/>
          </w:tcPr>
          <w:p w14:paraId="23EF281A" w14:textId="77777777" w:rsidR="004535F2" w:rsidRPr="00C04582" w:rsidRDefault="004535F2" w:rsidP="00F9755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8E23AEC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FB4289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7342A3C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6" w:type="dxa"/>
            <w:vAlign w:val="bottom"/>
          </w:tcPr>
          <w:p w14:paraId="7744F691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B4106A" w14:textId="77777777" w:rsidR="004535F2" w:rsidRPr="00C04582" w:rsidRDefault="004535F2" w:rsidP="00F9755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5E6702D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6A34A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71ECDD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98B51A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37685F9E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A28FA95" w14:textId="77777777" w:rsidR="004535F2" w:rsidRPr="00C04582" w:rsidRDefault="004535F2" w:rsidP="00F97558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21E9DD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D15A4EB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626498D8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8488FA1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BAE251" w14:textId="77777777" w:rsidR="004535F2" w:rsidRPr="00C04582" w:rsidRDefault="004535F2" w:rsidP="00F975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688F432" w14:textId="77777777" w:rsidR="004535F2" w:rsidRPr="00C04582" w:rsidRDefault="004535F2" w:rsidP="00F9755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4535F2" w:rsidRPr="00C04582" w14:paraId="37A2A42D" w14:textId="77777777" w:rsidTr="00F97558">
        <w:trPr>
          <w:trHeight w:val="594"/>
        </w:trPr>
        <w:tc>
          <w:tcPr>
            <w:tcW w:w="15030" w:type="dxa"/>
            <w:gridSpan w:val="28"/>
            <w:vAlign w:val="bottom"/>
          </w:tcPr>
          <w:p w14:paraId="34A77096" w14:textId="77777777" w:rsidR="004535F2" w:rsidRPr="00C04582" w:rsidRDefault="004535F2" w:rsidP="00F97558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1696F0DA" w14:textId="77777777" w:rsidR="004535F2" w:rsidRPr="00C04582" w:rsidRDefault="004535F2" w:rsidP="00F97558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04582">
              <w:rPr>
                <w:sz w:val="36"/>
                <w:szCs w:val="32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1A5159" w:rsidRDefault="00C40A17"/>
    <w:p w14:paraId="58D3EA1A" w14:textId="50754E8E" w:rsidR="006A0FCA" w:rsidRPr="001A5159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1A5159" w:rsidSect="00F21756">
          <w:headerReference w:type="default" r:id="rId19"/>
          <w:footerReference w:type="default" r:id="rId20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71A8767" w14:textId="73B694F3" w:rsidR="00AF4179" w:rsidRPr="00A12A88" w:rsidRDefault="00AF4179" w:rsidP="00AF417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AF4179">
        <w:rPr>
          <w:rFonts w:asciiTheme="majorBidi" w:hAnsiTheme="majorBidi" w:hint="cs"/>
          <w:spacing w:val="2"/>
          <w:sz w:val="30"/>
          <w:szCs w:val="30"/>
          <w:cs/>
        </w:rPr>
        <w:lastRenderedPageBreak/>
        <w:t xml:space="preserve">บริษัทมีการขายเงินตราต่างประเทศแบบส่งมอบทันทีจำนวน </w:t>
      </w:r>
      <w:r w:rsidR="00574B24">
        <w:rPr>
          <w:rFonts w:asciiTheme="majorBidi" w:hAnsiTheme="majorBidi"/>
          <w:spacing w:val="2"/>
          <w:sz w:val="30"/>
          <w:szCs w:val="30"/>
        </w:rPr>
        <w:t>105</w:t>
      </w:r>
      <w:r w:rsidRPr="00AF4179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F4179">
        <w:rPr>
          <w:rFonts w:asciiTheme="majorBidi" w:hAnsiTheme="majorBidi" w:hint="cs"/>
          <w:spacing w:val="2"/>
          <w:sz w:val="30"/>
          <w:szCs w:val="30"/>
          <w:cs/>
        </w:rPr>
        <w:t xml:space="preserve">ล้านเหรียญสหรัฐอเมริกากับสถาบันการเงินหลายแห่งซึ่งอยู่ระหว่างการส่งมอบ ณ วันที่ </w:t>
      </w:r>
      <w:r w:rsidRPr="00AF4179">
        <w:rPr>
          <w:rFonts w:asciiTheme="majorBidi" w:hAnsiTheme="majorBidi"/>
          <w:spacing w:val="2"/>
          <w:sz w:val="30"/>
          <w:szCs w:val="30"/>
        </w:rPr>
        <w:t xml:space="preserve">30 </w:t>
      </w:r>
      <w:r w:rsidRPr="00AF4179">
        <w:rPr>
          <w:rFonts w:asciiTheme="majorBidi" w:hAnsiTheme="majorBidi" w:hint="cs"/>
          <w:spacing w:val="2"/>
          <w:sz w:val="30"/>
          <w:szCs w:val="30"/>
          <w:cs/>
        </w:rPr>
        <w:t xml:space="preserve">มิถุนายน </w:t>
      </w:r>
      <w:r w:rsidRPr="00AF4179">
        <w:rPr>
          <w:rFonts w:asciiTheme="majorBidi" w:hAnsiTheme="majorBidi"/>
          <w:spacing w:val="2"/>
          <w:sz w:val="30"/>
          <w:szCs w:val="30"/>
        </w:rPr>
        <w:t>2567</w:t>
      </w:r>
      <w:r w:rsidRPr="00AF4179">
        <w:rPr>
          <w:rFonts w:asciiTheme="majorBidi" w:hAnsiTheme="majorBidi" w:hint="cs"/>
          <w:spacing w:val="2"/>
          <w:sz w:val="30"/>
          <w:szCs w:val="30"/>
          <w:cs/>
        </w:rPr>
        <w:t xml:space="preserve"> บริษัทบันทึกลูกหนี้อื่นและเจ้าหนี้อื่นจากรายการดังกล่าวเป็นจำนวนเงิน </w:t>
      </w:r>
      <w:r w:rsidR="00574B24">
        <w:rPr>
          <w:rFonts w:asciiTheme="majorBidi" w:hAnsiTheme="majorBidi"/>
          <w:spacing w:val="2"/>
          <w:sz w:val="30"/>
          <w:szCs w:val="30"/>
        </w:rPr>
        <w:t>3,876</w:t>
      </w:r>
      <w:r w:rsidRPr="00AF4179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AF4179">
        <w:rPr>
          <w:rFonts w:asciiTheme="majorBidi" w:hAnsiTheme="majorBidi" w:hint="cs"/>
          <w:spacing w:val="2"/>
          <w:sz w:val="30"/>
          <w:szCs w:val="30"/>
          <w:cs/>
        </w:rPr>
        <w:t>ล้านบาทในงบฐานะการเงิน</w:t>
      </w:r>
    </w:p>
    <w:p w14:paraId="7DAE8739" w14:textId="77777777" w:rsidR="00AF4179" w:rsidRDefault="00AF4179" w:rsidP="00AF417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B1718C4" w14:textId="6F120BBA" w:rsidR="00F03B2B" w:rsidRPr="001A5159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1A515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9300FB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AD04C2" w:rsidRPr="001A5159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30594265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1FB7"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11FB7" w:rsidRPr="001A5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0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1A5159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1A5159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1A5159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AD04C2" w:rsidRPr="001A5159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1A5159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1A5159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D04C2" w:rsidRPr="001A5159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547A1B5E" w:rsidR="00096A9B" w:rsidRPr="001A5159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781D31E2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085824AE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D04C2" w:rsidRPr="001A5159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393E46C1" w:rsidR="00096A9B" w:rsidRPr="00CF6875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6875"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272B92" w:rsidRPr="00CF687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2" w:type="pct"/>
          </w:tcPr>
          <w:p w14:paraId="56B16BF6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1B70476D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492E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AD04C2" w:rsidRPr="001A5159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1A5159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6067FE1D" w:rsidR="00096A9B" w:rsidRPr="00CF6875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6875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2" w:type="pct"/>
          </w:tcPr>
          <w:p w14:paraId="14245BB4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7C2420EE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AD04C2" w:rsidRPr="001A5159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0535B15E" w:rsidR="00096A9B" w:rsidRPr="00CF6875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F6875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42" w:type="pct"/>
          </w:tcPr>
          <w:p w14:paraId="21F6697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6F78E73D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AD04C2" w:rsidRPr="001A5159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50FE3705" w:rsidR="00096A9B" w:rsidRPr="00CF6875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</w:t>
            </w:r>
            <w:r w:rsidR="00272B92" w:rsidRPr="00CF6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35D4E86C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0CADE118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4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AD04C2" w:rsidRPr="001A5159" w14:paraId="2DCED44F" w14:textId="77777777" w:rsidTr="005171B2">
        <w:tc>
          <w:tcPr>
            <w:tcW w:w="3496" w:type="pct"/>
          </w:tcPr>
          <w:p w14:paraId="30C64D4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CF6875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2440CAD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AD04C2" w:rsidRPr="001A5159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243DF1F7" w:rsidR="00096A9B" w:rsidRPr="001A5159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04C2" w:rsidRPr="001A5159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638F4C92" w:rsidR="00096A9B" w:rsidRPr="001A5159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2" w:type="pct"/>
          </w:tcPr>
          <w:p w14:paraId="3CBBFB2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4772AFE1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AD04C2" w:rsidRPr="001A5159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7E6E21F2" w:rsidR="00096A9B" w:rsidRPr="001A5159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2" w:type="pct"/>
          </w:tcPr>
          <w:p w14:paraId="79CB52AA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48B9D81E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AD04C2" w:rsidRPr="001A5159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1DB507BE" w:rsidR="00096A9B" w:rsidRPr="001A5159" w:rsidRDefault="0063492E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2" w:type="pct"/>
          </w:tcPr>
          <w:p w14:paraId="5DC29E3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195F0996" w:rsidR="00096A9B" w:rsidRPr="001A5159" w:rsidRDefault="0063492E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</w:tr>
      <w:tr w:rsidR="00AD04C2" w:rsidRPr="001A5159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1A5159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1A5159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</w:tcPr>
          <w:p w14:paraId="31C1321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04C2" w:rsidRPr="001A5159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1A5159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1A5159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4C2" w:rsidRPr="001A5159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116BC2BB" w:rsidR="00096A9B" w:rsidRPr="001A5159" w:rsidRDefault="0063492E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492E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2" w:type="pct"/>
          </w:tcPr>
          <w:p w14:paraId="470F925D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0A466478" w:rsidR="00096A9B" w:rsidRPr="001A5159" w:rsidRDefault="006D29D0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AD04C2" w:rsidRPr="001A5159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0BD29928" w:rsidR="00096A9B" w:rsidRPr="001A5159" w:rsidRDefault="006D29D0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2" w:type="pct"/>
          </w:tcPr>
          <w:p w14:paraId="661B59BB" w14:textId="77777777" w:rsidR="00096A9B" w:rsidRPr="001A5159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5DC5351C" w:rsidR="00096A9B" w:rsidRPr="001A5159" w:rsidRDefault="006D29D0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AD04C2" w:rsidRPr="001A5159" w14:paraId="08B4D125" w14:textId="77777777" w:rsidTr="000F4A15">
        <w:tc>
          <w:tcPr>
            <w:tcW w:w="3496" w:type="pct"/>
          </w:tcPr>
          <w:p w14:paraId="6015C5E5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E55D13C" w14:textId="3666917B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42" w:type="pct"/>
          </w:tcPr>
          <w:p w14:paraId="7D48CBFA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6C89DB51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</w:tr>
      <w:tr w:rsidR="00AD04C2" w:rsidRPr="001A5159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1A5159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1A515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0CC2224F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42" w:type="pct"/>
          </w:tcPr>
          <w:p w14:paraId="54CABF59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12FFD6BE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AD04C2" w:rsidRPr="001A5159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0DCC05F4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63BFE472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5FB38EDD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0E4183" w:rsidRPr="001A5159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3CB5C3E5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42" w:type="pct"/>
          </w:tcPr>
          <w:p w14:paraId="25176457" w14:textId="77777777" w:rsidR="000E4183" w:rsidRPr="001A5159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720C04C8" w:rsidR="000E4183" w:rsidRPr="001A5159" w:rsidRDefault="006D29D0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2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2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</w:tr>
    </w:tbl>
    <w:p w14:paraId="7B59429F" w14:textId="77777777" w:rsidR="009300FB" w:rsidRDefault="009300FB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AED6966" w14:textId="77777777" w:rsidR="004114AC" w:rsidRDefault="0041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8705273" w14:textId="2E374F64" w:rsidR="004114AC" w:rsidRPr="00A12A88" w:rsidRDefault="004114AC" w:rsidP="0041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A12A88">
        <w:rPr>
          <w:rFonts w:asciiTheme="majorBidi" w:hAnsiTheme="majorBidi" w:hint="cs"/>
          <w:sz w:val="30"/>
          <w:szCs w:val="30"/>
          <w:cs/>
        </w:rPr>
        <w:lastRenderedPageBreak/>
        <w:t>บริษัทฯ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จะให้การสนับสนุนทางการเงินทางตรง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หรือทางอ้อม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ให้แก่บริษัทการร่วมค้าทางอ้อม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สำหรับการก่อสร้าง</w:t>
      </w:r>
      <w:r w:rsidRPr="00A12A88">
        <w:rPr>
          <w:rFonts w:asciiTheme="majorBidi" w:hAnsiTheme="majorBidi" w:hint="cs"/>
          <w:spacing w:val="-4"/>
          <w:sz w:val="30"/>
          <w:szCs w:val="30"/>
          <w:cs/>
        </w:rPr>
        <w:t>โครงการ</w:t>
      </w:r>
      <w:r w:rsidRPr="00A12A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pacing w:val="-4"/>
          <w:sz w:val="30"/>
          <w:szCs w:val="30"/>
          <w:cs/>
        </w:rPr>
        <w:t>ในกรณีที่มีการลงทุนในโครงการเกินกว่ากำหนดไว้</w:t>
      </w:r>
      <w:r w:rsidRPr="00A12A88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Pr="00A12A88">
        <w:rPr>
          <w:rFonts w:asciiTheme="majorBidi" w:hAnsiTheme="majorBidi"/>
          <w:spacing w:val="-4"/>
          <w:sz w:val="30"/>
          <w:szCs w:val="30"/>
        </w:rPr>
        <w:t xml:space="preserve">Cost overrun”) </w:t>
      </w:r>
      <w:r w:rsidRPr="00A12A88">
        <w:rPr>
          <w:rFonts w:asciiTheme="majorBidi" w:hAnsiTheme="majorBidi" w:hint="cs"/>
          <w:spacing w:val="-4"/>
          <w:sz w:val="30"/>
          <w:szCs w:val="30"/>
          <w:cs/>
        </w:rPr>
        <w:t>ตามสัดส่วนการถือหุ้นในวงเงินไม่เกิน</w:t>
      </w:r>
      <w:r w:rsidRPr="00A12A8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z w:val="30"/>
          <w:szCs w:val="30"/>
        </w:rPr>
        <w:t xml:space="preserve">486 </w:t>
      </w:r>
      <w:r w:rsidRPr="00A12A88">
        <w:rPr>
          <w:rFonts w:asciiTheme="majorBidi" w:hAnsiTheme="majorBidi" w:hint="cs"/>
          <w:sz w:val="30"/>
          <w:szCs w:val="30"/>
          <w:cs/>
        </w:rPr>
        <w:t>ล้านบาท</w:t>
      </w:r>
      <w:r w:rsidRPr="00A12A88">
        <w:rPr>
          <w:rFonts w:asciiTheme="majorBidi" w:hAnsiTheme="majorBidi"/>
          <w:sz w:val="30"/>
          <w:szCs w:val="30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นอกจากนี้บริษัทฯ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จะให้การสนับสนุนทางการเงินทางตรง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แก่บริษัทการร่วมค้าทางอ้อม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ในกรณีที่มีการขาดสภาพคล่อง</w:t>
      </w:r>
      <w:r w:rsidRPr="00A12A88">
        <w:rPr>
          <w:rFonts w:asciiTheme="majorBidi" w:hAnsiTheme="majorBidi"/>
          <w:sz w:val="30"/>
          <w:szCs w:val="30"/>
          <w:cs/>
        </w:rPr>
        <w:t xml:space="preserve"> (“</w:t>
      </w:r>
      <w:r w:rsidRPr="00A12A88">
        <w:rPr>
          <w:rFonts w:asciiTheme="majorBidi" w:hAnsiTheme="majorBidi"/>
          <w:sz w:val="30"/>
          <w:szCs w:val="30"/>
        </w:rPr>
        <w:t xml:space="preserve">Cash deficiency”) </w:t>
      </w:r>
      <w:r w:rsidRPr="00A12A88">
        <w:rPr>
          <w:rFonts w:asciiTheme="majorBidi" w:hAnsiTheme="majorBidi" w:hint="cs"/>
          <w:sz w:val="30"/>
          <w:szCs w:val="30"/>
          <w:cs/>
        </w:rPr>
        <w:t>แก่บริษัทการร่วมค้าทางอ้อม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แห่งหนึ่งตามสัดส่วนการถือหุ้นแต่เมื่อรวม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z w:val="30"/>
          <w:szCs w:val="30"/>
        </w:rPr>
        <w:t xml:space="preserve">Cost overrun </w:t>
      </w:r>
      <w:r w:rsidRPr="00A12A88">
        <w:rPr>
          <w:rFonts w:asciiTheme="majorBidi" w:hAnsiTheme="majorBidi" w:hint="cs"/>
          <w:sz w:val="30"/>
          <w:szCs w:val="30"/>
          <w:cs/>
        </w:rPr>
        <w:t>แล้วจะไม่เกินวงเงิน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z w:val="30"/>
          <w:szCs w:val="30"/>
        </w:rPr>
        <w:t xml:space="preserve">990 </w:t>
      </w:r>
      <w:r w:rsidRPr="00A12A88">
        <w:rPr>
          <w:rFonts w:asciiTheme="majorBidi" w:hAnsiTheme="majorBidi" w:hint="cs"/>
          <w:sz w:val="30"/>
          <w:szCs w:val="30"/>
          <w:cs/>
        </w:rPr>
        <w:t>ล้านบาท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ระหว่างช่วงที่ดำเนินการเชิงพาณิชย์</w:t>
      </w:r>
    </w:p>
    <w:p w14:paraId="6817EDA0" w14:textId="77777777" w:rsidR="004114AC" w:rsidRPr="00A12A88" w:rsidRDefault="004114AC" w:rsidP="0041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</w:p>
    <w:p w14:paraId="790409E2" w14:textId="63CA1358" w:rsidR="004114AC" w:rsidRPr="00A12A88" w:rsidRDefault="004114AC" w:rsidP="0041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  <w:r w:rsidRPr="00A12A88">
        <w:rPr>
          <w:rFonts w:asciiTheme="majorBidi" w:hAnsiTheme="majorBidi" w:hint="cs"/>
          <w:sz w:val="30"/>
          <w:szCs w:val="30"/>
          <w:cs/>
        </w:rPr>
        <w:t>ณ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วันที่</w:t>
      </w:r>
      <w:r w:rsidRPr="00A12A88">
        <w:rPr>
          <w:rFonts w:asciiTheme="majorBidi" w:hAnsiTheme="majorBidi" w:hint="eastAsia"/>
          <w:sz w:val="30"/>
          <w:szCs w:val="30"/>
        </w:rPr>
        <w:t> </w:t>
      </w:r>
      <w:r>
        <w:rPr>
          <w:rFonts w:asciiTheme="majorBidi" w:hAnsiTheme="majorBidi"/>
          <w:sz w:val="30"/>
          <w:szCs w:val="30"/>
        </w:rPr>
        <w:t xml:space="preserve">30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A12A88">
        <w:rPr>
          <w:rFonts w:asciiTheme="majorBidi" w:hAnsiTheme="majorBidi" w:hint="eastAsia"/>
          <w:sz w:val="30"/>
          <w:szCs w:val="30"/>
        </w:rPr>
        <w:t> </w:t>
      </w:r>
      <w:r w:rsidRPr="00A12A88">
        <w:rPr>
          <w:rFonts w:asciiTheme="majorBidi" w:hAnsiTheme="majorBidi"/>
          <w:sz w:val="30"/>
          <w:szCs w:val="30"/>
        </w:rPr>
        <w:t>2567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/>
          <w:sz w:val="30"/>
          <w:szCs w:val="30"/>
        </w:rPr>
        <w:t>31</w:t>
      </w:r>
      <w:r w:rsidRPr="00A12A88">
        <w:rPr>
          <w:rFonts w:asciiTheme="majorBidi" w:hAnsi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</w:rPr>
        <w:t>ธันวาคม</w:t>
      </w:r>
      <w:r w:rsidRPr="00A12A88">
        <w:rPr>
          <w:rFonts w:asciiTheme="majorBidi" w:hAnsiTheme="majorBidi" w:hint="eastAsia"/>
          <w:sz w:val="30"/>
          <w:szCs w:val="30"/>
        </w:rPr>
        <w:t> </w:t>
      </w:r>
      <w:r w:rsidRPr="00A12A88">
        <w:rPr>
          <w:rFonts w:asciiTheme="majorBidi" w:hAnsiTheme="majorBidi"/>
          <w:sz w:val="30"/>
          <w:szCs w:val="30"/>
        </w:rPr>
        <w:t>2566</w:t>
      </w:r>
    </w:p>
    <w:p w14:paraId="3E443DC1" w14:textId="77777777" w:rsidR="000C685F" w:rsidRPr="004114AC" w:rsidRDefault="000C685F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49E61363" w14:textId="2280B7AD" w:rsidR="00F03B2B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3F132BF5" w14:textId="77777777" w:rsidR="000C685F" w:rsidRPr="001A5159" w:rsidRDefault="000C685F" w:rsidP="000C685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FDA9A9" w14:textId="77777777" w:rsidR="006F6469" w:rsidRPr="001A5159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6" w:name="_Hlk7173166"/>
      <w:bookmarkStart w:id="7" w:name="_Hlk7192586"/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A46C660" w14:textId="77777777" w:rsidR="000C685F" w:rsidRDefault="000C685F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8" w:name="_Hlk7192634"/>
    </w:p>
    <w:bookmarkEnd w:id="6"/>
    <w:bookmarkEnd w:id="7"/>
    <w:bookmarkEnd w:id="8"/>
    <w:p w14:paraId="4A621672" w14:textId="77777777" w:rsidR="004114AC" w:rsidRPr="00A12A88" w:rsidRDefault="004114AC" w:rsidP="004114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3003E7B6" w14:textId="77777777" w:rsidR="004114AC" w:rsidRPr="00A12A88" w:rsidRDefault="004114AC" w:rsidP="004114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20DCF1DC" w14:textId="75CECF16" w:rsidR="004114AC" w:rsidRPr="009E5D1B" w:rsidRDefault="004114AC" w:rsidP="004114AC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="009E5D1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 xml:space="preserve">ซึ่งโจทก์ได้ยื่นฎีกาต่อศาลแล้วเมื่อวันที่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รพิจารณาของศาลฎีกา</w:t>
      </w:r>
    </w:p>
    <w:p w14:paraId="57373600" w14:textId="77777777" w:rsidR="004114AC" w:rsidRPr="009E5D1B" w:rsidRDefault="004114AC" w:rsidP="004114AC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C1F76DD" w14:textId="77777777" w:rsidR="004114AC" w:rsidRPr="009E5D1B" w:rsidRDefault="004114AC" w:rsidP="004114AC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4F899059" w14:textId="77777777" w:rsidR="000C685F" w:rsidRPr="009E5D1B" w:rsidRDefault="000C685F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2DB02D1" w14:textId="77777777" w:rsidR="006F6469" w:rsidRPr="009E5D1B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9E5D1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9E5D1B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7F6E3CA0" w14:textId="77777777" w:rsidR="004114AC" w:rsidRPr="009E5D1B" w:rsidRDefault="004114AC" w:rsidP="004114AC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9E5D1B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9E5D1B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9E5D1B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9E5D1B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9E5D1B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4318BD30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71EA60B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5DD4B209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3BEEC65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9E5D1B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9E5D1B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0E7FB277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53EE358D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74895682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53C8B5D5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9" w:name="_Hlk110412512"/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20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2565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ACAP 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10" w:name="_Hlk110412473"/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ACAP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444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9"/>
    <w:bookmarkEnd w:id="10"/>
    <w:p w14:paraId="55F488EA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21355F5D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r w:rsidRPr="009E5D1B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31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2565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17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2565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9E5D1B">
        <w:rPr>
          <w:rFonts w:ascii="Angsana New" w:hAnsi="Angsana New"/>
          <w:sz w:val="30"/>
          <w:szCs w:val="30"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503</w:t>
      </w:r>
      <w:r w:rsidRPr="009E5D1B">
        <w:rPr>
          <w:rFonts w:ascii="Angsana New" w:hAnsi="Angsana New"/>
          <w:sz w:val="30"/>
          <w:szCs w:val="30"/>
          <w:cs/>
          <w:lang w:bidi="th-TH"/>
        </w:rPr>
        <w:t>.</w:t>
      </w:r>
      <w:r w:rsidRPr="009E5D1B">
        <w:rPr>
          <w:rFonts w:ascii="Angsana New" w:hAnsi="Angsana New"/>
          <w:sz w:val="30"/>
          <w:szCs w:val="30"/>
          <w:lang w:val="en-US" w:bidi="th-TH"/>
        </w:rPr>
        <w:t>31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p w14:paraId="17982AE9" w14:textId="77777777" w:rsidR="004114AC" w:rsidRPr="009E5D1B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123A6723" w14:textId="43B2E1FE" w:rsidR="006E446C" w:rsidRPr="001A5159" w:rsidRDefault="004114AC" w:rsidP="004114AC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>ทั้งนี้</w:t>
      </w:r>
      <w:r w:rsidRPr="009E5D1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>ต่อมาเมื่อวัน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ที่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กุมภาพันธ์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ศาลฎีกามีคําสั่งรับฎีกาของบริษัทย่อยไว้พิจารณา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คดีนี้จึงยังไม่ถึงที่สุดต้องรอผลคําพิพากษาของศาลฎีกาต่อไป</w:t>
      </w:r>
    </w:p>
    <w:p w14:paraId="635125C7" w14:textId="77777777" w:rsidR="004114AC" w:rsidRPr="00A12A88" w:rsidRDefault="004114AC" w:rsidP="004114AC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lastRenderedPageBreak/>
        <w:t xml:space="preserve">ในปี </w:t>
      </w:r>
      <w:r w:rsidRPr="00A12A88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2563 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12A88">
        <w:rPr>
          <w:rFonts w:ascii="Angsana New" w:hAnsi="Angsana New"/>
          <w:spacing w:val="-2"/>
          <w:sz w:val="30"/>
          <w:szCs w:val="30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</w:rPr>
        <w:t xml:space="preserve">1,069.23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คดีอยู่ระหว่างการพิจารณาของศาลชั้นต้น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และบางคดีศาลชั้นต้นมีคำพิพากษายกฟ้องแล้ว</w:t>
      </w:r>
      <w:r w:rsidRPr="00A12A88">
        <w:rPr>
          <w:rFonts w:hint="cs"/>
          <w:lang w:bidi="th-TH"/>
        </w:rPr>
        <w:t> 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A12A8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บริษัทย่อยจึงไม่ได้บันทึกค่าเผื่อผลเสียหายที่อาจเกิดขึ้นจากคดีดังกล่าว</w:t>
      </w:r>
    </w:p>
    <w:p w14:paraId="1673CC3C" w14:textId="2E747E36" w:rsidR="006F6469" w:rsidRPr="001A5159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736ED596" w14:textId="77777777" w:rsidR="006F6469" w:rsidRPr="001A5159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</w:t>
      </w: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1656ACAF" w14:textId="77777777" w:rsidR="000C685F" w:rsidRDefault="000C685F" w:rsidP="00DF5ED5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42AB995E" w14:textId="77777777" w:rsidR="004114AC" w:rsidRPr="00A12A88" w:rsidRDefault="004114AC" w:rsidP="004114AC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และเมื่อวันที่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29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พฤษภาคม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2566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ศาลอุทธรณ์พิพากษายืน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ตามศาลชั้นต้น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อย่างไรก็ตาม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คดียังไม่ถึงที่สุด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หากโจทก์ไม่เห็นด้วยกับคำพิพากษาศาลอุทธรณ์สามารถใช้สิทธิยื่นขออนุญาตฎีกาต่อศาลฎีกาได้หากศาลเห็นว่าปัญหาที่ขออนุญาตฎีกานั้นเป็นปัญหาสำคัญดังที่บัญญัติไว้ตามกฎหมาย</w:t>
      </w:r>
    </w:p>
    <w:p w14:paraId="3E7F83E1" w14:textId="3814B38F" w:rsidR="006F6469" w:rsidRPr="001A5159" w:rsidRDefault="006F6469" w:rsidP="0045299D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0D39528A" w14:textId="4FD8D48A" w:rsidR="006E446C" w:rsidRPr="001A5159" w:rsidRDefault="006E446C" w:rsidP="006E446C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FA402F0" w14:textId="45B322E9" w:rsidR="006E446C" w:rsidRPr="001A5159" w:rsidRDefault="006E446C" w:rsidP="006E446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31146C" w14:textId="77777777" w:rsidR="004114AC" w:rsidRPr="00A12A88" w:rsidRDefault="004114AC" w:rsidP="004114AC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4D2A9DFA" w14:textId="76FB68F1" w:rsidR="001065B0" w:rsidRDefault="001065B0" w:rsidP="001065B0">
      <w:pPr>
        <w:pStyle w:val="block"/>
        <w:tabs>
          <w:tab w:val="left" w:pos="126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25F5DFB0" w14:textId="77777777" w:rsidR="001065B0" w:rsidRPr="001A5159" w:rsidRDefault="001065B0" w:rsidP="001065B0">
      <w:pPr>
        <w:pStyle w:val="block"/>
        <w:tabs>
          <w:tab w:val="left" w:pos="126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sectPr w:rsidR="001065B0" w:rsidRPr="001A5159" w:rsidSect="00C10E60">
      <w:headerReference w:type="default" r:id="rId21"/>
      <w:footerReference w:type="default" r:id="rId22"/>
      <w:headerReference w:type="firs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FCBE8" w14:textId="77777777" w:rsidR="00517B59" w:rsidRDefault="00517B59" w:rsidP="004956B4">
      <w:r>
        <w:separator/>
      </w:r>
    </w:p>
  </w:endnote>
  <w:endnote w:type="continuationSeparator" w:id="0">
    <w:p w14:paraId="2CBDC286" w14:textId="77777777" w:rsidR="00517B59" w:rsidRDefault="00517B59" w:rsidP="004956B4">
      <w:r>
        <w:continuationSeparator/>
      </w:r>
    </w:p>
  </w:endnote>
  <w:endnote w:type="continuationNotice" w:id="1">
    <w:p w14:paraId="4BAC0126" w14:textId="77777777" w:rsidR="00517B59" w:rsidRDefault="00517B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3227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A46B71" w14:textId="77777777" w:rsidR="003F7720" w:rsidRPr="000945FC" w:rsidRDefault="003F77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12182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4E8987D" w14:textId="77777777" w:rsidR="00AC426D" w:rsidRPr="000945FC" w:rsidRDefault="00AC426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12D1B" w14:textId="77777777" w:rsidR="00517B59" w:rsidRDefault="00517B59" w:rsidP="004956B4">
      <w:r>
        <w:separator/>
      </w:r>
    </w:p>
  </w:footnote>
  <w:footnote w:type="continuationSeparator" w:id="0">
    <w:p w14:paraId="7A17ED5E" w14:textId="77777777" w:rsidR="00517B59" w:rsidRDefault="00517B59" w:rsidP="004956B4">
      <w:r>
        <w:continuationSeparator/>
      </w:r>
    </w:p>
  </w:footnote>
  <w:footnote w:type="continuationNotice" w:id="1">
    <w:p w14:paraId="53FFD58B" w14:textId="77777777" w:rsidR="00517B59" w:rsidRDefault="00517B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AFCAD59" w14:textId="373BC316" w:rsidR="00CF3DDB" w:rsidRDefault="00CF3DDB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bookmarkStart w:id="0" w:name="_Hlk132752027"/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</w:t>
    </w:r>
    <w:r w:rsidR="00585F37"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585F37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585F37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bookmarkEnd w:id="0"/>
    <w:r w:rsidR="00AC426D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05FF9" w14:textId="77777777" w:rsidR="00AC426D" w:rsidRDefault="00AC426D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26EE9F23" w14:textId="77777777" w:rsidR="00AC426D" w:rsidRDefault="00AC426D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B5BC6BA" w14:textId="77777777" w:rsidR="00AC426D" w:rsidRDefault="00AC426D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AE38C35" w14:textId="77777777" w:rsidR="00AC426D" w:rsidRPr="000945FC" w:rsidRDefault="00AC426D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59929BA3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AC426D">
      <w:rPr>
        <w:rFonts w:ascii="Angsana New" w:hAnsi="Angsana New"/>
        <w:b/>
        <w:bCs/>
        <w:sz w:val="32"/>
        <w:szCs w:val="32"/>
        <w:lang w:val="en-US"/>
      </w:rPr>
      <w:t>7</w:t>
    </w:r>
    <w:r w:rsidR="0077515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70688368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AC426D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C8B3EF8" w14:textId="254A4465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AC426D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5"/>
  </w:num>
  <w:num w:numId="2" w16cid:durableId="2008510125">
    <w:abstractNumId w:val="14"/>
  </w:num>
  <w:num w:numId="3" w16cid:durableId="1601595801">
    <w:abstractNumId w:val="6"/>
  </w:num>
  <w:num w:numId="4" w16cid:durableId="1418407956">
    <w:abstractNumId w:val="7"/>
  </w:num>
  <w:num w:numId="5" w16cid:durableId="1929847187">
    <w:abstractNumId w:val="19"/>
  </w:num>
  <w:num w:numId="6" w16cid:durableId="4170210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2"/>
  </w:num>
  <w:num w:numId="8" w16cid:durableId="2019455686">
    <w:abstractNumId w:val="5"/>
  </w:num>
  <w:num w:numId="9" w16cid:durableId="1513490667">
    <w:abstractNumId w:val="13"/>
  </w:num>
  <w:num w:numId="10" w16cid:durableId="1844120796">
    <w:abstractNumId w:val="27"/>
  </w:num>
  <w:num w:numId="11" w16cid:durableId="32855191">
    <w:abstractNumId w:val="21"/>
  </w:num>
  <w:num w:numId="12" w16cid:durableId="1272976603">
    <w:abstractNumId w:val="4"/>
  </w:num>
  <w:num w:numId="13" w16cid:durableId="684328439">
    <w:abstractNumId w:val="3"/>
  </w:num>
  <w:num w:numId="14" w16cid:durableId="244582018">
    <w:abstractNumId w:val="10"/>
  </w:num>
  <w:num w:numId="15" w16cid:durableId="1529173579">
    <w:abstractNumId w:val="23"/>
  </w:num>
  <w:num w:numId="16" w16cid:durableId="360739429">
    <w:abstractNumId w:val="16"/>
  </w:num>
  <w:num w:numId="17" w16cid:durableId="1402174044">
    <w:abstractNumId w:val="0"/>
  </w:num>
  <w:num w:numId="18" w16cid:durableId="2121800118">
    <w:abstractNumId w:val="1"/>
  </w:num>
  <w:num w:numId="19" w16cid:durableId="341511557">
    <w:abstractNumId w:val="8"/>
  </w:num>
  <w:num w:numId="20" w16cid:durableId="897285404">
    <w:abstractNumId w:val="11"/>
  </w:num>
  <w:num w:numId="21" w16cid:durableId="1014110971">
    <w:abstractNumId w:val="20"/>
  </w:num>
  <w:num w:numId="22" w16cid:durableId="1735011125">
    <w:abstractNumId w:val="25"/>
  </w:num>
  <w:num w:numId="23" w16cid:durableId="1803696778">
    <w:abstractNumId w:val="1"/>
  </w:num>
  <w:num w:numId="24" w16cid:durableId="82189550">
    <w:abstractNumId w:val="17"/>
  </w:num>
  <w:num w:numId="25" w16cid:durableId="192860839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6"/>
  </w:num>
  <w:num w:numId="27" w16cid:durableId="1286932813">
    <w:abstractNumId w:val="18"/>
  </w:num>
  <w:num w:numId="28" w16cid:durableId="2055230772">
    <w:abstractNumId w:val="9"/>
  </w:num>
  <w:num w:numId="29" w16cid:durableId="1248079746">
    <w:abstractNumId w:val="24"/>
  </w:num>
  <w:num w:numId="30" w16cid:durableId="605427020">
    <w:abstractNumId w:val="12"/>
  </w:num>
  <w:num w:numId="31" w16cid:durableId="5549701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BC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1CA3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85D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5B"/>
    <w:rsid w:val="00065574"/>
    <w:rsid w:val="000656E1"/>
    <w:rsid w:val="00065ADE"/>
    <w:rsid w:val="00065C80"/>
    <w:rsid w:val="00065DB7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1EA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2F9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85F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4DD"/>
    <w:rsid w:val="000E19EE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4F2"/>
    <w:rsid w:val="000E480F"/>
    <w:rsid w:val="000E49CB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62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5B0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B92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959"/>
    <w:rsid w:val="00151A46"/>
    <w:rsid w:val="00151AA8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44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A0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934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3F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3D94"/>
    <w:rsid w:val="001F41EF"/>
    <w:rsid w:val="001F42FD"/>
    <w:rsid w:val="001F463E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2EC4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4F66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579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70B"/>
    <w:rsid w:val="0027287B"/>
    <w:rsid w:val="00272B43"/>
    <w:rsid w:val="00272B92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0D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E2E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28B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27C7D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C21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BF4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6CB"/>
    <w:rsid w:val="00392A97"/>
    <w:rsid w:val="00392BE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E8C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16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B6E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C1F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0F3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2EA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4AC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3B8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84"/>
    <w:rsid w:val="00420BD1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5F2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27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54A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993"/>
    <w:rsid w:val="004D4D33"/>
    <w:rsid w:val="004D4DDF"/>
    <w:rsid w:val="004D4DE2"/>
    <w:rsid w:val="004D4F98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BB5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B59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86B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B24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B1D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65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917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0C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18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DD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8D3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D6C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BF4"/>
    <w:rsid w:val="005F5CB6"/>
    <w:rsid w:val="005F5EDD"/>
    <w:rsid w:val="005F6057"/>
    <w:rsid w:val="005F6445"/>
    <w:rsid w:val="005F6493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0D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59"/>
    <w:rsid w:val="00607DDA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988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996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92E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5E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CB0"/>
    <w:rsid w:val="00641D33"/>
    <w:rsid w:val="00641E0E"/>
    <w:rsid w:val="00641E20"/>
    <w:rsid w:val="0064224E"/>
    <w:rsid w:val="0064236C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0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5EB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1DB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9D0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CE3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12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D"/>
    <w:rsid w:val="0078285C"/>
    <w:rsid w:val="00782B38"/>
    <w:rsid w:val="00782D5E"/>
    <w:rsid w:val="00782D94"/>
    <w:rsid w:val="00782E43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0FB7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D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0E8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BFE"/>
    <w:rsid w:val="007E3E6F"/>
    <w:rsid w:val="007E41D1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5FA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15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36C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910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65B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7F6"/>
    <w:rsid w:val="008608C4"/>
    <w:rsid w:val="008608D5"/>
    <w:rsid w:val="008608E9"/>
    <w:rsid w:val="008609E6"/>
    <w:rsid w:val="00860A0E"/>
    <w:rsid w:val="00860D5B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2E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4AF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6B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D68"/>
    <w:rsid w:val="008A2E1B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C3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9E3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0FB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CE4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10B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9D2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D1B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0F2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7F4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3F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524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1C3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26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6FF0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474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79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CB9"/>
    <w:rsid w:val="00B05CD1"/>
    <w:rsid w:val="00B05D14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47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7DB"/>
    <w:rsid w:val="00B26833"/>
    <w:rsid w:val="00B268D7"/>
    <w:rsid w:val="00B26B13"/>
    <w:rsid w:val="00B26CE5"/>
    <w:rsid w:val="00B26EAD"/>
    <w:rsid w:val="00B273F1"/>
    <w:rsid w:val="00B276FB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62D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3B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3E74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07B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04F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50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CE4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5A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013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39B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60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CBD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4D91"/>
    <w:rsid w:val="00C1523F"/>
    <w:rsid w:val="00C15295"/>
    <w:rsid w:val="00C1530F"/>
    <w:rsid w:val="00C15313"/>
    <w:rsid w:val="00C1536D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B1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D0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A2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03"/>
    <w:rsid w:val="00C9272E"/>
    <w:rsid w:val="00C92751"/>
    <w:rsid w:val="00C927D2"/>
    <w:rsid w:val="00C92888"/>
    <w:rsid w:val="00C928E2"/>
    <w:rsid w:val="00C92FFD"/>
    <w:rsid w:val="00C9325B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2AB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59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0E9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132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783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A8A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89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44"/>
    <w:rsid w:val="00CF6875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AE3"/>
    <w:rsid w:val="00D01BD8"/>
    <w:rsid w:val="00D01FE5"/>
    <w:rsid w:val="00D0209C"/>
    <w:rsid w:val="00D02121"/>
    <w:rsid w:val="00D02461"/>
    <w:rsid w:val="00D02688"/>
    <w:rsid w:val="00D027D1"/>
    <w:rsid w:val="00D028F7"/>
    <w:rsid w:val="00D0298A"/>
    <w:rsid w:val="00D02B37"/>
    <w:rsid w:val="00D02D7D"/>
    <w:rsid w:val="00D02DEF"/>
    <w:rsid w:val="00D02FB2"/>
    <w:rsid w:val="00D03173"/>
    <w:rsid w:val="00D032D4"/>
    <w:rsid w:val="00D0351D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1EB9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51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6CA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855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6E7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22E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BD5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3A8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13DE"/>
    <w:rsid w:val="00E513E5"/>
    <w:rsid w:val="00E51714"/>
    <w:rsid w:val="00E5175C"/>
    <w:rsid w:val="00E517B9"/>
    <w:rsid w:val="00E517C7"/>
    <w:rsid w:val="00E518C8"/>
    <w:rsid w:val="00E5198D"/>
    <w:rsid w:val="00E51A1C"/>
    <w:rsid w:val="00E51AF6"/>
    <w:rsid w:val="00E51B16"/>
    <w:rsid w:val="00E51CE2"/>
    <w:rsid w:val="00E52058"/>
    <w:rsid w:val="00E523BD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DE1"/>
    <w:rsid w:val="00E53E42"/>
    <w:rsid w:val="00E54058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30F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5BD"/>
    <w:rsid w:val="00E73885"/>
    <w:rsid w:val="00E73A26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983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A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9D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93F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E64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75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7CB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2EFA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1B19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</TotalTime>
  <Pages>29</Pages>
  <Words>8274</Words>
  <Characters>33959</Characters>
  <Application>Microsoft Office Word</Application>
  <DocSecurity>0</DocSecurity>
  <Lines>282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Boonsita, Songputipanya</cp:lastModifiedBy>
  <cp:revision>11</cp:revision>
  <cp:lastPrinted>2024-07-20T16:09:00Z</cp:lastPrinted>
  <dcterms:created xsi:type="dcterms:W3CDTF">2024-07-21T20:33:00Z</dcterms:created>
  <dcterms:modified xsi:type="dcterms:W3CDTF">2024-07-31T03:09:00Z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