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49B0F" w14:textId="5BDB9D8F" w:rsidR="00124CD0" w:rsidRPr="009F5805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10EC169" w14:textId="77777777" w:rsidR="00124CD0" w:rsidRPr="009F5805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08D43F3" w14:textId="62018799" w:rsidR="00A67494" w:rsidRDefault="00BC717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 อีสต์โค</w:t>
      </w:r>
      <w:proofErr w:type="spellStart"/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สท์เฟ</w:t>
      </w:r>
      <w:proofErr w:type="spellEnd"/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อร์นิ</w:t>
      </w:r>
      <w:proofErr w:type="spellStart"/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เทค</w:t>
      </w:r>
      <w:proofErr w:type="spellEnd"/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จำกัด (มหาชน) (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 เป็นนิติบุคคล</w:t>
      </w:r>
      <w:r w:rsidR="00E14FEB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ที่จัด</w:t>
      </w:r>
      <w:r w:rsidR="00D328A1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ตั้</w:t>
      </w:r>
      <w:r w:rsidR="00E14FEB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งขึ้นในประเทศไทย</w:t>
      </w:r>
      <w:r w:rsidR="007359F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67494" w:rsidRPr="009F5805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</w:t>
      </w:r>
      <w:r w:rsidR="0061667B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อยู่ที่</w:t>
      </w:r>
      <w:r w:rsidR="00A67494" w:rsidRPr="009F5805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A67494" w:rsidRPr="009F5805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เลขที่ </w:t>
      </w:r>
      <w:r w:rsidR="00A67494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37/9 </w:t>
      </w:r>
      <w:r w:rsidR="00A67494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หมู่ </w:t>
      </w:r>
      <w:r w:rsidR="00A67494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="00A67494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14:paraId="24F18376" w14:textId="77777777" w:rsidR="00EF1EA2" w:rsidRPr="00DA5D33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D7CAAC" w14:textId="25732158" w:rsidR="00EF1EA2" w:rsidRDefault="00EF1EA2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3621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จดทะเบียนในตลาดหลักทรัพย์ เอ็ม เอ ไอ เมื่อวันที่ </w:t>
      </w:r>
      <w:r w:rsidR="005016FD">
        <w:rPr>
          <w:rFonts w:asciiTheme="majorBidi" w:hAnsiTheme="majorBidi" w:cstheme="majorBidi"/>
          <w:color w:val="000000"/>
          <w:sz w:val="30"/>
          <w:szCs w:val="30"/>
        </w:rPr>
        <w:t>26</w:t>
      </w:r>
      <w:r w:rsidR="005016F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มีนาคม </w:t>
      </w:r>
      <w:r w:rsidR="005016FD">
        <w:rPr>
          <w:rFonts w:asciiTheme="majorBidi" w:hAnsiTheme="majorBidi" w:cstheme="majorBidi"/>
          <w:color w:val="000000"/>
          <w:sz w:val="30"/>
          <w:szCs w:val="30"/>
        </w:rPr>
        <w:t>2556</w:t>
      </w:r>
    </w:p>
    <w:p w14:paraId="5321D78D" w14:textId="77777777" w:rsidR="00A67494" w:rsidRPr="00DA5D33" w:rsidRDefault="00A67494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FA1E21" w14:textId="7207CCA3" w:rsidR="00BC7170" w:rsidRPr="009F5805" w:rsidRDefault="00124CD0" w:rsidP="0073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E14FE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359FE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7359FE">
        <w:rPr>
          <w:rFonts w:asciiTheme="majorBidi" w:hAnsiTheme="majorBidi" w:cstheme="majorBidi"/>
          <w:color w:val="000000"/>
          <w:sz w:val="30"/>
          <w:szCs w:val="30"/>
        </w:rPr>
        <w:t xml:space="preserve">”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</w:t>
      </w:r>
      <w:r w:rsidR="00F15A1F">
        <w:rPr>
          <w:rFonts w:asciiTheme="majorBidi" w:hAnsiTheme="majorBidi" w:cstheme="majorBidi" w:hint="cs"/>
          <w:color w:val="000000"/>
          <w:sz w:val="30"/>
          <w:szCs w:val="30"/>
          <w:cs/>
        </w:rPr>
        <w:t>หลัก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เกี่ยวกับการผลิตและ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>จำหน่าย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เฟอร์นิเจอร์ไม้ปา</w:t>
      </w:r>
      <w:proofErr w:type="spellStart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ร์</w:t>
      </w:r>
      <w:proofErr w:type="spellEnd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ติเค</w:t>
      </w:r>
      <w:proofErr w:type="spellStart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ิล</w:t>
      </w:r>
      <w:proofErr w:type="spellEnd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บอร์ด</w:t>
      </w:r>
      <w:r w:rsidR="00E00B78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>ไม้เอ็มดีเอฟ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แบบประกอบด้วยตนเอง เฟอร์นิเจอร์ไม้ยาง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>พารา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ไม้</w:t>
      </w:r>
      <w:r w:rsidR="007359FE">
        <w:rPr>
          <w:rFonts w:asciiTheme="majorBidi" w:hAnsiTheme="majorBidi" w:cstheme="majorBidi" w:hint="cs"/>
          <w:color w:val="000000"/>
          <w:sz w:val="30"/>
          <w:szCs w:val="30"/>
          <w:cs/>
        </w:rPr>
        <w:t>ยางพารา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แปรรูปอบแห้ง กระดาษปิดผิว</w:t>
      </w:r>
      <w:r w:rsidR="00E00B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และวัสดุตกแต่งเฟอร์นิเจอร์สำหรับตลาดในประเทศและต่างประเทศ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A2DE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และธุรกิจการลงทุน</w:t>
      </w:r>
      <w:r w:rsidR="002110F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</w:t>
      </w:r>
      <w:r w:rsidR="002E43A4">
        <w:rPr>
          <w:rFonts w:asciiTheme="majorBidi" w:hAnsiTheme="majorBidi" w:cstheme="majorBidi"/>
          <w:color w:val="000000"/>
          <w:sz w:val="30"/>
          <w:szCs w:val="30"/>
        </w:rPr>
        <w:t xml:space="preserve">Holding company) </w:t>
      </w:r>
      <w:r w:rsidR="00BA2DEA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="007359FE" w:rsidRPr="007359FE">
        <w:rPr>
          <w:rFonts w:asciiTheme="majorBidi" w:hAnsiTheme="majorBidi" w:hint="cs"/>
          <w:color w:val="000000"/>
          <w:sz w:val="30"/>
          <w:szCs w:val="30"/>
          <w:cs/>
        </w:rPr>
        <w:t>ลงทุนในกิจการที่ดำเนินธุรกิจด้านพลังงาน</w:t>
      </w:r>
      <w:r w:rsidR="007359FE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</w:p>
    <w:p w14:paraId="1B89D375" w14:textId="77777777" w:rsidR="00124CD0" w:rsidRPr="009F5805" w:rsidRDefault="00124CD0" w:rsidP="0012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D17FE3" w14:textId="1313A10A" w:rsidR="008D0211" w:rsidRPr="009F5805" w:rsidRDefault="00124CD0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</w:t>
      </w:r>
      <w:r w:rsidR="00E7507C" w:rsidRPr="009F580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ฑ์</w:t>
      </w:r>
      <w:r w:rsidR="00E7507C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14:paraId="0624001C" w14:textId="77777777" w:rsidR="008D0211" w:rsidRPr="009F5805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4E114" w14:textId="130376D0" w:rsidR="00A95220" w:rsidRPr="009F5805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9F5805">
        <w:rPr>
          <w:rFonts w:asciiTheme="majorBidi" w:hAnsiTheme="majorBidi" w:cstheme="majorBidi"/>
          <w:sz w:val="30"/>
          <w:szCs w:val="30"/>
        </w:rPr>
        <w:t>34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F5805">
        <w:rPr>
          <w:rFonts w:asciiTheme="majorBidi" w:hAnsiTheme="majorBidi" w:cstheme="majorBidi"/>
          <w:sz w:val="30"/>
          <w:szCs w:val="30"/>
        </w:rPr>
        <w:t>"</w:t>
      </w:r>
      <w:r w:rsidR="00EE0A94" w:rsidRPr="009F580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Pr="009F580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9F5805">
        <w:rPr>
          <w:rFonts w:asciiTheme="majorBidi" w:hAnsiTheme="majorBidi" w:cstheme="majorBidi"/>
          <w:sz w:val="30"/>
          <w:szCs w:val="30"/>
        </w:rPr>
        <w:t xml:space="preserve">" </w:t>
      </w:r>
      <w:r w:rsidRPr="009F5805">
        <w:rPr>
          <w:rFonts w:asciiTheme="majorBidi" w:hAnsiTheme="majorBidi" w:cstheme="majorBidi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DC2D90">
        <w:rPr>
          <w:rFonts w:asciiTheme="majorBidi" w:hAnsiTheme="majorBidi" w:cstheme="majorBidi" w:hint="cs"/>
          <w:sz w:val="30"/>
          <w:szCs w:val="30"/>
          <w:cs/>
        </w:rPr>
        <w:t>และประกาศของกรมพัฒนาธุรกิจการค้า</w:t>
      </w:r>
      <w:r w:rsidR="00EE0A94" w:rsidRPr="009F5805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57DB8ADD" w14:textId="77777777" w:rsidR="00A95220" w:rsidRPr="009F5805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B2EE2" w14:textId="5E109ACB" w:rsidR="00A95220" w:rsidRPr="009F5805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9F0049" w:rsidRPr="009F5805">
        <w:rPr>
          <w:rFonts w:asciiTheme="majorBidi" w:hAnsiTheme="majorBidi" w:cstheme="majorBidi"/>
          <w:sz w:val="30"/>
          <w:szCs w:val="30"/>
          <w:cs/>
        </w:rPr>
        <w:t>ธั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นวาคม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D755EA" w:rsidRPr="009F5805">
        <w:rPr>
          <w:rFonts w:asciiTheme="majorBidi" w:hAnsiTheme="majorBidi" w:cstheme="majorBidi"/>
          <w:sz w:val="30"/>
          <w:szCs w:val="30"/>
        </w:rPr>
        <w:t>6</w:t>
      </w:r>
      <w:r w:rsidR="00223E18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D755EA" w:rsidRPr="009F5805">
        <w:rPr>
          <w:rFonts w:asciiTheme="majorBidi" w:hAnsiTheme="majorBidi" w:cstheme="majorBidi"/>
          <w:sz w:val="30"/>
          <w:szCs w:val="30"/>
        </w:rPr>
        <w:t>6</w:t>
      </w:r>
    </w:p>
    <w:p w14:paraId="2D15D485" w14:textId="77777777" w:rsidR="00103A6A" w:rsidRPr="009F5805" w:rsidRDefault="00103A6A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4643B7" w14:textId="364A4E27" w:rsidR="009603C3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9F5805">
        <w:rPr>
          <w:rFonts w:asciiTheme="majorBidi" w:hAnsiTheme="majorBidi" w:cstheme="majorBidi"/>
          <w:sz w:val="30"/>
          <w:szCs w:val="30"/>
          <w:cs/>
          <w:lang w:val="th-TH"/>
        </w:rPr>
        <w:t>สำหรับงวดสาม</w:t>
      </w:r>
      <w:r w:rsidR="00097488" w:rsidRPr="009F5805">
        <w:rPr>
          <w:rFonts w:asciiTheme="majorBidi" w:hAnsiTheme="majorBidi" w:cstheme="majorBidi"/>
          <w:sz w:val="30"/>
          <w:szCs w:val="30"/>
          <w:cs/>
          <w:lang w:val="th-TH"/>
        </w:rPr>
        <w:t>เดือน</w:t>
      </w:r>
      <w:r w:rsidR="006F614F" w:rsidRPr="009F5805">
        <w:rPr>
          <w:rFonts w:asciiTheme="majorBidi" w:hAnsiTheme="majorBidi" w:cstheme="majorBidi"/>
          <w:sz w:val="30"/>
          <w:szCs w:val="30"/>
          <w:cs/>
        </w:rPr>
        <w:t>และหกเดือน</w:t>
      </w:r>
      <w:r w:rsidRPr="009F5805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สิ้นสุดวันที่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3</w:t>
      </w:r>
      <w:r w:rsidR="00165C05" w:rsidRPr="009F5805">
        <w:rPr>
          <w:rFonts w:asciiTheme="majorBidi" w:hAnsiTheme="majorBidi" w:cstheme="majorBidi"/>
          <w:sz w:val="30"/>
          <w:szCs w:val="30"/>
        </w:rPr>
        <w:t>0</w:t>
      </w:r>
      <w:r w:rsidR="00FA3C4B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614F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FF2E1B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6F614F" w:rsidRPr="009F5805">
        <w:rPr>
          <w:rFonts w:asciiTheme="majorBidi" w:hAnsiTheme="majorBidi" w:cstheme="majorBidi"/>
          <w:sz w:val="30"/>
          <w:szCs w:val="30"/>
        </w:rPr>
        <w:t>7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BB09B6" w:rsidRPr="009F5805">
        <w:rPr>
          <w:rFonts w:asciiTheme="majorBidi" w:hAnsiTheme="majorBidi" w:cstheme="majorBidi"/>
          <w:sz w:val="30"/>
          <w:szCs w:val="30"/>
        </w:rPr>
        <w:t>6</w:t>
      </w:r>
      <w:r w:rsidR="00EE0A94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EE0A94" w:rsidRPr="009F5805">
        <w:rPr>
          <w:rFonts w:asciiTheme="majorBidi" w:hAnsiTheme="majorBidi" w:cstheme="majorBidi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31</w:t>
      </w:r>
      <w:r w:rsidR="00EE0A94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BB09B6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ซึ่งเป็นส่วนหนึ่งของข้อมูลทางการเงินระหว่างกาล</w:t>
      </w:r>
      <w:r w:rsidR="00BC781F" w:rsidRPr="009F5805">
        <w:rPr>
          <w:rFonts w:asciiTheme="majorBidi" w:hAnsiTheme="majorBidi" w:cstheme="majorBidi"/>
          <w:sz w:val="30"/>
          <w:szCs w:val="30"/>
          <w:cs/>
        </w:rPr>
        <w:t>นี้</w:t>
      </w:r>
      <w:r w:rsidRPr="009F5805">
        <w:rPr>
          <w:rFonts w:asciiTheme="majorBidi" w:hAnsiTheme="majorBidi" w:cstheme="majorBidi"/>
          <w:sz w:val="30"/>
          <w:szCs w:val="30"/>
          <w:cs/>
        </w:rPr>
        <w:t>ได้รวมบัญชีของบริษัทและบริษัทย่อย</w:t>
      </w:r>
      <w:r w:rsidR="00EE0A94" w:rsidRPr="009F5805">
        <w:rPr>
          <w:rFonts w:asciiTheme="majorBidi" w:hAnsiTheme="majorBidi" w:cstheme="majorBidi"/>
          <w:sz w:val="30"/>
          <w:szCs w:val="30"/>
          <w:cs/>
        </w:rPr>
        <w:t>ที่</w:t>
      </w:r>
      <w:r w:rsidRPr="009F5805">
        <w:rPr>
          <w:rFonts w:asciiTheme="majorBidi" w:hAnsiTheme="majorBidi" w:cstheme="majorBidi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="009D2B0F">
        <w:rPr>
          <w:rFonts w:asciiTheme="majorBidi" w:hAnsiTheme="majorBidi" w:cstheme="majorBidi"/>
          <w:sz w:val="30"/>
          <w:szCs w:val="30"/>
        </w:rPr>
        <w:t xml:space="preserve"> </w:t>
      </w:r>
      <w:r w:rsidR="009D2B0F" w:rsidRPr="009D2B0F">
        <w:rPr>
          <w:rFonts w:asciiTheme="majorBidi" w:hAnsiTheme="majorBidi" w:hint="cs"/>
          <w:sz w:val="30"/>
          <w:szCs w:val="30"/>
          <w:cs/>
        </w:rPr>
        <w:t>และส่วนได้เสียของบริษัท</w:t>
      </w:r>
      <w:r w:rsidR="009D2B0F">
        <w:rPr>
          <w:rFonts w:asciiTheme="majorBidi" w:hAnsiTheme="majorBidi" w:hint="cs"/>
          <w:sz w:val="30"/>
          <w:szCs w:val="30"/>
          <w:cs/>
        </w:rPr>
        <w:t>ร่วมและการร่วมค้า</w:t>
      </w:r>
      <w:r w:rsidR="009D2B0F" w:rsidRPr="009F5805">
        <w:rPr>
          <w:rFonts w:asciiTheme="majorBidi" w:hAnsiTheme="majorBidi" w:cstheme="majorBidi"/>
          <w:sz w:val="30"/>
          <w:szCs w:val="30"/>
          <w:cs/>
        </w:rPr>
        <w:t>ตาม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ที่กล่าวในหมายเหตุ </w:t>
      </w:r>
      <w:r w:rsidR="006F614F" w:rsidRPr="009F5805">
        <w:rPr>
          <w:rFonts w:asciiTheme="majorBidi" w:hAnsiTheme="majorBidi" w:cstheme="majorBidi"/>
          <w:sz w:val="30"/>
          <w:szCs w:val="30"/>
        </w:rPr>
        <w:t>6</w:t>
      </w:r>
    </w:p>
    <w:p w14:paraId="67DEFE64" w14:textId="77777777" w:rsidR="006E407D" w:rsidRPr="00DC2D90" w:rsidRDefault="006E407D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508C08" w14:textId="77777777" w:rsidR="009603C3" w:rsidRPr="009F5805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รายการบัญชีระหว่างบริษัทและบริษัทย่อย</w:t>
      </w:r>
      <w:r w:rsidR="003B5E01"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B5E01" w:rsidRPr="009F5805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3B5E01" w:rsidRPr="009F580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3B5E01" w:rsidRPr="009F5805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3B5E01"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ที่มีนัยสำคัญได้ถูกตัดรายการในการจัดทำงบการเงินรวมแล้ว</w:t>
      </w:r>
    </w:p>
    <w:p w14:paraId="730ABDA2" w14:textId="77777777" w:rsidR="004E2284" w:rsidRPr="009F5805" w:rsidRDefault="004E2284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3CD92F" w14:textId="076BAA14" w:rsidR="00B9760C" w:rsidRPr="00B9760C" w:rsidRDefault="00C459CC" w:rsidP="00B9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 xml:space="preserve">บริษัทได้ถือปฏิบัติตามมาตรฐานการบัญชี </w:t>
      </w:r>
      <w:r w:rsidR="00B9760C" w:rsidRPr="00B9760C">
        <w:rPr>
          <w:rFonts w:ascii="Angsana New" w:hAnsi="Angsana New"/>
          <w:sz w:val="30"/>
          <w:szCs w:val="30"/>
        </w:rPr>
        <w:t>(</w:t>
      </w:r>
      <w:r w:rsidR="00F75AC2">
        <w:rPr>
          <w:rFonts w:ascii="Angsana New" w:hAnsi="Angsana New"/>
          <w:sz w:val="30"/>
          <w:szCs w:val="30"/>
        </w:rPr>
        <w:t>“</w:t>
      </w:r>
      <w:r w:rsidR="00B9760C" w:rsidRPr="00B9760C">
        <w:rPr>
          <w:rFonts w:ascii="Angsana New" w:hAnsi="Angsana New"/>
          <w:sz w:val="30"/>
          <w:szCs w:val="30"/>
        </w:rPr>
        <w:t>TAS</w:t>
      </w:r>
      <w:r w:rsidR="00F75AC2">
        <w:rPr>
          <w:rFonts w:ascii="Angsana New" w:hAnsi="Angsana New"/>
          <w:sz w:val="30"/>
          <w:szCs w:val="30"/>
        </w:rPr>
        <w:t>”</w:t>
      </w:r>
      <w:r w:rsidR="00B9760C" w:rsidRPr="00B9760C">
        <w:rPr>
          <w:rFonts w:ascii="Angsana New" w:hAnsi="Angsana New"/>
          <w:sz w:val="30"/>
          <w:szCs w:val="30"/>
        </w:rPr>
        <w:t xml:space="preserve">) 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 xml:space="preserve">มาตรฐานการรายงานทางการเงิน </w:t>
      </w:r>
      <w:r w:rsidR="00B9760C" w:rsidRPr="00B9760C">
        <w:rPr>
          <w:rFonts w:ascii="Angsana New" w:hAnsi="Angsana New"/>
          <w:sz w:val="30"/>
          <w:szCs w:val="30"/>
        </w:rPr>
        <w:t>(</w:t>
      </w:r>
      <w:r w:rsidR="00F75AC2">
        <w:rPr>
          <w:rFonts w:ascii="Angsana New" w:hAnsi="Angsana New"/>
          <w:sz w:val="30"/>
          <w:szCs w:val="30"/>
        </w:rPr>
        <w:t>“</w:t>
      </w:r>
      <w:r w:rsidR="00B9760C" w:rsidRPr="00B9760C">
        <w:rPr>
          <w:rFonts w:ascii="Angsana New" w:hAnsi="Angsana New"/>
          <w:sz w:val="30"/>
          <w:szCs w:val="30"/>
        </w:rPr>
        <w:t>TFRS</w:t>
      </w:r>
      <w:r w:rsidR="00F75AC2">
        <w:rPr>
          <w:rFonts w:ascii="Angsana New" w:hAnsi="Angsana New"/>
          <w:sz w:val="30"/>
          <w:szCs w:val="30"/>
        </w:rPr>
        <w:t>”</w:t>
      </w:r>
      <w:r w:rsidR="00B9760C" w:rsidRPr="00B9760C">
        <w:rPr>
          <w:rFonts w:ascii="Angsana New" w:hAnsi="Angsana New"/>
          <w:sz w:val="30"/>
          <w:szCs w:val="30"/>
        </w:rPr>
        <w:t xml:space="preserve">) 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>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</w:t>
      </w:r>
      <w:r w:rsidR="00B9760C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9760C">
        <w:rPr>
          <w:rFonts w:ascii="Angsana New" w:hAnsi="Angsana New"/>
          <w:sz w:val="30"/>
          <w:szCs w:val="30"/>
        </w:rPr>
        <w:t>1</w:t>
      </w:r>
      <w:r w:rsidR="00B9760C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>มกราคม</w:t>
      </w:r>
      <w:r w:rsidR="00B9760C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9760C">
        <w:rPr>
          <w:rFonts w:ascii="Angsana New" w:hAnsi="Angsana New"/>
          <w:sz w:val="30"/>
          <w:szCs w:val="30"/>
        </w:rPr>
        <w:t>2567</w:t>
      </w:r>
      <w:r w:rsidR="00B9760C">
        <w:rPr>
          <w:rFonts w:ascii="Angsana New" w:hAnsi="Angsana New" w:hint="cs"/>
          <w:sz w:val="30"/>
          <w:szCs w:val="30"/>
          <w:cs/>
        </w:rPr>
        <w:t xml:space="preserve"> 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 xml:space="preserve">การนำ </w:t>
      </w:r>
      <w:r w:rsidR="00B9760C" w:rsidRPr="00B9760C">
        <w:rPr>
          <w:rFonts w:ascii="Angsana New" w:hAnsi="Angsana New"/>
          <w:sz w:val="30"/>
          <w:szCs w:val="30"/>
        </w:rPr>
        <w:t xml:space="preserve">TAS TFRS </w:t>
      </w:r>
      <w:r w:rsidR="00B9760C" w:rsidRPr="00B9760C">
        <w:rPr>
          <w:rFonts w:ascii="Angsana New" w:hAnsi="Angsana New"/>
          <w:sz w:val="30"/>
          <w:szCs w:val="30"/>
          <w:cs/>
          <w:lang w:val="th-TH"/>
        </w:rPr>
        <w:t>รวมถึงแนวปฏิบัติทางการบัญชีที่ปรับปรุงใหม่มาใช้ไม่มีผลกระทบต่อข้อมูลทางการเงินระหว่างกาลของบริษัทที่เป็นสาระสำคัญ</w:t>
      </w:r>
    </w:p>
    <w:p w14:paraId="0854C4B0" w14:textId="77777777" w:rsidR="00B9760C" w:rsidRDefault="00B9760C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B5C4270" w14:textId="3A8E681C" w:rsidR="00AF59AE" w:rsidRPr="009F5805" w:rsidRDefault="007E78BE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560FEAC" w14:textId="77777777" w:rsidR="002E77D8" w:rsidRPr="009F5805" w:rsidRDefault="002E77D8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6DA631" w14:textId="77777777" w:rsidR="00090FDB" w:rsidRPr="009F5805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สรุป</w:t>
      </w:r>
      <w:r w:rsidR="00090FDB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28D8809" w14:textId="77777777" w:rsidR="00E448F0" w:rsidRPr="009F5805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879C5" w14:textId="44261BED" w:rsidR="006747F5" w:rsidRPr="009F5805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32723A" w:rsidRPr="009F5805">
        <w:rPr>
          <w:rFonts w:asciiTheme="majorBidi" w:hAnsiTheme="majorBidi" w:cstheme="majorBidi"/>
          <w:sz w:val="30"/>
          <w:szCs w:val="30"/>
          <w:cs/>
        </w:rPr>
        <w:t>และหกเดือน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3</w:t>
      </w:r>
      <w:r w:rsidR="0032723A" w:rsidRPr="009F5805">
        <w:rPr>
          <w:rFonts w:asciiTheme="majorBidi" w:hAnsiTheme="majorBidi" w:cstheme="majorBidi"/>
          <w:sz w:val="30"/>
          <w:szCs w:val="30"/>
        </w:rPr>
        <w:t xml:space="preserve">0 </w:t>
      </w:r>
      <w:r w:rsidR="0032723A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2D4E82"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2D4E82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F5805">
        <w:rPr>
          <w:rFonts w:asciiTheme="majorBidi" w:hAnsiTheme="majorBidi" w:cstheme="majorBidi"/>
          <w:sz w:val="30"/>
          <w:szCs w:val="30"/>
        </w:rPr>
        <w:t>256</w:t>
      </w:r>
      <w:r w:rsidR="002D4E82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ยกเว้นการนำ</w:t>
      </w:r>
      <w:r w:rsidR="001F12EF" w:rsidRPr="009F5805">
        <w:rPr>
          <w:rFonts w:asciiTheme="majorBidi" w:hAnsiTheme="majorBidi" w:cstheme="majorBidi"/>
          <w:sz w:val="30"/>
          <w:szCs w:val="30"/>
          <w:cs/>
        </w:rPr>
        <w:t>มาตรฐานการบัญชีและมาตรฐานการรายงานทางการเงินรวมถึง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แนวปฏิบัติทางการบัญชีที่ปรับปรุงใหม่ตามที่กล่าวในหมายเหตุ </w:t>
      </w:r>
      <w:r w:rsidR="006E407D">
        <w:rPr>
          <w:rFonts w:asciiTheme="majorBidi" w:hAnsiTheme="majorBidi" w:cstheme="majorBidi"/>
          <w:sz w:val="30"/>
          <w:szCs w:val="30"/>
        </w:rPr>
        <w:t>2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FC77A5C" w14:textId="77777777" w:rsidR="001F12EF" w:rsidRDefault="001F12EF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5C22B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4796F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E62E4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FAA29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67027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BC8E6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A399A" w14:textId="77777777" w:rsidR="00103A6A" w:rsidRDefault="00103A6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8B988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6286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E7DF9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68BCD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FFEE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16DC1" w14:textId="77777777" w:rsidR="00B9760C" w:rsidRDefault="00B9760C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4B97F" w14:textId="77777777" w:rsidR="009830ED" w:rsidRDefault="00983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4380782" w14:textId="040ABE79" w:rsidR="00090FDB" w:rsidRPr="009F5805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รายการบัญชี</w:t>
      </w:r>
      <w:r w:rsidR="003239CF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และยอดคงเหลือ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กับบุคคลและ</w:t>
      </w:r>
      <w:r w:rsidR="00B831FB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ที่เกี่ยวข้องกัน</w:t>
      </w:r>
    </w:p>
    <w:p w14:paraId="3484D547" w14:textId="77777777" w:rsidR="00090FDB" w:rsidRPr="0006142E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6F6D078" w14:textId="27407607" w:rsidR="007B5E83" w:rsidRPr="009F5805" w:rsidRDefault="00570466" w:rsidP="00D7100A">
      <w:pPr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รายได้</w:t>
      </w:r>
      <w:r w:rsidR="001553FD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ค่าใช้จ่ายที่เกิด</w:t>
      </w:r>
      <w:r w:rsidR="00B831FB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ขึ้นกับ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บุคคลหรือ</w:t>
      </w:r>
      <w:r w:rsidR="00B831FB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ที่เกี่ยวข้องกัน</w:t>
      </w:r>
      <w:r w:rsidR="00632C2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สำหรับงวดสามเดือน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และหกเดือน</w:t>
      </w:r>
      <w:r w:rsidR="008C2D8F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0</w:t>
      </w:r>
      <w:r w:rsidR="007B5E8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</w:t>
      </w:r>
      <w:r w:rsidR="002A229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ิถุนายน</w:t>
      </w:r>
      <w:r w:rsidR="007B5E83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B4AC8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557BCC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 </w:t>
      </w:r>
      <w:r w:rsidR="00F505C9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B4AC8" w:rsidRPr="009F5805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="00D96C84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381BF9" w:rsidRPr="009F5805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มีดังนี้</w:t>
      </w:r>
    </w:p>
    <w:p w14:paraId="25A876F8" w14:textId="77777777" w:rsidR="00A22D28" w:rsidRPr="0006142E" w:rsidRDefault="00A22D28" w:rsidP="00D7100A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7B5E83" w:rsidRPr="009F5805" w14:paraId="73F43E36" w14:textId="77777777" w:rsidTr="00997CC6">
        <w:trPr>
          <w:tblHeader/>
        </w:trPr>
        <w:tc>
          <w:tcPr>
            <w:tcW w:w="3796" w:type="dxa"/>
            <w:vAlign w:val="bottom"/>
          </w:tcPr>
          <w:p w14:paraId="4AE8C6BC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5F1CEE71" w14:textId="119D5B69" w:rsidR="007B5E83" w:rsidRPr="009F5805" w:rsidRDefault="0032723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7B5E83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9F5805" w14:paraId="1D9BFE05" w14:textId="77777777" w:rsidTr="00997CC6">
        <w:trPr>
          <w:tblHeader/>
        </w:trPr>
        <w:tc>
          <w:tcPr>
            <w:tcW w:w="3796" w:type="dxa"/>
            <w:vAlign w:val="bottom"/>
          </w:tcPr>
          <w:p w14:paraId="7C03A3A9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88F3" w14:textId="6C949E79" w:rsidR="007B5E83" w:rsidRPr="009F5805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54A42C" w14:textId="77777777" w:rsidR="007B5E83" w:rsidRPr="009F580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1A47" w14:textId="4216A3C1" w:rsidR="007B5E83" w:rsidRPr="009F5805" w:rsidRDefault="00C4620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EA0AFE" w:rsidRPr="009F5805" w14:paraId="5188D7DF" w14:textId="77777777" w:rsidTr="00997CC6">
        <w:trPr>
          <w:tblHeader/>
        </w:trPr>
        <w:tc>
          <w:tcPr>
            <w:tcW w:w="3796" w:type="dxa"/>
            <w:vAlign w:val="bottom"/>
          </w:tcPr>
          <w:p w14:paraId="046CD2C6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97F2" w14:textId="018CA6D3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3F780A96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B3AF701" w14:textId="436875FE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2022CB64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1E16FB3" w14:textId="78988989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708724F4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9975" w14:textId="6656BAAE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A0AFE" w:rsidRPr="009F5805" w14:paraId="3707E30C" w14:textId="77777777" w:rsidTr="00997CC6">
        <w:tc>
          <w:tcPr>
            <w:tcW w:w="3796" w:type="dxa"/>
            <w:vAlign w:val="bottom"/>
          </w:tcPr>
          <w:p w14:paraId="09CE72F6" w14:textId="77777777" w:rsidR="00EA0AFE" w:rsidRPr="009F5805" w:rsidRDefault="00EA0AF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1CFEE3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36B3B29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3C94E90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D7CCC5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D76EF8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CC8EBEB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0F8FAD" w14:textId="77777777" w:rsidR="00EA0AFE" w:rsidRPr="009F5805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</w:tr>
      <w:tr w:rsidR="00B92C65" w:rsidRPr="009F5805" w14:paraId="3CB297C6" w14:textId="77777777" w:rsidTr="00997CC6">
        <w:tc>
          <w:tcPr>
            <w:tcW w:w="3796" w:type="dxa"/>
            <w:vAlign w:val="bottom"/>
          </w:tcPr>
          <w:p w14:paraId="5585C143" w14:textId="65E9AC23" w:rsidR="00B92C65" w:rsidRPr="009F5805" w:rsidRDefault="00C37136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กิจ</w:t>
            </w:r>
            <w:r w:rsidR="001D171E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4163D" w14:textId="564AC2F9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530</w:t>
            </w:r>
          </w:p>
        </w:tc>
        <w:tc>
          <w:tcPr>
            <w:tcW w:w="283" w:type="dxa"/>
            <w:vAlign w:val="bottom"/>
          </w:tcPr>
          <w:p w14:paraId="3FE5CF0B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44AB44" w14:textId="42507447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B6B3A79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BAF2E04" w14:textId="68FA3497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3,057</w:t>
            </w:r>
          </w:p>
        </w:tc>
        <w:tc>
          <w:tcPr>
            <w:tcW w:w="283" w:type="dxa"/>
            <w:vAlign w:val="bottom"/>
          </w:tcPr>
          <w:p w14:paraId="4A85252C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0EFDB07" w14:textId="098DA4C4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92C65" w:rsidRPr="009F5805" w14:paraId="6E5612C4" w14:textId="77777777" w:rsidTr="00997CC6">
        <w:tc>
          <w:tcPr>
            <w:tcW w:w="3796" w:type="dxa"/>
            <w:vAlign w:val="bottom"/>
          </w:tcPr>
          <w:p w14:paraId="44423893" w14:textId="77777777" w:rsidR="00B92C65" w:rsidRPr="009F5805" w:rsidRDefault="00B92C65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141A2" w14:textId="02F8BEB8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69,500</w:t>
            </w:r>
          </w:p>
        </w:tc>
        <w:tc>
          <w:tcPr>
            <w:tcW w:w="283" w:type="dxa"/>
            <w:vAlign w:val="bottom"/>
          </w:tcPr>
          <w:p w14:paraId="68BFC2B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9D984F" w14:textId="0B13EF04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42,671</w:t>
            </w:r>
          </w:p>
        </w:tc>
        <w:tc>
          <w:tcPr>
            <w:tcW w:w="284" w:type="dxa"/>
          </w:tcPr>
          <w:p w14:paraId="7BE8E08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FFA35A5" w14:textId="71F1789E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154,865</w:t>
            </w:r>
          </w:p>
        </w:tc>
        <w:tc>
          <w:tcPr>
            <w:tcW w:w="283" w:type="dxa"/>
            <w:vAlign w:val="bottom"/>
          </w:tcPr>
          <w:p w14:paraId="2CE8C100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840F078" w14:textId="1500B7DD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81,681</w:t>
            </w:r>
          </w:p>
        </w:tc>
      </w:tr>
      <w:tr w:rsidR="00B92C65" w:rsidRPr="009F5805" w14:paraId="74B3635F" w14:textId="77777777" w:rsidTr="00997CC6">
        <w:tc>
          <w:tcPr>
            <w:tcW w:w="3796" w:type="dxa"/>
            <w:vAlign w:val="bottom"/>
          </w:tcPr>
          <w:p w14:paraId="771AEE0C" w14:textId="77777777" w:rsidR="00B92C65" w:rsidRPr="009F5805" w:rsidRDefault="00B92C65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4482" w14:textId="54308BD4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70,030</w:t>
            </w:r>
          </w:p>
        </w:tc>
        <w:tc>
          <w:tcPr>
            <w:tcW w:w="283" w:type="dxa"/>
            <w:vAlign w:val="bottom"/>
          </w:tcPr>
          <w:p w14:paraId="19F01CB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9C0F7" w14:textId="455C8601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42,671</w:t>
            </w:r>
          </w:p>
        </w:tc>
        <w:tc>
          <w:tcPr>
            <w:tcW w:w="284" w:type="dxa"/>
          </w:tcPr>
          <w:p w14:paraId="5EBC979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C610" w14:textId="21158885" w:rsidR="00B92C65" w:rsidRPr="009F5805" w:rsidRDefault="008F213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157,922</w:t>
            </w:r>
          </w:p>
        </w:tc>
        <w:tc>
          <w:tcPr>
            <w:tcW w:w="283" w:type="dxa"/>
            <w:vAlign w:val="bottom"/>
          </w:tcPr>
          <w:p w14:paraId="6C2DF740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34F3B" w14:textId="5CED0151" w:rsidR="00B92C65" w:rsidRPr="009F5805" w:rsidRDefault="009D225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81,681</w:t>
            </w:r>
          </w:p>
        </w:tc>
      </w:tr>
      <w:tr w:rsidR="00B92C65" w:rsidRPr="009F5805" w14:paraId="2E995EBD" w14:textId="77777777" w:rsidTr="00997CC6">
        <w:tc>
          <w:tcPr>
            <w:tcW w:w="3796" w:type="dxa"/>
            <w:vAlign w:val="bottom"/>
          </w:tcPr>
          <w:p w14:paraId="20F824A8" w14:textId="192F54A7" w:rsidR="00B92C65" w:rsidRPr="009F5805" w:rsidRDefault="0081378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รายได้ทางการเงิน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D171E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B92C65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  <w:r w:rsidR="001D171E"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2FF4B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28DE47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E4113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74AF57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775FF6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A96BE3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79C9F55" w14:textId="77777777" w:rsidR="00B92C65" w:rsidRPr="009F5805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171E" w:rsidRPr="009F5805" w14:paraId="0C40E651" w14:textId="77777777" w:rsidTr="00997CC6">
        <w:tc>
          <w:tcPr>
            <w:tcW w:w="3796" w:type="dxa"/>
            <w:vAlign w:val="bottom"/>
          </w:tcPr>
          <w:p w14:paraId="4CD450DA" w14:textId="632D96CA" w:rsidR="001D171E" w:rsidRPr="009F5805" w:rsidRDefault="007620BF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82E8D05" w14:textId="1930B38F" w:rsidR="001D171E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1,795</w:t>
            </w:r>
          </w:p>
        </w:tc>
        <w:tc>
          <w:tcPr>
            <w:tcW w:w="283" w:type="dxa"/>
            <w:vAlign w:val="bottom"/>
          </w:tcPr>
          <w:p w14:paraId="7CE4B9C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DB7F3A3" w14:textId="551068E4" w:rsidR="001D171E" w:rsidRPr="009F5805" w:rsidRDefault="007620BF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2,456</w:t>
            </w:r>
          </w:p>
        </w:tc>
        <w:tc>
          <w:tcPr>
            <w:tcW w:w="284" w:type="dxa"/>
          </w:tcPr>
          <w:p w14:paraId="450AA73B" w14:textId="77777777" w:rsidR="001D171E" w:rsidRPr="009F5805" w:rsidRDefault="001D171E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44BE5561" w14:textId="1A12A65D" w:rsidR="001D171E" w:rsidRPr="009F5805" w:rsidRDefault="008F2135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</w:t>
            </w:r>
          </w:p>
        </w:tc>
        <w:tc>
          <w:tcPr>
            <w:tcW w:w="283" w:type="dxa"/>
            <w:vAlign w:val="bottom"/>
          </w:tcPr>
          <w:p w14:paraId="54DE4700" w14:textId="77777777" w:rsidR="001D171E" w:rsidRPr="009F5805" w:rsidRDefault="001D171E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E569FE4" w14:textId="74E4E21E" w:rsidR="001D171E" w:rsidRPr="009F5805" w:rsidRDefault="007620BF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4,885</w:t>
            </w:r>
          </w:p>
        </w:tc>
      </w:tr>
      <w:tr w:rsidR="008F2135" w:rsidRPr="009F5805" w14:paraId="5210099D" w14:textId="77777777" w:rsidTr="00997CC6">
        <w:tc>
          <w:tcPr>
            <w:tcW w:w="3796" w:type="dxa"/>
            <w:vAlign w:val="bottom"/>
          </w:tcPr>
          <w:p w14:paraId="30D067E6" w14:textId="62EED34C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462EBE6B" w14:textId="3F2322E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4BDCE0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65343A" w14:textId="1B8848E6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1491470D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45F771F" w14:textId="58850D0F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D6998F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71EC247" w14:textId="70AD2A5C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</w:tr>
      <w:tr w:rsidR="001D171E" w:rsidRPr="009F5805" w14:paraId="0EDA6ED7" w14:textId="77777777" w:rsidTr="00997CC6">
        <w:tc>
          <w:tcPr>
            <w:tcW w:w="3796" w:type="dxa"/>
            <w:vAlign w:val="bottom"/>
          </w:tcPr>
          <w:p w14:paraId="439213C2" w14:textId="77777777" w:rsidR="001D171E" w:rsidRPr="009F5805" w:rsidRDefault="001D171E" w:rsidP="00997CC6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BFE8" w14:textId="7848CEA7" w:rsidR="001D171E" w:rsidRPr="009F5805" w:rsidRDefault="008F2135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1,795</w:t>
            </w:r>
          </w:p>
        </w:tc>
        <w:tc>
          <w:tcPr>
            <w:tcW w:w="283" w:type="dxa"/>
            <w:vAlign w:val="bottom"/>
          </w:tcPr>
          <w:p w14:paraId="422B1D98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B22CB" w14:textId="710197B7" w:rsidR="001D171E" w:rsidRPr="009F5805" w:rsidRDefault="007620BF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2,576</w:t>
            </w:r>
          </w:p>
        </w:tc>
        <w:tc>
          <w:tcPr>
            <w:tcW w:w="284" w:type="dxa"/>
          </w:tcPr>
          <w:p w14:paraId="2B127FAB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88641" w14:textId="5FCBF29E" w:rsidR="001D171E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3,933</w:t>
            </w:r>
          </w:p>
        </w:tc>
        <w:tc>
          <w:tcPr>
            <w:tcW w:w="283" w:type="dxa"/>
            <w:vAlign w:val="bottom"/>
          </w:tcPr>
          <w:p w14:paraId="65036239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33A" w14:textId="34F916A7" w:rsidR="001D171E" w:rsidRPr="009F5805" w:rsidRDefault="007620BF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5,005</w:t>
            </w:r>
          </w:p>
        </w:tc>
      </w:tr>
      <w:tr w:rsidR="001D171E" w:rsidRPr="009F5805" w14:paraId="18F98BF5" w14:textId="77777777" w:rsidTr="00997CC6">
        <w:tc>
          <w:tcPr>
            <w:tcW w:w="3796" w:type="dxa"/>
            <w:vAlign w:val="bottom"/>
          </w:tcPr>
          <w:p w14:paraId="6CDAEE9E" w14:textId="2C4931F9" w:rsidR="001D171E" w:rsidRPr="009F5805" w:rsidRDefault="001D171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010C4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141A4D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E5D8ECB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3BCE8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6FB1AB" w14:textId="45E4BC13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FFBAA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FA9323F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171E" w:rsidRPr="009F5805" w14:paraId="7B42248A" w14:textId="77777777" w:rsidTr="00997CC6">
        <w:tc>
          <w:tcPr>
            <w:tcW w:w="3796" w:type="dxa"/>
            <w:vAlign w:val="bottom"/>
          </w:tcPr>
          <w:p w14:paraId="387AED3A" w14:textId="31CFB1B0" w:rsidR="001D171E" w:rsidRPr="009F5805" w:rsidRDefault="001D171E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EB9EE3" w14:textId="6BCCC445" w:rsidR="001D171E" w:rsidRPr="009F5805" w:rsidRDefault="00FA4FCA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14:paraId="103B5BF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0448D24" w14:textId="0E1756A6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E77990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7B2F8132" w14:textId="7CB85012" w:rsidR="001D171E" w:rsidRPr="009F5805" w:rsidRDefault="008F2135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83" w:type="dxa"/>
            <w:vAlign w:val="bottom"/>
          </w:tcPr>
          <w:p w14:paraId="687C4CFA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3A20FBB" w14:textId="63A7896E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D171E" w:rsidRPr="009F5805" w14:paraId="55F82AF3" w14:textId="77777777" w:rsidTr="00997CC6">
        <w:tc>
          <w:tcPr>
            <w:tcW w:w="3796" w:type="dxa"/>
            <w:vAlign w:val="bottom"/>
          </w:tcPr>
          <w:p w14:paraId="3380B766" w14:textId="77777777" w:rsidR="001D171E" w:rsidRPr="009F5805" w:rsidRDefault="001D171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0881DE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D6B1C3C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26E391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F50D3D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309B5A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68A8EFF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C9CC9D7" w14:textId="77777777" w:rsidR="001D171E" w:rsidRPr="009F5805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32AC" w:rsidRPr="009F5805" w14:paraId="20BF475F" w14:textId="77777777" w:rsidTr="00997CC6">
        <w:tc>
          <w:tcPr>
            <w:tcW w:w="3796" w:type="dxa"/>
            <w:vAlign w:val="bottom"/>
          </w:tcPr>
          <w:p w14:paraId="2C949135" w14:textId="77777777" w:rsidR="007732AC" w:rsidRPr="009F5805" w:rsidRDefault="007732AC" w:rsidP="00997CC6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A936B6E" w14:textId="53CBDBE0" w:rsidR="007732AC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1,423</w:t>
            </w:r>
          </w:p>
        </w:tc>
        <w:tc>
          <w:tcPr>
            <w:tcW w:w="283" w:type="dxa"/>
            <w:vAlign w:val="bottom"/>
          </w:tcPr>
          <w:p w14:paraId="648D383F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8B3A833" w14:textId="15848E6B" w:rsidR="007732AC" w:rsidRPr="009F5805" w:rsidRDefault="00E97F97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F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7620BF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F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668</w:t>
            </w:r>
          </w:p>
        </w:tc>
        <w:tc>
          <w:tcPr>
            <w:tcW w:w="284" w:type="dxa"/>
          </w:tcPr>
          <w:p w14:paraId="3F4861CD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6DCD4EE" w14:textId="03AAC08A" w:rsidR="007732AC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3,445</w:t>
            </w:r>
          </w:p>
        </w:tc>
        <w:tc>
          <w:tcPr>
            <w:tcW w:w="283" w:type="dxa"/>
            <w:vAlign w:val="bottom"/>
          </w:tcPr>
          <w:p w14:paraId="70E19808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992687D" w14:textId="46A0701E" w:rsidR="007732AC" w:rsidRPr="009F5805" w:rsidRDefault="007620BF" w:rsidP="0076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1,674</w:t>
            </w:r>
          </w:p>
        </w:tc>
      </w:tr>
      <w:tr w:rsidR="007732AC" w:rsidRPr="009F5805" w14:paraId="0871FD30" w14:textId="77777777" w:rsidTr="00997CC6">
        <w:tc>
          <w:tcPr>
            <w:tcW w:w="3796" w:type="dxa"/>
            <w:vAlign w:val="bottom"/>
          </w:tcPr>
          <w:p w14:paraId="390A39F4" w14:textId="41701133" w:rsidR="007732AC" w:rsidRPr="00AB71AA" w:rsidRDefault="008F2135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ค่าเช่าที่ดิน</w:t>
            </w:r>
            <w:r w:rsidRPr="00AB71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ภายใต้หนี้สินตามสัญญาเช่า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5E1EF4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D66443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4D12E3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E6BF95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2A509B89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6B998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7EDCA2D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32AC" w:rsidRPr="009F5805" w14:paraId="17005B06" w14:textId="77777777" w:rsidTr="00997CC6">
        <w:tc>
          <w:tcPr>
            <w:tcW w:w="3796" w:type="dxa"/>
            <w:vAlign w:val="bottom"/>
          </w:tcPr>
          <w:p w14:paraId="180ACFF0" w14:textId="77777777" w:rsidR="007732AC" w:rsidRPr="009F5805" w:rsidRDefault="007732AC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D7F82F" w14:textId="7AFFE2E3" w:rsidR="007732AC" w:rsidRPr="009F5805" w:rsidRDefault="007620BF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055926A7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82C86A5" w14:textId="171A9FFA" w:rsidR="007732AC" w:rsidRPr="009F5805" w:rsidRDefault="007620BF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4" w:type="dxa"/>
          </w:tcPr>
          <w:p w14:paraId="6F3647B2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10697D1D" w14:textId="1A8467BF" w:rsidR="007732AC" w:rsidRPr="009F5805" w:rsidRDefault="007620BF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83" w:type="dxa"/>
            <w:vAlign w:val="bottom"/>
          </w:tcPr>
          <w:p w14:paraId="39F18858" w14:textId="77777777" w:rsidR="007732AC" w:rsidRPr="009F5805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2086466" w14:textId="7FDADEA1" w:rsidR="007732AC" w:rsidRPr="009F5805" w:rsidRDefault="007620BF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</w:p>
        </w:tc>
      </w:tr>
      <w:tr w:rsidR="008F2135" w:rsidRPr="009F5805" w14:paraId="1ADB2D04" w14:textId="77777777" w:rsidTr="008F2135">
        <w:tc>
          <w:tcPr>
            <w:tcW w:w="3796" w:type="dxa"/>
            <w:vAlign w:val="bottom"/>
          </w:tcPr>
          <w:p w14:paraId="5A0FF7B6" w14:textId="49C22B56" w:rsidR="008F2135" w:rsidRPr="009F5805" w:rsidRDefault="008F2135" w:rsidP="00997CC6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ส่งเสริมการขาย</w:t>
            </w:r>
          </w:p>
        </w:tc>
        <w:tc>
          <w:tcPr>
            <w:tcW w:w="1350" w:type="dxa"/>
            <w:vAlign w:val="bottom"/>
          </w:tcPr>
          <w:p w14:paraId="319ED843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5DB3F55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719742D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8AA315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6F9F5A6E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F5D2D30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49B74C3" w14:textId="77777777" w:rsidR="008F2135" w:rsidRPr="009F5805" w:rsidRDefault="008F2135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2135" w:rsidRPr="009F5805" w14:paraId="7687FF56" w14:textId="77777777" w:rsidTr="00997CC6">
        <w:tc>
          <w:tcPr>
            <w:tcW w:w="3796" w:type="dxa"/>
            <w:vAlign w:val="bottom"/>
          </w:tcPr>
          <w:p w14:paraId="7BDA2E2D" w14:textId="76AA636B" w:rsidR="008F2135" w:rsidRPr="009F5805" w:rsidRDefault="008F2135" w:rsidP="008F2135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C2A724C" w14:textId="7F23045D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1,124</w:t>
            </w:r>
          </w:p>
        </w:tc>
        <w:tc>
          <w:tcPr>
            <w:tcW w:w="283" w:type="dxa"/>
            <w:vAlign w:val="bottom"/>
          </w:tcPr>
          <w:p w14:paraId="036FDADA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752B9FCE" w14:textId="53BEA6AD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59E8E09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4EBBADD6" w14:textId="5A7847D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,124</w:t>
            </w:r>
          </w:p>
        </w:tc>
        <w:tc>
          <w:tcPr>
            <w:tcW w:w="283" w:type="dxa"/>
            <w:vAlign w:val="bottom"/>
          </w:tcPr>
          <w:p w14:paraId="1108B7EC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6848FA9" w14:textId="38F13B38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F2135" w:rsidRPr="009F5805" w14:paraId="190D952B" w14:textId="77777777" w:rsidTr="00997CC6">
        <w:tc>
          <w:tcPr>
            <w:tcW w:w="3796" w:type="dxa"/>
            <w:vAlign w:val="bottom"/>
          </w:tcPr>
          <w:p w14:paraId="35763BC5" w14:textId="2D1AF0D6" w:rsidR="008F2135" w:rsidRPr="009F5805" w:rsidRDefault="008F2135" w:rsidP="008F2135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ดอกเบี้ยจ่าย)</w:t>
            </w:r>
          </w:p>
        </w:tc>
        <w:tc>
          <w:tcPr>
            <w:tcW w:w="1350" w:type="dxa"/>
            <w:vAlign w:val="bottom"/>
          </w:tcPr>
          <w:p w14:paraId="13DFC37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5A905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F60007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0FFC60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F5CD5B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78042F3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E9519D9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2135" w:rsidRPr="009F5805" w14:paraId="4ABA0C81" w14:textId="77777777" w:rsidTr="00997CC6">
        <w:tc>
          <w:tcPr>
            <w:tcW w:w="3796" w:type="dxa"/>
            <w:vAlign w:val="bottom"/>
          </w:tcPr>
          <w:p w14:paraId="1429C750" w14:textId="77777777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D00F3F" w14:textId="310CE8F2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1,231</w:t>
            </w:r>
          </w:p>
        </w:tc>
        <w:tc>
          <w:tcPr>
            <w:tcW w:w="283" w:type="dxa"/>
            <w:vAlign w:val="bottom"/>
          </w:tcPr>
          <w:p w14:paraId="45E5ACC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22B779" w14:textId="23713951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9E55AA0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ED27268" w14:textId="09CBC6F4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2,325</w:t>
            </w:r>
          </w:p>
        </w:tc>
        <w:tc>
          <w:tcPr>
            <w:tcW w:w="283" w:type="dxa"/>
            <w:vAlign w:val="bottom"/>
          </w:tcPr>
          <w:p w14:paraId="4A7BE82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E862159" w14:textId="3E7CB21D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F2135" w:rsidRPr="009F5805" w14:paraId="04843DCE" w14:textId="77777777" w:rsidTr="00997CC6">
        <w:tc>
          <w:tcPr>
            <w:tcW w:w="3796" w:type="dxa"/>
            <w:vAlign w:val="bottom"/>
          </w:tcPr>
          <w:p w14:paraId="1AF399B0" w14:textId="7B9829B1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E5BA412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CB203A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04440C72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19E29FC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6BBD87B4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610BF874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234761EB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2135" w:rsidRPr="009F5805" w14:paraId="632E63ED" w14:textId="77777777" w:rsidTr="00997CC6">
        <w:tc>
          <w:tcPr>
            <w:tcW w:w="3796" w:type="dxa"/>
            <w:vAlign w:val="bottom"/>
          </w:tcPr>
          <w:p w14:paraId="798A71C3" w14:textId="05BC6BF2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F3B5148" w14:textId="071EB442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 w:rsidR="007940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869</w:t>
            </w:r>
          </w:p>
        </w:tc>
        <w:tc>
          <w:tcPr>
            <w:tcW w:w="283" w:type="dxa"/>
            <w:vAlign w:val="bottom"/>
          </w:tcPr>
          <w:p w14:paraId="31AA125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48E95FB" w14:textId="5970F011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4,567</w:t>
            </w:r>
          </w:p>
        </w:tc>
        <w:tc>
          <w:tcPr>
            <w:tcW w:w="284" w:type="dxa"/>
          </w:tcPr>
          <w:p w14:paraId="4D1C9A1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D516C3B" w14:textId="09BC92BC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</w:t>
            </w:r>
            <w:r w:rsidR="007940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83" w:type="dxa"/>
            <w:vAlign w:val="bottom"/>
          </w:tcPr>
          <w:p w14:paraId="17B1EC87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FCBA966" w14:textId="7002D32C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9,146</w:t>
            </w:r>
          </w:p>
        </w:tc>
      </w:tr>
      <w:tr w:rsidR="008F2135" w:rsidRPr="009F5805" w14:paraId="167FFE58" w14:textId="77777777" w:rsidTr="00997CC6">
        <w:tc>
          <w:tcPr>
            <w:tcW w:w="3796" w:type="dxa"/>
            <w:vAlign w:val="bottom"/>
          </w:tcPr>
          <w:p w14:paraId="71D7E189" w14:textId="474D3A14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F43C22" w14:textId="41ADB850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331</w:t>
            </w:r>
          </w:p>
        </w:tc>
        <w:tc>
          <w:tcPr>
            <w:tcW w:w="283" w:type="dxa"/>
            <w:vAlign w:val="bottom"/>
          </w:tcPr>
          <w:p w14:paraId="11B3A578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3DF9A27" w14:textId="7688DA44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218</w:t>
            </w:r>
          </w:p>
        </w:tc>
        <w:tc>
          <w:tcPr>
            <w:tcW w:w="284" w:type="dxa"/>
          </w:tcPr>
          <w:p w14:paraId="2429A56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CBC4FF0" w14:textId="504C50DD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3" w:type="dxa"/>
            <w:vAlign w:val="bottom"/>
          </w:tcPr>
          <w:p w14:paraId="0F53A85F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6EF37F" w14:textId="7573E499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</w:t>
            </w:r>
          </w:p>
        </w:tc>
      </w:tr>
      <w:tr w:rsidR="008F2135" w:rsidRPr="009F5805" w14:paraId="24EDA64D" w14:textId="77777777" w:rsidTr="00997CC6">
        <w:tc>
          <w:tcPr>
            <w:tcW w:w="3796" w:type="dxa"/>
            <w:vAlign w:val="bottom"/>
          </w:tcPr>
          <w:p w14:paraId="51692390" w14:textId="4C11A560" w:rsidR="008F2135" w:rsidRPr="009F5805" w:rsidRDefault="008F2135" w:rsidP="008F2135">
            <w:pPr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62B4C" w14:textId="0F76A428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</w:t>
            </w:r>
            <w:r w:rsidR="007940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3B37D03C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C6E87" w14:textId="1A4D66B4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4,785</w:t>
            </w:r>
          </w:p>
        </w:tc>
        <w:tc>
          <w:tcPr>
            <w:tcW w:w="284" w:type="dxa"/>
          </w:tcPr>
          <w:p w14:paraId="14691DFE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050CC" w14:textId="2CAD4ADD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</w:t>
            </w:r>
            <w:r w:rsidR="007940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044</w:t>
            </w:r>
          </w:p>
        </w:tc>
        <w:tc>
          <w:tcPr>
            <w:tcW w:w="283" w:type="dxa"/>
            <w:vAlign w:val="bottom"/>
          </w:tcPr>
          <w:p w14:paraId="4A186C70" w14:textId="77777777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4E5B9" w14:textId="4895FFE0" w:rsidR="008F2135" w:rsidRPr="009F5805" w:rsidRDefault="008F2135" w:rsidP="008F2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583</w:t>
            </w:r>
          </w:p>
        </w:tc>
      </w:tr>
    </w:tbl>
    <w:p w14:paraId="4C47C35B" w14:textId="77777777" w:rsidR="00675954" w:rsidRPr="0006142E" w:rsidRDefault="00675954">
      <w:pPr>
        <w:rPr>
          <w:rFonts w:asciiTheme="majorBidi" w:hAnsiTheme="majorBidi" w:cstheme="majorBidi"/>
          <w:sz w:val="2"/>
          <w:szCs w:val="2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32723A" w:rsidRPr="00493C5A" w14:paraId="17596DB8" w14:textId="77777777" w:rsidTr="0032723A">
        <w:trPr>
          <w:tblHeader/>
        </w:trPr>
        <w:tc>
          <w:tcPr>
            <w:tcW w:w="3796" w:type="dxa"/>
            <w:vAlign w:val="bottom"/>
          </w:tcPr>
          <w:p w14:paraId="5805FCA5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78BA1F8D" w14:textId="3A79C0BA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 (</w:t>
            </w:r>
            <w:r w:rsidR="0032723A"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2723A" w:rsidRPr="00493C5A" w14:paraId="281D39AF" w14:textId="77777777" w:rsidTr="00F1336E">
        <w:trPr>
          <w:tblHeader/>
        </w:trPr>
        <w:tc>
          <w:tcPr>
            <w:tcW w:w="3796" w:type="dxa"/>
            <w:vAlign w:val="bottom"/>
          </w:tcPr>
          <w:p w14:paraId="5CD2EB4E" w14:textId="77777777" w:rsidR="0032723A" w:rsidRPr="0006142E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09C5" w14:textId="622F96BE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759CC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BC8A5" w14:textId="08934277" w:rsidR="0032723A" w:rsidRPr="00493C5A" w:rsidRDefault="0049630B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งวดหกเดือน</w:t>
            </w:r>
          </w:p>
        </w:tc>
      </w:tr>
      <w:tr w:rsidR="0032723A" w:rsidRPr="00493C5A" w14:paraId="11B751EA" w14:textId="77777777" w:rsidTr="00F1336E">
        <w:trPr>
          <w:tblHeader/>
        </w:trPr>
        <w:tc>
          <w:tcPr>
            <w:tcW w:w="3796" w:type="dxa"/>
            <w:vAlign w:val="bottom"/>
          </w:tcPr>
          <w:p w14:paraId="043ABCF4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8FF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3EF2E0D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6A806A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7713DBC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FE35A7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6011E30A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FDABD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32723A" w:rsidRPr="00493C5A" w14:paraId="1C05494F" w14:textId="77777777" w:rsidTr="00F1336E">
        <w:tc>
          <w:tcPr>
            <w:tcW w:w="3796" w:type="dxa"/>
            <w:vAlign w:val="bottom"/>
          </w:tcPr>
          <w:p w14:paraId="40CE3BE6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DCC1BE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A01720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4809F3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568893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66528CC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1DAF2D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7A264E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32723A" w:rsidRPr="00493C5A" w14:paraId="6BA5F774" w14:textId="77777777" w:rsidTr="00F1336E">
        <w:tc>
          <w:tcPr>
            <w:tcW w:w="3796" w:type="dxa"/>
            <w:vAlign w:val="bottom"/>
          </w:tcPr>
          <w:p w14:paraId="11DA244F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8AF9E8C" w14:textId="732A4F3C" w:rsidR="0032723A" w:rsidRPr="00493C5A" w:rsidRDefault="00947FC1" w:rsidP="00DE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93E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,570</w:t>
            </w:r>
          </w:p>
        </w:tc>
        <w:tc>
          <w:tcPr>
            <w:tcW w:w="283" w:type="dxa"/>
            <w:vAlign w:val="bottom"/>
          </w:tcPr>
          <w:p w14:paraId="04625560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B7208BC" w14:textId="36B77E87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24,372</w:t>
            </w:r>
          </w:p>
        </w:tc>
        <w:tc>
          <w:tcPr>
            <w:tcW w:w="284" w:type="dxa"/>
          </w:tcPr>
          <w:p w14:paraId="70C5EB5C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3E32B2B" w14:textId="37980F23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85,435</w:t>
            </w:r>
          </w:p>
        </w:tc>
        <w:tc>
          <w:tcPr>
            <w:tcW w:w="283" w:type="dxa"/>
            <w:vAlign w:val="bottom"/>
          </w:tcPr>
          <w:p w14:paraId="6CFC0F7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CEA82BB" w14:textId="0053E27D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56,141</w:t>
            </w:r>
          </w:p>
        </w:tc>
      </w:tr>
      <w:tr w:rsidR="0032723A" w:rsidRPr="00493C5A" w14:paraId="3C4CA89E" w14:textId="77777777" w:rsidTr="00F1336E">
        <w:tc>
          <w:tcPr>
            <w:tcW w:w="3796" w:type="dxa"/>
            <w:vAlign w:val="bottom"/>
          </w:tcPr>
          <w:p w14:paraId="59130DD5" w14:textId="77777777" w:rsidR="0032723A" w:rsidRPr="00493C5A" w:rsidRDefault="0032723A" w:rsidP="00493C5A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68569" w14:textId="0B6D2490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283" w:type="dxa"/>
            <w:vAlign w:val="bottom"/>
          </w:tcPr>
          <w:p w14:paraId="5438EF9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4CB459" w14:textId="387DC501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4AF862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CBAA5D8" w14:textId="2295A372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3,057</w:t>
            </w:r>
          </w:p>
        </w:tc>
        <w:tc>
          <w:tcPr>
            <w:tcW w:w="283" w:type="dxa"/>
            <w:vAlign w:val="bottom"/>
          </w:tcPr>
          <w:p w14:paraId="3F7905DE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0E2EA8B" w14:textId="2D2486DD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2723A" w:rsidRPr="00493C5A" w14:paraId="35091993" w14:textId="77777777" w:rsidTr="00F1336E">
        <w:tc>
          <w:tcPr>
            <w:tcW w:w="3796" w:type="dxa"/>
            <w:vAlign w:val="bottom"/>
          </w:tcPr>
          <w:p w14:paraId="63ED923C" w14:textId="77777777" w:rsidR="0032723A" w:rsidRPr="00493C5A" w:rsidRDefault="0032723A" w:rsidP="00493C5A">
            <w:pPr>
              <w:ind w:left="-10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0FE3A9" w14:textId="509DB24C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65,351</w:t>
            </w:r>
          </w:p>
        </w:tc>
        <w:tc>
          <w:tcPr>
            <w:tcW w:w="283" w:type="dxa"/>
            <w:vAlign w:val="bottom"/>
          </w:tcPr>
          <w:p w14:paraId="789D9864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0EC37E7" w14:textId="5DB3E6AD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39,610</w:t>
            </w:r>
          </w:p>
        </w:tc>
        <w:tc>
          <w:tcPr>
            <w:tcW w:w="284" w:type="dxa"/>
          </w:tcPr>
          <w:p w14:paraId="1129714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DEAD0BB" w14:textId="5C2C4F65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145,644</w:t>
            </w:r>
          </w:p>
        </w:tc>
        <w:tc>
          <w:tcPr>
            <w:tcW w:w="283" w:type="dxa"/>
            <w:vAlign w:val="bottom"/>
          </w:tcPr>
          <w:p w14:paraId="34569B62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993C568" w14:textId="4995B97F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73,891</w:t>
            </w:r>
          </w:p>
        </w:tc>
      </w:tr>
      <w:tr w:rsidR="0032723A" w:rsidRPr="00493C5A" w14:paraId="792C54D3" w14:textId="77777777" w:rsidTr="00F1336E">
        <w:tc>
          <w:tcPr>
            <w:tcW w:w="3796" w:type="dxa"/>
            <w:vAlign w:val="bottom"/>
          </w:tcPr>
          <w:p w14:paraId="3926DA5E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42A4E" w14:textId="4E85A78A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893E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,451</w:t>
            </w:r>
          </w:p>
        </w:tc>
        <w:tc>
          <w:tcPr>
            <w:tcW w:w="283" w:type="dxa"/>
            <w:vAlign w:val="bottom"/>
          </w:tcPr>
          <w:p w14:paraId="2927CA3B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EF61" w14:textId="5F78C94F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63,982</w:t>
            </w:r>
          </w:p>
        </w:tc>
        <w:tc>
          <w:tcPr>
            <w:tcW w:w="284" w:type="dxa"/>
          </w:tcPr>
          <w:p w14:paraId="0B3D540D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3B48" w14:textId="149792FD" w:rsidR="0032723A" w:rsidRPr="00493C5A" w:rsidRDefault="00947FC1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234,136</w:t>
            </w:r>
          </w:p>
        </w:tc>
        <w:tc>
          <w:tcPr>
            <w:tcW w:w="283" w:type="dxa"/>
            <w:vAlign w:val="bottom"/>
          </w:tcPr>
          <w:p w14:paraId="64C51AB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EA4FC" w14:textId="1F876256" w:rsidR="0032723A" w:rsidRPr="00493C5A" w:rsidRDefault="00F94CC8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130,032</w:t>
            </w:r>
          </w:p>
        </w:tc>
      </w:tr>
      <w:tr w:rsidR="0032723A" w:rsidRPr="00493C5A" w14:paraId="6CB3165A" w14:textId="77777777" w:rsidTr="00F1336E">
        <w:tc>
          <w:tcPr>
            <w:tcW w:w="3796" w:type="dxa"/>
            <w:vAlign w:val="bottom"/>
          </w:tcPr>
          <w:p w14:paraId="2B3B9A51" w14:textId="77777777" w:rsidR="0032723A" w:rsidRPr="00493C5A" w:rsidRDefault="0032723A" w:rsidP="00493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493C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9BCCF3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C12509A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5AB2B5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AA8B22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3A8921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F91DD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3FAEF17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723A" w:rsidRPr="00493C5A" w14:paraId="7A10D782" w14:textId="77777777" w:rsidTr="00F1336E">
        <w:tc>
          <w:tcPr>
            <w:tcW w:w="3796" w:type="dxa"/>
            <w:vAlign w:val="bottom"/>
          </w:tcPr>
          <w:p w14:paraId="2D6D6219" w14:textId="77777777" w:rsidR="0032723A" w:rsidRPr="00493C5A" w:rsidRDefault="0032723A" w:rsidP="00493C5A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8592608" w14:textId="4448D59D" w:rsidR="0032723A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F14EFA6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13A9EFB" w14:textId="06CB6F74" w:rsidR="0032723A" w:rsidRPr="00493C5A" w:rsidRDefault="00103A6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0F1B769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41601C6" w14:textId="15EEBD6B" w:rsidR="0032723A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7B4EDF78" w14:textId="77777777" w:rsidR="0032723A" w:rsidRPr="00493C5A" w:rsidRDefault="0032723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DFF6EE" w14:textId="539D38BC" w:rsidR="0032723A" w:rsidRPr="00493C5A" w:rsidRDefault="00103A6A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</w:tr>
      <w:tr w:rsidR="00947FC1" w:rsidRPr="00493C5A" w14:paraId="4F1721BF" w14:textId="77777777" w:rsidTr="00F94CC8">
        <w:tc>
          <w:tcPr>
            <w:tcW w:w="3796" w:type="dxa"/>
            <w:vAlign w:val="bottom"/>
          </w:tcPr>
          <w:p w14:paraId="0AA487A0" w14:textId="57A1E4D6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บุคคล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F3CBA1" w14:textId="1F2CA8EC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7D7DCC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3D4005" w14:textId="6784A74B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84" w:type="dxa"/>
          </w:tcPr>
          <w:p w14:paraId="5BCDBA2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E6C8A04" w14:textId="5DA54EAE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F7BFB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8226CB" w14:textId="74F53F5A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</w:tr>
      <w:tr w:rsidR="00947FC1" w:rsidRPr="00493C5A" w14:paraId="77E80BFE" w14:textId="77777777" w:rsidTr="00F94CC8">
        <w:tc>
          <w:tcPr>
            <w:tcW w:w="3796" w:type="dxa"/>
            <w:vAlign w:val="bottom"/>
          </w:tcPr>
          <w:p w14:paraId="48D0E72A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1186" w14:textId="0F591E0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849FE4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D816E" w14:textId="5CDB8B2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84" w:type="dxa"/>
          </w:tcPr>
          <w:p w14:paraId="304B07F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C7E1E" w14:textId="29C858C8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7FF2F5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92DA0" w14:textId="735D763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</w:tr>
      <w:tr w:rsidR="00947FC1" w:rsidRPr="00493C5A" w14:paraId="3063DA06" w14:textId="77777777" w:rsidTr="002F3007">
        <w:tc>
          <w:tcPr>
            <w:tcW w:w="3796" w:type="dxa"/>
            <w:vAlign w:val="bottom"/>
          </w:tcPr>
          <w:p w14:paraId="1C210A4F" w14:textId="6172E8C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95361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47FAF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9730EC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0A9B3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7F2872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37665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E5CFD0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69CD4318" w14:textId="77777777" w:rsidTr="002F3007">
        <w:tc>
          <w:tcPr>
            <w:tcW w:w="3796" w:type="dxa"/>
            <w:vAlign w:val="bottom"/>
          </w:tcPr>
          <w:p w14:paraId="01AFE1EA" w14:textId="7C1C6C40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37A774B" w14:textId="4314F50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83" w:type="dxa"/>
            <w:vAlign w:val="bottom"/>
          </w:tcPr>
          <w:p w14:paraId="1C3F555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4B8991B" w14:textId="0499CB8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8D67FB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7EF7B2E" w14:textId="59ACE71E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3" w:type="dxa"/>
            <w:vAlign w:val="bottom"/>
          </w:tcPr>
          <w:p w14:paraId="195587E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14C5E60" w14:textId="44907CED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62CEB4EB" w14:textId="77777777" w:rsidTr="002F3007">
        <w:tc>
          <w:tcPr>
            <w:tcW w:w="3796" w:type="dxa"/>
            <w:vAlign w:val="bottom"/>
          </w:tcPr>
          <w:p w14:paraId="0293CEBC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6EA72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0FB7D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790BE1A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DCD93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4E864ED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18ADCC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74590B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39E19129" w14:textId="77777777" w:rsidTr="00F1336E">
        <w:tc>
          <w:tcPr>
            <w:tcW w:w="3796" w:type="dxa"/>
            <w:vAlign w:val="bottom"/>
          </w:tcPr>
          <w:p w14:paraId="2EFF8AC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C7C450C" w14:textId="46108E5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1,414</w:t>
            </w:r>
          </w:p>
        </w:tc>
        <w:tc>
          <w:tcPr>
            <w:tcW w:w="283" w:type="dxa"/>
            <w:vAlign w:val="bottom"/>
          </w:tcPr>
          <w:p w14:paraId="667192C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E18F00E" w14:textId="26F54780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0DBE040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DAE650D" w14:textId="7ADE9BD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2,438</w:t>
            </w:r>
          </w:p>
        </w:tc>
        <w:tc>
          <w:tcPr>
            <w:tcW w:w="283" w:type="dxa"/>
            <w:vAlign w:val="bottom"/>
          </w:tcPr>
          <w:p w14:paraId="3667870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CB2FEB1" w14:textId="10B8F19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947FC1" w:rsidRPr="00493C5A" w14:paraId="76162F36" w14:textId="77777777" w:rsidTr="00F1336E">
        <w:tc>
          <w:tcPr>
            <w:tcW w:w="3796" w:type="dxa"/>
            <w:vAlign w:val="bottom"/>
          </w:tcPr>
          <w:p w14:paraId="1D8AA8F7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80C1C0" w14:textId="22243BF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283" w:type="dxa"/>
            <w:vAlign w:val="bottom"/>
          </w:tcPr>
          <w:p w14:paraId="4595E18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F9DEC6" w14:textId="2AC4C986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E4068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BDB5684" w14:textId="64A1BD3F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83" w:type="dxa"/>
            <w:vAlign w:val="bottom"/>
          </w:tcPr>
          <w:p w14:paraId="7892C7E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20B49AD" w14:textId="330A2334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245D9ECE" w14:textId="77777777" w:rsidTr="00F1336E">
        <w:tc>
          <w:tcPr>
            <w:tcW w:w="3796" w:type="dxa"/>
            <w:vAlign w:val="bottom"/>
          </w:tcPr>
          <w:p w14:paraId="4C1E21C1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1BBC3" w14:textId="69CF89EA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2,115</w:t>
            </w:r>
          </w:p>
        </w:tc>
        <w:tc>
          <w:tcPr>
            <w:tcW w:w="283" w:type="dxa"/>
            <w:vAlign w:val="bottom"/>
          </w:tcPr>
          <w:p w14:paraId="4C8CE8B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0CF3" w14:textId="5A73F338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400296E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3E07A" w14:textId="5886A2A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3,396</w:t>
            </w:r>
          </w:p>
        </w:tc>
        <w:tc>
          <w:tcPr>
            <w:tcW w:w="283" w:type="dxa"/>
            <w:vAlign w:val="bottom"/>
          </w:tcPr>
          <w:p w14:paraId="18A789E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433E" w14:textId="2218F8B6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947FC1" w:rsidRPr="00493C5A" w14:paraId="33597CA5" w14:textId="77777777" w:rsidTr="00F1336E">
        <w:tc>
          <w:tcPr>
            <w:tcW w:w="3796" w:type="dxa"/>
            <w:vAlign w:val="bottom"/>
          </w:tcPr>
          <w:p w14:paraId="36A21349" w14:textId="66C83155" w:rsidR="00947FC1" w:rsidRPr="00493C5A" w:rsidRDefault="00947FC1" w:rsidP="00947FC1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  <w:r w:rsidRPr="00AC2C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ภายใต้หนี้สินตามสัญญาเช่า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2CAB82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087C5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E965E2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9A72BD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D4A25D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09A3BD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7F66A5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42ED9130" w14:textId="77777777" w:rsidTr="00F1336E">
        <w:tc>
          <w:tcPr>
            <w:tcW w:w="3796" w:type="dxa"/>
            <w:vAlign w:val="bottom"/>
          </w:tcPr>
          <w:p w14:paraId="0B0F89E8" w14:textId="77777777" w:rsidR="00947FC1" w:rsidRPr="00493C5A" w:rsidRDefault="00947FC1" w:rsidP="00947FC1">
            <w:pPr>
              <w:tabs>
                <w:tab w:val="clear" w:pos="258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2A3317" w14:textId="04850FA0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3" w:type="dxa"/>
            <w:vAlign w:val="bottom"/>
          </w:tcPr>
          <w:p w14:paraId="63F6E0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11C1F60" w14:textId="64B30E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7EEC711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4FBBDA5F" w14:textId="3B7C22C6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83" w:type="dxa"/>
            <w:vAlign w:val="bottom"/>
          </w:tcPr>
          <w:p w14:paraId="74B545F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69497A81" w14:textId="0175540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</w:tr>
      <w:tr w:rsidR="00947FC1" w:rsidRPr="00493C5A" w14:paraId="5420C528" w14:textId="77777777" w:rsidTr="00947FC1">
        <w:tc>
          <w:tcPr>
            <w:tcW w:w="3796" w:type="dxa"/>
            <w:vAlign w:val="bottom"/>
          </w:tcPr>
          <w:p w14:paraId="2EE7AE9D" w14:textId="39056A65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AB71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ส่งเสริมการขาย</w:t>
            </w:r>
          </w:p>
        </w:tc>
        <w:tc>
          <w:tcPr>
            <w:tcW w:w="1350" w:type="dxa"/>
            <w:vAlign w:val="bottom"/>
          </w:tcPr>
          <w:p w14:paraId="09227E2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4E4BB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5BBE2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3F9CB1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0EFFBC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19BE34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46A112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4AF581C8" w14:textId="77777777" w:rsidTr="00947FC1">
        <w:tc>
          <w:tcPr>
            <w:tcW w:w="3796" w:type="dxa"/>
            <w:vAlign w:val="bottom"/>
          </w:tcPr>
          <w:p w14:paraId="091E17BD" w14:textId="5F7DBBA2" w:rsidR="00947FC1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816674" w14:textId="5963FD7F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283" w:type="dxa"/>
            <w:vAlign w:val="bottom"/>
          </w:tcPr>
          <w:p w14:paraId="1944643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6FC50697" w14:textId="25B4E37D" w:rsidR="00947FC1" w:rsidRPr="00947FC1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49AB7A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6E856C8B" w14:textId="2AD6C834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1,124</w:t>
            </w:r>
          </w:p>
        </w:tc>
        <w:tc>
          <w:tcPr>
            <w:tcW w:w="283" w:type="dxa"/>
            <w:vAlign w:val="bottom"/>
          </w:tcPr>
          <w:p w14:paraId="0FA204B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59B8977" w14:textId="44A1063E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488A1CED" w14:textId="77777777" w:rsidTr="00947FC1">
        <w:tc>
          <w:tcPr>
            <w:tcW w:w="3796" w:type="dxa"/>
            <w:vAlign w:val="bottom"/>
          </w:tcPr>
          <w:p w14:paraId="693AFB68" w14:textId="2F01AB00" w:rsidR="00947FC1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ต้นทุนทางการเงิน (</w:t>
            </w: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6CBA0F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A276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DF74D5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35E42F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023CDBF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3CEAC7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ABABA4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045A1B8C" w14:textId="77777777" w:rsidTr="00F1336E">
        <w:tc>
          <w:tcPr>
            <w:tcW w:w="3796" w:type="dxa"/>
            <w:vAlign w:val="bottom"/>
          </w:tcPr>
          <w:p w14:paraId="08386E05" w14:textId="77777777" w:rsidR="00947FC1" w:rsidRPr="00493C5A" w:rsidRDefault="00947FC1" w:rsidP="00947FC1">
            <w:pPr>
              <w:tabs>
                <w:tab w:val="clear" w:pos="2580"/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E16B2A" w14:textId="680ECBE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1,318</w:t>
            </w:r>
          </w:p>
        </w:tc>
        <w:tc>
          <w:tcPr>
            <w:tcW w:w="283" w:type="dxa"/>
            <w:vAlign w:val="bottom"/>
          </w:tcPr>
          <w:p w14:paraId="1DD910B0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B61EF1B" w14:textId="3DD0C7EC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284" w:type="dxa"/>
          </w:tcPr>
          <w:p w14:paraId="671E9701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1B93E40C" w14:textId="1643F74A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2,655</w:t>
            </w:r>
          </w:p>
        </w:tc>
        <w:tc>
          <w:tcPr>
            <w:tcW w:w="283" w:type="dxa"/>
            <w:vAlign w:val="bottom"/>
          </w:tcPr>
          <w:p w14:paraId="13A05C4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A01DBCE" w14:textId="13DB471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2,394</w:t>
            </w:r>
          </w:p>
        </w:tc>
      </w:tr>
      <w:tr w:rsidR="00947FC1" w:rsidRPr="00493C5A" w14:paraId="433B9822" w14:textId="77777777" w:rsidTr="00F1336E">
        <w:tc>
          <w:tcPr>
            <w:tcW w:w="3796" w:type="dxa"/>
            <w:vAlign w:val="bottom"/>
          </w:tcPr>
          <w:p w14:paraId="0FDF75B2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B2EB1C" w14:textId="4603662B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1,221</w:t>
            </w:r>
          </w:p>
        </w:tc>
        <w:tc>
          <w:tcPr>
            <w:tcW w:w="283" w:type="dxa"/>
            <w:vAlign w:val="bottom"/>
          </w:tcPr>
          <w:p w14:paraId="0CF2428E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4EFE999" w14:textId="0D9275D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2E16C4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D037D2A" w14:textId="53AC9B0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2,314</w:t>
            </w:r>
          </w:p>
        </w:tc>
        <w:tc>
          <w:tcPr>
            <w:tcW w:w="283" w:type="dxa"/>
            <w:vAlign w:val="bottom"/>
          </w:tcPr>
          <w:p w14:paraId="69E595E3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7B4194E" w14:textId="5E42EBA9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47FC1" w:rsidRPr="00493C5A" w14:paraId="69FE1B00" w14:textId="77777777" w:rsidTr="00F1336E">
        <w:tc>
          <w:tcPr>
            <w:tcW w:w="3796" w:type="dxa"/>
            <w:vAlign w:val="bottom"/>
          </w:tcPr>
          <w:p w14:paraId="60481F2D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0DE7C" w14:textId="1CFCC16F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2,539</w:t>
            </w:r>
          </w:p>
        </w:tc>
        <w:tc>
          <w:tcPr>
            <w:tcW w:w="283" w:type="dxa"/>
            <w:vAlign w:val="bottom"/>
          </w:tcPr>
          <w:p w14:paraId="52C40C6B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48C0" w14:textId="04E45D01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1,203</w:t>
            </w:r>
          </w:p>
        </w:tc>
        <w:tc>
          <w:tcPr>
            <w:tcW w:w="284" w:type="dxa"/>
          </w:tcPr>
          <w:p w14:paraId="6C7CCC75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C9520" w14:textId="4EE296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4,969</w:t>
            </w:r>
          </w:p>
        </w:tc>
        <w:tc>
          <w:tcPr>
            <w:tcW w:w="283" w:type="dxa"/>
            <w:vAlign w:val="bottom"/>
          </w:tcPr>
          <w:p w14:paraId="7FB1A06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35699" w14:textId="0C674DA8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2,394</w:t>
            </w:r>
          </w:p>
        </w:tc>
      </w:tr>
      <w:tr w:rsidR="00947FC1" w:rsidRPr="00493C5A" w14:paraId="2CB17C4A" w14:textId="77777777" w:rsidTr="00D32CC5">
        <w:tc>
          <w:tcPr>
            <w:tcW w:w="3796" w:type="dxa"/>
            <w:vAlign w:val="bottom"/>
          </w:tcPr>
          <w:p w14:paraId="4BF433EB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78AB2A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4B6092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8C493A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86287D4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7018F0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1D8F68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B7683F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47FC1" w:rsidRPr="00493C5A" w14:paraId="3D3034EF" w14:textId="77777777" w:rsidTr="00D32CC5">
        <w:tc>
          <w:tcPr>
            <w:tcW w:w="3796" w:type="dxa"/>
            <w:vAlign w:val="bottom"/>
          </w:tcPr>
          <w:p w14:paraId="2FF9E964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17B783F" w14:textId="4CE19E65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</w:t>
            </w:r>
            <w:r w:rsidR="00C23D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83" w:type="dxa"/>
            <w:vAlign w:val="bottom"/>
          </w:tcPr>
          <w:p w14:paraId="18C0D75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911DEE7" w14:textId="406B86FD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3,726</w:t>
            </w:r>
          </w:p>
        </w:tc>
        <w:tc>
          <w:tcPr>
            <w:tcW w:w="284" w:type="dxa"/>
          </w:tcPr>
          <w:p w14:paraId="7DA1038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25115A6A" w14:textId="25DEC728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C23D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283" w:type="dxa"/>
            <w:vAlign w:val="bottom"/>
          </w:tcPr>
          <w:p w14:paraId="25C65E77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622B96C" w14:textId="65F05FFB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7,466</w:t>
            </w:r>
          </w:p>
        </w:tc>
      </w:tr>
      <w:tr w:rsidR="00947FC1" w:rsidRPr="00493C5A" w14:paraId="0BEE3A1C" w14:textId="77777777" w:rsidTr="00D32CC5">
        <w:tc>
          <w:tcPr>
            <w:tcW w:w="3796" w:type="dxa"/>
            <w:vAlign w:val="bottom"/>
          </w:tcPr>
          <w:p w14:paraId="7D6B8059" w14:textId="77777777" w:rsidR="00947FC1" w:rsidRPr="00493C5A" w:rsidRDefault="00947FC1" w:rsidP="00947FC1">
            <w:pPr>
              <w:ind w:left="-10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27DA22" w14:textId="30FC9304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83" w:type="dxa"/>
            <w:vAlign w:val="bottom"/>
          </w:tcPr>
          <w:p w14:paraId="33E8114F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ECDE10" w14:textId="2EC1124C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284" w:type="dxa"/>
          </w:tcPr>
          <w:p w14:paraId="620FE7E6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404576" w14:textId="18E751ED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83" w:type="dxa"/>
            <w:vAlign w:val="bottom"/>
          </w:tcPr>
          <w:p w14:paraId="17B590B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B7D95F2" w14:textId="1018724B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285</w:t>
            </w:r>
          </w:p>
        </w:tc>
      </w:tr>
      <w:tr w:rsidR="00947FC1" w:rsidRPr="00493C5A" w14:paraId="09309BB4" w14:textId="77777777" w:rsidTr="00D32CC5">
        <w:tc>
          <w:tcPr>
            <w:tcW w:w="3796" w:type="dxa"/>
            <w:vAlign w:val="bottom"/>
          </w:tcPr>
          <w:p w14:paraId="4D380BCE" w14:textId="77777777" w:rsidR="00947FC1" w:rsidRPr="00493C5A" w:rsidRDefault="00947FC1" w:rsidP="00947FC1">
            <w:pPr>
              <w:tabs>
                <w:tab w:val="clear" w:pos="2807"/>
                <w:tab w:val="left" w:pos="2790"/>
              </w:tabs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93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AA2F" w14:textId="76C6D392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C23D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83" w:type="dxa"/>
            <w:vAlign w:val="bottom"/>
          </w:tcPr>
          <w:p w14:paraId="2B72D0CD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0889" w14:textId="4486A5A8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3,868</w:t>
            </w:r>
          </w:p>
        </w:tc>
        <w:tc>
          <w:tcPr>
            <w:tcW w:w="284" w:type="dxa"/>
          </w:tcPr>
          <w:p w14:paraId="7E715538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4372" w14:textId="4C4CCDEE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8,2</w:t>
            </w:r>
            <w:r w:rsidR="00C23D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83" w:type="dxa"/>
            <w:vAlign w:val="bottom"/>
          </w:tcPr>
          <w:p w14:paraId="7C2B6139" w14:textId="77777777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EBB" w14:textId="0056F45E" w:rsidR="00947FC1" w:rsidRPr="00493C5A" w:rsidRDefault="00947FC1" w:rsidP="0094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7,751</w:t>
            </w:r>
          </w:p>
        </w:tc>
      </w:tr>
    </w:tbl>
    <w:p w14:paraId="62D1AE61" w14:textId="77777777" w:rsidR="0006142E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488163" w14:textId="1C040F75" w:rsidR="00033716" w:rsidRPr="009F5805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ยอดคงเหลือกับ</w:t>
      </w:r>
      <w:r w:rsidR="00E91DE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บุคคลหรือ</w:t>
      </w:r>
      <w:r w:rsidR="00837E3B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กิจการ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ที่เกี่ยวข้องกัน ณ </w:t>
      </w:r>
      <w:r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E1B" w:rsidRPr="009F5805">
        <w:rPr>
          <w:rFonts w:asciiTheme="majorBidi" w:hAnsiTheme="majorBidi" w:cstheme="majorBidi"/>
          <w:sz w:val="30"/>
          <w:szCs w:val="30"/>
        </w:rPr>
        <w:t>3</w:t>
      </w:r>
      <w:r w:rsidR="00E24E0A" w:rsidRPr="009F5805">
        <w:rPr>
          <w:rFonts w:asciiTheme="majorBidi" w:hAnsiTheme="majorBidi" w:cstheme="majorBidi"/>
          <w:sz w:val="30"/>
          <w:szCs w:val="30"/>
        </w:rPr>
        <w:t>0</w:t>
      </w:r>
      <w:r w:rsidR="007B5E83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4E0A" w:rsidRPr="009F580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ED5B12" w:rsidRPr="009F5805">
        <w:rPr>
          <w:rFonts w:asciiTheme="majorBidi" w:hAnsiTheme="majorBidi" w:cstheme="majorBidi"/>
          <w:sz w:val="30"/>
          <w:szCs w:val="30"/>
        </w:rPr>
        <w:t>7</w:t>
      </w:r>
      <w:r w:rsidR="0003371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2E3302"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03371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716"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ED5B12" w:rsidRPr="009F5805">
        <w:rPr>
          <w:rFonts w:asciiTheme="majorBidi" w:hAnsiTheme="majorBidi" w:cstheme="majorBidi"/>
          <w:sz w:val="30"/>
          <w:szCs w:val="30"/>
        </w:rPr>
        <w:t>6</w:t>
      </w:r>
      <w:r w:rsidR="00033716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33716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309871E8" w14:textId="77777777" w:rsidR="005879B7" w:rsidRPr="00D11671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10091" w:type="dxa"/>
        <w:tblLayout w:type="fixed"/>
        <w:tblLook w:val="04A0" w:firstRow="1" w:lastRow="0" w:firstColumn="1" w:lastColumn="0" w:noHBand="0" w:noVBand="1"/>
      </w:tblPr>
      <w:tblGrid>
        <w:gridCol w:w="4025"/>
        <w:gridCol w:w="1304"/>
        <w:gridCol w:w="283"/>
        <w:gridCol w:w="1304"/>
        <w:gridCol w:w="284"/>
        <w:gridCol w:w="1304"/>
        <w:gridCol w:w="283"/>
        <w:gridCol w:w="1304"/>
      </w:tblGrid>
      <w:tr w:rsidR="0006142E" w:rsidRPr="009F5805" w14:paraId="050F2391" w14:textId="77777777" w:rsidTr="00D11671">
        <w:tc>
          <w:tcPr>
            <w:tcW w:w="4025" w:type="dxa"/>
            <w:vAlign w:val="bottom"/>
          </w:tcPr>
          <w:p w14:paraId="61A5F88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  <w:vAlign w:val="bottom"/>
          </w:tcPr>
          <w:p w14:paraId="373B9D52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6142E" w:rsidRPr="009F5805" w14:paraId="2F46E261" w14:textId="77777777" w:rsidTr="00D11671">
        <w:tc>
          <w:tcPr>
            <w:tcW w:w="4025" w:type="dxa"/>
            <w:vAlign w:val="bottom"/>
          </w:tcPr>
          <w:p w14:paraId="30D41DCF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678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F7FA37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B97E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42E" w:rsidRPr="009F5805" w14:paraId="184596C4" w14:textId="77777777" w:rsidTr="00D11671">
        <w:tc>
          <w:tcPr>
            <w:tcW w:w="4025" w:type="dxa"/>
            <w:vAlign w:val="bottom"/>
          </w:tcPr>
          <w:p w14:paraId="4D676147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BC9EC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4E1024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E11C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668C5A20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316A7A3B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005E5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94F0194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C4703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73CF311" w14:textId="77777777" w:rsidR="0006142E" w:rsidRPr="009F5805" w:rsidRDefault="0006142E" w:rsidP="00167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06142E" w:rsidRPr="009F5805" w14:paraId="630CD64D" w14:textId="77777777" w:rsidTr="00D11671">
        <w:tc>
          <w:tcPr>
            <w:tcW w:w="4025" w:type="dxa"/>
            <w:vAlign w:val="bottom"/>
          </w:tcPr>
          <w:p w14:paraId="40B58A89" w14:textId="567CAE98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F907F7E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77B075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BB94E5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F00727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F353FC3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8DBFC92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A755A0F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06142E" w:rsidRPr="009F5805" w14:paraId="263E1EC5" w14:textId="77777777" w:rsidTr="00D11671">
        <w:tc>
          <w:tcPr>
            <w:tcW w:w="4025" w:type="dxa"/>
            <w:vAlign w:val="bottom"/>
          </w:tcPr>
          <w:p w14:paraId="7E86348A" w14:textId="0842ED3E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7D9A99E6" w14:textId="2F939681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F0F11DA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02CB76D" w14:textId="517A9553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E85CBA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DE1C337" w14:textId="6B3D1216" w:rsidR="0006142E" w:rsidRPr="009F5805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26,015</w:t>
            </w:r>
          </w:p>
        </w:tc>
        <w:tc>
          <w:tcPr>
            <w:tcW w:w="283" w:type="dxa"/>
            <w:vAlign w:val="bottom"/>
          </w:tcPr>
          <w:p w14:paraId="090B0C32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7DF8D58" w14:textId="7E2898D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59,714</w:t>
            </w:r>
          </w:p>
        </w:tc>
      </w:tr>
      <w:tr w:rsidR="0006142E" w:rsidRPr="009F5805" w14:paraId="0359AB15" w14:textId="77777777" w:rsidTr="00D11671">
        <w:tc>
          <w:tcPr>
            <w:tcW w:w="4025" w:type="dxa"/>
            <w:vAlign w:val="bottom"/>
          </w:tcPr>
          <w:p w14:paraId="382F2F14" w14:textId="0A9405D8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กิจการร่วมค้า</w:t>
            </w:r>
          </w:p>
        </w:tc>
        <w:tc>
          <w:tcPr>
            <w:tcW w:w="1304" w:type="dxa"/>
            <w:vAlign w:val="bottom"/>
          </w:tcPr>
          <w:p w14:paraId="052DDEFF" w14:textId="72A83BAD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83" w:type="dxa"/>
            <w:vAlign w:val="bottom"/>
          </w:tcPr>
          <w:p w14:paraId="4BD0901D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B357A36" w14:textId="3C07B16F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D9E1CA4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5BDB42A" w14:textId="20EBCE1B" w:rsidR="0006142E" w:rsidRPr="009F5805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568</w:t>
            </w:r>
          </w:p>
        </w:tc>
        <w:tc>
          <w:tcPr>
            <w:tcW w:w="283" w:type="dxa"/>
            <w:vAlign w:val="bottom"/>
          </w:tcPr>
          <w:p w14:paraId="39B5A16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7FCABDB" w14:textId="767C758D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9F5805" w14:paraId="49269980" w14:textId="77777777" w:rsidTr="00D11671">
        <w:tc>
          <w:tcPr>
            <w:tcW w:w="4025" w:type="dxa"/>
            <w:vAlign w:val="bottom"/>
          </w:tcPr>
          <w:p w14:paraId="2204F2C9" w14:textId="6BB0EA49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04" w:type="dxa"/>
            <w:vAlign w:val="bottom"/>
          </w:tcPr>
          <w:p w14:paraId="32E2DEAA" w14:textId="3B064460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55,839</w:t>
            </w:r>
          </w:p>
        </w:tc>
        <w:tc>
          <w:tcPr>
            <w:tcW w:w="283" w:type="dxa"/>
            <w:vAlign w:val="bottom"/>
          </w:tcPr>
          <w:p w14:paraId="4484EAD6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31EDBB" w14:textId="79EF55CC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2879FE8B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B26EBA4" w14:textId="114E9BE2" w:rsidR="0006142E" w:rsidRPr="009F5805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49,396</w:t>
            </w:r>
          </w:p>
        </w:tc>
        <w:tc>
          <w:tcPr>
            <w:tcW w:w="283" w:type="dxa"/>
            <w:vAlign w:val="bottom"/>
          </w:tcPr>
          <w:p w14:paraId="4F2AE7EA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0FE73B" w14:textId="1FB68F65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60,608</w:t>
            </w:r>
          </w:p>
        </w:tc>
      </w:tr>
      <w:tr w:rsidR="0006142E" w:rsidRPr="009F5805" w14:paraId="4071A589" w14:textId="77777777" w:rsidTr="00D11671">
        <w:tc>
          <w:tcPr>
            <w:tcW w:w="4025" w:type="dxa"/>
            <w:vAlign w:val="bottom"/>
          </w:tcPr>
          <w:p w14:paraId="2CF3F852" w14:textId="526781FE" w:rsidR="0006142E" w:rsidRPr="009F5805" w:rsidRDefault="0006142E" w:rsidP="0006142E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A3ABB" w14:textId="7A79D955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56,407</w:t>
            </w:r>
          </w:p>
        </w:tc>
        <w:tc>
          <w:tcPr>
            <w:tcW w:w="283" w:type="dxa"/>
            <w:vAlign w:val="bottom"/>
          </w:tcPr>
          <w:p w14:paraId="1FFBE2B7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54499" w14:textId="6DBB794E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1F956B50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2ABB6" w14:textId="0FBED7D0" w:rsidR="0006142E" w:rsidRPr="009F5805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75,979</w:t>
            </w:r>
          </w:p>
        </w:tc>
        <w:tc>
          <w:tcPr>
            <w:tcW w:w="283" w:type="dxa"/>
            <w:vAlign w:val="bottom"/>
          </w:tcPr>
          <w:p w14:paraId="12C2422E" w14:textId="77777777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1A91D" w14:textId="39A7E232" w:rsidR="0006142E" w:rsidRPr="009F5805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120,322</w:t>
            </w:r>
          </w:p>
        </w:tc>
      </w:tr>
      <w:tr w:rsidR="0006142E" w:rsidRPr="00493C5A" w14:paraId="7D28849A" w14:textId="77777777" w:rsidTr="00D11671">
        <w:tc>
          <w:tcPr>
            <w:tcW w:w="4025" w:type="dxa"/>
            <w:vAlign w:val="bottom"/>
          </w:tcPr>
          <w:p w14:paraId="62E8571A" w14:textId="2E803246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6627497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A1F66CD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B784C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286EFE3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51AADE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2B8DC29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870097A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06142E" w:rsidRPr="00493C5A" w14:paraId="5FE671C4" w14:textId="77777777" w:rsidTr="00D11671">
        <w:tc>
          <w:tcPr>
            <w:tcW w:w="4025" w:type="dxa"/>
            <w:vAlign w:val="bottom"/>
          </w:tcPr>
          <w:p w14:paraId="2DEEC325" w14:textId="07157522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  <w:vAlign w:val="bottom"/>
          </w:tcPr>
          <w:p w14:paraId="3BC12953" w14:textId="3D74A8D8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587</w:t>
            </w:r>
          </w:p>
        </w:tc>
        <w:tc>
          <w:tcPr>
            <w:tcW w:w="283" w:type="dxa"/>
            <w:vAlign w:val="bottom"/>
          </w:tcPr>
          <w:p w14:paraId="7C5B288B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502F6311" w14:textId="3F7E4687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44F865B5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0862A520" w14:textId="6A647DA2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658455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0928434" w14:textId="2C34B2D4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493C5A" w14:paraId="5BBF7228" w14:textId="77777777" w:rsidTr="00D11671">
        <w:tc>
          <w:tcPr>
            <w:tcW w:w="4025" w:type="dxa"/>
            <w:vAlign w:val="bottom"/>
          </w:tcPr>
          <w:p w14:paraId="66FF98DD" w14:textId="5D3B5AB0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698434E" w14:textId="7CBD35F8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83" w:type="dxa"/>
            <w:vAlign w:val="bottom"/>
          </w:tcPr>
          <w:p w14:paraId="4A5AEC30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D23DA29" w14:textId="01CC6BD3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3751FE1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F54AB11" w14:textId="1A513387" w:rsidR="0006142E" w:rsidRPr="0006142E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34</w:t>
            </w:r>
          </w:p>
        </w:tc>
        <w:tc>
          <w:tcPr>
            <w:tcW w:w="283" w:type="dxa"/>
            <w:vAlign w:val="bottom"/>
          </w:tcPr>
          <w:p w14:paraId="2E338B16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6B91A7" w14:textId="38328C86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493C5A" w14:paraId="7725590E" w14:textId="77777777" w:rsidTr="00D11671">
        <w:tc>
          <w:tcPr>
            <w:tcW w:w="4025" w:type="dxa"/>
            <w:vAlign w:val="bottom"/>
          </w:tcPr>
          <w:p w14:paraId="3E5F13A1" w14:textId="4912FAC3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0D3FD" w14:textId="0645D04B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621</w:t>
            </w:r>
          </w:p>
        </w:tc>
        <w:tc>
          <w:tcPr>
            <w:tcW w:w="283" w:type="dxa"/>
            <w:vAlign w:val="bottom"/>
          </w:tcPr>
          <w:p w14:paraId="49517C35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6DB4A" w14:textId="3F547808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45E77E26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5098" w14:textId="268D99E2" w:rsidR="0006142E" w:rsidRPr="0006142E" w:rsidRDefault="0006142E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34</w:t>
            </w:r>
          </w:p>
        </w:tc>
        <w:tc>
          <w:tcPr>
            <w:tcW w:w="283" w:type="dxa"/>
            <w:vAlign w:val="bottom"/>
          </w:tcPr>
          <w:p w14:paraId="7E23BA6C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ADF5" w14:textId="215537D0" w:rsidR="0006142E" w:rsidRPr="0006142E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6142E" w:rsidRPr="00493C5A" w14:paraId="6959D281" w14:textId="77777777" w:rsidTr="00D11671">
        <w:tc>
          <w:tcPr>
            <w:tcW w:w="4025" w:type="dxa"/>
            <w:vAlign w:val="bottom"/>
          </w:tcPr>
          <w:p w14:paraId="496472A7" w14:textId="306ACE20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  <w:r w:rsidR="00BC0D2F" w:rsidRP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และดอกเบี้ยค้าง</w:t>
            </w:r>
            <w:r w:rsid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รับ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D8F539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E85FF3F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59E13B7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C6728D3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C95FC38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00F9DAD2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0C4C620A" w14:textId="77777777" w:rsidR="0006142E" w:rsidRPr="00493C5A" w:rsidRDefault="0006142E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C0D2F" w:rsidRPr="00493C5A" w14:paraId="2324AD7E" w14:textId="77777777" w:rsidTr="00D11671">
        <w:tc>
          <w:tcPr>
            <w:tcW w:w="4025" w:type="dxa"/>
            <w:vAlign w:val="bottom"/>
          </w:tcPr>
          <w:p w14:paraId="25F4B98E" w14:textId="3E000F54" w:rsidR="00BC0D2F" w:rsidRPr="00306D78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0D2F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รับ</w:t>
            </w:r>
          </w:p>
        </w:tc>
        <w:tc>
          <w:tcPr>
            <w:tcW w:w="1304" w:type="dxa"/>
            <w:vAlign w:val="bottom"/>
          </w:tcPr>
          <w:p w14:paraId="387F3B01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407549B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8457D7A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CEB6985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E3BCFA2" w14:textId="77777777" w:rsidR="00BC0D2F" w:rsidRPr="00214C57" w:rsidRDefault="00BC0D2F" w:rsidP="0021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7995C29" w14:textId="77777777" w:rsidR="00BC0D2F" w:rsidRPr="00493C5A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7171505B" w14:textId="77777777" w:rsidR="00BC0D2F" w:rsidRPr="009F5805" w:rsidRDefault="00BC0D2F" w:rsidP="00061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493C5A" w14:paraId="050A2136" w14:textId="77777777" w:rsidTr="00D11671">
        <w:tc>
          <w:tcPr>
            <w:tcW w:w="4025" w:type="dxa"/>
            <w:vAlign w:val="bottom"/>
          </w:tcPr>
          <w:p w14:paraId="0BCD8959" w14:textId="4DF57191" w:rsidR="00BC0D2F" w:rsidRPr="00306D78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14:paraId="671ACF41" w14:textId="7B9527AC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A8DEC19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01A73BC0" w14:textId="241FFC1B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7ABDEDD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7917AE8" w14:textId="75C0D307" w:rsidR="00BC0D2F" w:rsidRPr="00214C57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14:paraId="53250B95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4F3A277F" w14:textId="75AFD665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06B54E5C" w14:textId="77777777" w:rsidTr="00D11671">
        <w:tc>
          <w:tcPr>
            <w:tcW w:w="4025" w:type="dxa"/>
            <w:vAlign w:val="bottom"/>
          </w:tcPr>
          <w:p w14:paraId="5CDF8343" w14:textId="6C278D9F" w:rsidR="00BC0D2F" w:rsidRPr="00306D78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  <w:vAlign w:val="bottom"/>
          </w:tcPr>
          <w:p w14:paraId="05BB77F6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3F5CAF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077770B2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C2B1AC8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CAF3462" w14:textId="77777777" w:rsidR="00BC0D2F" w:rsidRPr="00214C57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879899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09A1292D" w14:textId="77777777" w:rsidR="00BC0D2F" w:rsidRPr="009F5805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493C5A" w14:paraId="46401D66" w14:textId="77777777" w:rsidTr="00D11671">
        <w:tc>
          <w:tcPr>
            <w:tcW w:w="4025" w:type="dxa"/>
            <w:vAlign w:val="bottom"/>
          </w:tcPr>
          <w:p w14:paraId="5E8B6599" w14:textId="03D95A2A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บริษัทย่อย</w:t>
            </w:r>
            <w:r w:rsidRPr="00306D7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(อัตราดอกเบี้ยร้อยละ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5.77</w:t>
            </w:r>
            <w:r w:rsidRPr="00306D7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ต่อปีและ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ครบกำหนด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เมื่อทวงถาม)</w:t>
            </w:r>
          </w:p>
        </w:tc>
        <w:tc>
          <w:tcPr>
            <w:tcW w:w="1304" w:type="dxa"/>
            <w:vAlign w:val="bottom"/>
          </w:tcPr>
          <w:p w14:paraId="24C59A4A" w14:textId="00DDD538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BCDE7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7AECC41" w14:textId="3D185C7E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7DE915B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07B55A8" w14:textId="434C6BB8" w:rsidR="00BC0D2F" w:rsidRPr="00214C57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14C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6,33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0691E2C7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B5B07B" w14:textId="71B42222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2F3BF544" w14:textId="77777777" w:rsidTr="00D11671">
        <w:tc>
          <w:tcPr>
            <w:tcW w:w="4025" w:type="dxa"/>
            <w:vAlign w:val="bottom"/>
          </w:tcPr>
          <w:p w14:paraId="06DC3565" w14:textId="77777777" w:rsidR="00BC0D2F" w:rsidRPr="009F5805" w:rsidRDefault="00BC0D2F" w:rsidP="00BC0D2F">
            <w:pPr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ต่อปี</w:t>
            </w:r>
          </w:p>
          <w:p w14:paraId="2261C1B0" w14:textId="48F91D63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B50367C" w14:textId="17E93390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F46F9B4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0E6533F" w14:textId="686BD18F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6F145E3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B705FDD" w14:textId="0B534846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11A9E7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53F0F55" w14:textId="1508596F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59201919" w14:textId="77777777" w:rsidTr="00D11671">
        <w:tc>
          <w:tcPr>
            <w:tcW w:w="4025" w:type="dxa"/>
            <w:vAlign w:val="bottom"/>
          </w:tcPr>
          <w:p w14:paraId="1C1D88A4" w14:textId="7C5BAD0B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FC4EF" w14:textId="640A8843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5C02D7FE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51CF0" w14:textId="031A698E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4ED41215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682E0" w14:textId="27501FB0" w:rsidR="00BC0D2F" w:rsidRPr="00214C57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,33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14:paraId="32979DA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7ADB6" w14:textId="47DC7822" w:rsidR="00BC0D2F" w:rsidRPr="0006142E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493C5A" w14:paraId="30157977" w14:textId="77777777" w:rsidTr="00D11671">
        <w:tc>
          <w:tcPr>
            <w:tcW w:w="4025" w:type="dxa"/>
            <w:vAlign w:val="bottom"/>
          </w:tcPr>
          <w:p w14:paraId="40755475" w14:textId="4ECC6744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035F55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611175C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5E01A3F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15BE39D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D37DA46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52BD79E8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49FAA840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C0D2F" w:rsidRPr="00493C5A" w14:paraId="361FCF06" w14:textId="77777777" w:rsidTr="00D11671">
        <w:tc>
          <w:tcPr>
            <w:tcW w:w="4025" w:type="dxa"/>
            <w:vAlign w:val="bottom"/>
          </w:tcPr>
          <w:p w14:paraId="435A2B3A" w14:textId="12A28355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5393273" w14:textId="146225CA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2E51529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0D9A15B" w14:textId="14507420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380FCC44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11C2CFD" w14:textId="6D83BCE0" w:rsidR="00BC0D2F" w:rsidRPr="0011420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0F6B483" w14:textId="77777777" w:rsidR="00BC0D2F" w:rsidRPr="00493C5A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377CDD2" w14:textId="71F1C1A0" w:rsidR="00BC0D2F" w:rsidRPr="0011420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33F5939A" w14:textId="77777777" w:rsidR="0006142E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9B5318F" w14:textId="77777777" w:rsidR="00BC0D2F" w:rsidRDefault="00BC0D2F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F149199" w14:textId="77777777" w:rsidR="0006142E" w:rsidRPr="0006142E" w:rsidRDefault="0006142E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444C8C" w:rsidRPr="009F5805" w14:paraId="707B3BE9" w14:textId="77777777" w:rsidTr="00C40F08">
        <w:tc>
          <w:tcPr>
            <w:tcW w:w="3798" w:type="dxa"/>
            <w:vAlign w:val="bottom"/>
          </w:tcPr>
          <w:p w14:paraId="6C9C1DA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3C2B9EE3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4C8C" w:rsidRPr="009F5805" w14:paraId="1A82D41A" w14:textId="77777777" w:rsidTr="00203E6A">
        <w:tc>
          <w:tcPr>
            <w:tcW w:w="3798" w:type="dxa"/>
            <w:vAlign w:val="bottom"/>
          </w:tcPr>
          <w:p w14:paraId="42B6447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E7082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DF2A27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10ED6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4C8C" w:rsidRPr="009F5805" w14:paraId="6EBCEA39" w14:textId="77777777" w:rsidTr="00203E6A">
        <w:tc>
          <w:tcPr>
            <w:tcW w:w="3798" w:type="dxa"/>
            <w:vAlign w:val="bottom"/>
          </w:tcPr>
          <w:p w14:paraId="280FB14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1B83A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BD5806F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CE370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5B9E139B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5A630BEE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D9582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ED7337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00C4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2AC1561" w14:textId="77777777" w:rsidR="00444C8C" w:rsidRPr="004C3210" w:rsidRDefault="00444C8C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BC0D2F" w:rsidRPr="009F5805" w14:paraId="65D39139" w14:textId="77777777" w:rsidTr="00BC0D2F">
        <w:tc>
          <w:tcPr>
            <w:tcW w:w="3798" w:type="dxa"/>
            <w:vAlign w:val="bottom"/>
          </w:tcPr>
          <w:p w14:paraId="2082C022" w14:textId="65737B5D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11A66D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72A87C6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5A7B183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D51CEB8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6746AC4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B30E034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D162699" w14:textId="77777777" w:rsidR="00BC0D2F" w:rsidRPr="004C3210" w:rsidRDefault="00BC0D2F" w:rsidP="00C4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BC0D2F" w:rsidRPr="009F5805" w14:paraId="4539EF61" w14:textId="77777777" w:rsidTr="00BC0D2F">
        <w:tc>
          <w:tcPr>
            <w:tcW w:w="3798" w:type="dxa"/>
            <w:vAlign w:val="bottom"/>
          </w:tcPr>
          <w:p w14:paraId="00772927" w14:textId="5E99A119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67270CA" w14:textId="46C61865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F5DFB5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380AEBE" w14:textId="38A2AC24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ABCA35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1D20A4F" w14:textId="53B2A590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44C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2,252</w:t>
            </w:r>
          </w:p>
        </w:tc>
        <w:tc>
          <w:tcPr>
            <w:tcW w:w="283" w:type="dxa"/>
            <w:vAlign w:val="bottom"/>
          </w:tcPr>
          <w:p w14:paraId="11E22EC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D2A277F" w14:textId="07865FE8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994</w:t>
            </w:r>
          </w:p>
        </w:tc>
      </w:tr>
      <w:tr w:rsidR="00BC0D2F" w:rsidRPr="009F5805" w14:paraId="5BAADDDD" w14:textId="77777777" w:rsidTr="00BC0D2F">
        <w:tc>
          <w:tcPr>
            <w:tcW w:w="3798" w:type="dxa"/>
            <w:vAlign w:val="bottom"/>
          </w:tcPr>
          <w:p w14:paraId="5AA13793" w14:textId="4919EB8C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DDEC59" w14:textId="026E3068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44C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1,273</w:t>
            </w:r>
          </w:p>
        </w:tc>
        <w:tc>
          <w:tcPr>
            <w:tcW w:w="283" w:type="dxa"/>
            <w:vAlign w:val="bottom"/>
          </w:tcPr>
          <w:p w14:paraId="5DC10C64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052E1F" w14:textId="5843B16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2BC7344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42D598B" w14:textId="37F9183B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44C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83" w:type="dxa"/>
            <w:vAlign w:val="bottom"/>
          </w:tcPr>
          <w:p w14:paraId="2AD0E37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AB422E1" w14:textId="6A23642D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</w:tr>
      <w:tr w:rsidR="00BC0D2F" w:rsidRPr="009F5805" w14:paraId="0CB010F2" w14:textId="77777777" w:rsidTr="00BC0D2F">
        <w:tc>
          <w:tcPr>
            <w:tcW w:w="3798" w:type="dxa"/>
            <w:vAlign w:val="bottom"/>
          </w:tcPr>
          <w:p w14:paraId="450E561B" w14:textId="6AC6FCE5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A1616" w14:textId="6EE0C244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44C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1,273</w:t>
            </w:r>
          </w:p>
        </w:tc>
        <w:tc>
          <w:tcPr>
            <w:tcW w:w="283" w:type="dxa"/>
            <w:vAlign w:val="bottom"/>
          </w:tcPr>
          <w:p w14:paraId="67FE206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D3A01" w14:textId="3F89AC41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3116E92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AED6F" w14:textId="1FA215B4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67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44C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2,752</w:t>
            </w:r>
          </w:p>
        </w:tc>
        <w:tc>
          <w:tcPr>
            <w:tcW w:w="283" w:type="dxa"/>
            <w:vAlign w:val="bottom"/>
          </w:tcPr>
          <w:p w14:paraId="73738F9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98780" w14:textId="282756E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1,169</w:t>
            </w:r>
          </w:p>
        </w:tc>
      </w:tr>
      <w:tr w:rsidR="00BC0D2F" w:rsidRPr="009F5805" w14:paraId="1AB60665" w14:textId="77777777" w:rsidTr="00BC0D2F">
        <w:tc>
          <w:tcPr>
            <w:tcW w:w="3798" w:type="dxa"/>
            <w:vAlign w:val="bottom"/>
          </w:tcPr>
          <w:p w14:paraId="1F3A8CB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243539D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8F90CD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56EEAE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B3756D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50C7BA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AF0C34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180868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BC0D2F" w:rsidRPr="009F5805" w14:paraId="7CCD5817" w14:textId="77777777" w:rsidTr="00C40F08">
        <w:tc>
          <w:tcPr>
            <w:tcW w:w="3798" w:type="dxa"/>
            <w:vAlign w:val="bottom"/>
          </w:tcPr>
          <w:p w14:paraId="54201540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DDC19CE" w14:textId="03595191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FD6E0B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7756B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A47B2C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BA3655F" w14:textId="14CF1745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1,911</w:t>
            </w:r>
          </w:p>
        </w:tc>
        <w:tc>
          <w:tcPr>
            <w:tcW w:w="283" w:type="dxa"/>
            <w:vAlign w:val="bottom"/>
          </w:tcPr>
          <w:p w14:paraId="7674D3D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F0A3E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BC0D2F" w:rsidRPr="009F5805" w14:paraId="5A962E93" w14:textId="77777777" w:rsidTr="00C40F08">
        <w:tc>
          <w:tcPr>
            <w:tcW w:w="3798" w:type="dxa"/>
            <w:vAlign w:val="bottom"/>
          </w:tcPr>
          <w:p w14:paraId="6CB975F2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1EEAE0A" w14:textId="06A8EE28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5C97897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C81F0F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600670A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21B80BD" w14:textId="67BC68F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426D1F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051BB9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C0D2F" w:rsidRPr="009F5805" w14:paraId="40D33901" w14:textId="77777777" w:rsidTr="00C40F08">
        <w:tc>
          <w:tcPr>
            <w:tcW w:w="3798" w:type="dxa"/>
            <w:vAlign w:val="bottom"/>
          </w:tcPr>
          <w:p w14:paraId="4E85A960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8BFA648" w14:textId="63B91D2A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83" w:type="dxa"/>
            <w:vAlign w:val="bottom"/>
          </w:tcPr>
          <w:p w14:paraId="6B5B134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FFEDBF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0F49587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BD49160" w14:textId="612037E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83" w:type="dxa"/>
            <w:vAlign w:val="bottom"/>
          </w:tcPr>
          <w:p w14:paraId="74D9BAC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FE0741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BC0D2F" w:rsidRPr="009F5805" w14:paraId="18C9A39F" w14:textId="77777777" w:rsidTr="00C40F08">
        <w:tc>
          <w:tcPr>
            <w:tcW w:w="3798" w:type="dxa"/>
            <w:vAlign w:val="bottom"/>
          </w:tcPr>
          <w:p w14:paraId="023EA53F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56191C" w14:textId="085A8D16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3" w:type="dxa"/>
            <w:vAlign w:val="bottom"/>
          </w:tcPr>
          <w:p w14:paraId="5A0E1BF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54C16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4" w:type="dxa"/>
            <w:vAlign w:val="bottom"/>
          </w:tcPr>
          <w:p w14:paraId="508D70D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D2F3781" w14:textId="2C0EB5B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777147A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FD77C5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BC0D2F" w:rsidRPr="009F5805" w14:paraId="2F659E4D" w14:textId="77777777" w:rsidTr="00C40F08">
        <w:tc>
          <w:tcPr>
            <w:tcW w:w="3798" w:type="dxa"/>
            <w:vAlign w:val="bottom"/>
          </w:tcPr>
          <w:p w14:paraId="0A96BCF8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C1E08" w14:textId="336486B2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61,091</w:t>
            </w:r>
          </w:p>
        </w:tc>
        <w:tc>
          <w:tcPr>
            <w:tcW w:w="283" w:type="dxa"/>
            <w:vAlign w:val="bottom"/>
          </w:tcPr>
          <w:p w14:paraId="3E78EBA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47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4" w:type="dxa"/>
            <w:vAlign w:val="bottom"/>
          </w:tcPr>
          <w:p w14:paraId="1961DC3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6E11" w14:textId="4C85F6E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61,916</w:t>
            </w:r>
          </w:p>
        </w:tc>
        <w:tc>
          <w:tcPr>
            <w:tcW w:w="283" w:type="dxa"/>
            <w:vAlign w:val="bottom"/>
          </w:tcPr>
          <w:p w14:paraId="746D699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1FB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BC0D2F" w:rsidRPr="009F5805" w14:paraId="321EA515" w14:textId="77777777" w:rsidTr="00C40F08">
        <w:tc>
          <w:tcPr>
            <w:tcW w:w="3798" w:type="dxa"/>
            <w:vAlign w:val="bottom"/>
          </w:tcPr>
          <w:p w14:paraId="01C9C04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E2EC3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8CD43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CB5675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649708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A6DFC3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7871FE1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82E452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01E63061" w14:textId="77777777" w:rsidTr="00C40F08">
        <w:tc>
          <w:tcPr>
            <w:tcW w:w="3798" w:type="dxa"/>
            <w:vAlign w:val="bottom"/>
          </w:tcPr>
          <w:p w14:paraId="5CAFE2E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62A0B4A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A4014E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76DF93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0FFA2E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1A18660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350F281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1818C0A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36B967D9" w14:textId="77777777" w:rsidTr="00C40F08">
        <w:tc>
          <w:tcPr>
            <w:tcW w:w="3798" w:type="dxa"/>
            <w:vAlign w:val="bottom"/>
          </w:tcPr>
          <w:p w14:paraId="76DABD6C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0A1BD51" w14:textId="5C542CD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7E8982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122E8B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34588D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5D9EB4CF" w14:textId="581DA94F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21,544</w:t>
            </w:r>
          </w:p>
        </w:tc>
        <w:tc>
          <w:tcPr>
            <w:tcW w:w="283" w:type="dxa"/>
            <w:vAlign w:val="bottom"/>
          </w:tcPr>
          <w:p w14:paraId="2C8B3ED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4F6AF8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18,889</w:t>
            </w:r>
          </w:p>
        </w:tc>
      </w:tr>
      <w:tr w:rsidR="00BC0D2F" w:rsidRPr="009F5805" w14:paraId="44DFFA1B" w14:textId="77777777" w:rsidTr="00C40F08">
        <w:tc>
          <w:tcPr>
            <w:tcW w:w="3798" w:type="dxa"/>
            <w:vAlign w:val="bottom"/>
          </w:tcPr>
          <w:p w14:paraId="01D1CF85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6912D311" w14:textId="716E79F1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2,216</w:t>
            </w:r>
          </w:p>
        </w:tc>
        <w:tc>
          <w:tcPr>
            <w:tcW w:w="283" w:type="dxa"/>
            <w:vAlign w:val="bottom"/>
          </w:tcPr>
          <w:p w14:paraId="1238246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ED912C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84" w:type="dxa"/>
            <w:vAlign w:val="bottom"/>
          </w:tcPr>
          <w:p w14:paraId="38B23F3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92F5860" w14:textId="25C88406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2,203</w:t>
            </w:r>
          </w:p>
        </w:tc>
        <w:tc>
          <w:tcPr>
            <w:tcW w:w="283" w:type="dxa"/>
            <w:vAlign w:val="bottom"/>
          </w:tcPr>
          <w:p w14:paraId="185E34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10AC2C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</w:t>
            </w:r>
          </w:p>
        </w:tc>
      </w:tr>
      <w:tr w:rsidR="00BC0D2F" w:rsidRPr="009F5805" w14:paraId="60A0C036" w14:textId="77777777" w:rsidTr="00C40F08">
        <w:tc>
          <w:tcPr>
            <w:tcW w:w="3798" w:type="dxa"/>
            <w:vAlign w:val="bottom"/>
          </w:tcPr>
          <w:p w14:paraId="5F8AAA2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65AEC44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CABD7E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7861D5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2098C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092D68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C3CBBA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0F7E1DE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C0D2F" w:rsidRPr="009F5805" w14:paraId="26C486AF" w14:textId="77777777" w:rsidTr="00C40F08">
        <w:tc>
          <w:tcPr>
            <w:tcW w:w="3798" w:type="dxa"/>
            <w:vAlign w:val="bottom"/>
          </w:tcPr>
          <w:p w14:paraId="11FACB29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5D509AD1" w14:textId="3A3C67F9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850233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564906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6E05D1D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7050AF19" w14:textId="0B21CF7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96,351</w:t>
            </w:r>
          </w:p>
        </w:tc>
        <w:tc>
          <w:tcPr>
            <w:tcW w:w="283" w:type="dxa"/>
            <w:vAlign w:val="bottom"/>
          </w:tcPr>
          <w:p w14:paraId="625A4BB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D1697A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86,551</w:t>
            </w:r>
          </w:p>
        </w:tc>
      </w:tr>
      <w:tr w:rsidR="00BC0D2F" w:rsidRPr="009F5805" w14:paraId="4D4AF7FD" w14:textId="77777777" w:rsidTr="00C40F08">
        <w:tc>
          <w:tcPr>
            <w:tcW w:w="3798" w:type="dxa"/>
            <w:vAlign w:val="bottom"/>
          </w:tcPr>
          <w:p w14:paraId="5C6FB712" w14:textId="77777777" w:rsidR="00BC0D2F" w:rsidRPr="004C3210" w:rsidRDefault="00BC0D2F" w:rsidP="00BC0D2F">
            <w:pPr>
              <w:tabs>
                <w:tab w:val="clear" w:pos="258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บุคคลที่เกี่ยวข้องกัน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5.77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CF2307" w14:textId="09FDD0A0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105,711</w:t>
            </w:r>
          </w:p>
        </w:tc>
        <w:tc>
          <w:tcPr>
            <w:tcW w:w="283" w:type="dxa"/>
            <w:vAlign w:val="bottom"/>
          </w:tcPr>
          <w:p w14:paraId="597F963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EB196B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65,100</w:t>
            </w:r>
          </w:p>
        </w:tc>
        <w:tc>
          <w:tcPr>
            <w:tcW w:w="284" w:type="dxa"/>
            <w:vAlign w:val="bottom"/>
          </w:tcPr>
          <w:p w14:paraId="4DEEC35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BC7CB0C" w14:textId="513F26C8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101,644</w:t>
            </w:r>
          </w:p>
        </w:tc>
        <w:tc>
          <w:tcPr>
            <w:tcW w:w="283" w:type="dxa"/>
            <w:vAlign w:val="bottom"/>
          </w:tcPr>
          <w:p w14:paraId="1AC57649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45789B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65,000</w:t>
            </w:r>
          </w:p>
        </w:tc>
      </w:tr>
      <w:tr w:rsidR="00BC0D2F" w:rsidRPr="009F5805" w14:paraId="32348757" w14:textId="77777777" w:rsidTr="00C40F08">
        <w:tc>
          <w:tcPr>
            <w:tcW w:w="3798" w:type="dxa"/>
            <w:vAlign w:val="bottom"/>
          </w:tcPr>
          <w:p w14:paraId="50187BD4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34277" w14:textId="72C5E6CC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107,927</w:t>
            </w:r>
          </w:p>
        </w:tc>
        <w:tc>
          <w:tcPr>
            <w:tcW w:w="283" w:type="dxa"/>
            <w:vAlign w:val="bottom"/>
          </w:tcPr>
          <w:p w14:paraId="5329AFE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7D72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65,363</w:t>
            </w:r>
          </w:p>
        </w:tc>
        <w:tc>
          <w:tcPr>
            <w:tcW w:w="284" w:type="dxa"/>
            <w:vAlign w:val="bottom"/>
          </w:tcPr>
          <w:p w14:paraId="14D23A0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A1B67" w14:textId="69FBEF81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221,742</w:t>
            </w:r>
          </w:p>
        </w:tc>
        <w:tc>
          <w:tcPr>
            <w:tcW w:w="283" w:type="dxa"/>
            <w:vAlign w:val="bottom"/>
          </w:tcPr>
          <w:p w14:paraId="7ECA2E7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B744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170,702</w:t>
            </w:r>
          </w:p>
        </w:tc>
      </w:tr>
      <w:tr w:rsidR="00BC0D2F" w:rsidRPr="009F5805" w14:paraId="234959FF" w14:textId="77777777" w:rsidTr="00C40F08">
        <w:tc>
          <w:tcPr>
            <w:tcW w:w="3798" w:type="dxa"/>
            <w:vAlign w:val="bottom"/>
          </w:tcPr>
          <w:p w14:paraId="2438F41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 - สุทธิ</w:t>
            </w:r>
          </w:p>
          <w:p w14:paraId="37F7F363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(ระยะเวลาการเช่าที่ดิน </w:t>
            </w: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</w:t>
            </w:r>
            <w:r w:rsidRPr="004C321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40F42F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CE47308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31DF071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E9E068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F6D3CF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CC893FD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5E23CF6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C0D2F" w:rsidRPr="009F5805" w14:paraId="63596772" w14:textId="77777777" w:rsidTr="00C40F08">
        <w:tc>
          <w:tcPr>
            <w:tcW w:w="3798" w:type="dxa"/>
            <w:vAlign w:val="bottom"/>
          </w:tcPr>
          <w:p w14:paraId="500E610E" w14:textId="77777777" w:rsidR="00BC0D2F" w:rsidRPr="004C3210" w:rsidRDefault="00BC0D2F" w:rsidP="00BC0D2F">
            <w:pPr>
              <w:tabs>
                <w:tab w:val="clear" w:pos="2580"/>
                <w:tab w:val="clear" w:pos="2807"/>
                <w:tab w:val="left" w:pos="27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E329F" w14:textId="37E7A99B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1,775</w:t>
            </w:r>
          </w:p>
        </w:tc>
        <w:tc>
          <w:tcPr>
            <w:tcW w:w="283" w:type="dxa"/>
            <w:vAlign w:val="bottom"/>
          </w:tcPr>
          <w:p w14:paraId="7FD8E41C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3EB40B05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  <w:tc>
          <w:tcPr>
            <w:tcW w:w="284" w:type="dxa"/>
            <w:vAlign w:val="bottom"/>
          </w:tcPr>
          <w:p w14:paraId="1C179A9B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92F357" w14:textId="05D520B3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1,775</w:t>
            </w:r>
          </w:p>
        </w:tc>
        <w:tc>
          <w:tcPr>
            <w:tcW w:w="283" w:type="dxa"/>
            <w:vAlign w:val="bottom"/>
          </w:tcPr>
          <w:p w14:paraId="308E31F0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A1E9C27" w14:textId="77777777" w:rsidR="00BC0D2F" w:rsidRPr="004C3210" w:rsidRDefault="00BC0D2F" w:rsidP="00BC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</w:tr>
    </w:tbl>
    <w:p w14:paraId="65C90A46" w14:textId="77777777" w:rsidR="00444C8C" w:rsidRDefault="00444C8C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7300891" w14:textId="77777777" w:rsidR="00E57781" w:rsidRDefault="00E57781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28ADD13" w14:textId="77777777" w:rsidR="00BC0D2F" w:rsidRDefault="00BC0D2F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5E2921" w14:textId="44F428AB" w:rsidR="00837E3B" w:rsidRPr="004C3210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30"/>
          <w:szCs w:val="30"/>
        </w:rPr>
      </w:pPr>
      <w:r w:rsidRPr="004C3210">
        <w:rPr>
          <w:rFonts w:asciiTheme="majorBidi" w:hAnsiTheme="majorBidi" w:cstheme="majorBidi"/>
          <w:sz w:val="30"/>
          <w:szCs w:val="30"/>
          <w:cs/>
        </w:rPr>
        <w:lastRenderedPageBreak/>
        <w:t>เงินให้กู้ยืมและเงินกู้ยืมที่เกิดขึ้นกับ</w:t>
      </w:r>
      <w:r w:rsidR="00C23564" w:rsidRPr="004C3210">
        <w:rPr>
          <w:rFonts w:asciiTheme="majorBidi" w:hAnsiTheme="majorBidi" w:cstheme="majorBidi"/>
          <w:sz w:val="30"/>
          <w:szCs w:val="30"/>
          <w:cs/>
        </w:rPr>
        <w:t>บุคคลและกิจการ</w:t>
      </w:r>
      <w:r w:rsidRPr="004C3210">
        <w:rPr>
          <w:rFonts w:asciiTheme="majorBidi" w:hAnsiTheme="majorBidi" w:cstheme="majorBidi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 w:rsidRPr="004C3210">
        <w:rPr>
          <w:rFonts w:asciiTheme="majorBidi" w:hAnsiTheme="majorBidi" w:cstheme="majorBidi"/>
          <w:sz w:val="30"/>
          <w:szCs w:val="30"/>
          <w:cs/>
        </w:rPr>
        <w:t>งวด</w:t>
      </w:r>
      <w:r w:rsidRPr="004C321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65C9841" w14:textId="77777777" w:rsidR="00837E3B" w:rsidRPr="00545538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4C3210" w14:paraId="75178D3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4949B11B" w14:textId="77777777" w:rsidR="00837E3B" w:rsidRPr="004C3210" w:rsidRDefault="00837E3B" w:rsidP="0003570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3B31" w14:textId="77777777" w:rsidR="00837E3B" w:rsidRPr="004C3210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4C3210" w14:paraId="2CFD46AF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39206BF" w14:textId="77777777" w:rsidR="00837E3B" w:rsidRPr="004C3210" w:rsidRDefault="00837E3B" w:rsidP="0003570B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9A009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3A28" w14:textId="77777777" w:rsidR="00837E3B" w:rsidRPr="004C321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F5E9" w14:textId="053FE008" w:rsidR="00837E3B" w:rsidRPr="004C3210" w:rsidRDefault="00837E3B" w:rsidP="0003570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A04C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2BC45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679F" w14:textId="77777777" w:rsidR="00837E3B" w:rsidRPr="004C3210" w:rsidRDefault="00837E3B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4C3210" w14:paraId="1180DBC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B8D6E3C" w14:textId="3EAFD875" w:rsidR="00397DC9" w:rsidRPr="004C3210" w:rsidRDefault="00397DC9" w:rsidP="00997CC6">
            <w:pPr>
              <w:ind w:left="-8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B249" w14:textId="108310C7" w:rsidR="00397DC9" w:rsidRPr="004C3210" w:rsidRDefault="006F73A0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268717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5EC2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53DC6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B429" w14:textId="77777777" w:rsidR="00397DC9" w:rsidRPr="004C3210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F83ED" w14:textId="77777777" w:rsidR="00397DC9" w:rsidRPr="004C3210" w:rsidRDefault="00397DC9" w:rsidP="0003570B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4FED5" w14:textId="5F958226" w:rsidR="00397DC9" w:rsidRPr="004C3210" w:rsidRDefault="00F505C9" w:rsidP="004D20D6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16E" w:rsidRPr="004C321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 w:rsidR="0076516E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ิถุนายน</w:t>
            </w:r>
            <w:r w:rsidR="00397DC9"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0EA" w:rsidRPr="004C32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4F7D" w:rsidRPr="004C3210" w14:paraId="590ADC91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DFF7798" w14:textId="7B0FD0F9" w:rsidR="008A4F7D" w:rsidRPr="004C3210" w:rsidRDefault="008A4F7D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C9BD6F6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9285EB" w14:textId="77777777" w:rsidR="008A4F7D" w:rsidRPr="004C3210" w:rsidRDefault="008A4F7D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8473C" w14:textId="77777777" w:rsidR="008A4F7D" w:rsidRPr="004C321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41B1D8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509EA3" w14:textId="77777777" w:rsidR="008A4F7D" w:rsidRPr="004C3210" w:rsidRDefault="008A4F7D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E28DBD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D6439D2" w14:textId="77777777" w:rsidR="008A4F7D" w:rsidRPr="004C3210" w:rsidRDefault="008A4F7D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F6660" w:rsidRPr="004C3210" w14:paraId="0BB57617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46939CA" w14:textId="77777777" w:rsidR="00D11671" w:rsidRDefault="006F6660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กรีนเอ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ิร์ธ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พาว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77CA6E2" w14:textId="23879B9A" w:rsidR="006F6660" w:rsidRPr="004C3210" w:rsidRDefault="006F6660" w:rsidP="00997CC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41ADF0E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EBE358" w14:textId="77777777" w:rsidR="006F6660" w:rsidRPr="004C3210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7D76D8" w14:textId="296C99F4" w:rsidR="006F6660" w:rsidRPr="004C3210" w:rsidRDefault="00950DD4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50813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37EF1" w14:textId="1C57B9E3" w:rsidR="006F6660" w:rsidRPr="004C3210" w:rsidRDefault="00950DD4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D289E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D289E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9CCAE" w14:textId="77777777" w:rsidR="006F6660" w:rsidRPr="004C3210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26DDC9E" w14:textId="5BC0F7FD" w:rsidR="006F6660" w:rsidRPr="004C3210" w:rsidRDefault="00ED289E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67</w:t>
            </w:r>
            <w:r w:rsidR="00950DD4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</w:t>
            </w:r>
            <w:r w:rsidR="00950DD4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00</w:t>
            </w:r>
          </w:p>
        </w:tc>
      </w:tr>
      <w:tr w:rsidR="006F73A0" w:rsidRPr="004C3210" w14:paraId="68D2D37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545DFE20" w14:textId="77777777" w:rsidR="006F73A0" w:rsidRPr="004C3210" w:rsidRDefault="006F73A0" w:rsidP="00A170E3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EB047E" w14:textId="403C3AB0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81AB5" w14:textId="77777777" w:rsidR="006F73A0" w:rsidRPr="004C321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56FCA" w14:textId="062122AF" w:rsidR="006F73A0" w:rsidRPr="004C3210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5E70A6" w14:textId="77777777" w:rsidR="006F73A0" w:rsidRPr="004C3210" w:rsidRDefault="006F73A0" w:rsidP="00BA3D22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46918" w14:textId="06159C7D" w:rsidR="006F73A0" w:rsidRPr="004C3210" w:rsidRDefault="006F73A0" w:rsidP="00BA3D22">
            <w:pPr>
              <w:ind w:left="-113"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10A0ED" w14:textId="77777777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FA6A74" w14:textId="53552FBF" w:rsidR="006F73A0" w:rsidRPr="004C3210" w:rsidRDefault="006F73A0" w:rsidP="006F73A0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7CE8" w:rsidRPr="004C3210" w14:paraId="302FC2D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B0812E3" w14:textId="1CA435E4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FC97C4E" w14:textId="4262B71C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B2C7A0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138BD" w14:textId="52EB73A3" w:rsidR="00F77CE8" w:rsidRPr="004C3210" w:rsidRDefault="00BA3D22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F77CE8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0A8EFE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C6211" w14:textId="3CD0D648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A3D22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AFE11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D21AE7D" w14:textId="3D64A5C4" w:rsidR="00F77CE8" w:rsidRPr="004C3210" w:rsidRDefault="00E57781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20</w:t>
            </w:r>
            <w:r w:rsidR="00F77CE8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644</w:t>
            </w:r>
          </w:p>
        </w:tc>
      </w:tr>
      <w:tr w:rsidR="00F77CE8" w:rsidRPr="004C3210" w14:paraId="51B91DAE" w14:textId="77777777" w:rsidTr="004C3210">
        <w:trPr>
          <w:trHeight w:val="64"/>
        </w:trPr>
        <w:tc>
          <w:tcPr>
            <w:tcW w:w="3005" w:type="dxa"/>
            <w:shd w:val="clear" w:color="auto" w:fill="auto"/>
            <w:vAlign w:val="bottom"/>
          </w:tcPr>
          <w:p w14:paraId="33533668" w14:textId="3B948C76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0E5F" w14:textId="0281A6BB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36,100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431D24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1C49F" w14:textId="7514F653" w:rsidR="00F77CE8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106,367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A0D9BC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DD032" w14:textId="25997A08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B8F245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30E51" w14:textId="5A75755B" w:rsidR="00F77CE8" w:rsidRPr="004C3210" w:rsidRDefault="00E57781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85</w:t>
            </w:r>
            <w:r w:rsidR="00F77CE8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067</w:t>
            </w:r>
          </w:p>
        </w:tc>
      </w:tr>
      <w:tr w:rsidR="00F77CE8" w:rsidRPr="004C3210" w14:paraId="47CACCEA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71D1BED6" w14:textId="4FBE5E9D" w:rsidR="00F77CE8" w:rsidRPr="004C3210" w:rsidRDefault="00F77CE8" w:rsidP="00F77CE8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9306F0" w14:textId="2E0C5B92" w:rsidR="00F77CE8" w:rsidRPr="004C3210" w:rsidRDefault="00F77CE8" w:rsidP="00F7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65,100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DEDF2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E1EB3" w14:textId="0E97D24D" w:rsidR="00F77CE8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A3D22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8CA54C" w14:textId="77777777" w:rsidR="00F77CE8" w:rsidRPr="004C3210" w:rsidRDefault="00F77CE8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4096" w14:textId="78388ABE" w:rsidR="00F77CE8" w:rsidRPr="004C3210" w:rsidRDefault="00E57781" w:rsidP="00BA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BA3D22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,400)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F06427" w14:textId="77777777" w:rsidR="00F77CE8" w:rsidRPr="004C3210" w:rsidRDefault="00F77CE8" w:rsidP="00F77CE8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F05B4" w14:textId="1E26EC24" w:rsidR="00F77CE8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27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105,711</w:t>
            </w:r>
          </w:p>
        </w:tc>
      </w:tr>
    </w:tbl>
    <w:p w14:paraId="6E525DCF" w14:textId="77777777" w:rsidR="00FF0F44" w:rsidRPr="00545538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05"/>
        <w:gridCol w:w="1757"/>
        <w:gridCol w:w="283"/>
        <w:gridCol w:w="1276"/>
        <w:gridCol w:w="284"/>
        <w:gridCol w:w="1276"/>
        <w:gridCol w:w="283"/>
        <w:gridCol w:w="1758"/>
      </w:tblGrid>
      <w:tr w:rsidR="00E57781" w:rsidRPr="004C3210" w14:paraId="474DD36E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5C81404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sz w:val="30"/>
                <w:szCs w:val="30"/>
              </w:rPr>
              <w:br w:type="page"/>
            </w: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9F3D" w14:textId="77777777" w:rsidR="00E57781" w:rsidRPr="004C3210" w:rsidRDefault="00E57781" w:rsidP="005A429D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E57781" w:rsidRPr="004C3210" w14:paraId="52F02D7D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FB50EDC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7D6FA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F127B" w14:textId="77777777" w:rsidR="00E57781" w:rsidRPr="004C321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4D479" w14:textId="56AD85CA" w:rsidR="00E57781" w:rsidRPr="004C3210" w:rsidRDefault="00E57781" w:rsidP="005A429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A04CA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เคลื่อนไหว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7ECFD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873E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57781" w:rsidRPr="004C3210" w14:paraId="0CCCB534" w14:textId="77777777" w:rsidTr="00A04CAF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30DF7B0" w14:textId="660B9C34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EA1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11FB59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45C67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9171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7478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39DFF6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194F8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4C321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57781" w:rsidRPr="004C3210" w14:paraId="1ECF7DC6" w14:textId="77777777" w:rsidTr="00A04CAF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8C95E14" w14:textId="7A7EBDE0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4C32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ให้</w:t>
            </w: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02AF43E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E8B33C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0CDED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58E1BA" w14:textId="77777777" w:rsidR="00E57781" w:rsidRPr="004C3210" w:rsidRDefault="00E57781" w:rsidP="005A429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743C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00F90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5920B7D" w14:textId="77777777" w:rsidR="00E57781" w:rsidRPr="004C3210" w:rsidRDefault="00E57781" w:rsidP="005A429D">
            <w:pPr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781" w:rsidRPr="004C3210" w14:paraId="2FFA7749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4504DD4" w14:textId="77777777" w:rsidR="00E57781" w:rsidRPr="004C3210" w:rsidRDefault="00E57781" w:rsidP="005A429D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7C691DC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D68893" w14:textId="77777777" w:rsidR="00E57781" w:rsidRPr="004C321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25F92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593AA7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2C17F8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A07650" w14:textId="77777777" w:rsidR="00E57781" w:rsidRPr="004C3210" w:rsidRDefault="00E57781" w:rsidP="005A429D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6BE7A038" w14:textId="77777777" w:rsidR="00E57781" w:rsidRPr="004C3210" w:rsidRDefault="00E57781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B3F25" w:rsidRPr="004C3210" w14:paraId="0B618AB5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0C4D504" w14:textId="30FCDCBC" w:rsidR="006B3F25" w:rsidRPr="004C3210" w:rsidRDefault="006B3F25" w:rsidP="006B3F25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A2CC1A2" w14:textId="44595975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0D531F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A9BFC" w14:textId="526EB95D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1,00</w:t>
            </w:r>
            <w:r w:rsidR="00BC0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7EF694" w14:textId="77777777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6520D" w14:textId="6308F2A3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467EBB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E78CD1C" w14:textId="264B4F4F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1,00</w:t>
            </w:r>
            <w:r w:rsidR="00BC0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6B3F25" w:rsidRPr="004C3210" w14:paraId="72B96454" w14:textId="77777777" w:rsidTr="004C3210">
        <w:trPr>
          <w:trHeight w:val="20"/>
        </w:trPr>
        <w:tc>
          <w:tcPr>
            <w:tcW w:w="3005" w:type="dxa"/>
            <w:shd w:val="clear" w:color="auto" w:fill="auto"/>
          </w:tcPr>
          <w:p w14:paraId="369B5F8A" w14:textId="5556E27A" w:rsidR="006B3F25" w:rsidRPr="004C3210" w:rsidRDefault="006B3F25" w:rsidP="006B3F25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โฮล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ดิ้งส์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CFB51" w14:textId="4448A558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1FF28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8C3B" w14:textId="26516FDD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0E9717" w14:textId="77777777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7174F" w14:textId="03BB6F23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D61641" w14:textId="77777777" w:rsidR="006B3F25" w:rsidRPr="004C3210" w:rsidRDefault="006B3F25" w:rsidP="006B3F25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08C76" w14:textId="1533258B" w:rsidR="006B3F25" w:rsidRPr="004C3210" w:rsidRDefault="006B3F25" w:rsidP="006B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5,337</w:t>
            </w:r>
          </w:p>
        </w:tc>
      </w:tr>
      <w:tr w:rsidR="00E57781" w:rsidRPr="004C3210" w14:paraId="4CA5FB53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72DF171" w14:textId="657B54FC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42EC7" w14:textId="2C167A42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1"/>
              </w:tabs>
              <w:spacing w:line="240" w:lineRule="auto"/>
              <w:ind w:right="67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36102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D65F7" w14:textId="6DB580B9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6,33</w:t>
            </w:r>
            <w:r w:rsidR="00BC0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7D7F36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60339" w14:textId="48A33861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367BEB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AE3" w14:textId="35B3B914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6,33</w:t>
            </w:r>
            <w:r w:rsidR="00BC0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E57781" w:rsidRPr="004C3210" w14:paraId="21DD0980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AD1359A" w14:textId="7819F9F1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0237D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5770B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54BA8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84F5E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DB9555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FCD0F8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993EF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11DB49E3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1F9B9B2" w14:textId="1796996D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455C0AC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CD6C9D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C8C9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3B4B1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BD568C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AE2FD8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16E5C64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6CF8E095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6BEF793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พาว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72C83E3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74,351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C9239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129118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54E6E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2B6464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  <w:t>(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21,600)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B73F72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309E091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84,651</w:t>
            </w:r>
          </w:p>
        </w:tc>
      </w:tr>
      <w:tr w:rsidR="00E57781" w:rsidRPr="004C3210" w14:paraId="3B2B6269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22CCA007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แพลนเนทบอร</w:t>
            </w:r>
            <w:proofErr w:type="spellStart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์ด</w:t>
            </w:r>
            <w:proofErr w:type="spellEnd"/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F59A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91CC3E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4250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DDBE1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800C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874AB1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9255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11,700</w:t>
            </w:r>
          </w:p>
        </w:tc>
      </w:tr>
      <w:tr w:rsidR="00E57781" w:rsidRPr="004C3210" w14:paraId="4813C3FB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0A6B3921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B5871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86,551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FCBC64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44443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B829A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E13A1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  <w:t>(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22,100)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A3DE7C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AEA1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96,351</w:t>
            </w:r>
          </w:p>
        </w:tc>
      </w:tr>
      <w:tr w:rsidR="00E57781" w:rsidRPr="004C3210" w14:paraId="0220B0A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9525A9C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AF820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BDBB37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413C9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37C19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0A80D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DB7C9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806147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7781" w:rsidRPr="004C3210" w14:paraId="1E5743D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3B265BB9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999AC9D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7FDCCD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466F2C" w14:textId="3F448711" w:rsidR="00E57781" w:rsidRPr="004C3210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23EEDB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F3BC7" w14:textId="63F47755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</w:t>
            </w:r>
            <w:r w:rsidR="007B4044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27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F4EA47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0CCC8D59" w14:textId="69829AB4" w:rsidR="00E57781" w:rsidRPr="004C3210" w:rsidRDefault="007B4044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20</w:t>
            </w:r>
            <w:r w:rsidR="00E57781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644</w:t>
            </w:r>
          </w:p>
        </w:tc>
      </w:tr>
      <w:tr w:rsidR="00E57781" w:rsidRPr="004C3210" w14:paraId="54A1FA1C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14D30F10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59ED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36,000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DCA47C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EA03" w14:textId="110EAD60" w:rsidR="00E57781" w:rsidRPr="004C3210" w:rsidRDefault="007B4044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843B12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1467" w14:textId="6BF7425E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(</w:t>
            </w:r>
            <w:r w:rsidR="007B4044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57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</w:t>
            </w:r>
            <w:r w:rsidR="007B4044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4</w:t>
            </w: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AA9ECA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9063" w14:textId="13019C50" w:rsidR="00E57781" w:rsidRPr="004C3210" w:rsidRDefault="007B4044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81</w:t>
            </w:r>
            <w:r w:rsidR="00E57781"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,000</w:t>
            </w:r>
          </w:p>
        </w:tc>
      </w:tr>
      <w:tr w:rsidR="00E57781" w:rsidRPr="004C3210" w14:paraId="4233D821" w14:textId="77777777" w:rsidTr="004C3210">
        <w:trPr>
          <w:trHeight w:val="20"/>
        </w:trPr>
        <w:tc>
          <w:tcPr>
            <w:tcW w:w="3005" w:type="dxa"/>
            <w:shd w:val="clear" w:color="auto" w:fill="auto"/>
            <w:vAlign w:val="bottom"/>
          </w:tcPr>
          <w:p w14:paraId="6504DD56" w14:textId="77777777" w:rsidR="00E57781" w:rsidRPr="004C3210" w:rsidRDefault="00E57781" w:rsidP="00E57781">
            <w:pPr>
              <w:ind w:left="-1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2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C0BEE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4C3210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65,000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25B37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Theme="majorBidi" w:eastAsia="Cordia New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217D6" w14:textId="62C902CE" w:rsidR="00E57781" w:rsidRPr="004C3210" w:rsidRDefault="007B4044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044</w:t>
            </w:r>
          </w:p>
        </w:tc>
        <w:tc>
          <w:tcPr>
            <w:tcW w:w="284" w:type="dxa"/>
            <w:shd w:val="clear" w:color="auto" w:fill="auto"/>
          </w:tcPr>
          <w:p w14:paraId="5CD931D3" w14:textId="77777777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957A1" w14:textId="2717238C" w:rsidR="00E57781" w:rsidRPr="004C3210" w:rsidRDefault="00E57781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B4044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B4044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00)</w:t>
            </w:r>
          </w:p>
        </w:tc>
        <w:tc>
          <w:tcPr>
            <w:tcW w:w="283" w:type="dxa"/>
            <w:shd w:val="clear" w:color="auto" w:fill="auto"/>
          </w:tcPr>
          <w:p w14:paraId="65836525" w14:textId="77777777" w:rsidR="00E57781" w:rsidRPr="004C3210" w:rsidRDefault="00E57781" w:rsidP="00E57781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C3C57" w14:textId="1FE0BA1F" w:rsidR="00E57781" w:rsidRPr="004C3210" w:rsidRDefault="007B4044" w:rsidP="00E57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  <w:r w:rsidR="00E57781"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4C321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644</w:t>
            </w:r>
          </w:p>
        </w:tc>
      </w:tr>
    </w:tbl>
    <w:p w14:paraId="37556011" w14:textId="168D6F48" w:rsidR="004819DC" w:rsidRPr="009F5805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CA0A41"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2576DE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  <w:r w:rsidR="00FC2E4B"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สุทธิ</w:t>
      </w:r>
    </w:p>
    <w:p w14:paraId="6153481C" w14:textId="77777777" w:rsidR="004E4658" w:rsidRPr="009F5805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025581" w14:textId="1931D679" w:rsidR="004E4658" w:rsidRPr="009F5805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ลูกหนี้การค้า 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F939D5" w:rsidRPr="009F5805">
        <w:rPr>
          <w:rFonts w:asciiTheme="majorBidi" w:hAnsiTheme="majorBidi" w:cstheme="majorBidi"/>
          <w:sz w:val="30"/>
          <w:szCs w:val="30"/>
        </w:rPr>
        <w:t>7</w:t>
      </w:r>
      <w:r w:rsidR="005F1D9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5F1D96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5879B7" w:rsidRPr="009F580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F1D96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1D96"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="00837E3B" w:rsidRPr="009F5805">
        <w:rPr>
          <w:rFonts w:asciiTheme="majorBidi" w:hAnsiTheme="majorBidi" w:cstheme="majorBidi"/>
          <w:sz w:val="30"/>
          <w:szCs w:val="30"/>
          <w:cs/>
        </w:rPr>
        <w:t>ธัน</w:t>
      </w:r>
      <w:r w:rsidR="00557BCC" w:rsidRPr="009F5805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F939D5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4658"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B970EF5" w14:textId="77777777" w:rsidR="004E4658" w:rsidRPr="009F5805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042576" w:rsidRPr="009F5805" w14:paraId="24C60817" w14:textId="77777777" w:rsidTr="005148D3">
        <w:trPr>
          <w:tblHeader/>
        </w:trPr>
        <w:tc>
          <w:tcPr>
            <w:tcW w:w="3222" w:type="dxa"/>
            <w:vAlign w:val="bottom"/>
          </w:tcPr>
          <w:p w14:paraId="0D257F5C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7293A24B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9F5805" w14:paraId="18803964" w14:textId="77777777" w:rsidTr="005148D3">
        <w:trPr>
          <w:tblHeader/>
        </w:trPr>
        <w:tc>
          <w:tcPr>
            <w:tcW w:w="3222" w:type="dxa"/>
            <w:vAlign w:val="bottom"/>
          </w:tcPr>
          <w:p w14:paraId="5C31231C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D152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0972310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E25A" w14:textId="77777777" w:rsidR="00042576" w:rsidRPr="009F580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CFD" w:rsidRPr="009F5805" w14:paraId="737712D1" w14:textId="77777777" w:rsidTr="005148D3">
        <w:trPr>
          <w:tblHeader/>
        </w:trPr>
        <w:tc>
          <w:tcPr>
            <w:tcW w:w="3222" w:type="dxa"/>
            <w:vAlign w:val="bottom"/>
          </w:tcPr>
          <w:p w14:paraId="0A2668A1" w14:textId="4E5F82DE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0AE8" w14:textId="3D369674" w:rsidR="00A53CFD" w:rsidRPr="009F5805" w:rsidRDefault="0076516E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7E88A969" w14:textId="5E0790BA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BD81D3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AE62B0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CE49C39" w14:textId="1CFC0205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3949EBC2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BEB8FBD" w14:textId="35B82451" w:rsidR="00A53CFD" w:rsidRPr="009F5805" w:rsidRDefault="0076516E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63E63C07" w14:textId="56F61083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1299CE7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20E3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31931AC7" w14:textId="3479308C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53CFD" w:rsidRPr="009F5805" w14:paraId="648C4C69" w14:textId="77777777" w:rsidTr="005148D3">
        <w:tc>
          <w:tcPr>
            <w:tcW w:w="3222" w:type="dxa"/>
            <w:vAlign w:val="bottom"/>
          </w:tcPr>
          <w:p w14:paraId="3A19C38D" w14:textId="73B74676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C4104A"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96FDA2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10F38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C5AF7A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8DAABD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7FE199C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A2967B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17C9C7D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53CFD" w:rsidRPr="009F5805" w14:paraId="0B426B68" w14:textId="77777777" w:rsidTr="005148D3">
        <w:tc>
          <w:tcPr>
            <w:tcW w:w="3222" w:type="dxa"/>
            <w:vAlign w:val="bottom"/>
          </w:tcPr>
          <w:p w14:paraId="18F115D3" w14:textId="23C81878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F08E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E66850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0A2D0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76ECE1E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E64DE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E47A49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D82BABB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9F5805" w14:paraId="2895F6FB" w14:textId="77777777" w:rsidTr="005148D3">
        <w:tc>
          <w:tcPr>
            <w:tcW w:w="3222" w:type="dxa"/>
            <w:vAlign w:val="bottom"/>
          </w:tcPr>
          <w:p w14:paraId="755C52A6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DBA9D4" w14:textId="41282558" w:rsidR="00A53CFD" w:rsidRPr="009F5805" w:rsidRDefault="007B404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33,556</w:t>
            </w:r>
          </w:p>
        </w:tc>
        <w:tc>
          <w:tcPr>
            <w:tcW w:w="283" w:type="dxa"/>
            <w:vAlign w:val="bottom"/>
          </w:tcPr>
          <w:p w14:paraId="130F303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8B96DBF" w14:textId="14CB21C9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45,984</w:t>
            </w:r>
          </w:p>
        </w:tc>
        <w:tc>
          <w:tcPr>
            <w:tcW w:w="267" w:type="dxa"/>
            <w:vAlign w:val="bottom"/>
          </w:tcPr>
          <w:p w14:paraId="0CB401F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BC48CE" w14:textId="3C994EA3" w:rsidR="00A53CFD" w:rsidRPr="009F5805" w:rsidRDefault="007B404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48,055</w:t>
            </w:r>
          </w:p>
        </w:tc>
        <w:tc>
          <w:tcPr>
            <w:tcW w:w="282" w:type="dxa"/>
            <w:vAlign w:val="bottom"/>
          </w:tcPr>
          <w:p w14:paraId="0241EC2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360CEABC" w14:textId="1CBBA4FF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87,50</w:t>
            </w:r>
            <w:r w:rsidR="002E3302"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A53CFD" w:rsidRPr="009F5805" w14:paraId="7D609832" w14:textId="77777777" w:rsidTr="005148D3">
        <w:tc>
          <w:tcPr>
            <w:tcW w:w="3222" w:type="dxa"/>
            <w:vAlign w:val="bottom"/>
          </w:tcPr>
          <w:p w14:paraId="1C30CD02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3586B1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7B7CFA48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49A8F06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386D9E3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05A7C70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0A64CF33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86D8A54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9F5805" w14:paraId="7664C037" w14:textId="77777777" w:rsidTr="005148D3">
        <w:tc>
          <w:tcPr>
            <w:tcW w:w="3222" w:type="dxa"/>
            <w:vAlign w:val="bottom"/>
          </w:tcPr>
          <w:p w14:paraId="7DBBB4A4" w14:textId="77777777" w:rsidR="00A53CFD" w:rsidRPr="009F5805" w:rsidRDefault="00A53CF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0DE8CC" w14:textId="72EC2A86" w:rsidR="00A53CFD" w:rsidRPr="009F5805" w:rsidRDefault="007B404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22,851</w:t>
            </w:r>
          </w:p>
        </w:tc>
        <w:tc>
          <w:tcPr>
            <w:tcW w:w="283" w:type="dxa"/>
            <w:vAlign w:val="bottom"/>
          </w:tcPr>
          <w:p w14:paraId="21A89F45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CF2E6A4" w14:textId="0262778B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19,933</w:t>
            </w:r>
          </w:p>
        </w:tc>
        <w:tc>
          <w:tcPr>
            <w:tcW w:w="267" w:type="dxa"/>
            <w:vAlign w:val="bottom"/>
          </w:tcPr>
          <w:p w14:paraId="6D8713D7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2111F61" w14:textId="020BC876" w:rsidR="00A53CFD" w:rsidRPr="009F5805" w:rsidRDefault="007B404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20,848</w:t>
            </w:r>
          </w:p>
        </w:tc>
        <w:tc>
          <w:tcPr>
            <w:tcW w:w="282" w:type="dxa"/>
            <w:vAlign w:val="bottom"/>
          </w:tcPr>
          <w:p w14:paraId="15EDCB3F" w14:textId="77777777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E9ADEDD" w14:textId="24547F9B" w:rsidR="00A53CFD" w:rsidRPr="009F580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19,196</w:t>
            </w:r>
          </w:p>
        </w:tc>
      </w:tr>
      <w:tr w:rsidR="007B4044" w:rsidRPr="009F5805" w14:paraId="4BDE5ADA" w14:textId="77777777" w:rsidTr="005148D3">
        <w:tc>
          <w:tcPr>
            <w:tcW w:w="3222" w:type="dxa"/>
            <w:vAlign w:val="bottom"/>
          </w:tcPr>
          <w:p w14:paraId="122EE875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988854" w14:textId="37AE1E63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72B2BE5A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3D799B" w14:textId="1690B38A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76F135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45B6E3" w14:textId="1916119D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2" w:type="dxa"/>
            <w:vAlign w:val="bottom"/>
          </w:tcPr>
          <w:p w14:paraId="6C860AD6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D5AB4FE" w14:textId="2ECBB65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B4044" w:rsidRPr="009F5805" w14:paraId="77F0198B" w14:textId="77777777" w:rsidTr="005148D3">
        <w:tc>
          <w:tcPr>
            <w:tcW w:w="3222" w:type="dxa"/>
            <w:vAlign w:val="bottom"/>
          </w:tcPr>
          <w:p w14:paraId="2C502A4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737BEE" w14:textId="2DD08C84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5B66168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67B144D" w14:textId="484476C6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AC6D750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693F1651" w14:textId="059832F5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2" w:type="dxa"/>
            <w:vAlign w:val="bottom"/>
          </w:tcPr>
          <w:p w14:paraId="3447FDD0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8E0ECFA" w14:textId="790A37F3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</w:tr>
      <w:tr w:rsidR="007B4044" w:rsidRPr="009F5805" w14:paraId="1EAE568E" w14:textId="77777777" w:rsidTr="005148D3">
        <w:tc>
          <w:tcPr>
            <w:tcW w:w="3222" w:type="dxa"/>
            <w:vAlign w:val="bottom"/>
          </w:tcPr>
          <w:p w14:paraId="5110EAD2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0D67EA" w14:textId="55500E71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4A582585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2A42AEC" w14:textId="058D58E8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 w:rsidRPr="009F5805"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F0F5DC6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8D5E0D" w14:textId="2C1CB8FC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GB"/>
              </w:rPr>
              <w:t>7,076</w:t>
            </w:r>
          </w:p>
        </w:tc>
        <w:tc>
          <w:tcPr>
            <w:tcW w:w="282" w:type="dxa"/>
            <w:vAlign w:val="bottom"/>
          </w:tcPr>
          <w:p w14:paraId="295E12D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19063866" w14:textId="43E62F74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13,538</w:t>
            </w:r>
          </w:p>
        </w:tc>
      </w:tr>
      <w:tr w:rsidR="007B4044" w:rsidRPr="009F5805" w14:paraId="0BDB2ED4" w14:textId="77777777" w:rsidTr="005148D3">
        <w:tc>
          <w:tcPr>
            <w:tcW w:w="3222" w:type="dxa"/>
            <w:vAlign w:val="bottom"/>
          </w:tcPr>
          <w:p w14:paraId="213B5397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27EB3" w14:textId="6B01BF08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56,407</w:t>
            </w:r>
          </w:p>
        </w:tc>
        <w:tc>
          <w:tcPr>
            <w:tcW w:w="283" w:type="dxa"/>
            <w:vAlign w:val="bottom"/>
          </w:tcPr>
          <w:p w14:paraId="06C397BC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0C0C5" w14:textId="3AC74923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65,917</w:t>
            </w:r>
          </w:p>
        </w:tc>
        <w:tc>
          <w:tcPr>
            <w:tcW w:w="267" w:type="dxa"/>
            <w:vAlign w:val="bottom"/>
          </w:tcPr>
          <w:p w14:paraId="6A100541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67798" w14:textId="537EAD6F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75,979</w:t>
            </w:r>
          </w:p>
        </w:tc>
        <w:tc>
          <w:tcPr>
            <w:tcW w:w="282" w:type="dxa"/>
            <w:vAlign w:val="bottom"/>
          </w:tcPr>
          <w:p w14:paraId="2446A1B1" w14:textId="77777777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5C1DE" w14:textId="0E634332" w:rsidR="007B4044" w:rsidRPr="009F5805" w:rsidRDefault="007B4044" w:rsidP="007B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120,322</w:t>
            </w:r>
          </w:p>
        </w:tc>
      </w:tr>
      <w:tr w:rsidR="00B43395" w:rsidRPr="009F5805" w14:paraId="795A0605" w14:textId="77777777" w:rsidTr="00605754">
        <w:trPr>
          <w:trHeight w:hRule="exact" w:val="397"/>
        </w:trPr>
        <w:tc>
          <w:tcPr>
            <w:tcW w:w="3222" w:type="dxa"/>
            <w:vAlign w:val="bottom"/>
          </w:tcPr>
          <w:p w14:paraId="0ECB9DA8" w14:textId="50DA26D0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46BF51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CA77DD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3FB00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67" w:type="dxa"/>
            <w:vAlign w:val="bottom"/>
          </w:tcPr>
          <w:p w14:paraId="3810EA9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C03A60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3051CD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630CDF4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</w:tr>
      <w:tr w:rsidR="00B43395" w:rsidRPr="009F5805" w14:paraId="5FC49DA8" w14:textId="77777777" w:rsidTr="005148D3">
        <w:tc>
          <w:tcPr>
            <w:tcW w:w="3222" w:type="dxa"/>
            <w:vAlign w:val="bottom"/>
          </w:tcPr>
          <w:p w14:paraId="0DA5DBBD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2EEBA71F" w14:textId="3F9AF00D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310,857</w:t>
            </w:r>
          </w:p>
        </w:tc>
        <w:tc>
          <w:tcPr>
            <w:tcW w:w="283" w:type="dxa"/>
            <w:vAlign w:val="bottom"/>
          </w:tcPr>
          <w:p w14:paraId="2177125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007C21C" w14:textId="20108A7A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314,064</w:t>
            </w:r>
          </w:p>
        </w:tc>
        <w:tc>
          <w:tcPr>
            <w:tcW w:w="267" w:type="dxa"/>
            <w:vAlign w:val="bottom"/>
          </w:tcPr>
          <w:p w14:paraId="74AEADF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C540DD4" w14:textId="7CED48D1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271,903</w:t>
            </w:r>
          </w:p>
        </w:tc>
        <w:tc>
          <w:tcPr>
            <w:tcW w:w="282" w:type="dxa"/>
            <w:vAlign w:val="bottom"/>
          </w:tcPr>
          <w:p w14:paraId="6FA3740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CA70DAD" w14:textId="75FC3AF3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279,366</w:t>
            </w:r>
          </w:p>
        </w:tc>
      </w:tr>
      <w:tr w:rsidR="00B43395" w:rsidRPr="009F5805" w14:paraId="09CA655C" w14:textId="77777777" w:rsidTr="005148D3">
        <w:tc>
          <w:tcPr>
            <w:tcW w:w="3222" w:type="dxa"/>
            <w:vAlign w:val="bottom"/>
          </w:tcPr>
          <w:p w14:paraId="14E120F5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ค้างชำระ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22" w:type="dxa"/>
            <w:vAlign w:val="bottom"/>
          </w:tcPr>
          <w:p w14:paraId="1BBA1233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C58F509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BBD313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414CCE2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D05011F" w14:textId="77777777" w:rsidR="00B43395" w:rsidRPr="001812E8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2408E864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04C80DE9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B43395" w:rsidRPr="009F5805" w14:paraId="335C0924" w14:textId="77777777" w:rsidTr="005148D3">
        <w:tc>
          <w:tcPr>
            <w:tcW w:w="3222" w:type="dxa"/>
            <w:vAlign w:val="bottom"/>
          </w:tcPr>
          <w:p w14:paraId="349F395D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5B686E70" w14:textId="28EA80B3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95,881</w:t>
            </w:r>
          </w:p>
        </w:tc>
        <w:tc>
          <w:tcPr>
            <w:tcW w:w="283" w:type="dxa"/>
            <w:vAlign w:val="bottom"/>
          </w:tcPr>
          <w:p w14:paraId="5061ADB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E52C01D" w14:textId="15E374BC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50,587</w:t>
            </w:r>
          </w:p>
        </w:tc>
        <w:tc>
          <w:tcPr>
            <w:tcW w:w="267" w:type="dxa"/>
            <w:vAlign w:val="bottom"/>
          </w:tcPr>
          <w:p w14:paraId="57A108ED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7E0579E" w14:textId="01BA2AF8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79,0</w:t>
            </w:r>
            <w:r w:rsidR="001812E8" w:rsidRPr="00181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20</w:t>
            </w:r>
          </w:p>
        </w:tc>
        <w:tc>
          <w:tcPr>
            <w:tcW w:w="282" w:type="dxa"/>
            <w:vAlign w:val="bottom"/>
          </w:tcPr>
          <w:p w14:paraId="548E3B56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F874481" w14:textId="22034D6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36,277</w:t>
            </w:r>
          </w:p>
        </w:tc>
      </w:tr>
      <w:tr w:rsidR="00B43395" w:rsidRPr="009F5805" w14:paraId="7AF126C2" w14:textId="77777777" w:rsidTr="005148D3">
        <w:tc>
          <w:tcPr>
            <w:tcW w:w="3222" w:type="dxa"/>
            <w:vAlign w:val="bottom"/>
          </w:tcPr>
          <w:p w14:paraId="6CD782B7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2BEA21D" w14:textId="7BAF8797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20,793</w:t>
            </w:r>
          </w:p>
        </w:tc>
        <w:tc>
          <w:tcPr>
            <w:tcW w:w="283" w:type="dxa"/>
            <w:vAlign w:val="bottom"/>
          </w:tcPr>
          <w:p w14:paraId="065E014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F6423AF" w14:textId="017E3976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1,721</w:t>
            </w:r>
          </w:p>
        </w:tc>
        <w:tc>
          <w:tcPr>
            <w:tcW w:w="267" w:type="dxa"/>
            <w:vAlign w:val="bottom"/>
          </w:tcPr>
          <w:p w14:paraId="1FB9EC6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AB01B77" w14:textId="06248A5D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16,848</w:t>
            </w:r>
          </w:p>
        </w:tc>
        <w:tc>
          <w:tcPr>
            <w:tcW w:w="282" w:type="dxa"/>
            <w:vAlign w:val="bottom"/>
          </w:tcPr>
          <w:p w14:paraId="111A867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41A53BBA" w14:textId="495EA47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414</w:t>
            </w:r>
          </w:p>
        </w:tc>
      </w:tr>
      <w:tr w:rsidR="00B43395" w:rsidRPr="009F5805" w14:paraId="3D3CD590" w14:textId="77777777" w:rsidTr="005148D3">
        <w:tc>
          <w:tcPr>
            <w:tcW w:w="3222" w:type="dxa"/>
            <w:vAlign w:val="bottom"/>
          </w:tcPr>
          <w:p w14:paraId="1068D8AA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เดือนถึง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14CB2B9" w14:textId="171FAE7B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3,316</w:t>
            </w:r>
          </w:p>
        </w:tc>
        <w:tc>
          <w:tcPr>
            <w:tcW w:w="283" w:type="dxa"/>
            <w:vAlign w:val="bottom"/>
          </w:tcPr>
          <w:p w14:paraId="1671293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E46094E" w14:textId="011032B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9,469</w:t>
            </w:r>
          </w:p>
        </w:tc>
        <w:tc>
          <w:tcPr>
            <w:tcW w:w="267" w:type="dxa"/>
            <w:vAlign w:val="bottom"/>
          </w:tcPr>
          <w:p w14:paraId="2FDFBA4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4F9C71A" w14:textId="46620162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1,523</w:t>
            </w:r>
          </w:p>
        </w:tc>
        <w:tc>
          <w:tcPr>
            <w:tcW w:w="282" w:type="dxa"/>
            <w:vAlign w:val="bottom"/>
          </w:tcPr>
          <w:p w14:paraId="6D5808B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55306E8" w14:textId="04124825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7,143</w:t>
            </w:r>
          </w:p>
        </w:tc>
      </w:tr>
      <w:tr w:rsidR="00B43395" w:rsidRPr="009F5805" w14:paraId="16D6FB6C" w14:textId="77777777" w:rsidTr="005148D3">
        <w:tc>
          <w:tcPr>
            <w:tcW w:w="3222" w:type="dxa"/>
            <w:vAlign w:val="bottom"/>
          </w:tcPr>
          <w:p w14:paraId="61D9C2A3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12 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A0CD26F" w14:textId="52BD0C87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35,301</w:t>
            </w:r>
          </w:p>
        </w:tc>
        <w:tc>
          <w:tcPr>
            <w:tcW w:w="283" w:type="dxa"/>
            <w:vAlign w:val="bottom"/>
          </w:tcPr>
          <w:p w14:paraId="58F1E9C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3A16DA6" w14:textId="4C7137F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28,882</w:t>
            </w:r>
          </w:p>
        </w:tc>
        <w:tc>
          <w:tcPr>
            <w:tcW w:w="267" w:type="dxa"/>
            <w:vAlign w:val="bottom"/>
          </w:tcPr>
          <w:p w14:paraId="72F85FA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D7A8E84" w14:textId="51E80CEC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28,709</w:t>
            </w:r>
          </w:p>
        </w:tc>
        <w:tc>
          <w:tcPr>
            <w:tcW w:w="282" w:type="dxa"/>
            <w:vAlign w:val="bottom"/>
          </w:tcPr>
          <w:p w14:paraId="21BA39BE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045F50F" w14:textId="04CA2CE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24,039</w:t>
            </w:r>
          </w:p>
        </w:tc>
      </w:tr>
      <w:tr w:rsidR="00B43395" w:rsidRPr="009F5805" w14:paraId="2175FCFC" w14:textId="77777777" w:rsidTr="005148D3">
        <w:tc>
          <w:tcPr>
            <w:tcW w:w="3222" w:type="dxa"/>
            <w:vAlign w:val="bottom"/>
          </w:tcPr>
          <w:p w14:paraId="50780FD6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047664" w14:textId="5D06E596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466,148</w:t>
            </w:r>
          </w:p>
        </w:tc>
        <w:tc>
          <w:tcPr>
            <w:tcW w:w="283" w:type="dxa"/>
            <w:vAlign w:val="bottom"/>
          </w:tcPr>
          <w:p w14:paraId="2B3EAAB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1E287797" w14:textId="404C4D29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404,723</w:t>
            </w:r>
          </w:p>
        </w:tc>
        <w:tc>
          <w:tcPr>
            <w:tcW w:w="267" w:type="dxa"/>
            <w:vAlign w:val="bottom"/>
          </w:tcPr>
          <w:p w14:paraId="1180A36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F09DEE5" w14:textId="07997A6E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398,00</w:t>
            </w:r>
            <w:r w:rsidR="001812E8" w:rsidRPr="00181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3</w:t>
            </w:r>
          </w:p>
        </w:tc>
        <w:tc>
          <w:tcPr>
            <w:tcW w:w="282" w:type="dxa"/>
            <w:vAlign w:val="bottom"/>
          </w:tcPr>
          <w:p w14:paraId="08B8B250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09D669A" w14:textId="7CD27A3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347,239</w:t>
            </w:r>
          </w:p>
        </w:tc>
      </w:tr>
      <w:tr w:rsidR="00B43395" w:rsidRPr="009F5805" w14:paraId="3959656D" w14:textId="77777777" w:rsidTr="005148D3">
        <w:tc>
          <w:tcPr>
            <w:tcW w:w="3222" w:type="dxa"/>
          </w:tcPr>
          <w:p w14:paraId="46771D9F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B840F0" w14:textId="4A57289E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(39,115)</w:t>
            </w:r>
          </w:p>
        </w:tc>
        <w:tc>
          <w:tcPr>
            <w:tcW w:w="283" w:type="dxa"/>
            <w:vAlign w:val="bottom"/>
          </w:tcPr>
          <w:p w14:paraId="51A031C5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9A232B4" w14:textId="214BE376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(32,137)</w:t>
            </w:r>
          </w:p>
        </w:tc>
        <w:tc>
          <w:tcPr>
            <w:tcW w:w="267" w:type="dxa"/>
            <w:vAlign w:val="bottom"/>
          </w:tcPr>
          <w:p w14:paraId="2E7FD897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9A4F158" w14:textId="565B39E8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(30,204)</w:t>
            </w:r>
          </w:p>
        </w:tc>
        <w:tc>
          <w:tcPr>
            <w:tcW w:w="282" w:type="dxa"/>
            <w:vAlign w:val="bottom"/>
          </w:tcPr>
          <w:p w14:paraId="47CBAAAA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5F1299" w14:textId="2775F078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(24,99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B43395" w:rsidRPr="009F5805" w14:paraId="6AAF44F0" w14:textId="77777777" w:rsidTr="005148D3">
        <w:tc>
          <w:tcPr>
            <w:tcW w:w="3222" w:type="dxa"/>
          </w:tcPr>
          <w:p w14:paraId="3594EB87" w14:textId="77777777" w:rsidR="00B43395" w:rsidRPr="009F5805" w:rsidRDefault="00B43395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6738" w14:textId="1B5A537E" w:rsidR="00B43395" w:rsidRPr="009F5805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427,033</w:t>
            </w:r>
          </w:p>
        </w:tc>
        <w:tc>
          <w:tcPr>
            <w:tcW w:w="283" w:type="dxa"/>
            <w:vAlign w:val="bottom"/>
          </w:tcPr>
          <w:p w14:paraId="35B0ACA1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7BCC" w14:textId="75A2F944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372,586</w:t>
            </w:r>
          </w:p>
        </w:tc>
        <w:tc>
          <w:tcPr>
            <w:tcW w:w="267" w:type="dxa"/>
            <w:vAlign w:val="bottom"/>
          </w:tcPr>
          <w:p w14:paraId="60291CBF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AAD9" w14:textId="15D17C89" w:rsidR="00B43395" w:rsidRPr="001812E8" w:rsidRDefault="00E26E10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1812E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367,79</w:t>
            </w:r>
            <w:r w:rsidR="001812E8" w:rsidRPr="00181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zh-CN"/>
              </w:rPr>
              <w:t>9</w:t>
            </w:r>
          </w:p>
        </w:tc>
        <w:tc>
          <w:tcPr>
            <w:tcW w:w="282" w:type="dxa"/>
            <w:vAlign w:val="bottom"/>
          </w:tcPr>
          <w:p w14:paraId="5FE70A0B" w14:textId="77777777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1F37" w14:textId="4D0FE865" w:rsidR="00B43395" w:rsidRPr="009F5805" w:rsidRDefault="00B43395" w:rsidP="00B43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322,24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685B91F0" w14:textId="77777777" w:rsidR="002F28A0" w:rsidRPr="009F5805" w:rsidRDefault="002F28A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E26E10" w:rsidRPr="009F5805" w14:paraId="4637C296" w14:textId="77777777" w:rsidTr="005A429D">
        <w:trPr>
          <w:tblHeader/>
        </w:trPr>
        <w:tc>
          <w:tcPr>
            <w:tcW w:w="3222" w:type="dxa"/>
            <w:vAlign w:val="bottom"/>
          </w:tcPr>
          <w:p w14:paraId="0F2B3F1B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0920B12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E26E10" w:rsidRPr="009F5805" w14:paraId="41D7CFF5" w14:textId="77777777" w:rsidTr="00E26E10">
        <w:trPr>
          <w:tblHeader/>
        </w:trPr>
        <w:tc>
          <w:tcPr>
            <w:tcW w:w="3222" w:type="dxa"/>
            <w:vAlign w:val="bottom"/>
          </w:tcPr>
          <w:p w14:paraId="6430C38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A772D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B4ABE5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58E1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E10" w:rsidRPr="009F5805" w14:paraId="24B47F5A" w14:textId="77777777" w:rsidTr="00E26E10">
        <w:trPr>
          <w:tblHeader/>
        </w:trPr>
        <w:tc>
          <w:tcPr>
            <w:tcW w:w="3222" w:type="dxa"/>
            <w:vAlign w:val="bottom"/>
          </w:tcPr>
          <w:p w14:paraId="0F51C32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284E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304C107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1FFCFE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987B8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11889F8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2571A6C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4178579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656830E2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69283FF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A60B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CCDF81F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26E10" w:rsidRPr="009F5805" w14:paraId="1AAE29CA" w14:textId="77777777" w:rsidTr="00E26E10">
        <w:tc>
          <w:tcPr>
            <w:tcW w:w="3222" w:type="dxa"/>
            <w:vAlign w:val="bottom"/>
          </w:tcPr>
          <w:p w14:paraId="20FFC8D7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9" w:hanging="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Pr="009F58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FC89B3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1DF7BF9D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447E9EB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489B7A31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0FAB8DF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372AA67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100118E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E26E10" w:rsidRPr="009F5805" w14:paraId="7967DDB2" w14:textId="77777777" w:rsidTr="005A429D">
        <w:tc>
          <w:tcPr>
            <w:tcW w:w="3222" w:type="dxa"/>
            <w:vAlign w:val="bottom"/>
          </w:tcPr>
          <w:p w14:paraId="2685DC8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786954EB" w14:textId="3D5BCDB2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79,293</w:t>
            </w:r>
          </w:p>
        </w:tc>
        <w:tc>
          <w:tcPr>
            <w:tcW w:w="283" w:type="dxa"/>
            <w:vAlign w:val="bottom"/>
          </w:tcPr>
          <w:p w14:paraId="7BEBB89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D14CD5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67" w:type="dxa"/>
            <w:vAlign w:val="bottom"/>
          </w:tcPr>
          <w:p w14:paraId="4215AE9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4D87F1F" w14:textId="542FBD53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79,293</w:t>
            </w:r>
          </w:p>
        </w:tc>
        <w:tc>
          <w:tcPr>
            <w:tcW w:w="282" w:type="dxa"/>
            <w:vAlign w:val="bottom"/>
          </w:tcPr>
          <w:p w14:paraId="1091AA0C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3F354369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</w:tr>
      <w:tr w:rsidR="00E26E10" w:rsidRPr="009F5805" w14:paraId="23A57EA1" w14:textId="77777777" w:rsidTr="005A429D">
        <w:tc>
          <w:tcPr>
            <w:tcW w:w="3222" w:type="dxa"/>
          </w:tcPr>
          <w:p w14:paraId="20B0EB9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E4B4930" w14:textId="200EA29A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(793)</w:t>
            </w:r>
          </w:p>
        </w:tc>
        <w:tc>
          <w:tcPr>
            <w:tcW w:w="283" w:type="dxa"/>
            <w:vAlign w:val="bottom"/>
          </w:tcPr>
          <w:p w14:paraId="694392E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606760F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(1,313)</w:t>
            </w:r>
          </w:p>
        </w:tc>
        <w:tc>
          <w:tcPr>
            <w:tcW w:w="267" w:type="dxa"/>
            <w:vAlign w:val="bottom"/>
          </w:tcPr>
          <w:p w14:paraId="78FEB9CA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2A7C15" w14:textId="467EEF05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(793)</w:t>
            </w:r>
          </w:p>
        </w:tc>
        <w:tc>
          <w:tcPr>
            <w:tcW w:w="282" w:type="dxa"/>
            <w:vAlign w:val="bottom"/>
          </w:tcPr>
          <w:p w14:paraId="7BE71BA6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C1CB05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(1,313)</w:t>
            </w:r>
          </w:p>
        </w:tc>
      </w:tr>
      <w:tr w:rsidR="00E26E10" w:rsidRPr="009F5805" w14:paraId="24C54F41" w14:textId="77777777" w:rsidTr="005A429D">
        <w:tc>
          <w:tcPr>
            <w:tcW w:w="3222" w:type="dxa"/>
          </w:tcPr>
          <w:p w14:paraId="1EF7A08F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5F06" w14:textId="60ECB32A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78,500</w:t>
            </w:r>
          </w:p>
        </w:tc>
        <w:tc>
          <w:tcPr>
            <w:tcW w:w="283" w:type="dxa"/>
            <w:vAlign w:val="bottom"/>
          </w:tcPr>
          <w:p w14:paraId="0D653130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CC744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67" w:type="dxa"/>
            <w:vAlign w:val="bottom"/>
          </w:tcPr>
          <w:p w14:paraId="31156AD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E284" w14:textId="5E515ADD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78,500</w:t>
            </w:r>
          </w:p>
        </w:tc>
        <w:tc>
          <w:tcPr>
            <w:tcW w:w="282" w:type="dxa"/>
            <w:vAlign w:val="bottom"/>
          </w:tcPr>
          <w:p w14:paraId="7F91AED3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E2CB" w14:textId="77777777" w:rsidR="00E26E10" w:rsidRPr="009F5805" w:rsidRDefault="00E26E10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</w:tr>
    </w:tbl>
    <w:p w14:paraId="62A462DE" w14:textId="77777777" w:rsidR="00E26E10" w:rsidRDefault="00E26E1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337CC" w14:textId="45AB95F3" w:rsidR="006129B7" w:rsidRPr="009F5805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ใน</w:t>
      </w:r>
      <w:r w:rsidR="00553925" w:rsidRPr="009F5805">
        <w:rPr>
          <w:rFonts w:asciiTheme="majorBidi" w:hAnsiTheme="majorBidi" w:cstheme="majorBidi"/>
          <w:sz w:val="30"/>
          <w:szCs w:val="30"/>
          <w:cs/>
        </w:rPr>
        <w:t>ปี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2566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 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>ซึ่งเป็นลูกหนี้ที่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ค้างชำระเกินกำหนดในช่วง </w:t>
      </w:r>
      <w:r w:rsidR="00F505C9" w:rsidRPr="009F5805">
        <w:rPr>
          <w:rFonts w:asciiTheme="majorBidi" w:hAnsiTheme="majorBidi" w:cstheme="majorBidi"/>
          <w:sz w:val="30"/>
          <w:szCs w:val="30"/>
        </w:rPr>
        <w:t>1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 เดือนถึง</w:t>
      </w:r>
      <w:r w:rsidR="00C148A9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13</w:t>
      </w:r>
      <w:r w:rsidR="00C148A9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เดือนเมื่อสิ้นปี </w:t>
      </w:r>
      <w:r w:rsidR="00F505C9" w:rsidRPr="009F5805">
        <w:rPr>
          <w:rFonts w:asciiTheme="majorBidi" w:hAnsiTheme="majorBidi" w:cstheme="majorBidi"/>
          <w:sz w:val="30"/>
          <w:szCs w:val="30"/>
        </w:rPr>
        <w:t>2565</w:t>
      </w:r>
      <w:r w:rsidR="00EB7D60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>โดยลูกหนี้เหล่านี้ได้รับผลกระทบทางเศรษฐกิจจากสถานการณ์โควิด-</w:t>
      </w:r>
      <w:r w:rsidR="00F505C9" w:rsidRPr="009F5805">
        <w:rPr>
          <w:rFonts w:asciiTheme="majorBidi" w:hAnsiTheme="majorBidi" w:cstheme="majorBidi"/>
          <w:sz w:val="30"/>
          <w:szCs w:val="30"/>
        </w:rPr>
        <w:t>19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 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ำระหนี้ที่คงค้างเป็นรายเดือน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ระหว่าง </w:t>
      </w:r>
      <w:r w:rsidR="006129B7" w:rsidRPr="009F5805">
        <w:rPr>
          <w:rFonts w:asciiTheme="majorBidi" w:hAnsiTheme="majorBidi" w:cstheme="majorBidi"/>
          <w:sz w:val="30"/>
          <w:szCs w:val="30"/>
        </w:rPr>
        <w:t>12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เดือนและ </w:t>
      </w:r>
      <w:r w:rsidR="006129B7" w:rsidRPr="009F5805">
        <w:rPr>
          <w:rFonts w:asciiTheme="majorBidi" w:hAnsiTheme="majorBidi" w:cstheme="majorBidi"/>
          <w:sz w:val="30"/>
          <w:szCs w:val="30"/>
        </w:rPr>
        <w:t xml:space="preserve">36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>เดือนโดยมีการ</w:t>
      </w:r>
      <w:r w:rsidR="00C76C3D" w:rsidRPr="009F5805">
        <w:rPr>
          <w:rFonts w:asciiTheme="majorBidi" w:hAnsiTheme="majorBidi" w:cstheme="majorBidi"/>
          <w:sz w:val="30"/>
          <w:szCs w:val="30"/>
          <w:cs/>
        </w:rPr>
        <w:t>คิด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ดอกเบี้ยในอัตราร้อยละ </w:t>
      </w:r>
      <w:r w:rsidR="006129B7" w:rsidRPr="009F5805">
        <w:rPr>
          <w:rFonts w:asciiTheme="majorBidi" w:hAnsiTheme="majorBidi" w:cstheme="majorBidi"/>
          <w:sz w:val="30"/>
          <w:szCs w:val="30"/>
        </w:rPr>
        <w:t xml:space="preserve">6.6 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553925" w:rsidRPr="009F5805">
        <w:rPr>
          <w:rFonts w:asciiTheme="majorBidi" w:hAnsiTheme="majorBidi" w:cstheme="majorBidi"/>
          <w:sz w:val="30"/>
          <w:szCs w:val="30"/>
        </w:rPr>
        <w:t>7</w:t>
      </w:r>
      <w:r w:rsidR="006129B7" w:rsidRPr="009F5805">
        <w:rPr>
          <w:rFonts w:asciiTheme="majorBidi" w:hAnsiTheme="majorBidi" w:cstheme="majorBidi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0E43EB8C" w14:textId="77777777" w:rsidR="00493C5A" w:rsidRPr="009F5805" w:rsidRDefault="00493C5A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830" w:type="dxa"/>
        <w:tblLook w:val="04A0" w:firstRow="1" w:lastRow="0" w:firstColumn="1" w:lastColumn="0" w:noHBand="0" w:noVBand="1"/>
      </w:tblPr>
      <w:tblGrid>
        <w:gridCol w:w="5508"/>
        <w:gridCol w:w="702"/>
        <w:gridCol w:w="1620"/>
      </w:tblGrid>
      <w:tr w:rsidR="004767B3" w:rsidRPr="009F5805" w14:paraId="4506B946" w14:textId="77777777" w:rsidTr="00A04B2E">
        <w:tc>
          <w:tcPr>
            <w:tcW w:w="5508" w:type="dxa"/>
          </w:tcPr>
          <w:p w14:paraId="63A492C2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dxa"/>
          </w:tcPr>
          <w:p w14:paraId="3B9F005B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DDD81C4" w14:textId="21A533EB" w:rsidR="004767B3" w:rsidRPr="009F5805" w:rsidRDefault="004767B3" w:rsidP="0047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4767B3" w:rsidRPr="009F5805" w14:paraId="16812E0A" w14:textId="77777777" w:rsidTr="00A04B2E">
        <w:tc>
          <w:tcPr>
            <w:tcW w:w="5508" w:type="dxa"/>
          </w:tcPr>
          <w:p w14:paraId="5C4CBDFE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702" w:type="dxa"/>
          </w:tcPr>
          <w:p w14:paraId="0721AB9E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C186EB" w14:textId="32B54BE2" w:rsidR="004767B3" w:rsidRPr="009F5805" w:rsidRDefault="00E26E1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142,341</w:t>
            </w:r>
          </w:p>
        </w:tc>
      </w:tr>
      <w:tr w:rsidR="004767B3" w:rsidRPr="009F5805" w14:paraId="4EDBD9BD" w14:textId="77777777" w:rsidTr="00A04B2E">
        <w:tc>
          <w:tcPr>
            <w:tcW w:w="5508" w:type="dxa"/>
          </w:tcPr>
          <w:p w14:paraId="74CFE941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02" w:type="dxa"/>
          </w:tcPr>
          <w:p w14:paraId="67346895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9D13A3" w14:textId="7E67BDE0" w:rsidR="004767B3" w:rsidRPr="009F5805" w:rsidRDefault="00E26E1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78,500</w:t>
            </w:r>
          </w:p>
        </w:tc>
      </w:tr>
      <w:tr w:rsidR="004767B3" w:rsidRPr="009F5805" w14:paraId="4875FB08" w14:textId="77777777" w:rsidTr="00A04B2E">
        <w:tc>
          <w:tcPr>
            <w:tcW w:w="5508" w:type="dxa"/>
          </w:tcPr>
          <w:p w14:paraId="633D0C49" w14:textId="77777777" w:rsidR="004767B3" w:rsidRPr="009F5805" w:rsidRDefault="004767B3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dxa"/>
          </w:tcPr>
          <w:p w14:paraId="380D4A8D" w14:textId="77777777" w:rsidR="004767B3" w:rsidRPr="009F5805" w:rsidRDefault="004767B3" w:rsidP="002C27F9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CAA0" w14:textId="16467183" w:rsidR="004767B3" w:rsidRPr="009F5805" w:rsidRDefault="00E26E1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  <w:t>220,841</w:t>
            </w:r>
          </w:p>
        </w:tc>
      </w:tr>
    </w:tbl>
    <w:p w14:paraId="712C43FC" w14:textId="77777777" w:rsidR="00271A7A" w:rsidRPr="009F5805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911D5" w14:textId="03CC7DAF" w:rsidR="00042576" w:rsidRPr="002015D6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</w:t>
      </w:r>
      <w:r w:rsidR="0076516E" w:rsidRPr="002015D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6B86" w:rsidRPr="002015D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และวันที่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505C9" w:rsidRPr="002015D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6B86" w:rsidRPr="002015D6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627673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="00E26E10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58.</w:t>
      </w:r>
      <w:r w:rsid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9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ล้านบาทและ </w:t>
      </w:r>
      <w:r w:rsidR="008A1869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227.9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ล้านบาท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ตามลำดับ 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(รวมยอดคงค้างกับบริษัทที่เกี่ยวข้องกัน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จำนวนประมา</w:t>
      </w:r>
      <w:r w:rsidR="00A042CD" w:rsidRPr="00E26E1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="002015D6" w:rsidRPr="00E26E10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2015D6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5</w:t>
      </w:r>
      <w:r w:rsidR="00E26E10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0.9</w:t>
      </w:r>
      <w:r w:rsidR="002015D6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ล้านบาท และ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55.5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</w:t>
      </w:r>
      <w:r w:rsidR="002015D6" w:rsidRPr="002015D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ตามลำดับ</w:t>
      </w:r>
      <w:r w:rsidR="00A042CD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="00CF5644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ไปขายลดแก่สถาบันการเงินในประเทศ</w:t>
      </w:r>
      <w:r w:rsidR="00B55605" w:rsidRPr="002015D6">
        <w:rPr>
          <w:rFonts w:asciiTheme="majorBidi" w:hAnsiTheme="majorBidi" w:cstheme="majorBidi"/>
          <w:spacing w:val="-2"/>
          <w:sz w:val="30"/>
          <w:szCs w:val="30"/>
          <w:cs/>
        </w:rPr>
        <w:t>สี่</w:t>
      </w:r>
      <w:r w:rsidRPr="002015D6">
        <w:rPr>
          <w:rFonts w:asciiTheme="majorBidi" w:hAnsiTheme="majorBidi" w:cstheme="majorBidi"/>
          <w:spacing w:val="-2"/>
          <w:sz w:val="30"/>
          <w:szCs w:val="30"/>
          <w:cs/>
        </w:rPr>
        <w:t>แห่ง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ภายใต้วงเงินสินเชื่อรวม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2767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210</w:t>
      </w:r>
      <w:r w:rsidR="00955D91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)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โดยสถาบันการเงินดังกล่าวมีสิทธิไล่เบี้ยจำนวนเงินประม</w:t>
      </w:r>
      <w:r w:rsidRPr="00E26E1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าณ </w:t>
      </w:r>
      <w:r w:rsidR="00627673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="00E26E10" w:rsidRPr="00E26E10">
        <w:rPr>
          <w:rFonts w:asciiTheme="majorBidi" w:hAnsiTheme="majorBidi" w:cstheme="majorBidi"/>
          <w:color w:val="000000"/>
          <w:spacing w:val="-2"/>
          <w:sz w:val="30"/>
          <w:szCs w:val="30"/>
        </w:rPr>
        <w:t>24.5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ล้านบาทและ </w:t>
      </w:r>
      <w:r w:rsidR="002C4583"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195.7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เจ้าหนี้จากการขายสิทธิเรียกร้อง</w:t>
      </w:r>
      <w:r w:rsidR="007F1CD7"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ใน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ลูกหนี้การค้า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2015D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ในงบฐานะการเงิน</w:t>
      </w:r>
    </w:p>
    <w:p w14:paraId="18AF30BB" w14:textId="77777777" w:rsidR="00627673" w:rsidRPr="009F5805" w:rsidRDefault="00627673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9ADF01C" w14:textId="50F7F7A5" w:rsidR="005F5B59" w:rsidRPr="009F5805" w:rsidRDefault="005F5B59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30-90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785F016F" w14:textId="77777777" w:rsidR="00CA7617" w:rsidRPr="009F5805" w:rsidRDefault="00CA7617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8E3E147" w14:textId="557916D7" w:rsidR="00B2113C" w:rsidRPr="009F5805" w:rsidRDefault="00C9510A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ลูกหนี้อื่น - บุคคลและกิจการอื่น - สุทธิ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76516E" w:rsidRPr="009F5805">
        <w:rPr>
          <w:rFonts w:asciiTheme="majorBidi" w:hAnsiTheme="majorBidi" w:cstheme="majorBidi"/>
          <w:sz w:val="30"/>
          <w:szCs w:val="30"/>
        </w:rPr>
        <w:t>30</w:t>
      </w:r>
      <w:r w:rsidR="0076516E"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="005F5B59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A6DF8D1" w14:textId="77777777" w:rsidR="00A042CD" w:rsidRPr="009F580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3742"/>
        <w:gridCol w:w="1361"/>
        <w:gridCol w:w="236"/>
        <w:gridCol w:w="1362"/>
        <w:gridCol w:w="236"/>
        <w:gridCol w:w="1361"/>
        <w:gridCol w:w="236"/>
        <w:gridCol w:w="1359"/>
        <w:gridCol w:w="6"/>
      </w:tblGrid>
      <w:tr w:rsidR="00B05ACD" w:rsidRPr="009F5805" w14:paraId="1F07A0BF" w14:textId="77777777" w:rsidTr="008F63F1">
        <w:trPr>
          <w:gridAfter w:val="1"/>
          <w:wAfter w:w="6" w:type="dxa"/>
          <w:trHeight w:val="283"/>
          <w:tblHeader/>
        </w:trPr>
        <w:tc>
          <w:tcPr>
            <w:tcW w:w="3742" w:type="dxa"/>
            <w:vAlign w:val="bottom"/>
          </w:tcPr>
          <w:p w14:paraId="007FAEED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51" w:type="dxa"/>
            <w:gridSpan w:val="7"/>
            <w:tcBorders>
              <w:bottom w:val="single" w:sz="4" w:space="0" w:color="auto"/>
            </w:tcBorders>
            <w:vAlign w:val="bottom"/>
          </w:tcPr>
          <w:p w14:paraId="3D66779D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B05ACD" w:rsidRPr="009F5805" w14:paraId="5BACCFEC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2AE951C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FEDA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2FED6E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465A9" w14:textId="77777777" w:rsidR="00B05ACD" w:rsidRPr="009F580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85A" w:rsidRPr="009F5805" w14:paraId="469DBD1A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FB16E2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6D717" w14:textId="662FAE44" w:rsidR="0023385A" w:rsidRPr="009F5805" w:rsidRDefault="0076516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24DC54DE" w14:textId="1A0D37EA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B09C0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2D9E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195F3235" w14:textId="68564385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15D76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6C30C82" w14:textId="23BFFE25" w:rsidR="0023385A" w:rsidRPr="009F5805" w:rsidRDefault="0076516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  <w:p w14:paraId="04F61E9C" w14:textId="73C3A3F3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100E82A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BD6E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4AD77484" w14:textId="77300551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2576DE" w:rsidRPr="009F5805" w14:paraId="1A22B3F8" w14:textId="77777777" w:rsidTr="00E56FE7">
        <w:trPr>
          <w:trHeight w:val="283"/>
          <w:tblHeader/>
        </w:trPr>
        <w:tc>
          <w:tcPr>
            <w:tcW w:w="3742" w:type="dxa"/>
            <w:vAlign w:val="bottom"/>
          </w:tcPr>
          <w:p w14:paraId="63B8D311" w14:textId="4207196E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9F58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4861495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D07710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6747FF8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5E4129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F6833C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155743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9C15D3C" w14:textId="77777777" w:rsidR="002576DE" w:rsidRPr="009F5805" w:rsidRDefault="002576DE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3385A" w:rsidRPr="009F5805" w14:paraId="21F8E0A8" w14:textId="77777777" w:rsidTr="00B05ACD">
        <w:tc>
          <w:tcPr>
            <w:tcW w:w="3742" w:type="dxa"/>
            <w:vAlign w:val="bottom"/>
          </w:tcPr>
          <w:p w14:paraId="2C6C5D6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48BCF1" w14:textId="0FF24687" w:rsidR="0023385A" w:rsidRPr="009F5805" w:rsidRDefault="00E26E10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47,334</w:t>
            </w:r>
          </w:p>
        </w:tc>
        <w:tc>
          <w:tcPr>
            <w:tcW w:w="236" w:type="dxa"/>
            <w:vAlign w:val="bottom"/>
          </w:tcPr>
          <w:p w14:paraId="0585590C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B5DF9F" w14:textId="4A33C50E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14,982</w:t>
            </w:r>
          </w:p>
        </w:tc>
        <w:tc>
          <w:tcPr>
            <w:tcW w:w="236" w:type="dxa"/>
            <w:vAlign w:val="bottom"/>
          </w:tcPr>
          <w:p w14:paraId="4750D4CA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3003728" w14:textId="4675EF12" w:rsidR="0023385A" w:rsidRPr="009F5805" w:rsidRDefault="00E26E10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47,334</w:t>
            </w:r>
          </w:p>
        </w:tc>
        <w:tc>
          <w:tcPr>
            <w:tcW w:w="236" w:type="dxa"/>
            <w:vAlign w:val="bottom"/>
          </w:tcPr>
          <w:p w14:paraId="3A50B0FB" w14:textId="77777777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4A2508C" w14:textId="233CED20" w:rsidR="0023385A" w:rsidRPr="009F580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14,927</w:t>
            </w:r>
          </w:p>
        </w:tc>
      </w:tr>
      <w:tr w:rsidR="00A2193B" w:rsidRPr="009F5805" w14:paraId="2B299978" w14:textId="77777777" w:rsidTr="00B05ACD">
        <w:tc>
          <w:tcPr>
            <w:tcW w:w="3742" w:type="dxa"/>
            <w:vAlign w:val="bottom"/>
          </w:tcPr>
          <w:p w14:paraId="21FF3B2C" w14:textId="5091B8A6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DC8FF" w14:textId="66D0F6A7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12,620</w:t>
            </w:r>
          </w:p>
        </w:tc>
        <w:tc>
          <w:tcPr>
            <w:tcW w:w="236" w:type="dxa"/>
            <w:vAlign w:val="bottom"/>
          </w:tcPr>
          <w:p w14:paraId="7564B972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2B5050" w14:textId="2F3197C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36" w:type="dxa"/>
            <w:vAlign w:val="bottom"/>
          </w:tcPr>
          <w:p w14:paraId="7CB4D75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0B5187D" w14:textId="7B593D83" w:rsidR="00E26E10" w:rsidRPr="009F5805" w:rsidRDefault="00E26E10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6,057</w:t>
            </w:r>
          </w:p>
        </w:tc>
        <w:tc>
          <w:tcPr>
            <w:tcW w:w="236" w:type="dxa"/>
            <w:vAlign w:val="bottom"/>
          </w:tcPr>
          <w:p w14:paraId="7E795A22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1083CBAE" w14:textId="3E609FAB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268</w:t>
            </w:r>
          </w:p>
        </w:tc>
      </w:tr>
      <w:tr w:rsidR="00A2193B" w:rsidRPr="009F5805" w14:paraId="31042668" w14:textId="77777777" w:rsidTr="00B05ACD">
        <w:tc>
          <w:tcPr>
            <w:tcW w:w="3742" w:type="dxa"/>
            <w:vAlign w:val="bottom"/>
          </w:tcPr>
          <w:p w14:paraId="63CF3FA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CAEE53" w14:textId="432ED62E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6,708</w:t>
            </w:r>
          </w:p>
        </w:tc>
        <w:tc>
          <w:tcPr>
            <w:tcW w:w="236" w:type="dxa"/>
            <w:vAlign w:val="bottom"/>
          </w:tcPr>
          <w:p w14:paraId="2425A026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527D9BE8" w14:textId="1D47DC3F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36" w:type="dxa"/>
            <w:vAlign w:val="bottom"/>
          </w:tcPr>
          <w:p w14:paraId="37D305C6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5914563" w14:textId="754A7947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6,253</w:t>
            </w:r>
          </w:p>
        </w:tc>
        <w:tc>
          <w:tcPr>
            <w:tcW w:w="236" w:type="dxa"/>
            <w:vAlign w:val="bottom"/>
          </w:tcPr>
          <w:p w14:paraId="211FB33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582C27EA" w14:textId="02628BA1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9,936</w:t>
            </w:r>
          </w:p>
        </w:tc>
      </w:tr>
      <w:tr w:rsidR="00A2193B" w:rsidRPr="009F5805" w14:paraId="1A8A9215" w14:textId="77777777" w:rsidTr="00B05ACD">
        <w:tc>
          <w:tcPr>
            <w:tcW w:w="3742" w:type="dxa"/>
            <w:vAlign w:val="bottom"/>
          </w:tcPr>
          <w:p w14:paraId="07423AED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DB5318" w14:textId="6C47435A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8,693</w:t>
            </w:r>
          </w:p>
        </w:tc>
        <w:tc>
          <w:tcPr>
            <w:tcW w:w="236" w:type="dxa"/>
            <w:vAlign w:val="bottom"/>
          </w:tcPr>
          <w:p w14:paraId="030F6DA7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01EE6069" w14:textId="6AF68A36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36" w:type="dxa"/>
            <w:vAlign w:val="bottom"/>
          </w:tcPr>
          <w:p w14:paraId="30F54D3A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DA07392" w14:textId="2A135C58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6,422</w:t>
            </w:r>
          </w:p>
        </w:tc>
        <w:tc>
          <w:tcPr>
            <w:tcW w:w="236" w:type="dxa"/>
            <w:vAlign w:val="bottom"/>
          </w:tcPr>
          <w:p w14:paraId="1F7E8181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533B070E" w14:textId="4466D975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6,003</w:t>
            </w:r>
          </w:p>
        </w:tc>
      </w:tr>
      <w:tr w:rsidR="00A2193B" w:rsidRPr="009F5805" w14:paraId="08F43912" w14:textId="77777777" w:rsidTr="00B05ACD">
        <w:tc>
          <w:tcPr>
            <w:tcW w:w="3742" w:type="dxa"/>
            <w:vAlign w:val="bottom"/>
          </w:tcPr>
          <w:p w14:paraId="5112FBF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ลูกหนี้อื่น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59A98B" w14:textId="2BE6D7C8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5,061</w:t>
            </w:r>
          </w:p>
        </w:tc>
        <w:tc>
          <w:tcPr>
            <w:tcW w:w="236" w:type="dxa"/>
            <w:vAlign w:val="bottom"/>
          </w:tcPr>
          <w:p w14:paraId="6ACA1FC5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31C672" w14:textId="088BC0DA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7,687</w:t>
            </w:r>
          </w:p>
        </w:tc>
        <w:tc>
          <w:tcPr>
            <w:tcW w:w="236" w:type="dxa"/>
            <w:vAlign w:val="bottom"/>
          </w:tcPr>
          <w:p w14:paraId="7B96E33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698CDF0" w14:textId="67EF1DF2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4,962</w:t>
            </w:r>
          </w:p>
        </w:tc>
        <w:tc>
          <w:tcPr>
            <w:tcW w:w="236" w:type="dxa"/>
            <w:vAlign w:val="bottom"/>
          </w:tcPr>
          <w:p w14:paraId="0F215951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0D6C25D6" w14:textId="7F9CB40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7,687</w:t>
            </w:r>
          </w:p>
        </w:tc>
      </w:tr>
      <w:tr w:rsidR="00A2193B" w:rsidRPr="009F5805" w14:paraId="18009129" w14:textId="77777777" w:rsidTr="00B05ACD">
        <w:tc>
          <w:tcPr>
            <w:tcW w:w="3742" w:type="dxa"/>
            <w:vAlign w:val="bottom"/>
          </w:tcPr>
          <w:p w14:paraId="6B032694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E8EF" w14:textId="14D8019F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4,256</w:t>
            </w:r>
          </w:p>
        </w:tc>
        <w:tc>
          <w:tcPr>
            <w:tcW w:w="236" w:type="dxa"/>
            <w:vAlign w:val="bottom"/>
          </w:tcPr>
          <w:p w14:paraId="5F540BB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6514A50" w14:textId="47075524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7,715</w:t>
            </w:r>
          </w:p>
        </w:tc>
        <w:tc>
          <w:tcPr>
            <w:tcW w:w="236" w:type="dxa"/>
            <w:vAlign w:val="bottom"/>
          </w:tcPr>
          <w:p w14:paraId="679C9DB3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E5AD688" w14:textId="195C87EF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4,151</w:t>
            </w:r>
          </w:p>
        </w:tc>
        <w:tc>
          <w:tcPr>
            <w:tcW w:w="236" w:type="dxa"/>
            <w:vAlign w:val="bottom"/>
          </w:tcPr>
          <w:p w14:paraId="7DE51EEE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59E096A8" w14:textId="62789C8B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7,839</w:t>
            </w:r>
          </w:p>
        </w:tc>
      </w:tr>
      <w:tr w:rsidR="00A2193B" w:rsidRPr="009F5805" w14:paraId="31E79B88" w14:textId="77777777" w:rsidTr="00EB3852">
        <w:trPr>
          <w:trHeight w:val="215"/>
        </w:trPr>
        <w:tc>
          <w:tcPr>
            <w:tcW w:w="3742" w:type="dxa"/>
            <w:vAlign w:val="bottom"/>
          </w:tcPr>
          <w:p w14:paraId="68CD9B79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25909" w14:textId="6DCF242A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84,672</w:t>
            </w:r>
          </w:p>
        </w:tc>
        <w:tc>
          <w:tcPr>
            <w:tcW w:w="236" w:type="dxa"/>
            <w:vAlign w:val="bottom"/>
          </w:tcPr>
          <w:p w14:paraId="4AAE6D35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0A07A46" w14:textId="4036BB28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53,967</w:t>
            </w:r>
          </w:p>
        </w:tc>
        <w:tc>
          <w:tcPr>
            <w:tcW w:w="236" w:type="dxa"/>
            <w:vAlign w:val="bottom"/>
          </w:tcPr>
          <w:p w14:paraId="477F981C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4FB4B5C" w14:textId="77481F3A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75,179</w:t>
            </w:r>
          </w:p>
        </w:tc>
        <w:tc>
          <w:tcPr>
            <w:tcW w:w="236" w:type="dxa"/>
            <w:vAlign w:val="bottom"/>
          </w:tcPr>
          <w:p w14:paraId="3786AC17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484B384" w14:textId="35E30899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46,660</w:t>
            </w:r>
          </w:p>
        </w:tc>
      </w:tr>
      <w:tr w:rsidR="00A2193B" w:rsidRPr="009F5805" w14:paraId="5974E7CC" w14:textId="77777777" w:rsidTr="00B05ACD">
        <w:tc>
          <w:tcPr>
            <w:tcW w:w="3742" w:type="dxa"/>
            <w:vAlign w:val="bottom"/>
          </w:tcPr>
          <w:p w14:paraId="1D467C5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1BBC9D" w14:textId="0461BF9E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271FABAD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0509E11F" w14:textId="32329BEF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670E0A7F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B598BC" w14:textId="1F8D55C7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  <w:tc>
          <w:tcPr>
            <w:tcW w:w="236" w:type="dxa"/>
            <w:vAlign w:val="bottom"/>
          </w:tcPr>
          <w:p w14:paraId="71B11BA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327F51E1" w14:textId="7D5DE721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(3,997)</w:t>
            </w:r>
          </w:p>
        </w:tc>
      </w:tr>
      <w:tr w:rsidR="00A2193B" w:rsidRPr="009F5805" w14:paraId="0CD47293" w14:textId="77777777" w:rsidTr="00B05ACD">
        <w:tc>
          <w:tcPr>
            <w:tcW w:w="3742" w:type="dxa"/>
            <w:vAlign w:val="bottom"/>
          </w:tcPr>
          <w:p w14:paraId="74ED6CC0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1F451" w14:textId="1855AFED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80,675</w:t>
            </w:r>
          </w:p>
        </w:tc>
        <w:tc>
          <w:tcPr>
            <w:tcW w:w="236" w:type="dxa"/>
            <w:vAlign w:val="bottom"/>
          </w:tcPr>
          <w:p w14:paraId="55B696EC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8D139" w14:textId="09CEED8C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49,970</w:t>
            </w:r>
          </w:p>
        </w:tc>
        <w:tc>
          <w:tcPr>
            <w:tcW w:w="236" w:type="dxa"/>
            <w:vAlign w:val="bottom"/>
          </w:tcPr>
          <w:p w14:paraId="2B0F4A5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45F3" w14:textId="2C00D63E" w:rsidR="00A2193B" w:rsidRPr="009F5805" w:rsidRDefault="00E26E10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71,182</w:t>
            </w:r>
          </w:p>
        </w:tc>
        <w:tc>
          <w:tcPr>
            <w:tcW w:w="236" w:type="dxa"/>
            <w:vAlign w:val="bottom"/>
          </w:tcPr>
          <w:p w14:paraId="2D1C3A4B" w14:textId="77777777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1FDF" w14:textId="075B58D8" w:rsidR="00A2193B" w:rsidRPr="009F580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42,663</w:t>
            </w:r>
          </w:p>
        </w:tc>
      </w:tr>
    </w:tbl>
    <w:p w14:paraId="22B76315" w14:textId="77777777" w:rsidR="00A35106" w:rsidRDefault="00A35106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F9737E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8F1C7B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83F2D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FFC193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1508FF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F3BCFD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9870E8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82CBD7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7519E5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9968D9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216511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A17C80" w14:textId="77777777" w:rsidR="00E26E10" w:rsidRDefault="00E26E10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4DAA49" w14:textId="750788A2" w:rsidR="002F04E0" w:rsidRPr="002F04E0" w:rsidRDefault="00BF0C21" w:rsidP="002F04E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BE3E46"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สุทธิ 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และเงินลงทุนในบริษัทร่วม</w:t>
      </w:r>
      <w:r w:rsidR="00686D61"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tbl>
      <w:tblPr>
        <w:tblpPr w:leftFromText="180" w:rightFromText="180" w:vertAnchor="text" w:horzAnchor="margin" w:tblpY="272"/>
        <w:tblW w:w="10123" w:type="dxa"/>
        <w:tblLook w:val="01E0" w:firstRow="1" w:lastRow="1" w:firstColumn="1" w:lastColumn="1" w:noHBand="0" w:noVBand="0"/>
      </w:tblPr>
      <w:tblGrid>
        <w:gridCol w:w="2660"/>
        <w:gridCol w:w="1020"/>
        <w:gridCol w:w="236"/>
        <w:gridCol w:w="1012"/>
        <w:gridCol w:w="8"/>
        <w:gridCol w:w="228"/>
        <w:gridCol w:w="8"/>
        <w:gridCol w:w="1077"/>
        <w:gridCol w:w="236"/>
        <w:gridCol w:w="995"/>
        <w:gridCol w:w="8"/>
        <w:gridCol w:w="228"/>
        <w:gridCol w:w="8"/>
        <w:gridCol w:w="1077"/>
        <w:gridCol w:w="236"/>
        <w:gridCol w:w="1078"/>
        <w:gridCol w:w="8"/>
      </w:tblGrid>
      <w:tr w:rsidR="001553B8" w:rsidRPr="009F5805" w14:paraId="4B973D4E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4AD59EE3" w14:textId="77777777" w:rsidR="001553B8" w:rsidRPr="009F5805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5"/>
            <w:tcBorders>
              <w:bottom w:val="single" w:sz="4" w:space="0" w:color="auto"/>
            </w:tcBorders>
            <w:vAlign w:val="bottom"/>
          </w:tcPr>
          <w:p w14:paraId="003D529F" w14:textId="77777777" w:rsidR="001553B8" w:rsidRPr="009F5805" w:rsidRDefault="001553B8" w:rsidP="004B315E">
            <w:pPr>
              <w:pStyle w:val="1"/>
              <w:widowControl/>
              <w:ind w:right="-18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9F5805" w14:paraId="7F9C499A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0417C53D" w14:textId="77777777" w:rsidR="001553B8" w:rsidRPr="009F5805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663E" w14:textId="77777777" w:rsidR="001553B8" w:rsidRPr="009F5805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ทุนจดทะเบียน</w:t>
            </w:r>
          </w:p>
          <w:p w14:paraId="6DBD0B06" w14:textId="77777777" w:rsidR="001553B8" w:rsidRPr="009F5805" w:rsidRDefault="001553B8" w:rsidP="004B315E">
            <w:pPr>
              <w:pStyle w:val="1"/>
              <w:widowControl/>
              <w:ind w:left="-108" w:right="-126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(</w:t>
            </w: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85CCF5B" w14:textId="77777777" w:rsidR="001553B8" w:rsidRPr="009F5805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985E" w14:textId="77777777" w:rsidR="001553B8" w:rsidRPr="009F5805" w:rsidRDefault="001553B8" w:rsidP="004B315E">
            <w:pPr>
              <w:pStyle w:val="1"/>
              <w:widowControl/>
              <w:ind w:left="-43" w:right="-49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สัดส่วนการถือหุ้น (ร้อยละ)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6144D5" w14:textId="77777777" w:rsidR="001553B8" w:rsidRPr="009F5805" w:rsidRDefault="001553B8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94CA" w14:textId="77777777" w:rsidR="001553B8" w:rsidRPr="009F5805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14:paraId="484AFB6C" w14:textId="77777777" w:rsidR="001553B8" w:rsidRPr="009F5805" w:rsidRDefault="001553B8" w:rsidP="004B315E">
            <w:pPr>
              <w:pStyle w:val="1"/>
              <w:widowControl/>
              <w:ind w:left="-119" w:righ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BD0109" w:rsidRPr="009F5805" w14:paraId="4F9D9D4B" w14:textId="77777777" w:rsidTr="005C4993">
        <w:tc>
          <w:tcPr>
            <w:tcW w:w="2660" w:type="dxa"/>
            <w:vAlign w:val="bottom"/>
          </w:tcPr>
          <w:p w14:paraId="29C0A450" w14:textId="77777777" w:rsidR="00BD0109" w:rsidRPr="009F5805" w:rsidRDefault="00BD0109" w:rsidP="004B315E">
            <w:pPr>
              <w:pStyle w:val="1"/>
              <w:widowControl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6C6535" w14:textId="77A08124" w:rsidR="00BD0109" w:rsidRPr="009F5805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BD0109"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F737B6A" w14:textId="77777777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C52978F" w14:textId="44B187D4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578CFAC7" w14:textId="77777777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7D761D" w14:textId="57571248" w:rsidR="00BD0109" w:rsidRPr="009F5805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BD0109"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6291DDD" w14:textId="77777777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126B6D45" w14:textId="6AE47389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3E4BBC92" w14:textId="77777777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8DF1F8" w14:textId="3F90F693" w:rsidR="00BD0109" w:rsidRPr="009F5805" w:rsidRDefault="00A621CD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BD0109"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288BB7E" w14:textId="77777777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428DA91D" w14:textId="58F9A172" w:rsidR="00BD0109" w:rsidRPr="009F5805" w:rsidRDefault="00BD0109" w:rsidP="004B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2376" w:rsidRPr="009F5805" w14:paraId="460927B7" w14:textId="77777777" w:rsidTr="005C4993">
        <w:tc>
          <w:tcPr>
            <w:tcW w:w="2660" w:type="dxa"/>
            <w:vAlign w:val="bottom"/>
          </w:tcPr>
          <w:p w14:paraId="790283FD" w14:textId="3CB25612" w:rsidR="00892376" w:rsidRPr="009F5805" w:rsidRDefault="00892376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เงินลงทุนในบริษัทย่อยซึ่งบันทึกโดยวิธีราคาทุน - 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08E890D" w14:textId="77777777" w:rsidR="00892376" w:rsidRPr="009F5805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2CB993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79D80DFF" w14:textId="77777777" w:rsidR="00892376" w:rsidRPr="009F5805" w:rsidRDefault="00892376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9DE86B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EA4994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15A495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6857BEAB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3A9E76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DDBD68" w14:textId="77777777" w:rsidR="00892376" w:rsidRPr="009F5805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B7FC85" w14:textId="77777777" w:rsidR="00892376" w:rsidRPr="009F5805" w:rsidRDefault="00892376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65F6DEE" w14:textId="77777777" w:rsidR="00892376" w:rsidRPr="009F5805" w:rsidRDefault="00892376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659" w:rsidRPr="009F5805" w14:paraId="19D0590C" w14:textId="77777777" w:rsidTr="005C4993">
        <w:tc>
          <w:tcPr>
            <w:tcW w:w="2660" w:type="dxa"/>
            <w:vAlign w:val="bottom"/>
          </w:tcPr>
          <w:p w14:paraId="6CA82554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9ACF49D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0F07E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2F86FA3A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3A3E7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7C1CD3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6A9535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CEAE1D4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E6581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CEF8B3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0327AC4B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40974BE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8E3659" w:rsidRPr="009F5805" w14:paraId="5EC0B1CE" w14:textId="77777777" w:rsidTr="005C4993">
        <w:tc>
          <w:tcPr>
            <w:tcW w:w="2660" w:type="dxa"/>
          </w:tcPr>
          <w:p w14:paraId="68F4D86E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โฮล</w:t>
            </w:r>
            <w:proofErr w:type="spellStart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ดิ้งส์</w:t>
            </w:r>
            <w:proofErr w:type="spellEnd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1FE136" w14:textId="2D0C4CBC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F505C9" w:rsidRPr="009F580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F81A7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BED9D83" w14:textId="0CD5B805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F505C9" w:rsidRPr="009F580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C08D1F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F2B2A1" w14:textId="55347B91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BB890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47A41945" w14:textId="056F10D1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6A454D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F1A7FC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14:paraId="01C6690F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3B91754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42,500</w:t>
            </w:r>
          </w:p>
        </w:tc>
      </w:tr>
      <w:tr w:rsidR="008E3659" w:rsidRPr="009F5805" w14:paraId="55ACA606" w14:textId="77777777" w:rsidTr="005C4993">
        <w:tc>
          <w:tcPr>
            <w:tcW w:w="2660" w:type="dxa"/>
          </w:tcPr>
          <w:p w14:paraId="217216D6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อีซีเอฟ พาว</w:t>
            </w:r>
            <w:proofErr w:type="spellStart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E2D1E8" w14:textId="467CB131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,28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B73A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4EB13E69" w14:textId="5F592914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,28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B43371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C261BBE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30982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7890C27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821A30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E33891D" w14:textId="48D278E9" w:rsidR="008E3659" w:rsidRPr="009F58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14:paraId="4A200A08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A2DAF58" w14:textId="60685698" w:rsidR="008E3659" w:rsidRPr="009F58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,282</w:t>
            </w:r>
          </w:p>
        </w:tc>
      </w:tr>
      <w:tr w:rsidR="008E3659" w:rsidRPr="009F5805" w14:paraId="647A39F7" w14:textId="77777777" w:rsidTr="005C4993">
        <w:tc>
          <w:tcPr>
            <w:tcW w:w="2660" w:type="dxa"/>
          </w:tcPr>
          <w:p w14:paraId="5B6A12F6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แพลนเนทบอร</w:t>
            </w:r>
            <w:proofErr w:type="spellStart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์ด</w:t>
            </w:r>
            <w:proofErr w:type="spellEnd"/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665EF5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8C95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DFF1715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254A22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99DB75" w14:textId="2FF5B203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00EE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D8173BE" w14:textId="3E3BECB3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20C3A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DBDC7F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14:paraId="07A6BC4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2926004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</w:tr>
      <w:tr w:rsidR="008E3659" w:rsidRPr="009F5805" w14:paraId="6F151674" w14:textId="77777777" w:rsidTr="005C4993">
        <w:tc>
          <w:tcPr>
            <w:tcW w:w="2660" w:type="dxa"/>
          </w:tcPr>
          <w:p w14:paraId="400EA1A1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โซเมว่า พลาซ่า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5B82B8" w14:textId="24177B56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28F88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6392135" w14:textId="35E17CDF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BBCF10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03665C" w14:textId="0A5C5ED7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D78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4AC06ED" w14:textId="1DA97721" w:rsidR="008E3659" w:rsidRPr="009F58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928F9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F9C2185" w14:textId="1300876F" w:rsidR="008E3659" w:rsidRPr="009F58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14:paraId="23BEE0F5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CC8D15F" w14:textId="5680D5E9" w:rsidR="008E3659" w:rsidRPr="009F58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8E3659" w:rsidRPr="009F5805" w14:paraId="776E3F6C" w14:textId="77777777" w:rsidTr="005C4993">
        <w:tc>
          <w:tcPr>
            <w:tcW w:w="2660" w:type="dxa"/>
          </w:tcPr>
          <w:p w14:paraId="170B648B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B1CDA7A" w14:textId="0A5DC528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33B8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C2AD290" w14:textId="1040564F" w:rsidR="008E3659" w:rsidRPr="009F58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3659" w:rsidRPr="009F580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CCB68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74409A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F3C79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6B1FB057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BCF743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9058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76BC52FC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1C897A4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8E3659" w:rsidRPr="009F5805" w14:paraId="5B625D33" w14:textId="77777777" w:rsidTr="005C4993">
        <w:tc>
          <w:tcPr>
            <w:tcW w:w="2660" w:type="dxa"/>
          </w:tcPr>
          <w:p w14:paraId="5B841210" w14:textId="77777777" w:rsidR="008E3659" w:rsidRPr="009F5805" w:rsidRDefault="008E3659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B5C527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596519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C885AB5" w14:textId="77777777" w:rsidR="008E3659" w:rsidRPr="009F58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0C9783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C1D5A8E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7A485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54DF5F3A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516E7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C65CD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962,407</w:t>
            </w:r>
          </w:p>
        </w:tc>
        <w:tc>
          <w:tcPr>
            <w:tcW w:w="236" w:type="dxa"/>
            <w:vAlign w:val="bottom"/>
          </w:tcPr>
          <w:p w14:paraId="5ABA20B2" w14:textId="77777777" w:rsidR="008E3659" w:rsidRPr="009F58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185217C" w14:textId="77777777" w:rsidR="008E3659" w:rsidRPr="009F58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962,407</w:t>
            </w:r>
          </w:p>
        </w:tc>
      </w:tr>
      <w:tr w:rsidR="00B4271D" w:rsidRPr="009F5805" w14:paraId="7D5EB526" w14:textId="77777777" w:rsidTr="004B315E">
        <w:tc>
          <w:tcPr>
            <w:tcW w:w="2660" w:type="dxa"/>
          </w:tcPr>
          <w:p w14:paraId="09649C4A" w14:textId="26AF2205" w:rsidR="00B4271D" w:rsidRPr="009F5805" w:rsidRDefault="00B4271D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3CC850B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18DFC0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D4C79D4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EA92E2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11ABE9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CF23E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1E6243E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0931C4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724D7" w14:textId="240C872B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(7,555)</w:t>
            </w:r>
          </w:p>
        </w:tc>
        <w:tc>
          <w:tcPr>
            <w:tcW w:w="236" w:type="dxa"/>
            <w:vAlign w:val="bottom"/>
          </w:tcPr>
          <w:p w14:paraId="6EDD1083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31CF6B93" w14:textId="0FAA53FE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(7,555)</w:t>
            </w:r>
          </w:p>
        </w:tc>
      </w:tr>
      <w:tr w:rsidR="00B4271D" w:rsidRPr="009F5805" w14:paraId="72831F7D" w14:textId="77777777" w:rsidTr="004B315E">
        <w:tc>
          <w:tcPr>
            <w:tcW w:w="2660" w:type="dxa"/>
          </w:tcPr>
          <w:p w14:paraId="7DD39B9E" w14:textId="645D65BA" w:rsidR="00B4271D" w:rsidRPr="009F5805" w:rsidRDefault="00B4271D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05E61F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5A187E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E6A5C77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69E7AC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E96BED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E5702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3BCE7EE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1A6734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63C9D" w14:textId="54FC96C4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954,852</w:t>
            </w:r>
          </w:p>
        </w:tc>
        <w:tc>
          <w:tcPr>
            <w:tcW w:w="236" w:type="dxa"/>
            <w:vAlign w:val="bottom"/>
          </w:tcPr>
          <w:p w14:paraId="2D801D4A" w14:textId="77777777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079F3" w14:textId="2DC8B1AA" w:rsidR="00B4271D" w:rsidRPr="009F58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954,852</w:t>
            </w:r>
          </w:p>
        </w:tc>
      </w:tr>
      <w:tr w:rsidR="00773FB7" w:rsidRPr="00773FB7" w14:paraId="40DCBA0F" w14:textId="77777777" w:rsidTr="004B315E">
        <w:tc>
          <w:tcPr>
            <w:tcW w:w="2660" w:type="dxa"/>
          </w:tcPr>
          <w:p w14:paraId="5A24C34E" w14:textId="77777777" w:rsidR="00773FB7" w:rsidRPr="00773FB7" w:rsidRDefault="00773FB7" w:rsidP="00892376">
            <w:pPr>
              <w:tabs>
                <w:tab w:val="clear" w:pos="2580"/>
                <w:tab w:val="clear" w:pos="2807"/>
                <w:tab w:val="left" w:pos="162"/>
              </w:tabs>
              <w:ind w:left="-108" w:right="-127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F657541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02A5D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875ECE7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0E3FD3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B34D55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A7AE4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C393B78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AB3EBC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92B1D4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4BCCB7D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</w:tcBorders>
          </w:tcPr>
          <w:p w14:paraId="29D73A1A" w14:textId="77777777" w:rsidR="00773FB7" w:rsidRPr="00773FB7" w:rsidRDefault="00773FB7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2376" w:rsidRPr="009F5805" w14:paraId="3FA687DD" w14:textId="77777777" w:rsidTr="00773FB7">
        <w:tc>
          <w:tcPr>
            <w:tcW w:w="2660" w:type="dxa"/>
          </w:tcPr>
          <w:p w14:paraId="36CA10EC" w14:textId="1E9A4681" w:rsidR="00892376" w:rsidRPr="00892376" w:rsidRDefault="00892376" w:rsidP="00892376">
            <w:pPr>
              <w:tabs>
                <w:tab w:val="clear" w:pos="2580"/>
                <w:tab w:val="clear" w:pos="2807"/>
                <w:tab w:val="left" w:pos="162"/>
              </w:tabs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1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เงินลงทุนในการร่วมค้า</w:t>
            </w:r>
            <w:r w:rsidR="004B315E" w:rsidRPr="009F580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ซึ่งบันทึกโดยวิธีราคาทุน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0F7EFAD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B26D54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219132C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015441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90A1036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1CD637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7752B359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AB76674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8E23334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D31B2D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25C63330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2376" w:rsidRPr="009F5805" w14:paraId="4C6980AC" w14:textId="77777777" w:rsidTr="00773FB7">
        <w:tc>
          <w:tcPr>
            <w:tcW w:w="2660" w:type="dxa"/>
          </w:tcPr>
          <w:p w14:paraId="7559B80E" w14:textId="0454F3EC" w:rsidR="00892376" w:rsidRPr="009F5805" w:rsidRDefault="004B315E" w:rsidP="00997CC6">
            <w:pPr>
              <w:tabs>
                <w:tab w:val="left" w:pos="162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อีซีเอฟ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ดีไซน์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DF6EB4C" w14:textId="413E03BC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D7FFA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F136A98" w14:textId="710EFC1E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ED1BB7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14D14CC" w14:textId="1660392E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39D5D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5258EF05" w14:textId="25EC9335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D684C8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0D110" w14:textId="4B64454B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  <w:tc>
          <w:tcPr>
            <w:tcW w:w="236" w:type="dxa"/>
            <w:vAlign w:val="bottom"/>
          </w:tcPr>
          <w:p w14:paraId="52511593" w14:textId="77777777" w:rsidR="00892376" w:rsidRPr="009F5805" w:rsidRDefault="00892376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</w:tcPr>
          <w:p w14:paraId="0BB57C2D" w14:textId="033213C4" w:rsidR="00892376" w:rsidRPr="009F5805" w:rsidRDefault="004B315E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3,570</w:t>
            </w:r>
          </w:p>
        </w:tc>
      </w:tr>
    </w:tbl>
    <w:p w14:paraId="679E4E7C" w14:textId="77777777" w:rsidR="0088685B" w:rsidRPr="004B315E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F35C689" w14:textId="417E9451" w:rsidR="0088685B" w:rsidRPr="009F5805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8B36EB"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8B36EB"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14:paraId="0D0E474C" w14:textId="77777777" w:rsidR="0088685B" w:rsidRPr="004B315E" w:rsidRDefault="0088685B" w:rsidP="0088685B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7B3507F" w14:textId="5EEF1FD5" w:rsidR="00341831" w:rsidRPr="009F5805" w:rsidRDefault="008D305F" w:rsidP="004B315E">
      <w:pPr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341831" w:rsidRPr="009F5805" w:rsidSect="00F94CC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4" w:chapStyle="1"/>
          <w:cols w:space="720"/>
          <w:titlePg/>
        </w:sectPr>
      </w:pP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ในระหว่างปี </w:t>
      </w:r>
      <w:r w:rsidRPr="009F580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ฝ่ายบริหารได้พิจารณาและกำหนดทิศทางของบริษัท แพลนเนทบอร</w:t>
      </w:r>
      <w:proofErr w:type="spellStart"/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์ด</w:t>
      </w:r>
      <w:proofErr w:type="spellEnd"/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จำกัดและ</w:t>
      </w:r>
      <w:r w:rsidR="00C25CF8" w:rsidRPr="009F58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9F58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โซเมว่า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พลาซ่า จำกัด โดยได้ตัดสินใจยังไม่ดำเนินการใดๆ ในเชิงธุรกิจสำหรับทั้งสองบริษัทนี้ บริษัทจึงรับรู้</w:t>
      </w:r>
      <w:r w:rsidR="00C25CF8" w:rsidRPr="009F5805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การด้อยค่าของเงินลงทุนในบริษัทดังกล่าวจำนวน </w:t>
      </w:r>
      <w:r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>.</w:t>
      </w:r>
      <w:r w:rsidRPr="009F5805">
        <w:rPr>
          <w:rFonts w:asciiTheme="majorBidi" w:hAnsiTheme="majorBidi" w:cstheme="majorBidi"/>
          <w:sz w:val="30"/>
          <w:szCs w:val="30"/>
        </w:rPr>
        <w:t>125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9F5805">
        <w:rPr>
          <w:rFonts w:asciiTheme="majorBidi" w:hAnsiTheme="majorBidi" w:cstheme="majorBidi"/>
          <w:sz w:val="30"/>
          <w:szCs w:val="30"/>
        </w:rPr>
        <w:t>0</w:t>
      </w:r>
      <w:r w:rsidRPr="009F5805">
        <w:rPr>
          <w:rFonts w:asciiTheme="majorBidi" w:hAnsiTheme="majorBidi" w:cstheme="majorBidi"/>
          <w:sz w:val="30"/>
          <w:szCs w:val="30"/>
          <w:cs/>
        </w:rPr>
        <w:t>.</w:t>
      </w:r>
      <w:r w:rsidRPr="009F5805">
        <w:rPr>
          <w:rFonts w:asciiTheme="majorBidi" w:hAnsiTheme="majorBidi" w:cstheme="majorBidi"/>
          <w:sz w:val="30"/>
          <w:szCs w:val="30"/>
        </w:rPr>
        <w:t>43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ในงบ</w:t>
      </w:r>
      <w:r w:rsidR="00C25CF8" w:rsidRPr="009F5805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9F5805">
        <w:rPr>
          <w:rFonts w:asciiTheme="majorBidi" w:hAnsiTheme="majorBidi" w:cstheme="majorBidi"/>
          <w:sz w:val="30"/>
          <w:szCs w:val="30"/>
          <w:cs/>
        </w:rPr>
        <w:t>เฉพาะกิจการ นอกจากนี้ เงินรับล่วงหน้าค่าหุ้นจากผู้ถือหุ้นอื่นของบริษัท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แพลนเนทบอร</w:t>
      </w:r>
      <w:proofErr w:type="spellStart"/>
      <w:r w:rsidRPr="009F5805">
        <w:rPr>
          <w:rFonts w:asciiTheme="majorBidi" w:hAnsiTheme="majorBidi" w:cstheme="majorBidi"/>
          <w:sz w:val="30"/>
          <w:szCs w:val="30"/>
          <w:cs/>
        </w:rPr>
        <w:t>์ด</w:t>
      </w:r>
      <w:proofErr w:type="spellEnd"/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จำนวนประมาณ </w:t>
      </w:r>
      <w:r w:rsidRPr="009F5805">
        <w:rPr>
          <w:rFonts w:asciiTheme="majorBidi" w:hAnsiTheme="majorBidi" w:cstheme="majorBidi"/>
          <w:sz w:val="30"/>
          <w:szCs w:val="30"/>
        </w:rPr>
        <w:t>25</w:t>
      </w:r>
      <w:r w:rsidRPr="009F5805">
        <w:rPr>
          <w:rFonts w:asciiTheme="majorBidi" w:hAnsiTheme="majorBidi" w:cstheme="majorBidi"/>
          <w:sz w:val="30"/>
          <w:szCs w:val="30"/>
          <w:cs/>
        </w:rPr>
        <w:t>.</w:t>
      </w:r>
      <w:r w:rsidRPr="009F5805">
        <w:rPr>
          <w:rFonts w:asciiTheme="majorBidi" w:hAnsiTheme="majorBidi" w:cstheme="majorBidi"/>
          <w:sz w:val="30"/>
          <w:szCs w:val="30"/>
        </w:rPr>
        <w:t>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ได้ถูกจัดประเภทใหม่จากเดิมที่แสดงรายการในงบการเงินรวม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4523E34A" w14:textId="5866CB55" w:rsidR="00883EA7" w:rsidRPr="00493C5A" w:rsidRDefault="00883EA7" w:rsidP="00EE6554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เงินลงทุนในบริษัทร่วม</w:t>
      </w:r>
      <w:r w:rsidR="00686D61"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และการร่วมค้า</w:t>
      </w:r>
      <w:r w:rsidRPr="00493C5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ซึ่งบันทึกด้วยวิธีส่วนได้เสีย</w:t>
      </w:r>
    </w:p>
    <w:p w14:paraId="0CD36ED8" w14:textId="77777777" w:rsidR="00200CA5" w:rsidRPr="00493C5A" w:rsidRDefault="00200CA5" w:rsidP="00971CEE">
      <w:pPr>
        <w:spacing w:line="240" w:lineRule="auto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Style w:val="TableGrid"/>
        <w:tblW w:w="149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4"/>
        <w:gridCol w:w="1170"/>
        <w:gridCol w:w="283"/>
        <w:gridCol w:w="1157"/>
        <w:gridCol w:w="236"/>
        <w:gridCol w:w="1114"/>
        <w:gridCol w:w="236"/>
        <w:gridCol w:w="1114"/>
        <w:gridCol w:w="236"/>
        <w:gridCol w:w="1204"/>
        <w:gridCol w:w="236"/>
        <w:gridCol w:w="1204"/>
        <w:gridCol w:w="236"/>
        <w:gridCol w:w="1020"/>
        <w:gridCol w:w="236"/>
        <w:gridCol w:w="1028"/>
      </w:tblGrid>
      <w:tr w:rsidR="007A234E" w:rsidRPr="00493C5A" w14:paraId="1143B118" w14:textId="77777777" w:rsidTr="004956A2">
        <w:tc>
          <w:tcPr>
            <w:tcW w:w="4264" w:type="dxa"/>
          </w:tcPr>
          <w:p w14:paraId="297FD7E4" w14:textId="77777777" w:rsidR="007A234E" w:rsidRPr="00493C5A" w:rsidRDefault="007A234E" w:rsidP="00EE655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08" w:type="dxa"/>
            <w:gridSpan w:val="15"/>
            <w:tcBorders>
              <w:bottom w:val="single" w:sz="4" w:space="0" w:color="auto"/>
            </w:tcBorders>
          </w:tcPr>
          <w:p w14:paraId="52AEA6D9" w14:textId="1DCD3127" w:rsidR="007A234E" w:rsidRPr="00493C5A" w:rsidRDefault="007A234E" w:rsidP="00200C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0CA5" w:rsidRPr="00493C5A" w14:paraId="2C8EC7FD" w14:textId="77777777" w:rsidTr="004956A2">
        <w:tc>
          <w:tcPr>
            <w:tcW w:w="4264" w:type="dxa"/>
            <w:vMerge w:val="restart"/>
          </w:tcPr>
          <w:p w14:paraId="26500998" w14:textId="77777777" w:rsidR="00200CA5" w:rsidRPr="00493C5A" w:rsidRDefault="00200CA5" w:rsidP="00EE655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 w:val="restart"/>
            <w:tcBorders>
              <w:bottom w:val="single" w:sz="4" w:space="0" w:color="auto"/>
            </w:tcBorders>
          </w:tcPr>
          <w:p w14:paraId="3F257CAC" w14:textId="77777777" w:rsidR="002E1769" w:rsidRDefault="002E1769" w:rsidP="0082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CDDBD" w14:textId="751EF18C" w:rsidR="00823F42" w:rsidRPr="00493C5A" w:rsidRDefault="00200CA5" w:rsidP="0082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</w:p>
          <w:p w14:paraId="22238D7A" w14:textId="32A2B590" w:rsidR="00200CA5" w:rsidRPr="00493C5A" w:rsidRDefault="0067578E" w:rsidP="00200CA5">
            <w:pPr>
              <w:ind w:left="-340" w:right="-3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0CA5"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48F757CA" w14:textId="77777777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862" w:type="dxa"/>
            <w:gridSpan w:val="11"/>
            <w:tcBorders>
              <w:bottom w:val="single" w:sz="4" w:space="0" w:color="auto"/>
            </w:tcBorders>
          </w:tcPr>
          <w:p w14:paraId="53EFAB63" w14:textId="251714BE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</w:p>
        </w:tc>
      </w:tr>
      <w:tr w:rsidR="00200CA5" w:rsidRPr="00493C5A" w14:paraId="4D08502E" w14:textId="77777777" w:rsidTr="004956A2">
        <w:tc>
          <w:tcPr>
            <w:tcW w:w="4264" w:type="dxa"/>
            <w:vMerge/>
          </w:tcPr>
          <w:p w14:paraId="7C9AF246" w14:textId="77777777" w:rsidR="00200CA5" w:rsidRPr="00493C5A" w:rsidRDefault="00200CA5" w:rsidP="00200CA5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Merge/>
            <w:tcBorders>
              <w:bottom w:val="single" w:sz="4" w:space="0" w:color="auto"/>
            </w:tcBorders>
          </w:tcPr>
          <w:p w14:paraId="5F4D5E90" w14:textId="77777777" w:rsidR="00200CA5" w:rsidRPr="00493C5A" w:rsidRDefault="00200CA5" w:rsidP="00200CA5">
            <w:pPr>
              <w:ind w:left="-340" w:right="-3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31B353" w14:textId="77777777" w:rsidR="00200CA5" w:rsidRPr="00493C5A" w:rsidRDefault="00200CA5" w:rsidP="00200CA5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9380B" w14:textId="77777777" w:rsidR="00200CA5" w:rsidRPr="00493C5A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A7BD02" w14:textId="77777777" w:rsidR="00200CA5" w:rsidRPr="00493C5A" w:rsidRDefault="00200CA5" w:rsidP="00200CA5">
            <w:pPr>
              <w:pStyle w:val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ACED" w14:textId="77777777" w:rsid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มูลค่าของเงินลงทุน</w:t>
            </w:r>
          </w:p>
          <w:p w14:paraId="6D0AECB6" w14:textId="7C5F752B" w:rsidR="002E1769" w:rsidRPr="00493C5A" w:rsidRDefault="002E1769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27ED0A" w14:textId="77777777" w:rsidR="00200CA5" w:rsidRPr="00493C5A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7A44" w14:textId="3D73DBE1" w:rsidR="00200CA5" w:rsidRPr="00493C5A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Theme="majorBidi" w:hAnsiTheme="majorBidi" w:cstheme="majorBidi"/>
                <w:color w:val="auto"/>
              </w:rPr>
            </w:pPr>
            <w:r w:rsidRPr="00493C5A">
              <w:rPr>
                <w:rFonts w:asciiTheme="majorBidi" w:hAnsiTheme="majorBidi" w:cstheme="majorBidi"/>
                <w:color w:val="auto"/>
                <w:cs/>
              </w:rPr>
              <w:t>เงินปันผล</w:t>
            </w:r>
            <w:r w:rsidR="0065437B">
              <w:rPr>
                <w:rFonts w:asciiTheme="majorBidi" w:hAnsiTheme="majorBidi" w:cstheme="majorBidi" w:hint="cs"/>
                <w:color w:val="auto"/>
                <w:cs/>
              </w:rPr>
              <w:t>รับ</w:t>
            </w:r>
          </w:p>
        </w:tc>
      </w:tr>
      <w:tr w:rsidR="00971CEE" w:rsidRPr="00493C5A" w14:paraId="5CFF53A9" w14:textId="77777777" w:rsidTr="004956A2">
        <w:tc>
          <w:tcPr>
            <w:tcW w:w="4264" w:type="dxa"/>
          </w:tcPr>
          <w:p w14:paraId="52F8C782" w14:textId="77777777" w:rsidR="00971CEE" w:rsidRPr="00493C5A" w:rsidRDefault="00971CEE" w:rsidP="00971CEE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0A950D" w14:textId="224ABAC6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A04F0D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A98F94A" w14:textId="759FEBBB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9A0962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0AC286A" w14:textId="0F47FA71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797155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A1B8D18" w14:textId="04B43A18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E009DC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B1766A" w14:textId="580C65C2" w:rsidR="00971CEE" w:rsidRPr="00493C5A" w:rsidRDefault="00A621CD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B18B76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E4167E7" w14:textId="2C28D02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E3BCF3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788BFE7" w14:textId="5A155D7F" w:rsidR="00971CEE" w:rsidRPr="00493C5A" w:rsidRDefault="00077121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436DBC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379B5457" w14:textId="1808C30D" w:rsidR="00971CEE" w:rsidRPr="00493C5A" w:rsidRDefault="00077121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  <w:r w:rsidR="00971CEE" w:rsidRPr="00493C5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71CEE" w:rsidRPr="00493C5A" w14:paraId="3A6BA362" w14:textId="77777777" w:rsidTr="004956A2">
        <w:tc>
          <w:tcPr>
            <w:tcW w:w="4264" w:type="dxa"/>
          </w:tcPr>
          <w:p w14:paraId="4A39743A" w14:textId="613C79E7" w:rsidR="00971CEE" w:rsidRPr="00493C5A" w:rsidRDefault="00971CEE" w:rsidP="005A2283">
            <w:pPr>
              <w:ind w:left="-72" w:right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5A228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-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 อีซีเอฟ พาว</w:t>
            </w:r>
            <w:proofErr w:type="spellStart"/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เวอร์</w:t>
            </w:r>
            <w:proofErr w:type="spellEnd"/>
            <w:r w:rsidR="00A04CA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 จำกัด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A04CA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(</w:t>
            </w:r>
            <w:r w:rsidR="006555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“</w:t>
            </w: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ECF-P</w:t>
            </w:r>
            <w:r w:rsidR="00A04CA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</w:rPr>
              <w:t>”)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2CBC4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43E9B4B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0D8875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CD723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DA49999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EA5840E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C8087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FAA9D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D5224F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361411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50A167F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F0DE08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6A6A96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87DF6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02921CE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CEE" w:rsidRPr="00493C5A" w14:paraId="5D9A8F13" w14:textId="77777777" w:rsidTr="004956A2">
        <w:tc>
          <w:tcPr>
            <w:tcW w:w="4264" w:type="dxa"/>
          </w:tcPr>
          <w:p w14:paraId="4E67BBCC" w14:textId="39CC97F1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กรีนเอ</w:t>
            </w:r>
            <w:proofErr w:type="spellStart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ิร์ธ</w:t>
            </w:r>
            <w:proofErr w:type="spellEnd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พาว</w:t>
            </w:r>
            <w:proofErr w:type="spellStart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เวอร์</w:t>
            </w:r>
            <w:proofErr w:type="spellEnd"/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(ไทยแลนด์) จำกัด (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“GEP”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C9C5FBE" w14:textId="1C4EC794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1611E5AD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7A4D5D2" w14:textId="02F8152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9ABA71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934FF7B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14:paraId="3139F66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AE129A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14:paraId="0C0C613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51FAF29E" w14:textId="4523C4F1" w:rsidR="00971CEE" w:rsidRPr="00F70422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04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70422" w:rsidRPr="00F7042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704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0422" w:rsidRPr="00F70422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36" w:type="dxa"/>
            <w:vAlign w:val="bottom"/>
          </w:tcPr>
          <w:p w14:paraId="233A7D9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5F14D7F" w14:textId="0814279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877,549</w:t>
            </w:r>
          </w:p>
        </w:tc>
        <w:tc>
          <w:tcPr>
            <w:tcW w:w="236" w:type="dxa"/>
          </w:tcPr>
          <w:p w14:paraId="6536BEB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03FCB41" w14:textId="103F7F35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651C6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3FEB60C" w14:textId="296CFA16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</w:tr>
      <w:tr w:rsidR="00971CEE" w:rsidRPr="00493C5A" w14:paraId="11CE0DB3" w14:textId="77777777" w:rsidTr="004956A2">
        <w:tc>
          <w:tcPr>
            <w:tcW w:w="4264" w:type="dxa"/>
          </w:tcPr>
          <w:p w14:paraId="704173D5" w14:textId="2DB8601C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</w:tcPr>
          <w:p w14:paraId="1A059CD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45F3561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38FB07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70AF9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00D6489" w14:textId="77777777" w:rsidR="00971CEE" w:rsidRPr="00493C5A" w:rsidRDefault="00971CEE" w:rsidP="00971CEE">
            <w:pPr>
              <w:tabs>
                <w:tab w:val="clear" w:pos="907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D6C17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C81EE9" w14:textId="77777777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6AB1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CEE27AF" w14:textId="77777777" w:rsidR="00971CEE" w:rsidRPr="00F70422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75435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8A5F1B8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6FCC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458B5AF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E2CBFC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5C6AC5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CEE" w:rsidRPr="00493C5A" w14:paraId="74258EC7" w14:textId="77777777" w:rsidTr="004956A2">
        <w:tc>
          <w:tcPr>
            <w:tcW w:w="4264" w:type="dxa"/>
          </w:tcPr>
          <w:p w14:paraId="5C8FBB70" w14:textId="0182AB0A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อีซีเอฟ ดีไซน์ จำกัด (“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ECFD”)</w:t>
            </w:r>
          </w:p>
        </w:tc>
        <w:tc>
          <w:tcPr>
            <w:tcW w:w="1170" w:type="dxa"/>
          </w:tcPr>
          <w:p w14:paraId="1116A3E3" w14:textId="3719D0BC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3" w:type="dxa"/>
          </w:tcPr>
          <w:p w14:paraId="2C99FA08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A19D216" w14:textId="0EB4F0CA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3C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B9D4CEA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C9C8C52" w14:textId="007B8CBD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  <w:vAlign w:val="bottom"/>
          </w:tcPr>
          <w:p w14:paraId="3CBFDB10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43D446" w14:textId="5CC04EEE" w:rsidR="00971CEE" w:rsidRPr="00493C5A" w:rsidRDefault="00971CEE" w:rsidP="00C47FA1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236" w:type="dxa"/>
          </w:tcPr>
          <w:p w14:paraId="703344A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9DD1ECB" w14:textId="304E700D" w:rsidR="00971CEE" w:rsidRPr="00F70422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0422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F70422" w:rsidRPr="00F70422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32F33C12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8544ECA" w14:textId="7F8C2DAD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236" w:type="dxa"/>
          </w:tcPr>
          <w:p w14:paraId="155F637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7779C08" w14:textId="6EFFBD01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9A38B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0F3CDA9" w14:textId="5DD6E4C0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</w:t>
            </w:r>
          </w:p>
        </w:tc>
      </w:tr>
      <w:tr w:rsidR="00971CEE" w:rsidRPr="00493C5A" w14:paraId="4C511293" w14:textId="77777777" w:rsidTr="004956A2">
        <w:tc>
          <w:tcPr>
            <w:tcW w:w="4264" w:type="dxa"/>
          </w:tcPr>
          <w:p w14:paraId="513C8B1F" w14:textId="6DAB168F" w:rsidR="00971CEE" w:rsidRPr="00493C5A" w:rsidRDefault="00971CEE" w:rsidP="00971CEE">
            <w:pPr>
              <w:ind w:left="-72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AB20C57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90248C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3D6D88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D08A3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4811009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50F34C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929621" w14:textId="77777777" w:rsidR="00971CEE" w:rsidRPr="00493C5A" w:rsidRDefault="00971CEE" w:rsidP="00971C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662E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1083" w14:textId="6720891C" w:rsidR="00971CEE" w:rsidRPr="007366F7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66F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366F7" w:rsidRPr="007366F7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7366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66F7" w:rsidRPr="007366F7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236" w:type="dxa"/>
            <w:vAlign w:val="bottom"/>
          </w:tcPr>
          <w:p w14:paraId="4BAC5971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0149A" w14:textId="2BAF4A81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C5A">
              <w:rPr>
                <w:rFonts w:asciiTheme="majorBidi" w:hAnsiTheme="majorBidi" w:cstheme="majorBidi"/>
                <w:sz w:val="28"/>
                <w:szCs w:val="28"/>
              </w:rPr>
              <w:t>880,764</w:t>
            </w:r>
          </w:p>
        </w:tc>
        <w:tc>
          <w:tcPr>
            <w:tcW w:w="236" w:type="dxa"/>
          </w:tcPr>
          <w:p w14:paraId="6E531589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046E0E74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D2D17FD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5FDFFF5" w14:textId="77777777" w:rsidR="00971CEE" w:rsidRPr="00493C5A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0D6FA5E5" w14:textId="77777777" w:rsidR="00EE6554" w:rsidRPr="00493C5A" w:rsidRDefault="00EE6554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435DF39" w14:textId="77777777" w:rsidR="00E53193" w:rsidRPr="00493C5A" w:rsidRDefault="00E53193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6E21C83" w14:textId="2980B8F8" w:rsidR="00793B96" w:rsidRPr="009F5805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  <w:sectPr w:rsidR="00793B96" w:rsidRPr="009F5805" w:rsidSect="00E53193">
          <w:footerReference w:type="first" r:id="rId13"/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p w14:paraId="77DCA54B" w14:textId="1E49664E" w:rsidR="00C47FA1" w:rsidRP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C47FA1">
        <w:rPr>
          <w:rFonts w:asciiTheme="majorBidi" w:hAnsiTheme="majorBidi" w:hint="cs"/>
          <w:sz w:val="30"/>
          <w:szCs w:val="30"/>
          <w:cs/>
        </w:rPr>
        <w:lastRenderedPageBreak/>
        <w:t>ส่วนแบ่งกำไรจาก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 </w:t>
      </w:r>
      <w:r w:rsidRPr="00C47FA1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>30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>2567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มีจำนวนเงินประมาณ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="00FA1F8E">
        <w:rPr>
          <w:rFonts w:asciiTheme="majorBidi" w:hAnsiTheme="majorBidi"/>
          <w:sz w:val="30"/>
          <w:szCs w:val="30"/>
        </w:rPr>
        <w:t>14.4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ล้านบาท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ในขณะที่ส่วนแบ่งกำไรเบ็ดเสร็จอื่น</w:t>
      </w:r>
      <w:r w:rsidRPr="00C47FA1">
        <w:rPr>
          <w:rFonts w:asciiTheme="majorBidi" w:hAnsiTheme="majorBidi"/>
          <w:sz w:val="30"/>
          <w:szCs w:val="30"/>
          <w:cs/>
        </w:rPr>
        <w:t xml:space="preserve"> (</w:t>
      </w:r>
      <w:r w:rsidRPr="00C47FA1">
        <w:rPr>
          <w:rFonts w:asciiTheme="majorBidi" w:hAnsiTheme="majorBidi" w:hint="cs"/>
          <w:sz w:val="30"/>
          <w:szCs w:val="30"/>
          <w:cs/>
        </w:rPr>
        <w:t>ผลต่างของอัตราแลกเปลี่ยนจากการแปลงค่างบการเงิน</w:t>
      </w:r>
      <w:r w:rsidRPr="00C47FA1">
        <w:rPr>
          <w:rFonts w:asciiTheme="majorBidi" w:hAnsiTheme="majorBidi"/>
          <w:sz w:val="30"/>
          <w:szCs w:val="30"/>
          <w:cs/>
        </w:rPr>
        <w:t xml:space="preserve">) </w:t>
      </w:r>
      <w:r w:rsidRPr="00C47FA1">
        <w:rPr>
          <w:rFonts w:asciiTheme="majorBidi" w:hAnsiTheme="majorBidi" w:hint="cs"/>
          <w:sz w:val="30"/>
          <w:szCs w:val="30"/>
          <w:cs/>
        </w:rPr>
        <w:t>สำหรับงวดเดียวกันมีจำนวนเงินประมาณ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="001E33DF">
        <w:rPr>
          <w:rFonts w:asciiTheme="majorBidi" w:hAnsiTheme="majorBidi"/>
          <w:sz w:val="30"/>
          <w:szCs w:val="30"/>
        </w:rPr>
        <w:t>46.4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6BE2501" w14:textId="77777777" w:rsidR="00C47FA1" w:rsidRP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988B190" w14:textId="279E93D2" w:rsid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C47FA1">
        <w:rPr>
          <w:rFonts w:asciiTheme="majorBidi" w:hAnsiTheme="majorBidi"/>
          <w:sz w:val="30"/>
          <w:szCs w:val="30"/>
        </w:rPr>
        <w:t xml:space="preserve">GEP </w:t>
      </w:r>
      <w:r w:rsidRPr="00C47FA1">
        <w:rPr>
          <w:rFonts w:asciiTheme="majorBidi" w:hAnsiTheme="majorBidi" w:hint="cs"/>
          <w:sz w:val="30"/>
          <w:szCs w:val="30"/>
          <w:cs/>
        </w:rPr>
        <w:t>ถือหุ้นทั้งหมดในบริษัทย่อยซึ่งได้แก่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 (Myanmar) Company Limited (“GEPM”) </w:t>
      </w:r>
      <w:r w:rsidRPr="00C47FA1">
        <w:rPr>
          <w:rFonts w:asciiTheme="majorBidi" w:hAnsiTheme="majorBidi" w:hint="cs"/>
          <w:sz w:val="30"/>
          <w:szCs w:val="30"/>
          <w:cs/>
        </w:rPr>
        <w:t>โดย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 </w:t>
      </w:r>
      <w:r w:rsidRPr="00C47FA1">
        <w:rPr>
          <w:rFonts w:asciiTheme="majorBidi" w:hAnsiTheme="majorBidi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ดำเนินธุรกิจเกี่ยวกับการลงทุนและบริหารโครงการโรงไฟฟ้าพลังงานแสงอาทิตย์ซึ่งแบ่งออกเป็น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4 </w:t>
      </w:r>
      <w:proofErr w:type="spellStart"/>
      <w:r w:rsidRPr="00C47FA1">
        <w:rPr>
          <w:rFonts w:asciiTheme="majorBidi" w:hAnsiTheme="majorBidi" w:hint="cs"/>
          <w:sz w:val="30"/>
          <w:szCs w:val="30"/>
          <w:cs/>
        </w:rPr>
        <w:t>เฟส</w:t>
      </w:r>
      <w:proofErr w:type="spellEnd"/>
      <w:r w:rsidRPr="00C47FA1">
        <w:rPr>
          <w:rFonts w:asciiTheme="majorBidi" w:hAnsiTheme="majorBidi" w:hint="cs"/>
          <w:sz w:val="30"/>
          <w:szCs w:val="30"/>
          <w:cs/>
        </w:rPr>
        <w:t>ขนาดรวม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220 </w:t>
      </w:r>
      <w:r w:rsidRPr="00C47FA1">
        <w:rPr>
          <w:rFonts w:asciiTheme="majorBidi" w:hAnsiTheme="majorBidi" w:hint="cs"/>
          <w:sz w:val="30"/>
          <w:szCs w:val="30"/>
          <w:cs/>
        </w:rPr>
        <w:t>เมกะวัตต์ของ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/>
          <w:sz w:val="30"/>
          <w:szCs w:val="30"/>
        </w:rPr>
        <w:t xml:space="preserve">GEPM </w:t>
      </w:r>
      <w:r w:rsidRPr="00C47FA1">
        <w:rPr>
          <w:rFonts w:asciiTheme="majorBidi" w:hAnsiTheme="majorBidi" w:hint="cs"/>
          <w:sz w:val="30"/>
          <w:szCs w:val="30"/>
          <w:cs/>
        </w:rPr>
        <w:t>ซึ่งตั้งอยู่ที่เมืองมินบู</w:t>
      </w:r>
      <w:r w:rsidRPr="00C47FA1">
        <w:rPr>
          <w:rFonts w:asciiTheme="majorBidi" w:hAnsiTheme="majorBidi"/>
          <w:sz w:val="30"/>
          <w:szCs w:val="30"/>
          <w:cs/>
        </w:rPr>
        <w:t xml:space="preserve"> </w:t>
      </w:r>
      <w:r w:rsidRPr="00C47FA1">
        <w:rPr>
          <w:rFonts w:asciiTheme="majorBidi" w:hAnsiTheme="majorBidi" w:hint="cs"/>
          <w:sz w:val="30"/>
          <w:szCs w:val="30"/>
          <w:cs/>
        </w:rPr>
        <w:t>ประเทศเมียนมาร์</w:t>
      </w:r>
    </w:p>
    <w:p w14:paraId="4EFF52A0" w14:textId="77777777" w:rsidR="00C47FA1" w:rsidRDefault="00C47FA1" w:rsidP="00C47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6EFE9E71" w14:textId="52F53A97" w:rsidR="0088562A" w:rsidRDefault="00A04CAF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ECF-P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ได้วางหลักประกันการก่อสร้างโรงไฟฟ้าพลังงานแสงอาทิตย์ของ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GEP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เป็นเงินจำนวน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20.0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ล้านบาทซึ่งจะได้รับคืนเมื่อการก่อสร้างโรงไฟฟ้าทั้ง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4 </w:t>
      </w:r>
      <w:proofErr w:type="spellStart"/>
      <w:r w:rsidR="0088562A" w:rsidRPr="0088562A">
        <w:rPr>
          <w:rFonts w:asciiTheme="majorBidi" w:hAnsiTheme="majorBidi" w:hint="cs"/>
          <w:sz w:val="30"/>
          <w:szCs w:val="30"/>
          <w:cs/>
        </w:rPr>
        <w:t>เฟส</w:t>
      </w:r>
      <w:proofErr w:type="spellEnd"/>
      <w:r w:rsidR="0088562A" w:rsidRPr="0088562A">
        <w:rPr>
          <w:rFonts w:asciiTheme="majorBidi" w:hAnsiTheme="majorBidi" w:hint="cs"/>
          <w:sz w:val="30"/>
          <w:szCs w:val="30"/>
          <w:cs/>
        </w:rPr>
        <w:t>ได้แล้วเสร็จ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โดยเงินค้ำประกันดังกล่าวแสดงรายการเป็นส่วนหนึ่งของ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“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เงินมัดจำและเงินประกัน</w:t>
      </w:r>
      <w:r w:rsidR="0088562A" w:rsidRPr="0088562A">
        <w:rPr>
          <w:rFonts w:asciiTheme="majorBidi" w:hAnsiTheme="majorBidi" w:hint="eastAsia"/>
          <w:sz w:val="30"/>
          <w:szCs w:val="30"/>
          <w:cs/>
        </w:rPr>
        <w:t>”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ในงบฐานะการเงินรวม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ณ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วันที่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30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มิถุนายน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2567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และวันที่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 xml:space="preserve">31 </w:t>
      </w:r>
      <w:r w:rsidR="0088562A" w:rsidRPr="0088562A">
        <w:rPr>
          <w:rFonts w:asciiTheme="majorBidi" w:hAnsiTheme="majorBidi" w:hint="cs"/>
          <w:sz w:val="30"/>
          <w:szCs w:val="30"/>
          <w:cs/>
        </w:rPr>
        <w:t>ธันวาคม</w:t>
      </w:r>
      <w:r w:rsidR="0088562A" w:rsidRPr="0088562A">
        <w:rPr>
          <w:rFonts w:asciiTheme="majorBidi" w:hAnsiTheme="majorBidi"/>
          <w:sz w:val="30"/>
          <w:szCs w:val="30"/>
          <w:cs/>
        </w:rPr>
        <w:t xml:space="preserve"> </w:t>
      </w:r>
      <w:r w:rsidR="0088562A" w:rsidRPr="0088562A">
        <w:rPr>
          <w:rFonts w:asciiTheme="majorBidi" w:hAnsiTheme="majorBidi" w:cstheme="majorBidi"/>
          <w:sz w:val="30"/>
          <w:szCs w:val="30"/>
        </w:rPr>
        <w:t>2566</w:t>
      </w:r>
    </w:p>
    <w:p w14:paraId="4645CC75" w14:textId="77777777" w:rsidR="0088562A" w:rsidRDefault="0088562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10D3" w14:textId="3DC6F692" w:rsidR="00734267" w:rsidRPr="009F5805" w:rsidRDefault="00A04CAF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ECF-P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 ได้นำใบหุ้นที่ลงทุนใน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GEP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4,505,433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 xml:space="preserve">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="00F616EB" w:rsidRPr="009F5805">
        <w:rPr>
          <w:rFonts w:asciiTheme="majorBidi" w:hAnsiTheme="majorBidi" w:cstheme="majorBidi"/>
          <w:sz w:val="30"/>
          <w:szCs w:val="30"/>
        </w:rPr>
        <w:t xml:space="preserve">GEPM </w:t>
      </w:r>
      <w:r w:rsidR="00F616EB" w:rsidRPr="009F5805">
        <w:rPr>
          <w:rFonts w:asciiTheme="majorBidi" w:hAnsiTheme="majorBidi" w:cstheme="majorBidi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252D85F3" w14:textId="77777777" w:rsidR="00F616EB" w:rsidRPr="0032009C" w:rsidRDefault="00F616EB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0AD38C2" w14:textId="0EB5D079" w:rsidR="00734267" w:rsidRPr="009F5805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F5805">
        <w:rPr>
          <w:rFonts w:asciiTheme="majorBidi" w:hAnsiTheme="majorBidi" w:cstheme="majorBidi"/>
          <w:sz w:val="30"/>
          <w:szCs w:val="30"/>
        </w:rPr>
        <w:t>27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9F5805">
        <w:rPr>
          <w:rFonts w:asciiTheme="majorBidi" w:hAnsiTheme="majorBidi" w:cstheme="majorBidi"/>
          <w:sz w:val="30"/>
          <w:szCs w:val="30"/>
        </w:rPr>
        <w:t>2566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>ได้ถูกจดทะเบียนจัดตั้งขึ้นซึ่ง</w:t>
      </w:r>
      <w:r w:rsidRPr="009F5805">
        <w:rPr>
          <w:rFonts w:asciiTheme="majorBidi" w:hAnsiTheme="majorBidi" w:cstheme="majorBidi"/>
          <w:sz w:val="30"/>
          <w:szCs w:val="30"/>
        </w:rPr>
        <w:t xml:space="preserve"> 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เป็นบริษัทร่วมทุนในลักษณะของการร่วมค้าระหว่างบริษัท (ลงทุนในสัดส่วนร้อยละ </w:t>
      </w:r>
      <w:r w:rsidRPr="009F5805">
        <w:rPr>
          <w:rFonts w:asciiTheme="majorBidi" w:hAnsiTheme="majorBidi" w:cstheme="majorBidi"/>
          <w:sz w:val="30"/>
          <w:szCs w:val="30"/>
        </w:rPr>
        <w:t>51</w:t>
      </w:r>
      <w:r w:rsidRPr="009F5805">
        <w:rPr>
          <w:rFonts w:asciiTheme="majorBidi" w:hAnsiTheme="majorBidi" w:cstheme="majorBidi"/>
          <w:sz w:val="30"/>
          <w:szCs w:val="30"/>
          <w:cs/>
        </w:rPr>
        <w:t>) กับพันธมิตรทางธุรกิจซึ่งเป็นบริษัทเอกชนแห่งหนึ่งจากประเทศ</w:t>
      </w:r>
      <w:r w:rsidR="00F8580A" w:rsidRPr="009F5805">
        <w:rPr>
          <w:rFonts w:asciiTheme="majorBidi" w:hAnsiTheme="majorBidi" w:cstheme="majorBidi"/>
          <w:sz w:val="30"/>
          <w:szCs w:val="30"/>
          <w:cs/>
        </w:rPr>
        <w:t>สหรัฐอเมริกา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(ลงทุนในสัดส่วนร้อยละ </w:t>
      </w:r>
      <w:r w:rsidRPr="009F5805">
        <w:rPr>
          <w:rFonts w:asciiTheme="majorBidi" w:hAnsiTheme="majorBidi" w:cstheme="majorBidi"/>
          <w:sz w:val="30"/>
          <w:szCs w:val="30"/>
        </w:rPr>
        <w:t>49</w:t>
      </w:r>
      <w:r w:rsidRPr="009F5805">
        <w:rPr>
          <w:rFonts w:asciiTheme="majorBidi" w:hAnsiTheme="majorBidi" w:cstheme="majorBidi"/>
          <w:sz w:val="30"/>
          <w:szCs w:val="30"/>
          <w:cs/>
        </w:rPr>
        <w:t>) ด้วยทุนจดทะเบียนและทุนที่ชำระแล้วจำนวน</w:t>
      </w:r>
      <w:r w:rsidRPr="009F5805">
        <w:rPr>
          <w:rFonts w:asciiTheme="majorBidi" w:hAnsiTheme="majorBidi" w:cstheme="majorBidi"/>
          <w:sz w:val="30"/>
          <w:szCs w:val="30"/>
        </w:rPr>
        <w:t xml:space="preserve"> 7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ดำเนินธุรกิจเกี่ยวกับการซื้อสินค้าประเภท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รวมถึงข้อบังคับบริษัทของ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9F5805">
        <w:rPr>
          <w:rFonts w:asciiTheme="majorBidi" w:hAnsiTheme="majorBidi" w:cstheme="majorBidi"/>
          <w:sz w:val="30"/>
          <w:szCs w:val="30"/>
        </w:rPr>
        <w:t xml:space="preserve">ECFD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ในลักษณะที่ต้องมีฉันทามติจากทั้งสองฝ่าย นอกจากนี้ การร่วมค้าดังกล่าวได้รับการอนุมัติในที่ประชุมคณะกรรมการบริษัทเมื่อวันที่ </w:t>
      </w:r>
      <w:r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9F5805">
        <w:rPr>
          <w:rFonts w:asciiTheme="majorBidi" w:hAnsiTheme="majorBidi" w:cstheme="majorBidi"/>
          <w:sz w:val="30"/>
          <w:szCs w:val="30"/>
        </w:rPr>
        <w:t>2566</w:t>
      </w:r>
    </w:p>
    <w:p w14:paraId="3067369B" w14:textId="77777777" w:rsidR="00734267" w:rsidRPr="0032009C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A6A0C5" w14:textId="6676F6AD" w:rsidR="00734267" w:rsidRPr="009F5805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ส่วนแบ่งขาดทุนจาก</w:t>
      </w:r>
      <w:r w:rsidRPr="009F5805">
        <w:rPr>
          <w:rFonts w:asciiTheme="majorBidi" w:hAnsiTheme="majorBidi" w:cstheme="majorBidi"/>
          <w:sz w:val="30"/>
          <w:szCs w:val="30"/>
        </w:rPr>
        <w:t xml:space="preserve"> ECFD </w:t>
      </w:r>
      <w:r w:rsidRPr="009F580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2009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621CD" w:rsidRPr="009F5805">
        <w:rPr>
          <w:rFonts w:asciiTheme="majorBidi" w:hAnsiTheme="majorBidi" w:cstheme="majorBidi"/>
          <w:sz w:val="30"/>
          <w:szCs w:val="30"/>
        </w:rPr>
        <w:t>30</w:t>
      </w:r>
      <w:r w:rsidR="00A621CD"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A621CD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E8363B" w:rsidRPr="009F5805">
        <w:rPr>
          <w:rFonts w:asciiTheme="majorBidi" w:hAnsiTheme="majorBidi" w:cstheme="majorBidi"/>
          <w:sz w:val="30"/>
          <w:szCs w:val="30"/>
        </w:rPr>
        <w:t>2</w:t>
      </w:r>
      <w:r w:rsidRPr="009F5805">
        <w:rPr>
          <w:rFonts w:asciiTheme="majorBidi" w:hAnsiTheme="majorBidi" w:cstheme="majorBidi"/>
          <w:sz w:val="30"/>
          <w:szCs w:val="30"/>
        </w:rPr>
        <w:t>56</w:t>
      </w:r>
      <w:r w:rsidR="00E8363B"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มีจำนวนเงินประมา</w:t>
      </w:r>
      <w:r w:rsidRPr="00E26E10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95796C" w:rsidRPr="00E26E10">
        <w:rPr>
          <w:rFonts w:asciiTheme="majorBidi" w:hAnsiTheme="majorBidi" w:cstheme="majorBidi"/>
          <w:sz w:val="30"/>
          <w:szCs w:val="30"/>
        </w:rPr>
        <w:t>3</w:t>
      </w:r>
      <w:r w:rsidR="00E26E10" w:rsidRPr="00E26E10">
        <w:rPr>
          <w:rFonts w:asciiTheme="majorBidi" w:hAnsiTheme="majorBidi" w:cstheme="majorBidi"/>
          <w:sz w:val="30"/>
          <w:szCs w:val="30"/>
        </w:rPr>
        <w:t>36</w:t>
      </w:r>
      <w:r w:rsidR="0095796C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พันบาท</w:t>
      </w:r>
    </w:p>
    <w:p w14:paraId="74932C26" w14:textId="77777777" w:rsidR="00734267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75427EC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EEB34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BB70878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43BDC6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412E1BA" w14:textId="77777777" w:rsidR="004956A2" w:rsidRDefault="004956A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81219E0" w14:textId="77777777" w:rsidR="005A2283" w:rsidRPr="0032009C" w:rsidRDefault="005A2283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8715B5C" w14:textId="726B8DA7" w:rsidR="00110823" w:rsidRDefault="00110823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  <w:r w:rsidR="00E26E10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7780CFB4" w14:textId="77777777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1609772" w14:textId="0A0BE6C4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D3E8E">
        <w:rPr>
          <w:rFonts w:asciiTheme="majorBidi" w:hAnsiTheme="majorBidi" w:hint="cs"/>
          <w:sz w:val="30"/>
          <w:szCs w:val="30"/>
          <w:cs/>
        </w:rPr>
        <w:t>รายการเคลื่อนไหวของที่ดิน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="00E26E10">
        <w:rPr>
          <w:rFonts w:asciiTheme="majorBidi" w:hAnsiTheme="majorBidi"/>
          <w:sz w:val="30"/>
          <w:szCs w:val="30"/>
        </w:rPr>
        <w:t>-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hint="cs"/>
          <w:sz w:val="30"/>
          <w:szCs w:val="30"/>
          <w:cs/>
        </w:rPr>
        <w:t>สุทธิสำหรับงวดหกเดือนสิ้นสุดวันที่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cstheme="majorBidi"/>
          <w:sz w:val="30"/>
          <w:szCs w:val="30"/>
        </w:rPr>
        <w:t xml:space="preserve">30 </w:t>
      </w:r>
      <w:r w:rsidRPr="006D3E8E">
        <w:rPr>
          <w:rFonts w:asciiTheme="majorBidi" w:hAnsiTheme="majorBidi" w:hint="cs"/>
          <w:sz w:val="30"/>
          <w:szCs w:val="30"/>
          <w:cs/>
        </w:rPr>
        <w:t>มิถุนายน</w:t>
      </w:r>
      <w:r w:rsidRPr="006D3E8E">
        <w:rPr>
          <w:rFonts w:asciiTheme="majorBidi" w:hAnsiTheme="majorBidi"/>
          <w:sz w:val="30"/>
          <w:szCs w:val="30"/>
          <w:cs/>
        </w:rPr>
        <w:t xml:space="preserve"> </w:t>
      </w:r>
      <w:r w:rsidRPr="006D3E8E">
        <w:rPr>
          <w:rFonts w:asciiTheme="majorBidi" w:hAnsiTheme="majorBidi" w:cstheme="majorBidi"/>
          <w:sz w:val="30"/>
          <w:szCs w:val="30"/>
        </w:rPr>
        <w:t xml:space="preserve">2567 </w:t>
      </w:r>
      <w:r w:rsidRPr="006D3E8E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  <w:r w:rsidRPr="006D3E8E">
        <w:rPr>
          <w:rFonts w:asciiTheme="majorBidi" w:hAnsiTheme="majorBidi"/>
          <w:sz w:val="30"/>
          <w:szCs w:val="30"/>
          <w:cs/>
        </w:rPr>
        <w:t xml:space="preserve">                              </w:t>
      </w:r>
    </w:p>
    <w:p w14:paraId="3B817B94" w14:textId="77777777" w:rsidR="00A52F47" w:rsidRPr="0032009C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A42C0D" w:rsidRPr="009F5805" w14:paraId="21644212" w14:textId="77777777" w:rsidTr="00A42C0D">
        <w:trPr>
          <w:tblHeader/>
        </w:trPr>
        <w:tc>
          <w:tcPr>
            <w:tcW w:w="5556" w:type="dxa"/>
            <w:vAlign w:val="bottom"/>
          </w:tcPr>
          <w:p w14:paraId="6187AE6C" w14:textId="77777777" w:rsidR="00A42C0D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563E" w14:textId="74E8C863" w:rsidR="00A42C0D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42C0D" w:rsidRPr="009F5805" w14:paraId="54DCA3FA" w14:textId="77777777" w:rsidTr="00A42C0D">
        <w:trPr>
          <w:tblHeader/>
        </w:trPr>
        <w:tc>
          <w:tcPr>
            <w:tcW w:w="5556" w:type="dxa"/>
            <w:vAlign w:val="bottom"/>
          </w:tcPr>
          <w:p w14:paraId="716EB0E8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B3CF" w14:textId="0679E4FB" w:rsidR="00A52F47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9F5805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0D" w:rsidRPr="009F5805" w14:paraId="0E612C14" w14:textId="77777777" w:rsidTr="00A42C0D">
        <w:tc>
          <w:tcPr>
            <w:tcW w:w="5556" w:type="dxa"/>
            <w:vAlign w:val="bottom"/>
          </w:tcPr>
          <w:p w14:paraId="2F8B9A05" w14:textId="0A4A6FDB" w:rsidR="00A52F47" w:rsidRPr="009F5805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ณ วันที่ 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A52F47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725EC" w:rsidRPr="009F58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7062" w14:textId="34390EB2" w:rsidR="00A52F47" w:rsidRPr="009F5805" w:rsidRDefault="00DD4C9E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819,329</w:t>
            </w:r>
          </w:p>
        </w:tc>
        <w:tc>
          <w:tcPr>
            <w:tcW w:w="283" w:type="dxa"/>
            <w:shd w:val="clear" w:color="auto" w:fill="auto"/>
          </w:tcPr>
          <w:p w14:paraId="3B042CC7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2A36AB95" w14:textId="0FBEE062" w:rsidR="00A52F47" w:rsidRPr="009F5805" w:rsidRDefault="00DD4C9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813,421</w:t>
            </w:r>
          </w:p>
        </w:tc>
      </w:tr>
      <w:tr w:rsidR="0095796C" w:rsidRPr="009F5805" w14:paraId="43299AAC" w14:textId="77777777" w:rsidTr="007B2B45">
        <w:tc>
          <w:tcPr>
            <w:tcW w:w="5556" w:type="dxa"/>
            <w:vAlign w:val="bottom"/>
          </w:tcPr>
          <w:p w14:paraId="40E4B08A" w14:textId="77777777" w:rsidR="0095796C" w:rsidRPr="009F5805" w:rsidRDefault="0095796C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0557D98" w14:textId="39A6093E" w:rsidR="0095796C" w:rsidRPr="009F5805" w:rsidRDefault="00E26E1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68,044</w:t>
            </w:r>
          </w:p>
        </w:tc>
        <w:tc>
          <w:tcPr>
            <w:tcW w:w="283" w:type="dxa"/>
            <w:shd w:val="clear" w:color="auto" w:fill="auto"/>
          </w:tcPr>
          <w:p w14:paraId="0ABFF36F" w14:textId="77777777" w:rsidR="0095796C" w:rsidRPr="009F5805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0EA9A2F" w14:textId="50667947" w:rsidR="0095796C" w:rsidRPr="009F5805" w:rsidRDefault="00E26E1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95796C" w:rsidRPr="009F58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E3490" w:rsidRPr="009F5805" w14:paraId="553C9E9B" w14:textId="77777777" w:rsidTr="007B2B45">
        <w:tc>
          <w:tcPr>
            <w:tcW w:w="5556" w:type="dxa"/>
            <w:vAlign w:val="bottom"/>
          </w:tcPr>
          <w:p w14:paraId="5D483B1E" w14:textId="3D5E16FF" w:rsidR="003E3490" w:rsidRPr="009F5805" w:rsidRDefault="00E26E10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รับ</w:t>
            </w:r>
            <w:r w:rsidR="003E349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710DB12" w14:textId="029D414F" w:rsidR="003E3490" w:rsidRPr="009F5805" w:rsidRDefault="00E26E1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317</w:t>
            </w:r>
          </w:p>
        </w:tc>
        <w:tc>
          <w:tcPr>
            <w:tcW w:w="283" w:type="dxa"/>
            <w:shd w:val="clear" w:color="auto" w:fill="auto"/>
          </w:tcPr>
          <w:p w14:paraId="1CB10DF8" w14:textId="77777777" w:rsidR="003E3490" w:rsidRPr="009F5805" w:rsidRDefault="003E349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F71A10F" w14:textId="1A6633C6" w:rsidR="003E3490" w:rsidRPr="009F5805" w:rsidRDefault="00E26E10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95796C" w:rsidRPr="009F5805" w14:paraId="72FE5CF1" w14:textId="77777777" w:rsidTr="007B2B45">
        <w:tc>
          <w:tcPr>
            <w:tcW w:w="5556" w:type="dxa"/>
            <w:vAlign w:val="bottom"/>
          </w:tcPr>
          <w:p w14:paraId="420E605F" w14:textId="575C5BD9" w:rsidR="0095796C" w:rsidRPr="009F5805" w:rsidRDefault="0095796C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EB1D" w14:textId="7305FD48" w:rsidR="0095796C" w:rsidRPr="009F5805" w:rsidRDefault="00E26E10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(16,867)</w:t>
            </w:r>
          </w:p>
        </w:tc>
        <w:tc>
          <w:tcPr>
            <w:tcW w:w="283" w:type="dxa"/>
            <w:shd w:val="clear" w:color="auto" w:fill="auto"/>
          </w:tcPr>
          <w:p w14:paraId="11AF7FC5" w14:textId="77777777" w:rsidR="0095796C" w:rsidRPr="009F5805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55FF1" w14:textId="062985DF" w:rsidR="0095796C" w:rsidRPr="009F5805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6E1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26E10"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2C0D" w:rsidRPr="009F5805" w14:paraId="271C4D8E" w14:textId="77777777" w:rsidTr="00A42C0D">
        <w:tc>
          <w:tcPr>
            <w:tcW w:w="5556" w:type="dxa"/>
            <w:vAlign w:val="bottom"/>
          </w:tcPr>
          <w:p w14:paraId="234072D4" w14:textId="047B7C68" w:rsidR="00A52F47" w:rsidRPr="009F5805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93C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A621CD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A52F47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725EC"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1EA6E" w14:textId="75D8E090" w:rsidR="00A52F47" w:rsidRPr="009F5805" w:rsidRDefault="00E26E10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870,823</w:t>
            </w:r>
          </w:p>
        </w:tc>
        <w:tc>
          <w:tcPr>
            <w:tcW w:w="283" w:type="dxa"/>
            <w:shd w:val="clear" w:color="auto" w:fill="auto"/>
          </w:tcPr>
          <w:p w14:paraId="650B7FBC" w14:textId="77777777" w:rsidR="00A52F47" w:rsidRPr="009F5805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04038" w14:textId="386ABD2D" w:rsidR="00A52F47" w:rsidRPr="009F5805" w:rsidRDefault="00E26E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95796C" w:rsidRPr="009F58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</w:tr>
    </w:tbl>
    <w:p w14:paraId="1717A289" w14:textId="77777777" w:rsidR="003E3490" w:rsidRPr="00873648" w:rsidRDefault="003E3490" w:rsidP="00873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C3279B4" w14:textId="5BA11119" w:rsidR="000A637D" w:rsidRDefault="000A637D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สินทรัพย์สิทธิการใช้ </w:t>
      </w:r>
      <w:r w:rsidR="00E26E10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487DEC0F" w14:textId="77777777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68F87D5" w14:textId="7C7239B3" w:rsidR="006D3E8E" w:rsidRDefault="006D3E8E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D3E8E"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 </w:t>
      </w:r>
      <w:r w:rsidR="00E26E10">
        <w:rPr>
          <w:rFonts w:ascii="Angsana New" w:hAnsi="Angsana New"/>
          <w:sz w:val="30"/>
          <w:szCs w:val="30"/>
        </w:rPr>
        <w:t>-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 w:hint="cs"/>
          <w:sz w:val="30"/>
          <w:szCs w:val="30"/>
          <w:cs/>
        </w:rPr>
        <w:t>สุทธิสำหรับงวดหกเดือนสิ้นสุดวันที่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/>
          <w:sz w:val="30"/>
          <w:szCs w:val="30"/>
        </w:rPr>
        <w:t xml:space="preserve">30 </w:t>
      </w:r>
      <w:r w:rsidRPr="006D3E8E">
        <w:rPr>
          <w:rFonts w:ascii="Angsana New" w:hAnsi="Angsana New" w:hint="cs"/>
          <w:sz w:val="30"/>
          <w:szCs w:val="30"/>
          <w:cs/>
        </w:rPr>
        <w:t>มิถุนายน</w:t>
      </w:r>
      <w:r w:rsidRPr="006D3E8E">
        <w:rPr>
          <w:rFonts w:ascii="Angsana New" w:hAnsi="Angsana New"/>
          <w:sz w:val="30"/>
          <w:szCs w:val="30"/>
          <w:cs/>
        </w:rPr>
        <w:t xml:space="preserve"> </w:t>
      </w:r>
      <w:r w:rsidRPr="006D3E8E">
        <w:rPr>
          <w:rFonts w:ascii="Angsana New" w:hAnsi="Angsana New"/>
          <w:sz w:val="30"/>
          <w:szCs w:val="30"/>
        </w:rPr>
        <w:t xml:space="preserve">2567 </w:t>
      </w:r>
      <w:r w:rsidRPr="006D3E8E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  <w:r w:rsidRPr="006D3E8E">
        <w:rPr>
          <w:rFonts w:ascii="Angsana New" w:hAnsi="Angsana New"/>
          <w:sz w:val="30"/>
          <w:szCs w:val="30"/>
          <w:cs/>
        </w:rPr>
        <w:t xml:space="preserve">      </w:t>
      </w:r>
    </w:p>
    <w:p w14:paraId="6E95606A" w14:textId="2A6B0445" w:rsidR="000A637D" w:rsidRPr="006D3E8E" w:rsidRDefault="006D3E8E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D3E8E">
        <w:rPr>
          <w:rFonts w:ascii="Angsana New" w:hAnsi="Angsana New"/>
          <w:sz w:val="30"/>
          <w:szCs w:val="30"/>
          <w:cs/>
        </w:rPr>
        <w:t xml:space="preserve">                        </w:t>
      </w: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0A637D" w:rsidRPr="003E3490" w14:paraId="401AF188" w14:textId="77777777" w:rsidTr="004E6A5F">
        <w:trPr>
          <w:tblHeader/>
        </w:trPr>
        <w:tc>
          <w:tcPr>
            <w:tcW w:w="5556" w:type="dxa"/>
            <w:vAlign w:val="bottom"/>
          </w:tcPr>
          <w:p w14:paraId="73A0C435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40F46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A637D" w:rsidRPr="003E3490" w14:paraId="1A8E8D1A" w14:textId="77777777" w:rsidTr="004E6A5F">
        <w:trPr>
          <w:tblHeader/>
        </w:trPr>
        <w:tc>
          <w:tcPr>
            <w:tcW w:w="5556" w:type="dxa"/>
            <w:vAlign w:val="bottom"/>
          </w:tcPr>
          <w:p w14:paraId="64B0C70B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0ECA0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12AB17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59AA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37D" w:rsidRPr="003E3490" w14:paraId="5DA27BFC" w14:textId="77777777" w:rsidTr="004E6A5F">
        <w:tc>
          <w:tcPr>
            <w:tcW w:w="5556" w:type="dxa"/>
            <w:vAlign w:val="bottom"/>
          </w:tcPr>
          <w:p w14:paraId="69C7D6B7" w14:textId="4F8168F8" w:rsidR="000A637D" w:rsidRPr="003E3490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0A637D"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0A637D" w:rsidRPr="003E3490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="000A637D"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0A637D" w:rsidRPr="003E3490"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1421" w14:textId="16B226E1" w:rsidR="000A637D" w:rsidRPr="003E3490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  <w:tc>
          <w:tcPr>
            <w:tcW w:w="283" w:type="dxa"/>
            <w:shd w:val="clear" w:color="auto" w:fill="auto"/>
          </w:tcPr>
          <w:p w14:paraId="3662142D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BACC22F" w14:textId="4447711B" w:rsidR="000A637D" w:rsidRPr="003E3490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37,827</w:t>
            </w:r>
          </w:p>
        </w:tc>
      </w:tr>
      <w:tr w:rsidR="000A637D" w:rsidRPr="003E3490" w14:paraId="790BEAB4" w14:textId="77777777" w:rsidTr="00190AAA">
        <w:tc>
          <w:tcPr>
            <w:tcW w:w="5556" w:type="dxa"/>
            <w:vAlign w:val="bottom"/>
          </w:tcPr>
          <w:p w14:paraId="3D7B5694" w14:textId="77777777" w:rsidR="000A637D" w:rsidRPr="003E3490" w:rsidRDefault="000A637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FB5320C" w14:textId="756F001C" w:rsidR="000A637D" w:rsidRPr="003E3490" w:rsidRDefault="00E26E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  <w:tc>
          <w:tcPr>
            <w:tcW w:w="283" w:type="dxa"/>
            <w:shd w:val="clear" w:color="auto" w:fill="auto"/>
          </w:tcPr>
          <w:p w14:paraId="254DDEBD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766AD1C" w14:textId="12DF1096" w:rsidR="000A637D" w:rsidRPr="003E3490" w:rsidRDefault="006A5FB3" w:rsidP="006A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4,</w:t>
            </w:r>
            <w:r w:rsidR="00E26E10"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B15005" w:rsidRPr="003E3490" w14:paraId="230846AD" w14:textId="77777777" w:rsidTr="00C51E7D">
        <w:tc>
          <w:tcPr>
            <w:tcW w:w="5556" w:type="dxa"/>
            <w:vAlign w:val="bottom"/>
          </w:tcPr>
          <w:p w14:paraId="61083364" w14:textId="7979DAD1" w:rsidR="00B15005" w:rsidRPr="003E3490" w:rsidRDefault="00B15005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</w:t>
            </w:r>
            <w:r w:rsidR="00E26E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12A8638A" w14:textId="50AD8301" w:rsidR="00B15005" w:rsidRPr="003E3490" w:rsidRDefault="00E26E10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(317)</w:t>
            </w:r>
          </w:p>
        </w:tc>
        <w:tc>
          <w:tcPr>
            <w:tcW w:w="283" w:type="dxa"/>
            <w:shd w:val="clear" w:color="auto" w:fill="auto"/>
          </w:tcPr>
          <w:p w14:paraId="60FF614C" w14:textId="77777777" w:rsidR="00B15005" w:rsidRPr="003E3490" w:rsidRDefault="00B15005" w:rsidP="00B15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</w:tcPr>
          <w:p w14:paraId="40449B58" w14:textId="326D2DA5" w:rsidR="00B15005" w:rsidRPr="00B15005" w:rsidRDefault="00E26E10" w:rsidP="00E2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</w:tr>
      <w:tr w:rsidR="000A637D" w:rsidRPr="003E3490" w14:paraId="3FA64A21" w14:textId="77777777" w:rsidTr="00190AAA">
        <w:tc>
          <w:tcPr>
            <w:tcW w:w="5556" w:type="dxa"/>
            <w:vAlign w:val="bottom"/>
          </w:tcPr>
          <w:p w14:paraId="1E089005" w14:textId="106A1C95" w:rsidR="000A637D" w:rsidRPr="003E3490" w:rsidRDefault="000A637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</w:t>
            </w:r>
            <w:r w:rsidR="00B51FC1"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BF9F" w14:textId="278A2379" w:rsidR="000A637D" w:rsidRPr="003E3490" w:rsidRDefault="00E26E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(4,571)</w:t>
            </w:r>
          </w:p>
        </w:tc>
        <w:tc>
          <w:tcPr>
            <w:tcW w:w="283" w:type="dxa"/>
            <w:shd w:val="clear" w:color="auto" w:fill="auto"/>
          </w:tcPr>
          <w:p w14:paraId="44890C41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FD1E" w14:textId="3F70F312" w:rsidR="000A637D" w:rsidRPr="003E3490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="00E26E10">
              <w:rPr>
                <w:rFonts w:ascii="Angsana New" w:hAnsi="Angsana New"/>
                <w:sz w:val="30"/>
                <w:szCs w:val="30"/>
              </w:rPr>
              <w:t>4</w:t>
            </w:r>
            <w:r w:rsidRPr="003E3490">
              <w:rPr>
                <w:rFonts w:ascii="Angsana New" w:hAnsi="Angsana New"/>
                <w:sz w:val="30"/>
                <w:szCs w:val="30"/>
              </w:rPr>
              <w:t>,</w:t>
            </w:r>
            <w:r w:rsidR="00E26E10">
              <w:rPr>
                <w:rFonts w:ascii="Angsana New" w:hAnsi="Angsana New"/>
                <w:sz w:val="30"/>
                <w:szCs w:val="30"/>
              </w:rPr>
              <w:t>571</w:t>
            </w:r>
            <w:r w:rsidRPr="003E34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637D" w:rsidRPr="003E3490" w14:paraId="3AC0E293" w14:textId="77777777" w:rsidTr="004E6A5F">
        <w:tc>
          <w:tcPr>
            <w:tcW w:w="5556" w:type="dxa"/>
            <w:vAlign w:val="bottom"/>
          </w:tcPr>
          <w:p w14:paraId="6976B2D8" w14:textId="60667828" w:rsidR="000A637D" w:rsidRPr="003E3490" w:rsidRDefault="0044412E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มูลค่าตามบัญชี </w:t>
            </w:r>
            <w:r w:rsidR="000A637D"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621CD"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="00A621CD" w:rsidRPr="003E349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A621CD" w:rsidRPr="003E34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637D"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0707" w14:textId="3E6C76B9" w:rsidR="000A637D" w:rsidRPr="003E3490" w:rsidRDefault="00E26E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37,857</w:t>
            </w:r>
          </w:p>
        </w:tc>
        <w:tc>
          <w:tcPr>
            <w:tcW w:w="283" w:type="dxa"/>
            <w:shd w:val="clear" w:color="auto" w:fill="auto"/>
          </w:tcPr>
          <w:p w14:paraId="73F24300" w14:textId="77777777" w:rsidR="000A637D" w:rsidRPr="003E3490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13E54" w14:textId="74BC95A7" w:rsidR="000A637D" w:rsidRPr="003E3490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</w:t>
            </w:r>
            <w:r w:rsidR="00E26E10">
              <w:rPr>
                <w:rFonts w:ascii="Angsana New" w:hAnsi="Angsana New"/>
                <w:sz w:val="30"/>
                <w:szCs w:val="30"/>
              </w:rPr>
              <w:t>7</w:t>
            </w:r>
            <w:r w:rsidRPr="003E3490">
              <w:rPr>
                <w:rFonts w:ascii="Angsana New" w:hAnsi="Angsana New"/>
                <w:sz w:val="30"/>
                <w:szCs w:val="30"/>
              </w:rPr>
              <w:t>,</w:t>
            </w:r>
            <w:r w:rsidR="00E26E10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482699EF" w14:textId="77777777" w:rsidR="003E3490" w:rsidRDefault="003E349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DF1666" w14:textId="77777777" w:rsidR="00873648" w:rsidRDefault="00873648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2F67AC" w14:textId="77777777" w:rsidR="00E26E10" w:rsidRDefault="00E26E1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3F61C" w14:textId="77777777" w:rsidR="00E26E10" w:rsidRDefault="00E26E1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389E98" w14:textId="77777777" w:rsidR="00873648" w:rsidRDefault="00873648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6CAB67" w14:textId="08588D04" w:rsidR="000841C6" w:rsidRPr="003E3490" w:rsidRDefault="00E151B7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E3490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เจ้าหนี้อื่น - บุคคลและกิจการอื่น</w:t>
      </w:r>
    </w:p>
    <w:p w14:paraId="62F851C7" w14:textId="77777777" w:rsidR="00F92539" w:rsidRPr="003E3490" w:rsidRDefault="00F92539" w:rsidP="004A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3E3490" w14:paraId="7F72D821" w14:textId="77777777" w:rsidTr="006356D4">
        <w:tc>
          <w:tcPr>
            <w:tcW w:w="3528" w:type="dxa"/>
            <w:vAlign w:val="bottom"/>
          </w:tcPr>
          <w:p w14:paraId="6B662472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48910B7F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3E3490" w14:paraId="2AFD6762" w14:textId="77777777" w:rsidTr="006356D4">
        <w:tc>
          <w:tcPr>
            <w:tcW w:w="3528" w:type="dxa"/>
            <w:vAlign w:val="bottom"/>
          </w:tcPr>
          <w:p w14:paraId="73DA77C0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F411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40FF8A2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22B20" w14:textId="77777777" w:rsidR="007916BA" w:rsidRPr="003E3490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FED" w:rsidRPr="003E3490" w14:paraId="1BE6A066" w14:textId="77777777" w:rsidTr="00331DBC">
        <w:tc>
          <w:tcPr>
            <w:tcW w:w="3528" w:type="dxa"/>
            <w:vAlign w:val="bottom"/>
          </w:tcPr>
          <w:p w14:paraId="5673DEA3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7F82" w14:textId="76D50A91" w:rsidR="00115FED" w:rsidRPr="003E3490" w:rsidRDefault="004A5FA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  <w:p w14:paraId="3630EA5B" w14:textId="573D548D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0D9B886B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A4C1D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22CD1ECE" w14:textId="7DAEE814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bottom"/>
          </w:tcPr>
          <w:p w14:paraId="32238593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10D46E" w14:textId="27DE6EA1" w:rsidR="00115FED" w:rsidRPr="003E3490" w:rsidRDefault="004A5FA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30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  <w:p w14:paraId="17C82FD9" w14:textId="1DB241E6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75E04A55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5E74B5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E3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3890890E" w14:textId="44B033EC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349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115FED" w:rsidRPr="003E3490" w14:paraId="754E9340" w14:textId="77777777" w:rsidTr="00331DBC">
        <w:tc>
          <w:tcPr>
            <w:tcW w:w="3528" w:type="dxa"/>
            <w:vAlign w:val="bottom"/>
          </w:tcPr>
          <w:p w14:paraId="24A7330A" w14:textId="738E47D2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D5DD7C8" w14:textId="28985221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542BE2A1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2A22590" w14:textId="5E9E606F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25,613</w:t>
            </w:r>
          </w:p>
        </w:tc>
        <w:tc>
          <w:tcPr>
            <w:tcW w:w="283" w:type="dxa"/>
            <w:vAlign w:val="bottom"/>
          </w:tcPr>
          <w:p w14:paraId="1187CE7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207A9AE" w14:textId="14337A89" w:rsidR="00115FED" w:rsidRPr="003E3490" w:rsidRDefault="00884196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B054FE1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5D63225" w14:textId="08F12A46" w:rsidR="00115FED" w:rsidRPr="003E3490" w:rsidRDefault="00620D89" w:rsidP="00620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DBC" w:rsidRPr="003E3490" w14:paraId="6F99ADFB" w14:textId="77777777" w:rsidTr="00331DBC">
        <w:tc>
          <w:tcPr>
            <w:tcW w:w="3528" w:type="dxa"/>
            <w:vAlign w:val="bottom"/>
          </w:tcPr>
          <w:p w14:paraId="2EF5CFEB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7362F9B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22,984</w:t>
            </w:r>
          </w:p>
        </w:tc>
        <w:tc>
          <w:tcPr>
            <w:tcW w:w="285" w:type="dxa"/>
            <w:vAlign w:val="bottom"/>
          </w:tcPr>
          <w:p w14:paraId="64CD20DA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C723957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39,832</w:t>
            </w:r>
          </w:p>
        </w:tc>
        <w:tc>
          <w:tcPr>
            <w:tcW w:w="283" w:type="dxa"/>
            <w:vAlign w:val="bottom"/>
          </w:tcPr>
          <w:p w14:paraId="350E98E5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C0C5E50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,011</w:t>
            </w:r>
          </w:p>
        </w:tc>
        <w:tc>
          <w:tcPr>
            <w:tcW w:w="283" w:type="dxa"/>
            <w:vAlign w:val="bottom"/>
          </w:tcPr>
          <w:p w14:paraId="518AE3BA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84F270B" w14:textId="77777777" w:rsidR="00331DBC" w:rsidRPr="003E3490" w:rsidRDefault="00331DBC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33,815</w:t>
            </w:r>
          </w:p>
        </w:tc>
      </w:tr>
      <w:tr w:rsidR="00884196" w:rsidRPr="003E3490" w14:paraId="6AD5A66D" w14:textId="77777777" w:rsidTr="009530D3">
        <w:tc>
          <w:tcPr>
            <w:tcW w:w="3528" w:type="dxa"/>
            <w:vAlign w:val="bottom"/>
          </w:tcPr>
          <w:p w14:paraId="1AB70B31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B3526F9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15,703</w:t>
            </w:r>
          </w:p>
        </w:tc>
        <w:tc>
          <w:tcPr>
            <w:tcW w:w="285" w:type="dxa"/>
            <w:vAlign w:val="bottom"/>
          </w:tcPr>
          <w:p w14:paraId="412505EF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46175D2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25,015</w:t>
            </w:r>
          </w:p>
        </w:tc>
        <w:tc>
          <w:tcPr>
            <w:tcW w:w="283" w:type="dxa"/>
            <w:vAlign w:val="bottom"/>
          </w:tcPr>
          <w:p w14:paraId="69F1C484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B0CE3E0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15,703</w:t>
            </w:r>
          </w:p>
        </w:tc>
        <w:tc>
          <w:tcPr>
            <w:tcW w:w="283" w:type="dxa"/>
            <w:vAlign w:val="bottom"/>
          </w:tcPr>
          <w:p w14:paraId="388F061B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1EA0BDA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25,015</w:t>
            </w:r>
          </w:p>
        </w:tc>
      </w:tr>
      <w:tr w:rsidR="00884196" w:rsidRPr="003E3490" w14:paraId="6F6A5AE0" w14:textId="77777777" w:rsidTr="009530D3">
        <w:tc>
          <w:tcPr>
            <w:tcW w:w="3528" w:type="dxa"/>
            <w:vAlign w:val="bottom"/>
          </w:tcPr>
          <w:p w14:paraId="20DE7816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1B1B9F0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10,413</w:t>
            </w:r>
          </w:p>
        </w:tc>
        <w:tc>
          <w:tcPr>
            <w:tcW w:w="285" w:type="dxa"/>
            <w:vAlign w:val="bottom"/>
          </w:tcPr>
          <w:p w14:paraId="6A36ECC6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82657CC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13,101</w:t>
            </w:r>
          </w:p>
        </w:tc>
        <w:tc>
          <w:tcPr>
            <w:tcW w:w="283" w:type="dxa"/>
            <w:vAlign w:val="bottom"/>
          </w:tcPr>
          <w:p w14:paraId="52030E37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A453D67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10,224</w:t>
            </w:r>
          </w:p>
        </w:tc>
        <w:tc>
          <w:tcPr>
            <w:tcW w:w="283" w:type="dxa"/>
            <w:vAlign w:val="bottom"/>
          </w:tcPr>
          <w:p w14:paraId="2D518810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BDD9A04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12,462</w:t>
            </w:r>
          </w:p>
        </w:tc>
      </w:tr>
      <w:tr w:rsidR="00900A90" w:rsidRPr="003E3490" w14:paraId="10ABD92B" w14:textId="77777777" w:rsidTr="006356D4">
        <w:tc>
          <w:tcPr>
            <w:tcW w:w="3528" w:type="dxa"/>
            <w:vAlign w:val="bottom"/>
          </w:tcPr>
          <w:p w14:paraId="6C851325" w14:textId="428F76FB" w:rsidR="00900A90" w:rsidRPr="003E3490" w:rsidRDefault="00900A90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3C5EF0" w14:textId="2E8D0529" w:rsidR="00900A90" w:rsidRPr="003E3490" w:rsidRDefault="00E26E1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9,783</w:t>
            </w:r>
          </w:p>
        </w:tc>
        <w:tc>
          <w:tcPr>
            <w:tcW w:w="285" w:type="dxa"/>
            <w:vAlign w:val="bottom"/>
          </w:tcPr>
          <w:p w14:paraId="4F12F7A0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5B2982F" w14:textId="30A09AEC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8,198</w:t>
            </w:r>
          </w:p>
        </w:tc>
        <w:tc>
          <w:tcPr>
            <w:tcW w:w="283" w:type="dxa"/>
            <w:vAlign w:val="bottom"/>
          </w:tcPr>
          <w:p w14:paraId="4F84FB7F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BB1085C" w14:textId="704483A2" w:rsidR="00900A90" w:rsidRPr="003E3490" w:rsidRDefault="00E26E10" w:rsidP="00A21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4,470</w:t>
            </w:r>
          </w:p>
        </w:tc>
        <w:tc>
          <w:tcPr>
            <w:tcW w:w="283" w:type="dxa"/>
            <w:vAlign w:val="bottom"/>
          </w:tcPr>
          <w:p w14:paraId="119A875E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047E1BC" w14:textId="47EC9179" w:rsidR="00900A90" w:rsidRPr="003E3490" w:rsidRDefault="00900A90" w:rsidP="00A21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5,512</w:t>
            </w:r>
          </w:p>
        </w:tc>
      </w:tr>
      <w:tr w:rsidR="00115FED" w:rsidRPr="003E3490" w14:paraId="758333C4" w14:textId="77777777" w:rsidTr="006356D4">
        <w:tc>
          <w:tcPr>
            <w:tcW w:w="3528" w:type="dxa"/>
            <w:vAlign w:val="bottom"/>
          </w:tcPr>
          <w:p w14:paraId="74A6CF8A" w14:textId="2F40EE15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="00D508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74E921" w14:textId="55410482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5,458</w:t>
            </w:r>
          </w:p>
        </w:tc>
        <w:tc>
          <w:tcPr>
            <w:tcW w:w="285" w:type="dxa"/>
            <w:vAlign w:val="bottom"/>
          </w:tcPr>
          <w:p w14:paraId="2620648A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3BDDBE6" w14:textId="31A51D82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283" w:type="dxa"/>
            <w:vAlign w:val="bottom"/>
          </w:tcPr>
          <w:p w14:paraId="65A9D14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ECDAE7D" w14:textId="680ABFE9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5,414</w:t>
            </w:r>
          </w:p>
        </w:tc>
        <w:tc>
          <w:tcPr>
            <w:tcW w:w="283" w:type="dxa"/>
            <w:vAlign w:val="bottom"/>
          </w:tcPr>
          <w:p w14:paraId="73ABBF42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ED53C9E" w14:textId="2174DFBE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4,494</w:t>
            </w:r>
          </w:p>
        </w:tc>
      </w:tr>
      <w:tr w:rsidR="00884196" w:rsidRPr="003E3490" w14:paraId="4812E5BB" w14:textId="77777777" w:rsidTr="009530D3">
        <w:tc>
          <w:tcPr>
            <w:tcW w:w="3528" w:type="dxa"/>
            <w:vAlign w:val="bottom"/>
          </w:tcPr>
          <w:p w14:paraId="41010255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EC3536A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4,597</w:t>
            </w:r>
          </w:p>
        </w:tc>
        <w:tc>
          <w:tcPr>
            <w:tcW w:w="285" w:type="dxa"/>
            <w:vAlign w:val="bottom"/>
          </w:tcPr>
          <w:p w14:paraId="0663EFDD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2F5A968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4,482</w:t>
            </w:r>
          </w:p>
        </w:tc>
        <w:tc>
          <w:tcPr>
            <w:tcW w:w="283" w:type="dxa"/>
            <w:vAlign w:val="bottom"/>
          </w:tcPr>
          <w:p w14:paraId="6570D67E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4E18634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4,597</w:t>
            </w:r>
          </w:p>
        </w:tc>
        <w:tc>
          <w:tcPr>
            <w:tcW w:w="283" w:type="dxa"/>
            <w:vAlign w:val="bottom"/>
          </w:tcPr>
          <w:p w14:paraId="4AE637FB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CFE6FC5" w14:textId="77777777" w:rsidR="00884196" w:rsidRPr="003E3490" w:rsidRDefault="00884196" w:rsidP="0095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4,482</w:t>
            </w:r>
          </w:p>
        </w:tc>
      </w:tr>
      <w:tr w:rsidR="00900A90" w:rsidRPr="003E3490" w14:paraId="3AEB363A" w14:textId="77777777" w:rsidTr="006356D4">
        <w:tc>
          <w:tcPr>
            <w:tcW w:w="3528" w:type="dxa"/>
            <w:vAlign w:val="bottom"/>
          </w:tcPr>
          <w:p w14:paraId="66CB135D" w14:textId="0B7DA13D" w:rsidR="00900A90" w:rsidRPr="003E3490" w:rsidRDefault="00900A90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7B2B7BF" w14:textId="74E4588B" w:rsidR="00900A90" w:rsidRPr="003E3490" w:rsidRDefault="00E26E1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4,281</w:t>
            </w:r>
          </w:p>
        </w:tc>
        <w:tc>
          <w:tcPr>
            <w:tcW w:w="285" w:type="dxa"/>
            <w:vAlign w:val="bottom"/>
          </w:tcPr>
          <w:p w14:paraId="3E3FCF83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08A61D" w14:textId="158CF6BC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283" w:type="dxa"/>
            <w:vAlign w:val="bottom"/>
          </w:tcPr>
          <w:p w14:paraId="33D971FD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7F6CD61" w14:textId="52B8172C" w:rsidR="00900A90" w:rsidRPr="003E3490" w:rsidRDefault="00E26E1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4,281</w:t>
            </w:r>
          </w:p>
        </w:tc>
        <w:tc>
          <w:tcPr>
            <w:tcW w:w="283" w:type="dxa"/>
            <w:vAlign w:val="bottom"/>
          </w:tcPr>
          <w:p w14:paraId="1231CD3F" w14:textId="77777777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B9B968C" w14:textId="10C7ADD9" w:rsidR="00900A90" w:rsidRPr="003E34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3,885</w:t>
            </w:r>
          </w:p>
        </w:tc>
      </w:tr>
      <w:tr w:rsidR="00115FED" w:rsidRPr="003E3490" w14:paraId="433584D0" w14:textId="77777777" w:rsidTr="006356D4">
        <w:tc>
          <w:tcPr>
            <w:tcW w:w="3528" w:type="dxa"/>
            <w:vAlign w:val="bottom"/>
          </w:tcPr>
          <w:p w14:paraId="776AF55A" w14:textId="78C6C4D8" w:rsidR="00115FED" w:rsidRPr="003E3490" w:rsidRDefault="00115FED" w:rsidP="0099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537F9F" w14:textId="230E5339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9,936</w:t>
            </w:r>
          </w:p>
        </w:tc>
        <w:tc>
          <w:tcPr>
            <w:tcW w:w="285" w:type="dxa"/>
            <w:vAlign w:val="bottom"/>
          </w:tcPr>
          <w:p w14:paraId="6753CF66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54877B0" w14:textId="0C8D56D8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7,237</w:t>
            </w:r>
          </w:p>
        </w:tc>
        <w:tc>
          <w:tcPr>
            <w:tcW w:w="283" w:type="dxa"/>
            <w:vAlign w:val="bottom"/>
          </w:tcPr>
          <w:p w14:paraId="1824698A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F19B5D" w14:textId="22C32856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6,792</w:t>
            </w:r>
          </w:p>
        </w:tc>
        <w:tc>
          <w:tcPr>
            <w:tcW w:w="283" w:type="dxa"/>
            <w:vAlign w:val="bottom"/>
          </w:tcPr>
          <w:p w14:paraId="1AE21C86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F6CFD12" w14:textId="7721DA50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4,956</w:t>
            </w:r>
          </w:p>
        </w:tc>
      </w:tr>
      <w:tr w:rsidR="00115FED" w:rsidRPr="003E3490" w14:paraId="6CA1DDDC" w14:textId="77777777" w:rsidTr="006356D4">
        <w:tc>
          <w:tcPr>
            <w:tcW w:w="3528" w:type="dxa"/>
            <w:vAlign w:val="bottom"/>
          </w:tcPr>
          <w:p w14:paraId="54E8AB7C" w14:textId="77777777" w:rsidR="00115FED" w:rsidRPr="003E3490" w:rsidRDefault="00115FED" w:rsidP="00997CC6">
            <w:pPr>
              <w:spacing w:line="216" w:lineRule="auto"/>
              <w:ind w:left="-10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79F7E" w14:textId="1ACA61DC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108,768</w:t>
            </w:r>
          </w:p>
        </w:tc>
        <w:tc>
          <w:tcPr>
            <w:tcW w:w="285" w:type="dxa"/>
            <w:vAlign w:val="bottom"/>
          </w:tcPr>
          <w:p w14:paraId="287E90BF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3BF7D" w14:textId="7409A181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3490">
              <w:rPr>
                <w:rFonts w:ascii="Angsana New" w:hAnsi="Angsana New"/>
                <w:sz w:val="30"/>
                <w:szCs w:val="30"/>
              </w:rPr>
              <w:t>131,897</w:t>
            </w:r>
          </w:p>
        </w:tc>
        <w:tc>
          <w:tcPr>
            <w:tcW w:w="283" w:type="dxa"/>
            <w:vAlign w:val="bottom"/>
          </w:tcPr>
          <w:p w14:paraId="4B55D88E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97A1" w14:textId="467F70DD" w:rsidR="00115FED" w:rsidRPr="003E3490" w:rsidRDefault="00E26E1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69,492</w:t>
            </w:r>
          </w:p>
        </w:tc>
        <w:tc>
          <w:tcPr>
            <w:tcW w:w="283" w:type="dxa"/>
            <w:vAlign w:val="bottom"/>
          </w:tcPr>
          <w:p w14:paraId="3602BF60" w14:textId="77777777" w:rsidR="00115FED" w:rsidRPr="003E3490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48F15" w14:textId="169F446F" w:rsidR="00115FED" w:rsidRPr="003E3490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3E3490">
              <w:rPr>
                <w:rFonts w:ascii="Angsana New" w:hAnsi="Angsana New"/>
                <w:sz w:val="30"/>
                <w:szCs w:val="30"/>
                <w:lang w:eastAsia="zh-CN"/>
              </w:rPr>
              <w:t>94,621</w:t>
            </w:r>
          </w:p>
        </w:tc>
      </w:tr>
    </w:tbl>
    <w:p w14:paraId="5665541C" w14:textId="77777777" w:rsidR="003E3490" w:rsidRPr="009F5805" w:rsidRDefault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AE2C53B" w14:textId="77777777" w:rsidR="00F63DD6" w:rsidRPr="009F5805" w:rsidRDefault="00F63DD6" w:rsidP="00F02E40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68B5700D" w14:textId="77777777" w:rsidR="001C4538" w:rsidRPr="009F5805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1" w:type="dxa"/>
        <w:tblLook w:val="04A0" w:firstRow="1" w:lastRow="0" w:firstColumn="1" w:lastColumn="0" w:noHBand="0" w:noVBand="1"/>
      </w:tblPr>
      <w:tblGrid>
        <w:gridCol w:w="5613"/>
        <w:gridCol w:w="270"/>
        <w:gridCol w:w="1587"/>
        <w:gridCol w:w="283"/>
        <w:gridCol w:w="1588"/>
      </w:tblGrid>
      <w:tr w:rsidR="006356D4" w:rsidRPr="009F5805" w14:paraId="14BD1663" w14:textId="77777777" w:rsidTr="00C96811">
        <w:tc>
          <w:tcPr>
            <w:tcW w:w="5613" w:type="dxa"/>
          </w:tcPr>
          <w:p w14:paraId="13989A3C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1BEC5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000000"/>
            </w:tcBorders>
          </w:tcPr>
          <w:p w14:paraId="20E076A4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5E343AB5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6356D4" w:rsidRPr="009F5805" w14:paraId="2D5BA034" w14:textId="77777777" w:rsidTr="00C96811">
        <w:trPr>
          <w:trHeight w:val="328"/>
        </w:trPr>
        <w:tc>
          <w:tcPr>
            <w:tcW w:w="5613" w:type="dxa"/>
          </w:tcPr>
          <w:p w14:paraId="35108545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56F79" w14:textId="77777777" w:rsidR="006356D4" w:rsidRPr="009F5805" w:rsidRDefault="006356D4" w:rsidP="0003570B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D4970A6" w14:textId="77777777" w:rsidR="004A5FA0" w:rsidRPr="009F5805" w:rsidRDefault="004A5FA0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252C4" w14:textId="646A4E44" w:rsidR="006356D4" w:rsidRPr="009F5805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6B69" w:rsidRPr="009F58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000000"/>
            </w:tcBorders>
          </w:tcPr>
          <w:p w14:paraId="57CE12ED" w14:textId="77777777" w:rsidR="006356D4" w:rsidRPr="009F5805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</w:tcPr>
          <w:p w14:paraId="1CD35ACE" w14:textId="77777777" w:rsidR="00276B69" w:rsidRPr="009F5805" w:rsidRDefault="00276B6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17B8F354" w14:textId="7A6C039B" w:rsidR="006356D4" w:rsidRPr="009F5805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6B69" w:rsidRPr="009F58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0A90" w:rsidRPr="009F5805" w14:paraId="54FCF067" w14:textId="77777777" w:rsidTr="00C96811">
        <w:tc>
          <w:tcPr>
            <w:tcW w:w="5613" w:type="dxa"/>
          </w:tcPr>
          <w:p w14:paraId="2F1DB7B2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221CE21C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91B19B9" w14:textId="7C5AA6B9" w:rsidR="00900A90" w:rsidRPr="009F5805" w:rsidRDefault="00777595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986,025</w:t>
            </w:r>
          </w:p>
        </w:tc>
        <w:tc>
          <w:tcPr>
            <w:tcW w:w="283" w:type="dxa"/>
          </w:tcPr>
          <w:p w14:paraId="2FB6A7F9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D56C62A" w14:textId="78BDC356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1,206,500</w:t>
            </w:r>
          </w:p>
        </w:tc>
      </w:tr>
      <w:tr w:rsidR="00900A90" w:rsidRPr="009F5805" w14:paraId="5583AE2C" w14:textId="77777777" w:rsidTr="00C96811">
        <w:tc>
          <w:tcPr>
            <w:tcW w:w="5613" w:type="dxa"/>
          </w:tcPr>
          <w:p w14:paraId="069F93A3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14:paraId="32EF7D20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8A01536" w14:textId="3199CD92" w:rsidR="00900A90" w:rsidRPr="009F5805" w:rsidRDefault="00E26E1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(11,245)</w:t>
            </w:r>
          </w:p>
        </w:tc>
        <w:tc>
          <w:tcPr>
            <w:tcW w:w="283" w:type="dxa"/>
          </w:tcPr>
          <w:p w14:paraId="205A7144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48B7FD78" w14:textId="2BFE050C" w:rsidR="00900A90" w:rsidRPr="009F5805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(9,595)</w:t>
            </w:r>
          </w:p>
        </w:tc>
      </w:tr>
      <w:tr w:rsidR="00900A90" w:rsidRPr="009F5805" w14:paraId="1F7EEF92" w14:textId="77777777" w:rsidTr="00C96811">
        <w:tc>
          <w:tcPr>
            <w:tcW w:w="5613" w:type="dxa"/>
          </w:tcPr>
          <w:p w14:paraId="37BDB610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3FE42C2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C53AFC4" w14:textId="447CE229" w:rsidR="00900A90" w:rsidRPr="009F5805" w:rsidRDefault="00E26E1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974,780</w:t>
            </w:r>
          </w:p>
        </w:tc>
        <w:tc>
          <w:tcPr>
            <w:tcW w:w="283" w:type="dxa"/>
          </w:tcPr>
          <w:p w14:paraId="418AE13F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</w:tcBorders>
          </w:tcPr>
          <w:p w14:paraId="07F00F13" w14:textId="6993A12C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1,196,905</w:t>
            </w:r>
          </w:p>
        </w:tc>
      </w:tr>
      <w:tr w:rsidR="00900A90" w:rsidRPr="009F5805" w14:paraId="76036820" w14:textId="77777777" w:rsidTr="00C96811">
        <w:tc>
          <w:tcPr>
            <w:tcW w:w="5613" w:type="dxa"/>
          </w:tcPr>
          <w:p w14:paraId="63B97932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5D6B661A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C38E5B5" w14:textId="24E85B25" w:rsidR="00900A90" w:rsidRPr="009F5805" w:rsidRDefault="00E26E1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(874,591)</w:t>
            </w:r>
          </w:p>
        </w:tc>
        <w:tc>
          <w:tcPr>
            <w:tcW w:w="283" w:type="dxa"/>
          </w:tcPr>
          <w:p w14:paraId="2DD15108" w14:textId="77777777" w:rsidR="00900A90" w:rsidRPr="009F5805" w:rsidRDefault="00900A90" w:rsidP="00900A90">
            <w:pPr>
              <w:pStyle w:val="NoSpacing"/>
              <w:spacing w:line="240" w:lineRule="atLeast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21E788C" w14:textId="4B1477B9" w:rsidR="00900A90" w:rsidRPr="009F5805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(606,042)</w:t>
            </w:r>
          </w:p>
        </w:tc>
      </w:tr>
      <w:tr w:rsidR="00900A90" w:rsidRPr="009F5805" w14:paraId="4D7473F3" w14:textId="77777777" w:rsidTr="00C96811">
        <w:tc>
          <w:tcPr>
            <w:tcW w:w="5613" w:type="dxa"/>
          </w:tcPr>
          <w:p w14:paraId="7BBE8896" w14:textId="77777777" w:rsidR="00900A90" w:rsidRPr="009F5805" w:rsidRDefault="00900A90" w:rsidP="00997CC6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78AD129" w14:textId="77777777" w:rsidR="00900A90" w:rsidRPr="009F5805" w:rsidRDefault="00900A90" w:rsidP="00900A90">
            <w:pPr>
              <w:pStyle w:val="NoSpacin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0386F6AD" w14:textId="7BF87814" w:rsidR="00900A90" w:rsidRPr="009F5805" w:rsidRDefault="00E26E1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100,189</w:t>
            </w:r>
          </w:p>
        </w:tc>
        <w:tc>
          <w:tcPr>
            <w:tcW w:w="283" w:type="dxa"/>
          </w:tcPr>
          <w:p w14:paraId="6BB20A16" w14:textId="77777777" w:rsidR="00900A90" w:rsidRPr="009F5805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</w:tcPr>
          <w:p w14:paraId="2839D386" w14:textId="76C2C246" w:rsidR="00900A90" w:rsidRPr="009F5805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590,863</w:t>
            </w:r>
          </w:p>
        </w:tc>
      </w:tr>
    </w:tbl>
    <w:p w14:paraId="30B18176" w14:textId="77777777" w:rsidR="00DE54B1" w:rsidRPr="003E3490" w:rsidRDefault="00DE54B1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A2A444D" w14:textId="368DEDAE" w:rsidR="009443EC" w:rsidRDefault="009443EC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บริษัทได้ออกหุ้นกู้ชนิดระบุชื่อผู้ถือ ไม่ด้อยสิทธิ แก่ผู้</w:t>
      </w:r>
      <w:r w:rsidRPr="009F5805">
        <w:rPr>
          <w:rFonts w:asciiTheme="majorBidi" w:hAnsiTheme="majorBidi" w:cstheme="majorBidi"/>
          <w:spacing w:val="-2"/>
          <w:sz w:val="30"/>
          <w:szCs w:val="30"/>
          <w:cs/>
        </w:rPr>
        <w:t>ลงทุนสถาบัน</w:t>
      </w:r>
      <w:r w:rsidR="00B64CF1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หรือผู้ลงทุนรายใหญ่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โดยมูลค่าที่ตราไว้หน่วยละ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1,000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ยกเว้น </w:t>
      </w:r>
      <w:r w:rsidRPr="00E5411A">
        <w:rPr>
          <w:rFonts w:asciiTheme="majorBidi" w:hAnsiTheme="majorBidi" w:cstheme="majorBidi"/>
          <w:spacing w:val="-2"/>
          <w:sz w:val="30"/>
          <w:szCs w:val="30"/>
        </w:rPr>
        <w:t>ECF</w:t>
      </w:r>
      <w:r w:rsidRPr="00E5411A">
        <w:rPr>
          <w:rFonts w:asciiTheme="majorBidi" w:hAnsiTheme="majorBidi"/>
          <w:spacing w:val="-2"/>
          <w:sz w:val="30"/>
          <w:szCs w:val="30"/>
          <w:cs/>
        </w:rPr>
        <w:t>246</w:t>
      </w:r>
      <w:r w:rsidRPr="00E5411A">
        <w:rPr>
          <w:rFonts w:asciiTheme="majorBidi" w:hAnsiTheme="majorBidi" w:cstheme="majorBidi"/>
          <w:spacing w:val="-2"/>
          <w:sz w:val="30"/>
          <w:szCs w:val="30"/>
        </w:rPr>
        <w:t xml:space="preserve">A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มูลค่าที่ตราไว้คงเหลือหน่วยละ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950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(ดูคำอธิบาย </w:t>
      </w:r>
      <w:r>
        <w:rPr>
          <w:rFonts w:asciiTheme="majorBidi" w:hAnsiTheme="majorBidi" w:cstheme="majorBidi"/>
          <w:spacing w:val="-2"/>
          <w:sz w:val="30"/>
          <w:szCs w:val="30"/>
        </w:rPr>
        <w:t>*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)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ดอกเบี้ยครบกำหนดชำระทุก </w:t>
      </w:r>
      <w:r w:rsidRPr="009F5805">
        <w:rPr>
          <w:rFonts w:asciiTheme="majorBidi" w:hAnsiTheme="majorBidi" w:cstheme="majorBidi"/>
          <w:sz w:val="30"/>
          <w:szCs w:val="30"/>
        </w:rPr>
        <w:t>3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9F5805">
        <w:rPr>
          <w:rFonts w:asciiTheme="majorBidi" w:hAnsiTheme="majorBidi" w:cstheme="majorBidi"/>
          <w:sz w:val="30"/>
          <w:szCs w:val="30"/>
        </w:rPr>
        <w:t>4</w:t>
      </w:r>
      <w:r w:rsidRPr="009F5805">
        <w:rPr>
          <w:rFonts w:asciiTheme="majorBidi" w:hAnsiTheme="majorBidi" w:cstheme="majorBidi"/>
          <w:sz w:val="30"/>
          <w:szCs w:val="30"/>
          <w:cs/>
        </w:rPr>
        <w:t>:</w:t>
      </w:r>
      <w:r w:rsidRPr="009F5805">
        <w:rPr>
          <w:rFonts w:asciiTheme="majorBidi" w:hAnsiTheme="majorBidi" w:cstheme="majorBidi"/>
          <w:sz w:val="30"/>
          <w:szCs w:val="30"/>
        </w:rPr>
        <w:t>1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14B3E3" w14:textId="77777777" w:rsidR="009443EC" w:rsidRPr="003A69B3" w:rsidRDefault="009443EC" w:rsidP="009443EC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1B97D" w14:textId="00AD051A" w:rsidR="009443EC" w:rsidRPr="009F5805" w:rsidRDefault="009443EC" w:rsidP="009443EC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ค่าใช้จ่ายที่เกี่ยวข้องโดยตรงกับการออกหุ้นกู้ได้แก่ค่าธรรมเนียมการจัดจำหน่าย</w:t>
      </w:r>
      <w:r w:rsidR="00FB1FD8">
        <w:rPr>
          <w:rFonts w:asciiTheme="majorBidi" w:hAnsiTheme="majorBidi" w:cstheme="majorBidi" w:hint="cs"/>
          <w:sz w:val="30"/>
          <w:szCs w:val="30"/>
          <w:cs/>
        </w:rPr>
        <w:t>และค่าธรรมเนียมอื่นๆ</w:t>
      </w:r>
      <w:r w:rsidR="008E46D7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3BD5A6FA" w14:textId="77777777" w:rsidR="009443EC" w:rsidRDefault="009443EC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0611C60" w14:textId="7C02419E" w:rsidR="003942D1" w:rsidRPr="003A69B3" w:rsidRDefault="003942D1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3942D1">
        <w:rPr>
          <w:rFonts w:asciiTheme="majorBidi" w:hAnsiTheme="majorBidi" w:cstheme="majorBidi"/>
          <w:sz w:val="30"/>
          <w:szCs w:val="30"/>
        </w:rPr>
        <w:t xml:space="preserve">*  </w:t>
      </w:r>
      <w:r w:rsidRPr="003942D1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30 </w:t>
      </w:r>
      <w:r w:rsidRPr="003942D1">
        <w:rPr>
          <w:rFonts w:asciiTheme="majorBidi" w:hAnsiTheme="majorBidi" w:hint="cs"/>
          <w:sz w:val="30"/>
          <w:szCs w:val="30"/>
          <w:cs/>
        </w:rPr>
        <w:t>เมษายน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 </w:t>
      </w:r>
      <w:r w:rsidRPr="003942D1">
        <w:rPr>
          <w:rFonts w:asciiTheme="majorBidi" w:hAnsiTheme="majorBidi" w:hint="cs"/>
          <w:sz w:val="30"/>
          <w:szCs w:val="30"/>
          <w:cs/>
        </w:rPr>
        <w:t>บริษัทมีการประชุมผู้ถือหุ้นกู้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ECF246A </w:t>
      </w:r>
      <w:r w:rsidRPr="003942D1">
        <w:rPr>
          <w:rFonts w:asciiTheme="majorBidi" w:hAnsiTheme="majorBidi" w:hint="cs"/>
          <w:sz w:val="30"/>
          <w:szCs w:val="30"/>
          <w:cs/>
        </w:rPr>
        <w:t>โดยมีมติอนุมัติให้ขยายระยะเวลาครบกำหนดไถ่ถอนหุ้นกู้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ECF246A </w:t>
      </w:r>
      <w:r w:rsidRPr="003942D1">
        <w:rPr>
          <w:rFonts w:asciiTheme="majorBidi" w:hAnsiTheme="majorBidi" w:hint="cs"/>
          <w:sz w:val="30"/>
          <w:szCs w:val="30"/>
          <w:cs/>
        </w:rPr>
        <w:t>ออกไปอีก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1 </w:t>
      </w:r>
      <w:r w:rsidRPr="003942D1">
        <w:rPr>
          <w:rFonts w:asciiTheme="majorBidi" w:hAnsiTheme="majorBidi" w:hint="cs"/>
          <w:sz w:val="30"/>
          <w:szCs w:val="30"/>
          <w:cs/>
        </w:rPr>
        <w:t>ปีโดยแก้ไขวันครบกำหนดไถ่ถอนหุ้นกู้จากเดิมวันที่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เป็น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และอนุมัติการแบ่งชำระคืนเงินต้นหุ้นกู้ให้แก่ผู้ถือหุ้นกู้บางส่วน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โดยการลดมูลค่าที่ตราไว้ต่อหน่วยลงจำนวนรวมร้อยละ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5 </w:t>
      </w:r>
      <w:r w:rsidRPr="003942D1">
        <w:rPr>
          <w:rFonts w:asciiTheme="majorBidi" w:hAnsiTheme="majorBidi" w:hint="cs"/>
          <w:sz w:val="30"/>
          <w:szCs w:val="30"/>
          <w:cs/>
        </w:rPr>
        <w:t>ของมูลค่าหุ้นกู้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ณ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วันออกหุ้นกู้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คิดเป็นเงินต้นหุ้นกู้ที่ชำระคืนจำนวน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>20,475</w:t>
      </w:r>
      <w:r w:rsidR="006D3E8E">
        <w:rPr>
          <w:rFonts w:asciiTheme="majorBidi" w:hAnsiTheme="majorBidi" w:cstheme="majorBidi"/>
          <w:sz w:val="30"/>
          <w:szCs w:val="30"/>
        </w:rPr>
        <w:t>,000</w:t>
      </w:r>
      <w:r w:rsidRPr="003942D1">
        <w:rPr>
          <w:rFonts w:asciiTheme="majorBidi" w:hAnsiTheme="majorBidi" w:cstheme="majorBidi"/>
          <w:sz w:val="30"/>
          <w:szCs w:val="30"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บาท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โดยกำหนดชำระในวันที่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ซึ่งเป็นวันครบกำหนดไถ่ถอนหุ้นกู้เดิมและเงินต้นหุ้นกู้ส่วนที่เหลือจะชำระคืนในวันที่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ซึ่งเป็นวันครบกำหนดไถ่ถอนหุ้นกู้ที่ได้ขอขยายออกไป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และมีมติอนุมัติให้แก้ไขเปลี่ยนแปลงอัตราดอกเบี้ยของหุ้นกู้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จากเดิม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7.15 </w:t>
      </w:r>
      <w:r w:rsidRPr="003942D1">
        <w:rPr>
          <w:rFonts w:asciiTheme="majorBidi" w:hAnsiTheme="majorBidi" w:hint="cs"/>
          <w:sz w:val="30"/>
          <w:szCs w:val="30"/>
          <w:cs/>
        </w:rPr>
        <w:t>ต่อปี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เป็น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ร้อยละ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7.40  </w:t>
      </w:r>
      <w:r w:rsidRPr="003942D1">
        <w:rPr>
          <w:rFonts w:asciiTheme="majorBidi" w:hAnsiTheme="majorBidi" w:hint="cs"/>
          <w:sz w:val="30"/>
          <w:szCs w:val="30"/>
          <w:cs/>
        </w:rPr>
        <w:t>ต่อปี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ตั้งแต่วันที่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2567 </w:t>
      </w:r>
      <w:r w:rsidRPr="003942D1">
        <w:rPr>
          <w:rFonts w:asciiTheme="majorBidi" w:hAnsiTheme="majorBidi" w:hint="cs"/>
          <w:sz w:val="30"/>
          <w:szCs w:val="30"/>
          <w:cs/>
        </w:rPr>
        <w:t>จนถึง</w:t>
      </w:r>
      <w:r w:rsidRPr="003942D1">
        <w:rPr>
          <w:rFonts w:asciiTheme="majorBidi" w:hAnsiTheme="majorBidi"/>
          <w:sz w:val="30"/>
          <w:szCs w:val="30"/>
          <w:cs/>
        </w:rPr>
        <w:t xml:space="preserve"> (</w:t>
      </w:r>
      <w:r w:rsidRPr="003942D1">
        <w:rPr>
          <w:rFonts w:asciiTheme="majorBidi" w:hAnsiTheme="majorBidi" w:hint="cs"/>
          <w:sz w:val="30"/>
          <w:szCs w:val="30"/>
          <w:cs/>
        </w:rPr>
        <w:t>แต่ไม่นับรวม</w:t>
      </w:r>
      <w:r w:rsidRPr="003942D1">
        <w:rPr>
          <w:rFonts w:asciiTheme="majorBidi" w:hAnsiTheme="majorBidi"/>
          <w:sz w:val="30"/>
          <w:szCs w:val="30"/>
          <w:cs/>
        </w:rPr>
        <w:t xml:space="preserve">) </w:t>
      </w:r>
      <w:r w:rsidRPr="003942D1">
        <w:rPr>
          <w:rFonts w:asciiTheme="majorBidi" w:hAnsiTheme="majorBidi" w:hint="cs"/>
          <w:sz w:val="30"/>
          <w:szCs w:val="30"/>
          <w:cs/>
        </w:rPr>
        <w:t>วันที่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9 </w:t>
      </w:r>
      <w:r w:rsidRPr="003942D1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cstheme="majorBidi"/>
          <w:sz w:val="30"/>
          <w:szCs w:val="30"/>
        </w:rPr>
        <w:t xml:space="preserve">2568 </w:t>
      </w:r>
      <w:r w:rsidRPr="003942D1">
        <w:rPr>
          <w:rFonts w:asciiTheme="majorBidi" w:hAnsiTheme="majorBidi" w:hint="cs"/>
          <w:sz w:val="30"/>
          <w:szCs w:val="30"/>
          <w:cs/>
        </w:rPr>
        <w:t>ในช่วงเวลาที่ขอขยายอายุหุ้นกู้ออกไปรวมทั้งอนุมัติให้แก้ไขข้อกำหนดสิทธิ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ใบหุ้นกู้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ชื่อหุ้นกู้</w:t>
      </w:r>
      <w:r w:rsidRPr="003942D1">
        <w:rPr>
          <w:rFonts w:asciiTheme="majorBidi" w:hAnsiTheme="majorBidi"/>
          <w:sz w:val="30"/>
          <w:szCs w:val="30"/>
          <w:cs/>
        </w:rPr>
        <w:t xml:space="preserve"> </w:t>
      </w:r>
      <w:r w:rsidRPr="003942D1">
        <w:rPr>
          <w:rFonts w:asciiTheme="majorBidi" w:hAnsiTheme="majorBidi" w:hint="cs"/>
          <w:sz w:val="30"/>
          <w:szCs w:val="30"/>
          <w:cs/>
        </w:rPr>
        <w:t>และเอกสารที่เกี่ยวข้องให้สอดคล้องกับการแก้ไขเปลี่ยนแปลงดังกล่าว</w:t>
      </w:r>
    </w:p>
    <w:p w14:paraId="56005EB7" w14:textId="77777777" w:rsidR="003942D1" w:rsidRDefault="003942D1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hAnsi="Angsana New"/>
          <w:sz w:val="30"/>
          <w:szCs w:val="30"/>
        </w:rPr>
      </w:pPr>
    </w:p>
    <w:p w14:paraId="01C8DC6D" w14:textId="267045E4" w:rsidR="003E3490" w:rsidRPr="003E3490" w:rsidRDefault="003E3490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93"/>
        </w:tabs>
        <w:jc w:val="thaiDistribute"/>
        <w:rPr>
          <w:rFonts w:ascii="Angsana New" w:eastAsia="Calibri" w:hAnsi="Angsana New" w:hint="cs"/>
          <w:sz w:val="30"/>
          <w:szCs w:val="30"/>
          <w:cs/>
        </w:rPr>
      </w:pPr>
      <w:r w:rsidRPr="003E34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E3490">
        <w:rPr>
          <w:rFonts w:ascii="Angsana New" w:hAnsi="Angsana New"/>
          <w:sz w:val="30"/>
          <w:szCs w:val="30"/>
        </w:rPr>
        <w:t xml:space="preserve">30 </w:t>
      </w:r>
      <w:r w:rsidRPr="003E349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E3490">
        <w:rPr>
          <w:rFonts w:ascii="Angsana New" w:hAnsi="Angsana New"/>
          <w:sz w:val="30"/>
          <w:szCs w:val="30"/>
        </w:rPr>
        <w:t>2567</w:t>
      </w:r>
      <w:r w:rsidRPr="003E3490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E3490">
        <w:rPr>
          <w:rFonts w:ascii="Angsana New" w:hAnsi="Angsana New"/>
          <w:sz w:val="30"/>
          <w:szCs w:val="30"/>
        </w:rPr>
        <w:t>31</w:t>
      </w:r>
      <w:r w:rsidRPr="003E34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E3490">
        <w:rPr>
          <w:rFonts w:ascii="Angsana New" w:hAnsi="Angsana New"/>
          <w:sz w:val="30"/>
          <w:szCs w:val="30"/>
        </w:rPr>
        <w:t>2566</w:t>
      </w:r>
      <w:r w:rsidRPr="003E3490">
        <w:rPr>
          <w:rFonts w:ascii="Angsana New" w:hAnsi="Angsana New"/>
          <w:sz w:val="30"/>
          <w:szCs w:val="30"/>
          <w:cs/>
        </w:rPr>
        <w:t xml:space="preserve"> หุ้นกู้ดังกล่าวมีมูลค่ายุติธรรมรวมประมาณ</w:t>
      </w:r>
      <w:r w:rsidR="00E26E10">
        <w:rPr>
          <w:rFonts w:ascii="Angsana New" w:hAnsi="Angsana New"/>
          <w:sz w:val="30"/>
          <w:szCs w:val="30"/>
        </w:rPr>
        <w:t xml:space="preserve"> </w:t>
      </w:r>
      <w:r w:rsidR="00C14329">
        <w:rPr>
          <w:rFonts w:ascii="Angsana New" w:hAnsi="Angsana New"/>
          <w:sz w:val="30"/>
          <w:szCs w:val="30"/>
        </w:rPr>
        <w:t>980.9</w:t>
      </w:r>
      <w:r w:rsidRPr="003E3490">
        <w:rPr>
          <w:rFonts w:ascii="Angsana New" w:hAnsi="Angsana New"/>
          <w:sz w:val="30"/>
          <w:szCs w:val="30"/>
        </w:rPr>
        <w:t xml:space="preserve"> </w:t>
      </w:r>
      <w:r w:rsidRPr="003E3490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3E3490">
        <w:rPr>
          <w:rFonts w:ascii="Angsana New" w:hAnsi="Angsana New"/>
          <w:sz w:val="30"/>
          <w:szCs w:val="30"/>
        </w:rPr>
        <w:t>1,201.6</w:t>
      </w:r>
      <w:r w:rsidRPr="003E3490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3E3490">
        <w:rPr>
          <w:rFonts w:ascii="Angsana New" w:hAnsi="Angsana New"/>
          <w:color w:val="FFFFFF" w:themeColor="background1"/>
          <w:sz w:val="30"/>
          <w:szCs w:val="30"/>
        </w:rPr>
        <w:t xml:space="preserve"> </w:t>
      </w:r>
      <w:r w:rsidRPr="003E3490">
        <w:rPr>
          <w:rFonts w:ascii="Angsana New" w:hAnsi="Angsana New"/>
          <w:sz w:val="30"/>
          <w:szCs w:val="30"/>
          <w:cs/>
        </w:rPr>
        <w:t>มูลค่ายุติธรรม</w:t>
      </w:r>
      <w:r w:rsidR="00BD510E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="00BD510E">
        <w:rPr>
          <w:rFonts w:ascii="Angsana New" w:hAnsi="Angsana New"/>
          <w:sz w:val="30"/>
          <w:szCs w:val="30"/>
        </w:rPr>
        <w:t xml:space="preserve">2566 </w:t>
      </w:r>
      <w:r w:rsidRPr="003E3490">
        <w:rPr>
          <w:rFonts w:ascii="Angsana New" w:hAnsi="Angsana New"/>
          <w:sz w:val="30"/>
          <w:szCs w:val="30"/>
          <w:cs/>
        </w:rPr>
        <w:t xml:space="preserve">เป็นข้อมูลระดับ </w:t>
      </w:r>
      <w:r w:rsidRPr="003E3490">
        <w:rPr>
          <w:rFonts w:ascii="Angsana New" w:hAnsi="Angsana New"/>
          <w:sz w:val="30"/>
          <w:szCs w:val="30"/>
        </w:rPr>
        <w:t>2</w:t>
      </w:r>
      <w:r w:rsidRPr="003E3490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C14329">
        <w:rPr>
          <w:rFonts w:ascii="Angsana New" w:hAnsi="Angsana New" w:hint="cs"/>
          <w:sz w:val="30"/>
          <w:szCs w:val="30"/>
          <w:cs/>
        </w:rPr>
        <w:t xml:space="preserve"> ส่วนปี </w:t>
      </w:r>
      <w:r w:rsidR="00C14329">
        <w:rPr>
          <w:rFonts w:ascii="Angsana New" w:hAnsi="Angsana New"/>
          <w:sz w:val="30"/>
          <w:szCs w:val="30"/>
        </w:rPr>
        <w:t xml:space="preserve">2567 </w:t>
      </w:r>
      <w:r w:rsidR="00C1432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14329">
        <w:rPr>
          <w:rFonts w:ascii="Angsana New" w:hAnsi="Angsana New"/>
          <w:sz w:val="30"/>
          <w:szCs w:val="30"/>
        </w:rPr>
        <w:t xml:space="preserve">590.7 </w:t>
      </w:r>
      <w:r w:rsidR="00C14329">
        <w:rPr>
          <w:rFonts w:ascii="Angsana New" w:hAnsi="Angsana New" w:hint="cs"/>
          <w:sz w:val="30"/>
          <w:szCs w:val="30"/>
          <w:cs/>
        </w:rPr>
        <w:t xml:space="preserve">ล้านบาท เป็นข้อมูลระดับ </w:t>
      </w:r>
      <w:r w:rsidR="00C14329">
        <w:rPr>
          <w:rFonts w:ascii="Angsana New" w:hAnsi="Angsana New"/>
          <w:sz w:val="30"/>
          <w:szCs w:val="30"/>
        </w:rPr>
        <w:t xml:space="preserve">2 </w:t>
      </w:r>
      <w:r w:rsidR="00C14329" w:rsidRPr="003E3490">
        <w:rPr>
          <w:rFonts w:ascii="Angsana New" w:hAnsi="Angsana New"/>
          <w:sz w:val="30"/>
          <w:szCs w:val="30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 และจำนวน </w:t>
      </w:r>
      <w:r w:rsidR="00C14329">
        <w:rPr>
          <w:rFonts w:ascii="Angsana New" w:eastAsia="Calibri" w:hAnsi="Angsana New"/>
          <w:sz w:val="30"/>
          <w:szCs w:val="30"/>
        </w:rPr>
        <w:t xml:space="preserve">390.2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ล้านบาท เป็นข้อมูลระดับ </w:t>
      </w:r>
      <w:r w:rsidR="00C14329">
        <w:rPr>
          <w:rFonts w:ascii="Angsana New" w:eastAsia="Calibri" w:hAnsi="Angsana New"/>
          <w:sz w:val="30"/>
          <w:szCs w:val="30"/>
        </w:rPr>
        <w:t xml:space="preserve">3 </w:t>
      </w:r>
      <w:r w:rsidR="00C14329">
        <w:rPr>
          <w:rFonts w:ascii="Angsana New" w:eastAsia="Calibri" w:hAnsi="Angsana New" w:hint="cs"/>
          <w:sz w:val="30"/>
          <w:szCs w:val="30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 ทั้งนี้ สมมติฐานที่สำคัญสำหรับประมาณการดังกล่าว ได้แก่ อัตราคิดลดร้อย</w:t>
      </w:r>
      <w:r w:rsidR="00C14329" w:rsidRPr="00C14329">
        <w:rPr>
          <w:rFonts w:ascii="Angsana New" w:eastAsia="Calibri" w:hAnsi="Angsana New" w:hint="cs"/>
          <w:sz w:val="30"/>
          <w:szCs w:val="30"/>
          <w:cs/>
        </w:rPr>
        <w:t xml:space="preserve">ละ </w:t>
      </w:r>
      <w:r w:rsidR="00C14329" w:rsidRPr="00C14329">
        <w:rPr>
          <w:rFonts w:ascii="Angsana New" w:eastAsia="Calibri" w:hAnsi="Angsana New"/>
          <w:sz w:val="30"/>
          <w:szCs w:val="30"/>
        </w:rPr>
        <w:t>7.42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ซึ่งหากอัตราคิดลดเพิ่มขึ้นหรือลดลงร้อยละ </w:t>
      </w:r>
      <w:r w:rsidR="00C14329">
        <w:rPr>
          <w:rFonts w:ascii="Angsana New" w:eastAsia="Calibri" w:hAnsi="Angsana New"/>
          <w:sz w:val="30"/>
          <w:szCs w:val="30"/>
        </w:rPr>
        <w:t xml:space="preserve">1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มูลค่ายุติธรรมข้างต้นจะลดลงหรือเพิ่มขึ้นประมาณ </w:t>
      </w:r>
      <w:r w:rsidR="006816B9">
        <w:rPr>
          <w:rFonts w:ascii="Angsana New" w:eastAsia="Calibri" w:hAnsi="Angsana New"/>
          <w:sz w:val="30"/>
          <w:szCs w:val="30"/>
        </w:rPr>
        <w:t>3.3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 xml:space="preserve">ล้านบาท หรือ </w:t>
      </w:r>
      <w:r w:rsidR="006816B9">
        <w:rPr>
          <w:rFonts w:ascii="Angsana New" w:eastAsia="Calibri" w:hAnsi="Angsana New"/>
          <w:sz w:val="30"/>
          <w:szCs w:val="30"/>
        </w:rPr>
        <w:t>3.4</w:t>
      </w:r>
      <w:r w:rsidR="00C14329">
        <w:rPr>
          <w:rFonts w:ascii="Angsana New" w:eastAsia="Calibri" w:hAnsi="Angsana New"/>
          <w:sz w:val="30"/>
          <w:szCs w:val="30"/>
        </w:rPr>
        <w:t xml:space="preserve"> </w:t>
      </w:r>
      <w:r w:rsidR="00C14329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</w:p>
    <w:p w14:paraId="728F08AA" w14:textId="77777777" w:rsidR="003E3490" w:rsidRDefault="003E3490" w:rsidP="003E3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57791A" w14:textId="77777777" w:rsidR="003E3490" w:rsidRDefault="00637F61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หุ้นกู้คงเหลือ 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3490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3E3490" w:rsidRPr="009F5805">
        <w:rPr>
          <w:rFonts w:asciiTheme="majorBidi" w:hAnsiTheme="majorBidi" w:cstheme="majorBidi"/>
          <w:sz w:val="30"/>
          <w:szCs w:val="30"/>
        </w:rPr>
        <w:t>2567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3E3490" w:rsidRPr="009F5805">
        <w:rPr>
          <w:rFonts w:asciiTheme="majorBidi" w:hAnsiTheme="majorBidi" w:cstheme="majorBidi"/>
          <w:sz w:val="30"/>
          <w:szCs w:val="30"/>
        </w:rPr>
        <w:t>31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E3490" w:rsidRPr="009F5805">
        <w:rPr>
          <w:rFonts w:asciiTheme="majorBidi" w:hAnsiTheme="majorBidi" w:cstheme="majorBidi"/>
          <w:sz w:val="30"/>
          <w:szCs w:val="30"/>
        </w:rPr>
        <w:t>2566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490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3E3490" w:rsidRPr="009F5805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รายการดังต่อไปนี้</w:t>
      </w:r>
    </w:p>
    <w:p w14:paraId="3B138B80" w14:textId="3C8F6B59" w:rsidR="002C15B3" w:rsidRPr="003E3490" w:rsidRDefault="002C15B3" w:rsidP="00637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2C15B3" w:rsidRPr="003E3490" w:rsidSect="00E14FEB">
          <w:footerReference w:type="first" r:id="rId14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</w:p>
    <w:tbl>
      <w:tblPr>
        <w:tblStyle w:val="TableGrid"/>
        <w:tblpPr w:leftFromText="180" w:rightFromText="180" w:vertAnchor="text" w:horzAnchor="margin" w:tblpY="-105"/>
        <w:tblW w:w="1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18"/>
        <w:gridCol w:w="1842"/>
        <w:gridCol w:w="265"/>
        <w:gridCol w:w="2165"/>
        <w:gridCol w:w="305"/>
        <w:gridCol w:w="1585"/>
        <w:gridCol w:w="240"/>
        <w:gridCol w:w="1302"/>
        <w:gridCol w:w="241"/>
        <w:gridCol w:w="1007"/>
        <w:gridCol w:w="236"/>
        <w:gridCol w:w="1181"/>
        <w:gridCol w:w="236"/>
        <w:gridCol w:w="1426"/>
        <w:gridCol w:w="241"/>
        <w:gridCol w:w="1424"/>
      </w:tblGrid>
      <w:tr w:rsidR="004F0DE3" w:rsidRPr="003E3490" w14:paraId="2C591EB5" w14:textId="77777777" w:rsidTr="006F45EA">
        <w:tc>
          <w:tcPr>
            <w:tcW w:w="15094" w:type="dxa"/>
            <w:gridSpan w:val="17"/>
            <w:tcBorders>
              <w:bottom w:val="single" w:sz="4" w:space="0" w:color="auto"/>
            </w:tcBorders>
          </w:tcPr>
          <w:p w14:paraId="327E24DE" w14:textId="644EDDC4" w:rsidR="004F0DE3" w:rsidRPr="00367046" w:rsidRDefault="004F0DE3" w:rsidP="004F0DE3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งบการเงินรวมและงบการเงินเฉพาะกิจกา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ร</w:t>
            </w:r>
          </w:p>
        </w:tc>
      </w:tr>
      <w:tr w:rsidR="00367046" w:rsidRPr="003E3490" w14:paraId="33998DC7" w14:textId="77777777" w:rsidTr="006F45EA">
        <w:tc>
          <w:tcPr>
            <w:tcW w:w="1080" w:type="dxa"/>
            <w:tcBorders>
              <w:top w:val="single" w:sz="4" w:space="0" w:color="auto"/>
            </w:tcBorders>
          </w:tcPr>
          <w:p w14:paraId="7610C837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7CDDD698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1DCD177" w14:textId="335842DF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F5C921A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059D5D8D" w14:textId="5450D5DB" w:rsidR="00367046" w:rsidRPr="00367046" w:rsidRDefault="00367046" w:rsidP="00637F61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วันที่ครบ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011AACFD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776B1350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1D0E71D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E4B3E10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798D5B1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0616F76" w14:textId="1F0F9B40" w:rsidR="00367046" w:rsidRPr="00367046" w:rsidRDefault="00367046" w:rsidP="00637F61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ระยะเวลา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30D04A" w14:textId="51A775DD" w:rsidR="00367046" w:rsidRPr="00367046" w:rsidRDefault="00367046" w:rsidP="00637F61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0298C9A" w14:textId="1D048A0D" w:rsidR="00367046" w:rsidRPr="00367046" w:rsidRDefault="00367046" w:rsidP="004F0DE3">
            <w:pPr>
              <w:pStyle w:val="NoSpacing"/>
              <w:ind w:right="-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5039B41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EF90F9" w14:textId="2E99B353" w:rsidR="00367046" w:rsidRPr="00367046" w:rsidRDefault="00367046" w:rsidP="003E3490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พันบาท</w:t>
            </w:r>
          </w:p>
        </w:tc>
      </w:tr>
      <w:tr w:rsidR="00367046" w:rsidRPr="003E3490" w14:paraId="692E7024" w14:textId="77777777" w:rsidTr="004F401C">
        <w:tc>
          <w:tcPr>
            <w:tcW w:w="1080" w:type="dxa"/>
            <w:tcBorders>
              <w:bottom w:val="single" w:sz="4" w:space="0" w:color="auto"/>
            </w:tcBorders>
          </w:tcPr>
          <w:p w14:paraId="24E0E5A9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318" w:type="dxa"/>
          </w:tcPr>
          <w:p w14:paraId="62D73A1E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DD73CD" w14:textId="0E0EDA68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วันที่ออก</w:t>
            </w:r>
          </w:p>
        </w:tc>
        <w:tc>
          <w:tcPr>
            <w:tcW w:w="265" w:type="dxa"/>
          </w:tcPr>
          <w:p w14:paraId="4BB076AF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14:paraId="4BC5F11D" w14:textId="70848B0E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กำหนดไถ่ถอน</w:t>
            </w:r>
          </w:p>
        </w:tc>
        <w:tc>
          <w:tcPr>
            <w:tcW w:w="305" w:type="dxa"/>
          </w:tcPr>
          <w:p w14:paraId="03BFC1B3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E76B389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หลักประกัน</w:t>
            </w:r>
          </w:p>
        </w:tc>
        <w:tc>
          <w:tcPr>
            <w:tcW w:w="240" w:type="dxa"/>
          </w:tcPr>
          <w:p w14:paraId="5AD281DC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8CCAEC2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ต่อปี (ร้อยละ)</w:t>
            </w:r>
          </w:p>
        </w:tc>
        <w:tc>
          <w:tcPr>
            <w:tcW w:w="241" w:type="dxa"/>
          </w:tcPr>
          <w:p w14:paraId="3F594083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2DEB1B" w14:textId="00716C66" w:rsidR="00367046" w:rsidRPr="00367046" w:rsidRDefault="00367046" w:rsidP="00637F61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ปี)</w:t>
            </w:r>
          </w:p>
        </w:tc>
        <w:tc>
          <w:tcPr>
            <w:tcW w:w="236" w:type="dxa"/>
          </w:tcPr>
          <w:p w14:paraId="44B1101C" w14:textId="54FDC2FB" w:rsidR="00367046" w:rsidRPr="00367046" w:rsidRDefault="00367046" w:rsidP="00637F61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E0CBAFA" w14:textId="35B3903C" w:rsidR="00367046" w:rsidRPr="00367046" w:rsidRDefault="00367046" w:rsidP="00637F61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จำนวนหน่วย</w:t>
            </w:r>
          </w:p>
        </w:tc>
        <w:tc>
          <w:tcPr>
            <w:tcW w:w="236" w:type="dxa"/>
          </w:tcPr>
          <w:p w14:paraId="296DFD69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B9F70E5" w14:textId="77777777" w:rsidR="00367046" w:rsidRPr="00367046" w:rsidRDefault="00367046" w:rsidP="003E3490">
            <w:pPr>
              <w:pStyle w:val="NoSpacing"/>
              <w:ind w:left="-126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มิถุนายน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EBAF389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551D8970" w14:textId="77777777" w:rsidR="00367046" w:rsidRPr="00367046" w:rsidRDefault="00367046" w:rsidP="003E3490">
            <w:pPr>
              <w:pStyle w:val="NoSpacing"/>
              <w:ind w:left="-125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ธันวาคม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367046" w:rsidRPr="003E3490" w14:paraId="1DD07BFC" w14:textId="77777777" w:rsidTr="004F401C">
        <w:tc>
          <w:tcPr>
            <w:tcW w:w="1080" w:type="dxa"/>
            <w:tcBorders>
              <w:top w:val="single" w:sz="4" w:space="0" w:color="auto"/>
            </w:tcBorders>
          </w:tcPr>
          <w:p w14:paraId="359108D8" w14:textId="57CFF126" w:rsidR="00367046" w:rsidRPr="00367046" w:rsidRDefault="00367046" w:rsidP="008E3A0C">
            <w:pPr>
              <w:pStyle w:val="NoSpacing"/>
              <w:tabs>
                <w:tab w:val="clear" w:pos="907"/>
                <w:tab w:val="left" w:pos="789"/>
              </w:tabs>
              <w:ind w:right="-111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ECF246A</w:t>
            </w:r>
            <w:r w:rsidR="007A3AA0">
              <w:rPr>
                <w:rFonts w:ascii="Angsana New" w:hAnsi="Angsana New" w:cs="Angsana New" w:hint="cs"/>
                <w:sz w:val="29"/>
                <w:szCs w:val="29"/>
                <w:cs/>
              </w:rPr>
              <w:t>*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</w:p>
        </w:tc>
        <w:tc>
          <w:tcPr>
            <w:tcW w:w="318" w:type="dxa"/>
          </w:tcPr>
          <w:p w14:paraId="180D124D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883C08E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65" w:type="dxa"/>
          </w:tcPr>
          <w:p w14:paraId="017EE45A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14:paraId="7C0AFF39" w14:textId="1C385363" w:rsidR="00367046" w:rsidRPr="00367046" w:rsidRDefault="00367046" w:rsidP="00367046">
            <w:pPr>
              <w:pStyle w:val="NoSpacing"/>
              <w:tabs>
                <w:tab w:val="clear" w:pos="1644"/>
              </w:tabs>
              <w:ind w:left="-126" w:right="-1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2567</w:t>
            </w:r>
            <w:r w:rsidR="005D06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และ</w:t>
            </w:r>
            <w:r w:rsidR="008070A7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FF0B53">
              <w:rPr>
                <w:rFonts w:ascii="Angsana New" w:hAnsi="Angsana New" w:cs="Angsana New"/>
                <w:sz w:val="29"/>
                <w:szCs w:val="29"/>
              </w:rPr>
              <w:t>2568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*</w:t>
            </w:r>
          </w:p>
        </w:tc>
        <w:tc>
          <w:tcPr>
            <w:tcW w:w="305" w:type="dxa"/>
          </w:tcPr>
          <w:p w14:paraId="4CEE2631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673C0E2C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05F8AF2A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064976E" w14:textId="502C909F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7.15</w:t>
            </w:r>
            <w:r w:rsidR="00927EA2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927EA2">
              <w:rPr>
                <w:rFonts w:ascii="Angsana New" w:hAnsi="Angsana New" w:cs="Angsana New" w:hint="cs"/>
                <w:sz w:val="29"/>
                <w:szCs w:val="29"/>
                <w:cs/>
              </w:rPr>
              <w:t>และ</w:t>
            </w:r>
            <w:r w:rsidR="00573C05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7.40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*</w:t>
            </w:r>
          </w:p>
        </w:tc>
        <w:tc>
          <w:tcPr>
            <w:tcW w:w="241" w:type="dxa"/>
          </w:tcPr>
          <w:p w14:paraId="1E122124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4978B39" w14:textId="56894BC3" w:rsidR="00367046" w:rsidRPr="00367046" w:rsidRDefault="00367046" w:rsidP="005122D0">
            <w:pPr>
              <w:pStyle w:val="NoSpacing"/>
              <w:tabs>
                <w:tab w:val="clear" w:pos="680"/>
                <w:tab w:val="left" w:pos="537"/>
              </w:tabs>
              <w:ind w:right="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  <w:r w:rsidR="00506AE7">
              <w:rPr>
                <w:rFonts w:ascii="Angsana New" w:hAnsi="Angsana New" w:cs="Angsana New"/>
                <w:sz w:val="29"/>
                <w:szCs w:val="29"/>
              </w:rPr>
              <w:t>*</w:t>
            </w:r>
          </w:p>
        </w:tc>
        <w:tc>
          <w:tcPr>
            <w:tcW w:w="236" w:type="dxa"/>
          </w:tcPr>
          <w:p w14:paraId="0E6F2130" w14:textId="4AA12F11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88E352D" w14:textId="2527A0B3" w:rsidR="00367046" w:rsidRPr="00367046" w:rsidRDefault="00367046" w:rsidP="00696C8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1"/>
              </w:tabs>
              <w:ind w:right="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409,500</w:t>
            </w:r>
            <w:r w:rsidR="00696C8A">
              <w:rPr>
                <w:rFonts w:ascii="Angsana New" w:hAnsi="Angsana New" w:cs="Angsana New"/>
                <w:sz w:val="29"/>
                <w:szCs w:val="29"/>
              </w:rPr>
              <w:t>*</w:t>
            </w:r>
          </w:p>
        </w:tc>
        <w:tc>
          <w:tcPr>
            <w:tcW w:w="236" w:type="dxa"/>
          </w:tcPr>
          <w:p w14:paraId="429AC3AF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651DD3A" w14:textId="21292248" w:rsidR="00367046" w:rsidRPr="00367046" w:rsidRDefault="00367046" w:rsidP="000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389,025</w:t>
            </w:r>
            <w:r w:rsidR="00C6435E">
              <w:rPr>
                <w:rFonts w:ascii="Angsana New" w:hAnsi="Angsana New" w:cs="Angsana New"/>
                <w:sz w:val="29"/>
                <w:szCs w:val="29"/>
              </w:rPr>
              <w:t>*</w:t>
            </w:r>
          </w:p>
        </w:tc>
        <w:tc>
          <w:tcPr>
            <w:tcW w:w="241" w:type="dxa"/>
          </w:tcPr>
          <w:p w14:paraId="4DA0CCF1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CE30F58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409,500</w:t>
            </w:r>
          </w:p>
        </w:tc>
      </w:tr>
      <w:tr w:rsidR="00367046" w:rsidRPr="003E3490" w14:paraId="2ADD2D99" w14:textId="77777777" w:rsidTr="004F401C">
        <w:tc>
          <w:tcPr>
            <w:tcW w:w="1080" w:type="dxa"/>
          </w:tcPr>
          <w:p w14:paraId="6231444B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ECF256A</w:t>
            </w:r>
          </w:p>
        </w:tc>
        <w:tc>
          <w:tcPr>
            <w:tcW w:w="318" w:type="dxa"/>
          </w:tcPr>
          <w:p w14:paraId="1715D19B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3B16F16A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265" w:type="dxa"/>
          </w:tcPr>
          <w:p w14:paraId="7A383BA2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5A54A4AB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มิถุนายน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7C3E26D5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7764BD1A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6EB774DF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0F0B748B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</w:p>
        </w:tc>
        <w:tc>
          <w:tcPr>
            <w:tcW w:w="241" w:type="dxa"/>
          </w:tcPr>
          <w:p w14:paraId="4582B0C4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6FED0871" w14:textId="1F7CF123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</w:p>
        </w:tc>
        <w:tc>
          <w:tcPr>
            <w:tcW w:w="236" w:type="dxa"/>
          </w:tcPr>
          <w:p w14:paraId="688015E8" w14:textId="64C4E0B2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41C438DA" w14:textId="5858FA1D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  <w:tc>
          <w:tcPr>
            <w:tcW w:w="236" w:type="dxa"/>
          </w:tcPr>
          <w:p w14:paraId="1FC5E162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05642C72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  <w:tc>
          <w:tcPr>
            <w:tcW w:w="241" w:type="dxa"/>
          </w:tcPr>
          <w:p w14:paraId="6F09BB99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636EC089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240,500</w:t>
            </w:r>
          </w:p>
        </w:tc>
      </w:tr>
      <w:tr w:rsidR="00367046" w:rsidRPr="003E3490" w14:paraId="17987BAB" w14:textId="77777777" w:rsidTr="004F401C">
        <w:tc>
          <w:tcPr>
            <w:tcW w:w="1080" w:type="dxa"/>
          </w:tcPr>
          <w:p w14:paraId="022B1AA8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ECF245A</w:t>
            </w:r>
          </w:p>
        </w:tc>
        <w:tc>
          <w:tcPr>
            <w:tcW w:w="318" w:type="dxa"/>
          </w:tcPr>
          <w:p w14:paraId="4AAA4ADD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0206E419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5D693519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2826EBC2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305" w:type="dxa"/>
          </w:tcPr>
          <w:p w14:paraId="782F3CA0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4735CD72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76176A0C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7B4C542E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6.85</w:t>
            </w:r>
          </w:p>
        </w:tc>
        <w:tc>
          <w:tcPr>
            <w:tcW w:w="241" w:type="dxa"/>
          </w:tcPr>
          <w:p w14:paraId="3A46526F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3EDB25B4" w14:textId="173B92AD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558FA6AA" w14:textId="7369D9F3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36D5518E" w14:textId="14D54A4A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200,000</w:t>
            </w:r>
          </w:p>
        </w:tc>
        <w:tc>
          <w:tcPr>
            <w:tcW w:w="236" w:type="dxa"/>
          </w:tcPr>
          <w:p w14:paraId="30A67746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7D3A853A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3"/>
              </w:tabs>
              <w:ind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4916093E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6D6D5D12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200,000</w:t>
            </w:r>
          </w:p>
        </w:tc>
      </w:tr>
      <w:tr w:rsidR="00367046" w:rsidRPr="003E3490" w14:paraId="186DC28A" w14:textId="77777777" w:rsidTr="004F401C">
        <w:tc>
          <w:tcPr>
            <w:tcW w:w="1080" w:type="dxa"/>
          </w:tcPr>
          <w:p w14:paraId="4FCD19F9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ECF255A</w:t>
            </w:r>
          </w:p>
        </w:tc>
        <w:tc>
          <w:tcPr>
            <w:tcW w:w="318" w:type="dxa"/>
          </w:tcPr>
          <w:p w14:paraId="0A6A50E8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2BAE99E4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64528FDA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4E6577BC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25AF4376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4FBBC960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72295AF6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37938F92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7.05</w:t>
            </w:r>
          </w:p>
        </w:tc>
        <w:tc>
          <w:tcPr>
            <w:tcW w:w="241" w:type="dxa"/>
          </w:tcPr>
          <w:p w14:paraId="32F7A5C9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2300C8EF" w14:textId="6376AAD9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2.00</w:t>
            </w:r>
          </w:p>
        </w:tc>
        <w:tc>
          <w:tcPr>
            <w:tcW w:w="236" w:type="dxa"/>
          </w:tcPr>
          <w:p w14:paraId="3D9F5D6B" w14:textId="78424FEA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619FF060" w14:textId="02F9A0ED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  <w:tc>
          <w:tcPr>
            <w:tcW w:w="236" w:type="dxa"/>
          </w:tcPr>
          <w:p w14:paraId="4FD58357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4D1C9318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  <w:tc>
          <w:tcPr>
            <w:tcW w:w="241" w:type="dxa"/>
          </w:tcPr>
          <w:p w14:paraId="5C43EE89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3522F069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74,800</w:t>
            </w:r>
          </w:p>
        </w:tc>
      </w:tr>
      <w:tr w:rsidR="00367046" w:rsidRPr="003E3490" w14:paraId="0C049E8C" w14:textId="77777777" w:rsidTr="004F401C">
        <w:tc>
          <w:tcPr>
            <w:tcW w:w="1080" w:type="dxa"/>
          </w:tcPr>
          <w:p w14:paraId="45CCEC2B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ECF265A </w:t>
            </w:r>
          </w:p>
        </w:tc>
        <w:tc>
          <w:tcPr>
            <w:tcW w:w="318" w:type="dxa"/>
          </w:tcPr>
          <w:p w14:paraId="618D04C3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79FC9031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6934A275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234949AF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05" w:type="dxa"/>
          </w:tcPr>
          <w:p w14:paraId="4D9C769F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067F8682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ไม่มีหลักประกัน</w:t>
            </w:r>
          </w:p>
        </w:tc>
        <w:tc>
          <w:tcPr>
            <w:tcW w:w="240" w:type="dxa"/>
          </w:tcPr>
          <w:p w14:paraId="6557ED69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793BBA38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7.15</w:t>
            </w:r>
          </w:p>
        </w:tc>
        <w:tc>
          <w:tcPr>
            <w:tcW w:w="241" w:type="dxa"/>
          </w:tcPr>
          <w:p w14:paraId="0363F7D3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77EE481F" w14:textId="5A8522EB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3.00</w:t>
            </w:r>
          </w:p>
        </w:tc>
        <w:tc>
          <w:tcPr>
            <w:tcW w:w="236" w:type="dxa"/>
          </w:tcPr>
          <w:p w14:paraId="2AB930C5" w14:textId="7029354A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2D270856" w14:textId="25CFA9FE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  <w:tc>
          <w:tcPr>
            <w:tcW w:w="236" w:type="dxa"/>
          </w:tcPr>
          <w:p w14:paraId="4D7784F0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7D33BFC7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  <w:tc>
          <w:tcPr>
            <w:tcW w:w="241" w:type="dxa"/>
          </w:tcPr>
          <w:p w14:paraId="45513845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57E87606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25,200</w:t>
            </w:r>
          </w:p>
        </w:tc>
      </w:tr>
      <w:tr w:rsidR="00367046" w:rsidRPr="003E3490" w14:paraId="60B6ECCE" w14:textId="77777777" w:rsidTr="004F401C">
        <w:tc>
          <w:tcPr>
            <w:tcW w:w="1080" w:type="dxa"/>
          </w:tcPr>
          <w:p w14:paraId="28431696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ECF255B </w:t>
            </w:r>
          </w:p>
        </w:tc>
        <w:tc>
          <w:tcPr>
            <w:tcW w:w="318" w:type="dxa"/>
          </w:tcPr>
          <w:p w14:paraId="30C63509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3EED6B1E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3533375D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08DFBFFB" w14:textId="43B8328D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พฤษภาคม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05" w:type="dxa"/>
          </w:tcPr>
          <w:p w14:paraId="0AD4C7D2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20026948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178DA628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302C0C72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</w:p>
        </w:tc>
        <w:tc>
          <w:tcPr>
            <w:tcW w:w="241" w:type="dxa"/>
          </w:tcPr>
          <w:p w14:paraId="24E648EF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5CD99940" w14:textId="40997447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1.50</w:t>
            </w:r>
          </w:p>
        </w:tc>
        <w:tc>
          <w:tcPr>
            <w:tcW w:w="236" w:type="dxa"/>
          </w:tcPr>
          <w:p w14:paraId="52F98DED" w14:textId="0B51D15D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3188B24C" w14:textId="1D90B196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</w:tcPr>
          <w:p w14:paraId="642CCD4C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25CCC596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41" w:type="dxa"/>
          </w:tcPr>
          <w:p w14:paraId="3BC4D153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089F4216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</w:tr>
      <w:tr w:rsidR="00367046" w:rsidRPr="003E3490" w14:paraId="1C7776D2" w14:textId="77777777" w:rsidTr="004F401C">
        <w:tc>
          <w:tcPr>
            <w:tcW w:w="1080" w:type="dxa"/>
          </w:tcPr>
          <w:p w14:paraId="64A7781F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ECF262A </w:t>
            </w:r>
          </w:p>
        </w:tc>
        <w:tc>
          <w:tcPr>
            <w:tcW w:w="318" w:type="dxa"/>
          </w:tcPr>
          <w:p w14:paraId="07B81C93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3D2CE8AD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7EE7144E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0202DDEA" w14:textId="27C0681D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กุมภาพันธ์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05" w:type="dxa"/>
          </w:tcPr>
          <w:p w14:paraId="43080AF0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2698641F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3F45B5F4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7062306C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7.60</w:t>
            </w:r>
          </w:p>
        </w:tc>
        <w:tc>
          <w:tcPr>
            <w:tcW w:w="241" w:type="dxa"/>
          </w:tcPr>
          <w:p w14:paraId="01E896D3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7E26EB5B" w14:textId="5A0E98A4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2.25</w:t>
            </w:r>
          </w:p>
        </w:tc>
        <w:tc>
          <w:tcPr>
            <w:tcW w:w="236" w:type="dxa"/>
          </w:tcPr>
          <w:p w14:paraId="3E1DD7EE" w14:textId="22D91C7F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52EECC3B" w14:textId="4AC68D0C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36" w:type="dxa"/>
          </w:tcPr>
          <w:p w14:paraId="2E1DDA64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</w:tcPr>
          <w:p w14:paraId="4A4FE879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41" w:type="dxa"/>
          </w:tcPr>
          <w:p w14:paraId="769641FF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</w:tcPr>
          <w:p w14:paraId="7D6EBDE2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</w:tr>
      <w:tr w:rsidR="00367046" w:rsidRPr="003E3490" w14:paraId="6311F4BF" w14:textId="77777777" w:rsidTr="004F401C">
        <w:tc>
          <w:tcPr>
            <w:tcW w:w="1080" w:type="dxa"/>
          </w:tcPr>
          <w:p w14:paraId="2E162989" w14:textId="77777777" w:rsidR="00367046" w:rsidRPr="00367046" w:rsidRDefault="00367046" w:rsidP="008E3A0C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ECF28NA</w:t>
            </w:r>
          </w:p>
        </w:tc>
        <w:tc>
          <w:tcPr>
            <w:tcW w:w="318" w:type="dxa"/>
          </w:tcPr>
          <w:p w14:paraId="23443F0B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0C334D69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265" w:type="dxa"/>
          </w:tcPr>
          <w:p w14:paraId="272D6267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1324D82C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17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 xml:space="preserve"> พฤศจิกายน 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2571</w:t>
            </w:r>
          </w:p>
        </w:tc>
        <w:tc>
          <w:tcPr>
            <w:tcW w:w="305" w:type="dxa"/>
          </w:tcPr>
          <w:p w14:paraId="0785BFCB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311B7DE1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240" w:type="dxa"/>
          </w:tcPr>
          <w:p w14:paraId="06B8DDE2" w14:textId="77777777" w:rsidR="00367046" w:rsidRPr="00367046" w:rsidRDefault="00367046" w:rsidP="00367046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7D24E2F7" w14:textId="51675475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7.30</w:t>
            </w:r>
            <w:r w:rsidR="00927EA2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ถึง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 xml:space="preserve"> 9.00</w:t>
            </w:r>
          </w:p>
        </w:tc>
        <w:tc>
          <w:tcPr>
            <w:tcW w:w="241" w:type="dxa"/>
          </w:tcPr>
          <w:p w14:paraId="0B2422F5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0442FEAE" w14:textId="7D02A50A" w:rsidR="00367046" w:rsidRPr="00367046" w:rsidRDefault="00367046" w:rsidP="005122D0">
            <w:pPr>
              <w:pStyle w:val="NoSpacing"/>
              <w:ind w:right="1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5.01</w:t>
            </w:r>
          </w:p>
        </w:tc>
        <w:tc>
          <w:tcPr>
            <w:tcW w:w="236" w:type="dxa"/>
          </w:tcPr>
          <w:p w14:paraId="66705385" w14:textId="361FFD3E" w:rsidR="00367046" w:rsidRPr="00367046" w:rsidRDefault="00367046" w:rsidP="00367046">
            <w:pPr>
              <w:pStyle w:val="NoSpacing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045DC2FC" w14:textId="19F1A5BF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  <w:tc>
          <w:tcPr>
            <w:tcW w:w="236" w:type="dxa"/>
          </w:tcPr>
          <w:p w14:paraId="1C0DF6F2" w14:textId="77777777" w:rsidR="00367046" w:rsidRPr="00367046" w:rsidRDefault="00367046" w:rsidP="00367046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EC75AA2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  <w:tc>
          <w:tcPr>
            <w:tcW w:w="241" w:type="dxa"/>
          </w:tcPr>
          <w:p w14:paraId="20ECE5F3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B3E60BD" w14:textId="77777777" w:rsidR="00367046" w:rsidRPr="00367046" w:rsidRDefault="00367046" w:rsidP="003670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67046">
              <w:rPr>
                <w:rFonts w:ascii="Angsana New" w:hAnsi="Angsana New" w:cs="Angsana New"/>
                <w:sz w:val="29"/>
                <w:szCs w:val="29"/>
                <w:cs/>
              </w:rPr>
              <w:t>,</w:t>
            </w:r>
            <w:r w:rsidRPr="00367046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</w:tr>
      <w:tr w:rsidR="00367046" w:rsidRPr="003E3490" w14:paraId="73C2F148" w14:textId="77777777" w:rsidTr="004F401C">
        <w:tc>
          <w:tcPr>
            <w:tcW w:w="1080" w:type="dxa"/>
          </w:tcPr>
          <w:p w14:paraId="42E7252B" w14:textId="77777777" w:rsidR="00367046" w:rsidRPr="00367046" w:rsidRDefault="00367046" w:rsidP="003E3490">
            <w:pPr>
              <w:pStyle w:val="NoSpacing"/>
              <w:ind w:left="-126" w:right="-10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8" w:type="dxa"/>
          </w:tcPr>
          <w:p w14:paraId="3889BE09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174C29D3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" w:type="dxa"/>
          </w:tcPr>
          <w:p w14:paraId="5FED5339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65" w:type="dxa"/>
          </w:tcPr>
          <w:p w14:paraId="2E9EAE2A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05" w:type="dxa"/>
          </w:tcPr>
          <w:p w14:paraId="188C4FC9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85" w:type="dxa"/>
          </w:tcPr>
          <w:p w14:paraId="59DD9348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24681304" w14:textId="77777777" w:rsidR="00367046" w:rsidRPr="00367046" w:rsidRDefault="00367046" w:rsidP="003E3490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02" w:type="dxa"/>
          </w:tcPr>
          <w:p w14:paraId="47AE3C78" w14:textId="77777777" w:rsidR="00367046" w:rsidRPr="00367046" w:rsidRDefault="00367046" w:rsidP="00367046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0252B465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07" w:type="dxa"/>
          </w:tcPr>
          <w:p w14:paraId="0AD1A154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2073718B" w14:textId="193113CF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1" w:type="dxa"/>
          </w:tcPr>
          <w:p w14:paraId="39DF3047" w14:textId="7E410BED" w:rsidR="00367046" w:rsidRPr="00367046" w:rsidRDefault="00367046" w:rsidP="00367046">
            <w:pPr>
              <w:pStyle w:val="NoSpacing"/>
              <w:ind w:right="174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24BE65E" w14:textId="77777777" w:rsidR="00367046" w:rsidRPr="00367046" w:rsidRDefault="00367046" w:rsidP="003E3490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74D17511" w14:textId="77777777" w:rsidR="00367046" w:rsidRPr="00367046" w:rsidRDefault="00367046" w:rsidP="003E34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986,025</w:t>
            </w:r>
          </w:p>
        </w:tc>
        <w:tc>
          <w:tcPr>
            <w:tcW w:w="241" w:type="dxa"/>
          </w:tcPr>
          <w:p w14:paraId="228513F9" w14:textId="77777777" w:rsidR="00367046" w:rsidRPr="00367046" w:rsidRDefault="00367046" w:rsidP="003E34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665C089A" w14:textId="77777777" w:rsidR="00367046" w:rsidRPr="00367046" w:rsidRDefault="00367046" w:rsidP="003E349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7046">
              <w:rPr>
                <w:rFonts w:ascii="Angsana New" w:hAnsi="Angsana New" w:cs="Angsana New"/>
                <w:sz w:val="29"/>
                <w:szCs w:val="29"/>
              </w:rPr>
              <w:t>1,206,500</w:t>
            </w:r>
          </w:p>
        </w:tc>
      </w:tr>
    </w:tbl>
    <w:p w14:paraId="4922F85C" w14:textId="1AB54FE6" w:rsidR="00253B5F" w:rsidRPr="009D6B17" w:rsidRDefault="00253B5F" w:rsidP="00253B5F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CF1E107" w14:textId="67A73F49" w:rsidR="00253B5F" w:rsidRDefault="00253B5F" w:rsidP="00581618">
      <w:pPr>
        <w:pStyle w:val="NoSpacing"/>
        <w:ind w:left="180" w:hanging="180"/>
        <w:jc w:val="thaiDistribute"/>
        <w:rPr>
          <w:rFonts w:ascii="Angsana New" w:hAnsi="Angsana New" w:cs="Angsana New"/>
          <w:sz w:val="29"/>
          <w:szCs w:val="29"/>
        </w:rPr>
      </w:pPr>
      <w:bookmarkStart w:id="0" w:name="_Hlk173176870"/>
    </w:p>
    <w:p w14:paraId="77DB79EC" w14:textId="7471BD14" w:rsidR="00227B8C" w:rsidRPr="003E3490" w:rsidRDefault="00227B8C" w:rsidP="00581618">
      <w:pPr>
        <w:pStyle w:val="NoSpacing"/>
        <w:ind w:left="180" w:hanging="180"/>
        <w:jc w:val="thaiDistribute"/>
        <w:rPr>
          <w:rFonts w:ascii="Angsana New" w:hAnsi="Angsana New" w:cs="Angsana New"/>
          <w:sz w:val="29"/>
          <w:szCs w:val="29"/>
        </w:rPr>
        <w:sectPr w:rsidR="00227B8C" w:rsidRPr="003E3490" w:rsidSect="00E53193">
          <w:pgSz w:w="16834" w:h="11909" w:orient="landscape" w:code="9"/>
          <w:pgMar w:top="1134" w:right="851" w:bottom="851" w:left="1134" w:header="992" w:footer="283" w:gutter="0"/>
          <w:pgNumType w:chapStyle="1"/>
          <w:cols w:space="720"/>
          <w:docGrid w:linePitch="245"/>
        </w:sectPr>
      </w:pPr>
    </w:p>
    <w:bookmarkEnd w:id="0"/>
    <w:p w14:paraId="3334079F" w14:textId="63442D36" w:rsidR="007A1AD1" w:rsidRPr="009F5805" w:rsidRDefault="00881AF0" w:rsidP="00B76BB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A57FA9" w:rsidRPr="009F580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7A1AD1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AB7FD6" w14:textId="77777777" w:rsidR="00881AF0" w:rsidRPr="00493C5A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F61B77A" w14:textId="0CF5CFE4" w:rsidR="00881AF0" w:rsidRPr="009F5805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สินทรัพย์และหนี้สินภาษีเงินได้รอการตัดบัญชีที่แสดงในงบฐานะการเงิน ณ วันที่</w:t>
      </w:r>
      <w:r w:rsidRPr="009F5805">
        <w:rPr>
          <w:rFonts w:asciiTheme="majorBidi" w:hAnsiTheme="majorBidi" w:cstheme="majorBidi"/>
          <w:sz w:val="30"/>
          <w:szCs w:val="30"/>
        </w:rPr>
        <w:t xml:space="preserve"> 30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9F5805">
        <w:rPr>
          <w:rFonts w:asciiTheme="majorBidi" w:hAnsiTheme="majorBidi" w:cstheme="majorBidi"/>
          <w:sz w:val="30"/>
          <w:szCs w:val="30"/>
        </w:rPr>
        <w:t xml:space="preserve">2567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31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F5805">
        <w:rPr>
          <w:rFonts w:asciiTheme="majorBidi" w:hAnsiTheme="majorBidi" w:cstheme="majorBidi"/>
          <w:sz w:val="30"/>
          <w:szCs w:val="30"/>
        </w:rPr>
        <w:t xml:space="preserve">2566 </w:t>
      </w:r>
      <w:r w:rsidRPr="009F5805">
        <w:rPr>
          <w:rFonts w:asciiTheme="majorBidi" w:hAnsiTheme="majorBidi" w:cstheme="majorBidi"/>
          <w:sz w:val="30"/>
          <w:szCs w:val="30"/>
          <w:cs/>
        </w:rPr>
        <w:t>ประกอบด้วยรายการดังต่อไปนี้</w:t>
      </w:r>
    </w:p>
    <w:p w14:paraId="72C8AB3E" w14:textId="77777777" w:rsidR="00881AF0" w:rsidRPr="00493C5A" w:rsidRDefault="00881AF0" w:rsidP="00881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0007" w:type="dxa"/>
        <w:tblInd w:w="-18" w:type="dxa"/>
        <w:tblLook w:val="0000" w:firstRow="0" w:lastRow="0" w:firstColumn="0" w:lastColumn="0" w:noHBand="0" w:noVBand="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881AF0" w:rsidRPr="009F5805" w14:paraId="2FBBFB44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75E6742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BFAAA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81AF0" w:rsidRPr="009F5805" w14:paraId="57737582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9A31952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F52C7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77D07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43C21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F0" w:rsidRPr="009F5805" w14:paraId="7D93AD7D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36FECED" w14:textId="77777777" w:rsidR="00881AF0" w:rsidRPr="009F5805" w:rsidRDefault="00881AF0" w:rsidP="0023219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3CE2D" w14:textId="61ABF2B1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3C49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A8F3E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20A60562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3B7F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827C1" w14:textId="1C8A5FB9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E411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F288F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2AE3BB42" w14:textId="77777777" w:rsidR="00881AF0" w:rsidRPr="009F5805" w:rsidRDefault="00881AF0" w:rsidP="00232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881AF0" w:rsidRPr="009F5805" w14:paraId="42DEDA2E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5737E70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4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9F5805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4310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3079562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A788A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7EF18DC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686C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A47A911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D9CA2" w14:textId="77777777" w:rsidR="00881AF0" w:rsidRPr="009F5805" w:rsidRDefault="00881AF0" w:rsidP="00881AF0">
            <w:pPr>
              <w:ind w:right="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2A231978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A64DCC4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96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A76450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6435198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0F9E209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0542754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775946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4CA6FC1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52E3E9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14484FD8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F94CD70" w14:textId="77777777" w:rsidR="00881AF0" w:rsidRPr="009F5805" w:rsidRDefault="00881AF0" w:rsidP="00881AF0">
            <w:pPr>
              <w:tabs>
                <w:tab w:val="left" w:pos="1440"/>
                <w:tab w:val="left" w:pos="2160"/>
              </w:tabs>
              <w:ind w:left="-96" w:right="-648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A9A080C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2337D56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C5C494C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B74C898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A403CD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D6B0B33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6E999078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0A94D0C5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52BDBE0" w14:textId="5F9F0031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ค่าเผื่อการลดลงของมูลค่าสินค้าคงเหลือที่เคลื่อนไหวช้าและเสื่อมสภาพ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6ADAA4C" w14:textId="77777777" w:rsidR="00881AF0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16B6C" w14:textId="7B134CEE" w:rsidR="00E26E1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93027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8D1C50D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81644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1E359" w14:textId="3F1664ED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2AB8D1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A50D8A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11,608</w:t>
            </w:r>
          </w:p>
        </w:tc>
      </w:tr>
      <w:tr w:rsidR="00881AF0" w:rsidRPr="009F5805" w14:paraId="38203344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A19D556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114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ค่าเผื่อการด้อยค่าของลูกหนี้และเงินลงทุนในบริษัทย่อย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A1EFBD5" w14:textId="77777777" w:rsidR="00881AF0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15B95" w14:textId="2E8F8EB7" w:rsidR="00E26E1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2B3221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D2ED63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8,397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8DC04D8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2CAA8" w14:textId="6199A5C0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5154FF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DAAAF9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7,571</w:t>
            </w:r>
          </w:p>
        </w:tc>
      </w:tr>
      <w:tr w:rsidR="00881AF0" w:rsidRPr="009F5805" w14:paraId="5183233F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65B7CA3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EC95740" w14:textId="1D1F8966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D250A8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11142B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3A563B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ADBCB" w14:textId="2FD14953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E9EC3B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BC78D4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881AF0" w:rsidRPr="009F5805" w14:paraId="0E7F7685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EEC14E9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1EAED23" w14:textId="726EA647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C981DED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2C0C82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8CAEC0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D0E3F" w14:textId="240ADA8E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4A87AF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3E81A40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5,441</w:t>
            </w:r>
          </w:p>
        </w:tc>
      </w:tr>
      <w:tr w:rsidR="00881AF0" w:rsidRPr="009F5805" w14:paraId="10670249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AF28017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428DFE6" w14:textId="36C0D110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F2269D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2642936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31CADE7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86390" w14:textId="080420CD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2073B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A0301C0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3,207</w:t>
            </w:r>
          </w:p>
        </w:tc>
      </w:tr>
      <w:tr w:rsidR="00881AF0" w:rsidRPr="009F5805" w14:paraId="6CF7A6F1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ACF74B2" w14:textId="77777777" w:rsidR="00881AF0" w:rsidRPr="009F5805" w:rsidRDefault="00881AF0" w:rsidP="00881AF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2160"/>
              </w:tabs>
              <w:ind w:left="-96" w:right="-43" w:firstLine="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CCA1F" w14:textId="14DB9990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42,755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CA2F1F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9370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27,165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2308DB0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6EE2" w14:textId="29F5D00C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42,755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D8294B1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F13C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27,165</w:t>
            </w:r>
          </w:p>
        </w:tc>
      </w:tr>
      <w:tr w:rsidR="00881AF0" w:rsidRPr="009F5805" w14:paraId="4DD91827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3CC54F9" w14:textId="77777777" w:rsidR="00881AF0" w:rsidRPr="009F5805" w:rsidRDefault="00881AF0" w:rsidP="00881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-9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4C42E" w14:textId="713CA54D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74,311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346C597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72A7E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57,123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CC5F3A5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0F2E9" w14:textId="0E1967F4" w:rsidR="00881AF0" w:rsidRPr="009F5805" w:rsidRDefault="00E26E1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73,138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681392C2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20C92" w14:textId="77777777" w:rsidR="00881AF0" w:rsidRPr="009F5805" w:rsidRDefault="00881AF0" w:rsidP="00881AF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56,084</w:t>
            </w:r>
          </w:p>
        </w:tc>
      </w:tr>
      <w:tr w:rsidR="00881AF0" w:rsidRPr="009F5805" w14:paraId="62662939" w14:textId="77777777" w:rsidTr="00881AF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4B7A8AE" w14:textId="3AF00548" w:rsidR="00881AF0" w:rsidRPr="009F5805" w:rsidRDefault="00881AF0" w:rsidP="00997CC6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EC972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C12D0A9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BD0B7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3E2D6D9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58F88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044427D" w14:textId="77777777" w:rsidR="00881AF0" w:rsidRPr="009F5805" w:rsidRDefault="00881AF0" w:rsidP="00881AF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7AC9F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3C5A" w:rsidRPr="009F5805" w14:paraId="33A0923E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EA3B0F8" w14:textId="250765C9" w:rsidR="00493C5A" w:rsidRPr="009F5805" w:rsidRDefault="00493C5A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8C8F0C8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FCA2EED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A77271F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8248EC0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D854852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D345332" w14:textId="77777777" w:rsidR="00493C5A" w:rsidRPr="009F5805" w:rsidRDefault="00493C5A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B688419" w14:textId="77777777" w:rsidR="00493C5A" w:rsidRPr="009F5805" w:rsidRDefault="00493C5A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768716A4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4486B45" w14:textId="77777777" w:rsidR="00881AF0" w:rsidRPr="009F5805" w:rsidRDefault="00881AF0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947D755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41CCA99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F95069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32A420A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7347783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2D9BC6C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261E614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F0" w:rsidRPr="009F5805" w14:paraId="35A5D76E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77C8BB6" w14:textId="77777777" w:rsidR="00881AF0" w:rsidRPr="009F5805" w:rsidRDefault="00881AF0" w:rsidP="00997CC6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-124" w:right="-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ค่าใช้จ่ายทางบัญชีหรือรายได้ทางภาษี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008A1F4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39E981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6BFC7DE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63467F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9944E7A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9937E15" w14:textId="77777777" w:rsidR="00881AF0" w:rsidRPr="009F5805" w:rsidRDefault="00881AF0" w:rsidP="00881AF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7A58A459" w14:textId="77777777" w:rsidR="00881AF0" w:rsidRPr="009F5805" w:rsidRDefault="00881AF0" w:rsidP="00881AF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E10" w:rsidRPr="009F5805" w14:paraId="7D713780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6465C6C" w14:textId="77777777" w:rsidR="00E26E10" w:rsidRPr="009F5805" w:rsidRDefault="00E26E10" w:rsidP="00E26E1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45D52" w14:textId="4C17FC6C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CF491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F6075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40CB1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7D83E" w14:textId="0A34C756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F7DCA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9A23A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6,516</w:t>
            </w:r>
          </w:p>
        </w:tc>
      </w:tr>
      <w:tr w:rsidR="00E26E10" w:rsidRPr="009F5805" w14:paraId="40F0AA80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B6B1EAF" w14:textId="77777777" w:rsidR="00E26E10" w:rsidRPr="009F5805" w:rsidRDefault="00E26E10" w:rsidP="00E26E1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302"/>
                <w:tab w:val="left" w:pos="2160"/>
              </w:tabs>
              <w:ind w:left="-124" w:right="-43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52312" w14:textId="4F3B9C91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F615A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7E2E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3854D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DA59A" w14:textId="397769D0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6DB7D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F1C61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</w:tr>
      <w:tr w:rsidR="00E26E10" w:rsidRPr="009F5805" w14:paraId="60B727BF" w14:textId="77777777" w:rsidTr="0023219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BC9D49A" w14:textId="77777777" w:rsidR="00E26E10" w:rsidRPr="009F5805" w:rsidRDefault="00E26E10" w:rsidP="00E26E10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-124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EE0B8F" w14:textId="3CF23EA4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1F3E5148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C0F2F3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69352C2B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EC49EF" w14:textId="4D87C2FF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8,565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7EDD2745" w14:textId="77777777" w:rsidR="00E26E10" w:rsidRPr="009F5805" w:rsidRDefault="00E26E10" w:rsidP="00E26E10">
            <w:pPr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86CEB" w14:textId="77777777" w:rsidR="00E26E10" w:rsidRPr="009F5805" w:rsidRDefault="00E26E10" w:rsidP="00E26E10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8,435</w:t>
            </w:r>
          </w:p>
        </w:tc>
      </w:tr>
    </w:tbl>
    <w:p w14:paraId="6E153A9F" w14:textId="77777777" w:rsidR="007A1AD1" w:rsidRPr="009F5805" w:rsidRDefault="007A1AD1" w:rsidP="007A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F76DA20" w14:textId="737D62EF" w:rsidR="007A1AD1" w:rsidRPr="009F5805" w:rsidRDefault="007A1AD1" w:rsidP="007A1AD1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ภาษีเงินได้นิติบุคคลที่บันทึกเป็นรายได้สำหรับ</w:t>
      </w:r>
      <w:r w:rsidR="003616DC" w:rsidRPr="009F5805">
        <w:rPr>
          <w:rFonts w:asciiTheme="majorBidi" w:hAnsiTheme="majorBidi" w:cstheme="majorBidi"/>
          <w:sz w:val="30"/>
          <w:szCs w:val="30"/>
          <w:cs/>
        </w:rPr>
        <w:t>งวดสามเดือนและ</w:t>
      </w:r>
      <w:r w:rsidRPr="009F5805">
        <w:rPr>
          <w:rFonts w:asciiTheme="majorBidi" w:hAnsiTheme="majorBidi" w:cstheme="majorBidi"/>
          <w:sz w:val="30"/>
          <w:szCs w:val="30"/>
          <w:cs/>
        </w:rPr>
        <w:t>งวด</w:t>
      </w:r>
      <w:r w:rsidR="003616DC" w:rsidRPr="009F5805">
        <w:rPr>
          <w:rFonts w:asciiTheme="majorBidi" w:hAnsiTheme="majorBidi" w:cstheme="majorBidi"/>
          <w:sz w:val="30"/>
          <w:szCs w:val="30"/>
          <w:cs/>
        </w:rPr>
        <w:t>หก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F5805">
        <w:rPr>
          <w:rFonts w:asciiTheme="majorBidi" w:hAnsiTheme="majorBidi" w:cstheme="majorBidi"/>
          <w:sz w:val="30"/>
          <w:szCs w:val="30"/>
        </w:rPr>
        <w:t>3</w:t>
      </w:r>
      <w:r w:rsidR="003616DC" w:rsidRPr="009F5805">
        <w:rPr>
          <w:rFonts w:asciiTheme="majorBidi" w:hAnsiTheme="majorBidi" w:cstheme="majorBidi"/>
          <w:sz w:val="30"/>
          <w:szCs w:val="30"/>
        </w:rPr>
        <w:t>0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16DC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F5805">
        <w:rPr>
          <w:rFonts w:asciiTheme="majorBidi" w:hAnsiTheme="majorBidi" w:cstheme="majorBidi"/>
          <w:sz w:val="30"/>
          <w:szCs w:val="30"/>
        </w:rPr>
        <w:t xml:space="preserve">2566 </w:t>
      </w:r>
      <w:r w:rsidRPr="009F5805">
        <w:rPr>
          <w:rFonts w:asciiTheme="majorBidi" w:hAnsiTheme="majorBidi" w:cstheme="majorBidi"/>
          <w:sz w:val="30"/>
          <w:szCs w:val="30"/>
          <w:cs/>
        </w:rPr>
        <w:t>ประกอบด้วยรายการดังต่อไปนี้</w:t>
      </w:r>
    </w:p>
    <w:p w14:paraId="4D9ADAE9" w14:textId="77777777" w:rsidR="007A1AD1" w:rsidRPr="009F5805" w:rsidRDefault="007A1AD1" w:rsidP="007A1AD1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4326"/>
        <w:gridCol w:w="1176"/>
        <w:gridCol w:w="251"/>
        <w:gridCol w:w="1176"/>
        <w:gridCol w:w="245"/>
        <w:gridCol w:w="1155"/>
        <w:gridCol w:w="236"/>
        <w:gridCol w:w="1164"/>
      </w:tblGrid>
      <w:tr w:rsidR="007A1AD1" w:rsidRPr="009F5805" w14:paraId="1553D241" w14:textId="77777777" w:rsidTr="007540BC">
        <w:trPr>
          <w:tblHeader/>
        </w:trPr>
        <w:tc>
          <w:tcPr>
            <w:tcW w:w="4326" w:type="dxa"/>
            <w:vAlign w:val="bottom"/>
          </w:tcPr>
          <w:p w14:paraId="48CCFBF4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03" w:type="dxa"/>
            <w:gridSpan w:val="7"/>
            <w:tcBorders>
              <w:bottom w:val="single" w:sz="4" w:space="0" w:color="auto"/>
            </w:tcBorders>
            <w:vAlign w:val="bottom"/>
          </w:tcPr>
          <w:p w14:paraId="7AEA9B46" w14:textId="0E342807" w:rsidR="007A1AD1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 (</w:t>
            </w:r>
            <w:r w:rsidR="007A1AD1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A1AD1" w:rsidRPr="009F5805" w14:paraId="218AA7B4" w14:textId="77777777" w:rsidTr="007540BC">
        <w:trPr>
          <w:tblHeader/>
        </w:trPr>
        <w:tc>
          <w:tcPr>
            <w:tcW w:w="4326" w:type="dxa"/>
            <w:vAlign w:val="bottom"/>
          </w:tcPr>
          <w:p w14:paraId="4BB5CAF9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8979D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4E1D1DC1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B4609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0BC" w:rsidRPr="009F5805" w14:paraId="2F39E92F" w14:textId="77777777" w:rsidTr="007540BC">
        <w:trPr>
          <w:tblHeader/>
        </w:trPr>
        <w:tc>
          <w:tcPr>
            <w:tcW w:w="4326" w:type="dxa"/>
            <w:vAlign w:val="bottom"/>
          </w:tcPr>
          <w:p w14:paraId="5F507576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CB71E3D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bottom"/>
          </w:tcPr>
          <w:p w14:paraId="080FD2FF" w14:textId="77777777" w:rsidR="007A1AD1" w:rsidRPr="009F5805" w:rsidRDefault="007A1AD1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21E2307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3932ABB2" w14:textId="77777777" w:rsidR="007A1AD1" w:rsidRPr="009F5805" w:rsidRDefault="007A1AD1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7F19192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96A79F0" w14:textId="77777777" w:rsidR="007A1AD1" w:rsidRPr="009F5805" w:rsidRDefault="007A1AD1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4D4B53E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40BC" w:rsidRPr="009F5805" w14:paraId="720F4477" w14:textId="77777777" w:rsidTr="007540BC">
        <w:tc>
          <w:tcPr>
            <w:tcW w:w="4326" w:type="dxa"/>
            <w:vAlign w:val="bottom"/>
          </w:tcPr>
          <w:p w14:paraId="4BD36CAD" w14:textId="77777777" w:rsidR="007A1AD1" w:rsidRPr="009F5805" w:rsidRDefault="007A1AD1" w:rsidP="00493C5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8FD0157" w14:textId="50953546" w:rsidR="007A1AD1" w:rsidRPr="009F5805" w:rsidRDefault="00876048" w:rsidP="00E241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51" w:type="dxa"/>
            <w:vAlign w:val="bottom"/>
          </w:tcPr>
          <w:p w14:paraId="6D292DEF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FD42707" w14:textId="5B6EDF93" w:rsidR="007A1AD1" w:rsidRPr="009F5805" w:rsidRDefault="000E54DD" w:rsidP="00E241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45" w:type="dxa"/>
            <w:vAlign w:val="bottom"/>
          </w:tcPr>
          <w:p w14:paraId="68EA2576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C0B9C" w14:textId="7CB1BC05" w:rsidR="007A1AD1" w:rsidRPr="009F5805" w:rsidRDefault="00876048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466784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FFE18EF" w14:textId="2F8D0F0E" w:rsidR="007A1AD1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7540BC" w:rsidRPr="009F5805" w14:paraId="71113B03" w14:textId="77777777" w:rsidTr="007540BC">
        <w:tc>
          <w:tcPr>
            <w:tcW w:w="4326" w:type="dxa"/>
            <w:vAlign w:val="bottom"/>
          </w:tcPr>
          <w:p w14:paraId="4EC2798C" w14:textId="6A3F20A9" w:rsidR="007A1AD1" w:rsidRPr="009F5805" w:rsidRDefault="007A1AD1" w:rsidP="00997CC6">
            <w:pPr>
              <w:tabs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76" w:type="dxa"/>
            <w:vAlign w:val="bottom"/>
          </w:tcPr>
          <w:p w14:paraId="15BDD47E" w14:textId="72BC9AFC" w:rsidR="007A1AD1" w:rsidRPr="009F5805" w:rsidRDefault="00876048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(11,530)</w:t>
            </w:r>
          </w:p>
        </w:tc>
        <w:tc>
          <w:tcPr>
            <w:tcW w:w="251" w:type="dxa"/>
            <w:vAlign w:val="bottom"/>
          </w:tcPr>
          <w:p w14:paraId="2E8D9714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E9A1AD" w14:textId="10B39B3B" w:rsidR="007A1AD1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(33,297)</w:t>
            </w:r>
          </w:p>
        </w:tc>
        <w:tc>
          <w:tcPr>
            <w:tcW w:w="245" w:type="dxa"/>
            <w:vAlign w:val="bottom"/>
          </w:tcPr>
          <w:p w14:paraId="05EC214C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EC623F8" w14:textId="378092D8" w:rsidR="007A1AD1" w:rsidRPr="009F5805" w:rsidRDefault="00876048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(11,441)</w:t>
            </w:r>
          </w:p>
        </w:tc>
        <w:tc>
          <w:tcPr>
            <w:tcW w:w="236" w:type="dxa"/>
            <w:vAlign w:val="bottom"/>
          </w:tcPr>
          <w:p w14:paraId="225EC640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8E840F8" w14:textId="431C1B5B" w:rsidR="007A1AD1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(32,997)</w:t>
            </w:r>
          </w:p>
        </w:tc>
      </w:tr>
      <w:tr w:rsidR="007540BC" w:rsidRPr="009F5805" w14:paraId="585DF86D" w14:textId="77777777" w:rsidTr="007540BC">
        <w:tc>
          <w:tcPr>
            <w:tcW w:w="4326" w:type="dxa"/>
            <w:vAlign w:val="bottom"/>
          </w:tcPr>
          <w:p w14:paraId="3D11E8E3" w14:textId="0BCEE612" w:rsidR="007A1AD1" w:rsidRPr="009F5805" w:rsidRDefault="007A1AD1" w:rsidP="00997CC6">
            <w:pPr>
              <w:tabs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3616DC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73201D9C" w14:textId="40F2C94C" w:rsidR="007A1AD1" w:rsidRPr="009F5805" w:rsidRDefault="00876048" w:rsidP="008760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51" w:type="dxa"/>
            <w:vAlign w:val="bottom"/>
          </w:tcPr>
          <w:p w14:paraId="321CDF03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A43AF4" w14:textId="60C92087" w:rsidR="007A1AD1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45" w:type="dxa"/>
            <w:vAlign w:val="bottom"/>
          </w:tcPr>
          <w:p w14:paraId="6F765357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968335B" w14:textId="1C74AC7C" w:rsidR="007A1AD1" w:rsidRPr="009F5805" w:rsidRDefault="00876048" w:rsidP="008760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36" w:type="dxa"/>
            <w:vAlign w:val="bottom"/>
          </w:tcPr>
          <w:p w14:paraId="1D87028D" w14:textId="77777777" w:rsidR="007A1AD1" w:rsidRPr="009F5805" w:rsidRDefault="007A1AD1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F79A28E" w14:textId="5094201B" w:rsidR="007A1AD1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7540BC" w:rsidRPr="009F5805" w14:paraId="67D64980" w14:textId="77777777" w:rsidTr="007540BC">
        <w:tc>
          <w:tcPr>
            <w:tcW w:w="4326" w:type="dxa"/>
            <w:vAlign w:val="bottom"/>
          </w:tcPr>
          <w:p w14:paraId="28105B72" w14:textId="77777777" w:rsidR="000E54DD" w:rsidRPr="009F5805" w:rsidRDefault="000E54DD" w:rsidP="00997C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1690E2D5" w14:textId="77777777" w:rsidR="000E54DD" w:rsidRPr="009F5805" w:rsidRDefault="000E54DD" w:rsidP="00997C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AC49E" w14:textId="696EFC6E" w:rsidR="000E54DD" w:rsidRPr="009F5805" w:rsidRDefault="00876048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(10,654)</w:t>
            </w:r>
          </w:p>
        </w:tc>
        <w:tc>
          <w:tcPr>
            <w:tcW w:w="251" w:type="dxa"/>
            <w:vAlign w:val="bottom"/>
          </w:tcPr>
          <w:p w14:paraId="6835C6ED" w14:textId="77777777" w:rsidR="000E54DD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D50A8" w14:textId="08DA70BA" w:rsidR="000E54DD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(32,531)</w:t>
            </w:r>
          </w:p>
        </w:tc>
        <w:tc>
          <w:tcPr>
            <w:tcW w:w="245" w:type="dxa"/>
            <w:vAlign w:val="bottom"/>
          </w:tcPr>
          <w:p w14:paraId="69AC1FB6" w14:textId="77777777" w:rsidR="000E54DD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96B80" w14:textId="400FDE69" w:rsidR="000E54DD" w:rsidRPr="009F5805" w:rsidRDefault="00876048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(10,942)</w:t>
            </w:r>
          </w:p>
        </w:tc>
        <w:tc>
          <w:tcPr>
            <w:tcW w:w="236" w:type="dxa"/>
            <w:vAlign w:val="bottom"/>
          </w:tcPr>
          <w:p w14:paraId="1AADD3EF" w14:textId="77777777" w:rsidR="000E54DD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47C6" w14:textId="22D9E303" w:rsidR="000E54DD" w:rsidRPr="009F5805" w:rsidRDefault="000E54DD" w:rsidP="000E5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(32,724)</w:t>
            </w:r>
          </w:p>
        </w:tc>
      </w:tr>
    </w:tbl>
    <w:p w14:paraId="649587B7" w14:textId="77777777" w:rsidR="007A1AD1" w:rsidRPr="009F5805" w:rsidRDefault="007A1AD1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87" w:type="dxa"/>
        <w:tblLook w:val="01E0" w:firstRow="1" w:lastRow="1" w:firstColumn="1" w:lastColumn="1" w:noHBand="0" w:noVBand="0"/>
      </w:tblPr>
      <w:tblGrid>
        <w:gridCol w:w="4340"/>
        <w:gridCol w:w="1162"/>
        <w:gridCol w:w="236"/>
        <w:gridCol w:w="1213"/>
        <w:gridCol w:w="284"/>
        <w:gridCol w:w="1094"/>
        <w:gridCol w:w="278"/>
        <w:gridCol w:w="1180"/>
      </w:tblGrid>
      <w:tr w:rsidR="003616DC" w:rsidRPr="009F5805" w14:paraId="75DDEEC3" w14:textId="77777777" w:rsidTr="007540BC">
        <w:trPr>
          <w:tblHeader/>
        </w:trPr>
        <w:tc>
          <w:tcPr>
            <w:tcW w:w="4340" w:type="dxa"/>
            <w:vAlign w:val="bottom"/>
          </w:tcPr>
          <w:p w14:paraId="0AFFCB09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47" w:type="dxa"/>
            <w:gridSpan w:val="7"/>
            <w:tcBorders>
              <w:bottom w:val="single" w:sz="4" w:space="0" w:color="auto"/>
            </w:tcBorders>
            <w:vAlign w:val="bottom"/>
          </w:tcPr>
          <w:p w14:paraId="121CCC7F" w14:textId="5B50BCB6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E54DD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เดือน (พันบาท)</w:t>
            </w:r>
          </w:p>
        </w:tc>
      </w:tr>
      <w:tr w:rsidR="003616DC" w:rsidRPr="009F5805" w14:paraId="3684EFA6" w14:textId="77777777" w:rsidTr="007540BC">
        <w:trPr>
          <w:tblHeader/>
        </w:trPr>
        <w:tc>
          <w:tcPr>
            <w:tcW w:w="4340" w:type="dxa"/>
            <w:vAlign w:val="bottom"/>
          </w:tcPr>
          <w:p w14:paraId="5E1DABBE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2906F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17BC832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DFCA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0BC" w:rsidRPr="009F5805" w14:paraId="1ABB9F40" w14:textId="77777777" w:rsidTr="007540BC">
        <w:trPr>
          <w:tblHeader/>
        </w:trPr>
        <w:tc>
          <w:tcPr>
            <w:tcW w:w="4340" w:type="dxa"/>
            <w:vAlign w:val="bottom"/>
          </w:tcPr>
          <w:p w14:paraId="24EA792C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2375A9C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09BF368" w14:textId="77777777" w:rsidR="003616DC" w:rsidRPr="009F5805" w:rsidRDefault="003616DC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9D5A35D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43E904AC" w14:textId="77777777" w:rsidR="003616DC" w:rsidRPr="009F5805" w:rsidRDefault="003616DC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D6504D0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8" w:type="dxa"/>
            <w:vAlign w:val="bottom"/>
          </w:tcPr>
          <w:p w14:paraId="07768099" w14:textId="77777777" w:rsidR="003616DC" w:rsidRPr="009F5805" w:rsidRDefault="003616DC" w:rsidP="00E2419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83029AC" w14:textId="77777777" w:rsidR="003616DC" w:rsidRPr="009F5805" w:rsidRDefault="003616DC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540BC" w:rsidRPr="009F5805" w14:paraId="2E2E6CDA" w14:textId="77777777" w:rsidTr="007540BC">
        <w:tc>
          <w:tcPr>
            <w:tcW w:w="4340" w:type="dxa"/>
            <w:vAlign w:val="bottom"/>
          </w:tcPr>
          <w:p w14:paraId="0165A244" w14:textId="77777777" w:rsidR="0086335F" w:rsidRPr="009F5805" w:rsidRDefault="0086335F" w:rsidP="00997C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30EC047" w14:textId="3A5A7B56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36" w:type="dxa"/>
            <w:vAlign w:val="bottom"/>
          </w:tcPr>
          <w:p w14:paraId="57F338C3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8D5756F" w14:textId="567B18E5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84" w:type="dxa"/>
            <w:vAlign w:val="bottom"/>
          </w:tcPr>
          <w:p w14:paraId="2006E45D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390BD" w14:textId="13D6E9C1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43846B0A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A0B4A4E" w14:textId="677919DE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3"/>
              </w:tabs>
              <w:ind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7540BC" w:rsidRPr="009F5805" w14:paraId="5A6D0EED" w14:textId="77777777" w:rsidTr="007540BC">
        <w:tc>
          <w:tcPr>
            <w:tcW w:w="4340" w:type="dxa"/>
            <w:vAlign w:val="bottom"/>
          </w:tcPr>
          <w:p w14:paraId="4612AADB" w14:textId="081F8AAB" w:rsidR="0086335F" w:rsidRPr="009F5805" w:rsidRDefault="0086335F" w:rsidP="00997CC6">
            <w:pPr>
              <w:tabs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162" w:type="dxa"/>
            <w:vAlign w:val="bottom"/>
          </w:tcPr>
          <w:p w14:paraId="55316E39" w14:textId="7F228134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(17,189)</w:t>
            </w:r>
          </w:p>
        </w:tc>
        <w:tc>
          <w:tcPr>
            <w:tcW w:w="236" w:type="dxa"/>
            <w:vAlign w:val="bottom"/>
          </w:tcPr>
          <w:p w14:paraId="645E524D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1884CC3" w14:textId="685F1CA6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(32,973)</w:t>
            </w:r>
          </w:p>
        </w:tc>
        <w:tc>
          <w:tcPr>
            <w:tcW w:w="284" w:type="dxa"/>
            <w:vAlign w:val="bottom"/>
          </w:tcPr>
          <w:p w14:paraId="34F580D3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95BEA08" w14:textId="482ED2EC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(17,054)</w:t>
            </w:r>
          </w:p>
        </w:tc>
        <w:tc>
          <w:tcPr>
            <w:tcW w:w="278" w:type="dxa"/>
            <w:vAlign w:val="bottom"/>
          </w:tcPr>
          <w:p w14:paraId="662E0467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0E6BD8E9" w14:textId="5F9E92E5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(33,093)</w:t>
            </w:r>
          </w:p>
        </w:tc>
      </w:tr>
      <w:tr w:rsidR="007540BC" w:rsidRPr="009F5805" w14:paraId="07F34611" w14:textId="77777777" w:rsidTr="007540BC">
        <w:tc>
          <w:tcPr>
            <w:tcW w:w="4340" w:type="dxa"/>
            <w:vAlign w:val="bottom"/>
          </w:tcPr>
          <w:p w14:paraId="24E2815A" w14:textId="35A09F8F" w:rsidR="0086335F" w:rsidRPr="009F5805" w:rsidRDefault="0086335F" w:rsidP="00997CC6">
            <w:pPr>
              <w:tabs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162" w:type="dxa"/>
            <w:vAlign w:val="bottom"/>
          </w:tcPr>
          <w:p w14:paraId="208918B6" w14:textId="531A6261" w:rsidR="0086335F" w:rsidRPr="009F5805" w:rsidRDefault="00876048" w:rsidP="008760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  <w:vAlign w:val="bottom"/>
          </w:tcPr>
          <w:p w14:paraId="4685CEBD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6591396" w14:textId="10DF383F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284" w:type="dxa"/>
            <w:vAlign w:val="bottom"/>
          </w:tcPr>
          <w:p w14:paraId="72511CAF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C65272" w14:textId="71AF99A4" w:rsidR="0086335F" w:rsidRPr="009F5805" w:rsidRDefault="00876048" w:rsidP="00B04F8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8" w:type="dxa"/>
            <w:vAlign w:val="bottom"/>
          </w:tcPr>
          <w:p w14:paraId="4F55B668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6438934" w14:textId="50FD2592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</w:tr>
      <w:tr w:rsidR="007540BC" w:rsidRPr="009F5805" w14:paraId="05CAED99" w14:textId="77777777" w:rsidTr="007540BC">
        <w:tc>
          <w:tcPr>
            <w:tcW w:w="4340" w:type="dxa"/>
            <w:vAlign w:val="bottom"/>
          </w:tcPr>
          <w:p w14:paraId="1AD3BA2B" w14:textId="77777777" w:rsidR="0086335F" w:rsidRPr="009F5805" w:rsidRDefault="0086335F" w:rsidP="00997C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  <w:p w14:paraId="4799BBBE" w14:textId="77777777" w:rsidR="0086335F" w:rsidRPr="009F5805" w:rsidRDefault="0086335F" w:rsidP="00997C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443BC" w14:textId="69A902A2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(16,147)</w:t>
            </w:r>
          </w:p>
        </w:tc>
        <w:tc>
          <w:tcPr>
            <w:tcW w:w="236" w:type="dxa"/>
            <w:vAlign w:val="bottom"/>
          </w:tcPr>
          <w:p w14:paraId="576769B9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FC3BC" w14:textId="1A673E9F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(32,023)</w:t>
            </w:r>
          </w:p>
        </w:tc>
        <w:tc>
          <w:tcPr>
            <w:tcW w:w="284" w:type="dxa"/>
            <w:vAlign w:val="bottom"/>
          </w:tcPr>
          <w:p w14:paraId="5014E1DB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713D" w14:textId="04A7721B" w:rsidR="0086335F" w:rsidRPr="009F5805" w:rsidRDefault="00876048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(16,924)</w:t>
            </w:r>
          </w:p>
        </w:tc>
        <w:tc>
          <w:tcPr>
            <w:tcW w:w="278" w:type="dxa"/>
            <w:vAlign w:val="bottom"/>
          </w:tcPr>
          <w:p w14:paraId="6CEA1377" w14:textId="77777777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9A20E" w14:textId="781DB82C" w:rsidR="0086335F" w:rsidRPr="009F5805" w:rsidRDefault="0086335F" w:rsidP="0086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(33,228)</w:t>
            </w:r>
          </w:p>
        </w:tc>
      </w:tr>
    </w:tbl>
    <w:p w14:paraId="628B821D" w14:textId="77777777" w:rsidR="003616DC" w:rsidRPr="009F5805" w:rsidRDefault="003616DC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914B4" w14:textId="19354005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บริษัทมีผลขาดทุนสะสมทางภาษียกไปเป็นจำนวนเงินรวมประมาณ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B04F84">
        <w:rPr>
          <w:rFonts w:asciiTheme="majorBidi" w:hAnsiTheme="majorBidi" w:cstheme="majorBidi"/>
          <w:sz w:val="30"/>
          <w:szCs w:val="30"/>
        </w:rPr>
        <w:t>213.8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โดยผลขาดทุนสะสมดังกล่าวจะใช้เป็นเครดิตภาษีได้ในระหว่างปี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Pr="009F5805">
        <w:rPr>
          <w:rFonts w:asciiTheme="majorBidi" w:hAnsiTheme="majorBidi" w:cstheme="majorBidi"/>
          <w:sz w:val="30"/>
          <w:szCs w:val="30"/>
        </w:rPr>
        <w:t>2572</w:t>
      </w:r>
    </w:p>
    <w:p w14:paraId="545C1189" w14:textId="77777777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98DEF" w14:textId="35A1BB99" w:rsidR="00902C19" w:rsidRPr="009F5805" w:rsidRDefault="00902C19" w:rsidP="00902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บริษัท อีซีเอฟ โฮล</w:t>
      </w:r>
      <w:proofErr w:type="spellStart"/>
      <w:r w:rsidRPr="009F5805">
        <w:rPr>
          <w:rFonts w:asciiTheme="majorBidi" w:hAnsiTheme="majorBidi" w:cstheme="majorBidi"/>
          <w:sz w:val="30"/>
          <w:szCs w:val="30"/>
          <w:cs/>
        </w:rPr>
        <w:t>ดิ้งส์</w:t>
      </w:r>
      <w:proofErr w:type="spellEnd"/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จำกัด มีผลขาดทุนสะสมทางภาษียกไปเป็นจำนวนเงินรวมประมาณ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4F84">
        <w:rPr>
          <w:rFonts w:asciiTheme="majorBidi" w:hAnsiTheme="majorBidi" w:cstheme="majorBidi"/>
          <w:sz w:val="30"/>
          <w:szCs w:val="30"/>
        </w:rPr>
        <w:t>2</w:t>
      </w:r>
      <w:r w:rsidR="00B04F84" w:rsidRPr="00B04F84">
        <w:rPr>
          <w:rFonts w:asciiTheme="majorBidi" w:hAnsiTheme="majorBidi" w:cstheme="majorBidi"/>
          <w:sz w:val="30"/>
          <w:szCs w:val="30"/>
        </w:rPr>
        <w:t>7.</w:t>
      </w:r>
      <w:r w:rsidR="00C05173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ล้านบาท โดยผลขาดทุนสะสมดังกล่าวจะใช้เป็นเครดิตภาษีได้ในระหว่างปี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Pr="009F5805">
        <w:rPr>
          <w:rFonts w:asciiTheme="majorBidi" w:hAnsiTheme="majorBidi" w:cstheme="majorBidi"/>
          <w:sz w:val="30"/>
          <w:szCs w:val="30"/>
        </w:rPr>
        <w:t>2572</w:t>
      </w:r>
    </w:p>
    <w:p w14:paraId="7D8E96BD" w14:textId="77777777" w:rsidR="007C1CC4" w:rsidRDefault="007C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8E99513" w14:textId="77777777" w:rsidR="007540BC" w:rsidRDefault="0075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027465" w14:textId="77777777" w:rsidR="007540BC" w:rsidRDefault="0075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8AC4E6C" w14:textId="77777777" w:rsidR="007540BC" w:rsidRPr="009F5805" w:rsidRDefault="0075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6202A68C" w14:textId="77777777" w:rsidR="0015657B" w:rsidRPr="009F5805" w:rsidRDefault="001A0C77" w:rsidP="0086335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ประโยชน์</w:t>
      </w:r>
      <w:r w:rsidR="00082435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ของ</w:t>
      </w:r>
      <w:r w:rsidR="0015657B"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14:paraId="1ABC4505" w14:textId="77777777" w:rsidR="004719C9" w:rsidRPr="009F5805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08378" w14:textId="77BF62AC" w:rsidR="00FC7DDC" w:rsidRPr="009F5805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73846659"/>
      <w:r w:rsidRPr="009F5805">
        <w:rPr>
          <w:rFonts w:asciiTheme="majorBidi" w:hAnsiTheme="majorBidi" w:cstheme="majorBidi"/>
          <w:sz w:val="30"/>
          <w:szCs w:val="30"/>
          <w:cs/>
        </w:rPr>
        <w:t>รายการเคลื่อนไห</w:t>
      </w:r>
      <w:r w:rsidR="006D3E8E">
        <w:rPr>
          <w:rFonts w:asciiTheme="majorBidi" w:hAnsiTheme="majorBidi" w:cstheme="majorBidi" w:hint="cs"/>
          <w:sz w:val="30"/>
          <w:szCs w:val="30"/>
          <w:cs/>
        </w:rPr>
        <w:t>วของ</w:t>
      </w:r>
      <w:r w:rsidR="006D3E8E" w:rsidRPr="006D3E8E">
        <w:rPr>
          <w:rFonts w:asciiTheme="majorBidi" w:hAnsiTheme="majorBidi" w:hint="cs"/>
          <w:sz w:val="30"/>
          <w:szCs w:val="30"/>
          <w:cs/>
        </w:rPr>
        <w:t>หนี้สินผลประโยชน์ของพนักงานหลังออกจากงาน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>หก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335F" w:rsidRPr="009F5805">
        <w:rPr>
          <w:rFonts w:asciiTheme="majorBidi" w:hAnsiTheme="majorBidi" w:cstheme="majorBidi"/>
          <w:sz w:val="30"/>
          <w:szCs w:val="30"/>
        </w:rPr>
        <w:t xml:space="preserve">30 </w:t>
      </w:r>
      <w:r w:rsidR="0086335F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C1CC4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1CC4" w:rsidRPr="009F5805">
        <w:rPr>
          <w:rFonts w:asciiTheme="majorBidi" w:hAnsiTheme="majorBidi" w:cstheme="majorBidi"/>
          <w:sz w:val="30"/>
          <w:szCs w:val="30"/>
        </w:rPr>
        <w:t>2567</w:t>
      </w:r>
      <w:r w:rsidR="007E682E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bookmarkEnd w:id="1"/>
    <w:p w14:paraId="65B06457" w14:textId="77777777" w:rsidR="00745CE0" w:rsidRPr="00251872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14" w:type="dxa"/>
        <w:tblLook w:val="04A0" w:firstRow="1" w:lastRow="0" w:firstColumn="1" w:lastColumn="0" w:noHBand="0" w:noVBand="1"/>
      </w:tblPr>
      <w:tblGrid>
        <w:gridCol w:w="5272"/>
        <w:gridCol w:w="1871"/>
        <w:gridCol w:w="243"/>
        <w:gridCol w:w="1928"/>
      </w:tblGrid>
      <w:tr w:rsidR="00093EB2" w:rsidRPr="009F5805" w14:paraId="718AC63B" w14:textId="77777777" w:rsidTr="00C43875">
        <w:tc>
          <w:tcPr>
            <w:tcW w:w="5272" w:type="dxa"/>
            <w:vAlign w:val="bottom"/>
          </w:tcPr>
          <w:p w14:paraId="06428FE4" w14:textId="77777777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auto"/>
            </w:tcBorders>
          </w:tcPr>
          <w:p w14:paraId="5AA7C704" w14:textId="31292C92" w:rsidR="00093EB2" w:rsidRPr="009F5805" w:rsidRDefault="00093EB2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093EB2" w:rsidRPr="009F5805" w14:paraId="4EAF21F3" w14:textId="77777777" w:rsidTr="00C43875">
        <w:tc>
          <w:tcPr>
            <w:tcW w:w="5272" w:type="dxa"/>
            <w:vAlign w:val="bottom"/>
          </w:tcPr>
          <w:p w14:paraId="6660E81D" w14:textId="319EB8ED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2EB582B1" w14:textId="3E8B4FA8" w:rsidR="00093EB2" w:rsidRPr="009F5805" w:rsidRDefault="00093EB2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4639832" w14:textId="77777777" w:rsidR="00093EB2" w:rsidRPr="009F5805" w:rsidRDefault="00093EB2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391C" w14:textId="4F2E33C0" w:rsidR="00093EB2" w:rsidRPr="009F5805" w:rsidRDefault="00093EB2" w:rsidP="00C43875">
            <w:pPr>
              <w:pStyle w:val="BodyText2"/>
              <w:tabs>
                <w:tab w:val="left" w:pos="984"/>
              </w:tabs>
              <w:ind w:left="-121" w:right="-5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EB2" w:rsidRPr="009F5805" w14:paraId="3B8D43D2" w14:textId="77777777" w:rsidTr="00C43875">
        <w:tc>
          <w:tcPr>
            <w:tcW w:w="5272" w:type="dxa"/>
            <w:vAlign w:val="bottom"/>
          </w:tcPr>
          <w:p w14:paraId="2FB635BB" w14:textId="294FE6D1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A04CA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380139" w14:textId="53E0EE4F" w:rsidR="00093EB2" w:rsidRPr="009F5805" w:rsidRDefault="00093EB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17,483</w:t>
            </w:r>
          </w:p>
        </w:tc>
        <w:tc>
          <w:tcPr>
            <w:tcW w:w="243" w:type="dxa"/>
          </w:tcPr>
          <w:p w14:paraId="0B93F40D" w14:textId="77777777" w:rsidR="00093EB2" w:rsidRPr="009F5805" w:rsidRDefault="00093EB2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F5E4" w14:textId="2E20FA89" w:rsidR="00093EB2" w:rsidRPr="009F5805" w:rsidRDefault="00093EB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</w:tr>
      <w:tr w:rsidR="00093EB2" w:rsidRPr="009F5805" w14:paraId="091F7C80" w14:textId="77777777" w:rsidTr="00C43875">
        <w:trPr>
          <w:trHeight w:val="206"/>
        </w:trPr>
        <w:tc>
          <w:tcPr>
            <w:tcW w:w="5272" w:type="dxa"/>
            <w:vAlign w:val="bottom"/>
          </w:tcPr>
          <w:p w14:paraId="142F666C" w14:textId="2DD9FB7B" w:rsidR="00093EB2" w:rsidRPr="009F5805" w:rsidRDefault="00F13EE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auto"/>
          </w:tcPr>
          <w:p w14:paraId="797907EF" w14:textId="5051D61A" w:rsidR="00093EB2" w:rsidRPr="001812E8" w:rsidRDefault="003D467E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5,279</w:t>
            </w:r>
          </w:p>
        </w:tc>
        <w:tc>
          <w:tcPr>
            <w:tcW w:w="243" w:type="dxa"/>
          </w:tcPr>
          <w:p w14:paraId="33325FB3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</w:tcPr>
          <w:p w14:paraId="7D6ED9AB" w14:textId="48E0614B" w:rsidR="00093EB2" w:rsidRPr="009F5805" w:rsidRDefault="003D467E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4,676</w:t>
            </w:r>
          </w:p>
        </w:tc>
      </w:tr>
      <w:tr w:rsidR="00093EB2" w:rsidRPr="009F5805" w14:paraId="7958B7D5" w14:textId="77777777" w:rsidTr="00C43875">
        <w:tc>
          <w:tcPr>
            <w:tcW w:w="5272" w:type="dxa"/>
            <w:vAlign w:val="bottom"/>
          </w:tcPr>
          <w:p w14:paraId="17F7FC5D" w14:textId="77777777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1F9948AA" w14:textId="791AF1CA" w:rsidR="00093EB2" w:rsidRPr="001812E8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2E8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43" w:type="dxa"/>
          </w:tcPr>
          <w:p w14:paraId="5685632B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27450B7D" w14:textId="11234431" w:rsidR="00093EB2" w:rsidRPr="009F5805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093EB2" w:rsidRPr="009F5805" w14:paraId="380C968F" w14:textId="77777777" w:rsidTr="00C43875">
        <w:tc>
          <w:tcPr>
            <w:tcW w:w="5272" w:type="dxa"/>
            <w:vAlign w:val="bottom"/>
          </w:tcPr>
          <w:p w14:paraId="1D680591" w14:textId="77777777" w:rsidR="00C43875" w:rsidRDefault="00093EB2" w:rsidP="00FD1862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  <w:p w14:paraId="5B915306" w14:textId="10F18AD7" w:rsidR="00093EB2" w:rsidRPr="009F5805" w:rsidRDefault="00093EB2" w:rsidP="00FD1862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AF5B4" w14:textId="17799570" w:rsidR="00093EB2" w:rsidRPr="001812E8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2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3EB2" w:rsidRPr="00181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12E8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1812E8" w:rsidRPr="001812E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</w:tcPr>
          <w:p w14:paraId="1820E325" w14:textId="77777777" w:rsidR="00093EB2" w:rsidRPr="009F5805" w:rsidRDefault="00093EB2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bottom"/>
          </w:tcPr>
          <w:p w14:paraId="121FA4E3" w14:textId="10F01C91" w:rsidR="00093EB2" w:rsidRPr="009F5805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4,895</w:t>
            </w:r>
          </w:p>
        </w:tc>
      </w:tr>
      <w:tr w:rsidR="00093EB2" w:rsidRPr="009F5805" w14:paraId="13040D35" w14:textId="77777777" w:rsidTr="00C43875">
        <w:tc>
          <w:tcPr>
            <w:tcW w:w="5272" w:type="dxa"/>
            <w:vAlign w:val="bottom"/>
          </w:tcPr>
          <w:p w14:paraId="55F8B740" w14:textId="2045B605" w:rsidR="00093EB2" w:rsidRPr="009F5805" w:rsidRDefault="00093EB2" w:rsidP="00997CC6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A04CAF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B0125" w14:textId="32FB56AC" w:rsidR="00093EB2" w:rsidRPr="001812E8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2E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93EB2" w:rsidRPr="00181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812E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812E8" w:rsidRPr="001812E8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14:paraId="7287BBAF" w14:textId="77777777" w:rsidR="00093EB2" w:rsidRPr="009F5805" w:rsidRDefault="00093EB2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E74E9" w14:textId="4480D159" w:rsidR="00093EB2" w:rsidRPr="009F5805" w:rsidRDefault="00F13EE2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93EB2" w:rsidRPr="009F58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</w:tbl>
    <w:p w14:paraId="27E4B220" w14:textId="77777777" w:rsidR="00430440" w:rsidRDefault="00430440" w:rsidP="0047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6073F6B" w14:textId="77777777" w:rsidR="00D40DF0" w:rsidRPr="009F5805" w:rsidRDefault="00D40DF0" w:rsidP="00473FA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เงินกู้ยืมระยะสั้นจากบุคคลอื่น</w:t>
      </w:r>
    </w:p>
    <w:p w14:paraId="173B5EA6" w14:textId="77777777" w:rsidR="00D40DF0" w:rsidRPr="00430440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3950358" w14:textId="1010BD83" w:rsidR="001D167C" w:rsidRPr="009F5805" w:rsidRDefault="00A6707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73FAE" w:rsidRPr="009F5805">
        <w:rPr>
          <w:rFonts w:asciiTheme="majorBidi" w:hAnsiTheme="majorBidi" w:cstheme="majorBidi"/>
          <w:sz w:val="30"/>
          <w:szCs w:val="30"/>
        </w:rPr>
        <w:t>30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FAE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</w:rPr>
        <w:t>2567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D167C" w:rsidRPr="009F5805">
        <w:rPr>
          <w:rFonts w:asciiTheme="majorBidi" w:hAnsiTheme="majorBidi" w:cstheme="majorBidi"/>
          <w:sz w:val="30"/>
          <w:szCs w:val="30"/>
        </w:rPr>
        <w:t>31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D167C" w:rsidRPr="009F5805">
        <w:rPr>
          <w:rFonts w:asciiTheme="majorBidi" w:hAnsiTheme="majorBidi" w:cstheme="majorBidi"/>
          <w:sz w:val="30"/>
          <w:szCs w:val="30"/>
        </w:rPr>
        <w:t>2566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บัญชีนี้เป็นเงินกู้ยืมระยะสั้นประเภทสัญญากู้ยืมเงิน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ส่วนหนึ่งของยอดคงเหลือที่แสดงในงบการเงินรวมจำนวน </w:t>
      </w:r>
      <w:r w:rsidR="00912DFA">
        <w:rPr>
          <w:rFonts w:asciiTheme="majorBidi" w:hAnsiTheme="majorBidi" w:cstheme="majorBidi"/>
          <w:sz w:val="30"/>
          <w:szCs w:val="30"/>
        </w:rPr>
        <w:t xml:space="preserve">20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1D167C" w:rsidRPr="009F5805">
        <w:rPr>
          <w:rFonts w:asciiTheme="majorBidi" w:hAnsiTheme="majorBidi" w:cstheme="majorBidi"/>
          <w:sz w:val="30"/>
          <w:szCs w:val="30"/>
        </w:rPr>
        <w:t>40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485E14">
        <w:rPr>
          <w:rFonts w:asciiTheme="majorBidi" w:hAnsiTheme="majorBidi" w:cstheme="majorBidi"/>
          <w:sz w:val="30"/>
          <w:szCs w:val="30"/>
        </w:rPr>
        <w:t>1</w:t>
      </w:r>
      <w:r w:rsidR="00912DFA">
        <w:rPr>
          <w:rFonts w:asciiTheme="majorBidi" w:hAnsiTheme="majorBidi" w:cstheme="majorBidi"/>
          <w:sz w:val="30"/>
          <w:szCs w:val="30"/>
        </w:rPr>
        <w:t xml:space="preserve">1.6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ล้านหุ้นและ </w:t>
      </w:r>
      <w:r w:rsidR="001D167C" w:rsidRPr="009F5805">
        <w:rPr>
          <w:rFonts w:asciiTheme="majorBidi" w:hAnsiTheme="majorBidi" w:cstheme="majorBidi"/>
          <w:sz w:val="30"/>
          <w:szCs w:val="30"/>
        </w:rPr>
        <w:t>22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>.</w:t>
      </w:r>
      <w:r w:rsidR="001D167C" w:rsidRPr="009F5805">
        <w:rPr>
          <w:rFonts w:asciiTheme="majorBidi" w:hAnsiTheme="majorBidi" w:cstheme="majorBidi"/>
          <w:sz w:val="30"/>
          <w:szCs w:val="30"/>
        </w:rPr>
        <w:t>4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912DFA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E2B23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7E2B23">
        <w:rPr>
          <w:rFonts w:asciiTheme="majorBidi" w:hAnsiTheme="majorBidi" w:cstheme="majorBidi"/>
          <w:sz w:val="30"/>
          <w:szCs w:val="30"/>
        </w:rPr>
        <w:t xml:space="preserve"> 30 </w:t>
      </w:r>
      <w:r w:rsidR="007E2B2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E2B23">
        <w:rPr>
          <w:rFonts w:asciiTheme="majorBidi" w:hAnsiTheme="majorBidi" w:cstheme="majorBidi"/>
          <w:sz w:val="30"/>
          <w:szCs w:val="30"/>
        </w:rPr>
        <w:t xml:space="preserve">2567 </w:t>
      </w:r>
      <w:r w:rsidR="00455EEE" w:rsidRPr="009F5805">
        <w:rPr>
          <w:rFonts w:asciiTheme="majorBidi" w:hAnsiTheme="majorBidi" w:cstheme="majorBidi"/>
          <w:sz w:val="30"/>
          <w:szCs w:val="30"/>
          <w:cs/>
        </w:rPr>
        <w:t>ส่วนหนึ่งของ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ยอดคงเหลือที่แสดง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5EEE">
        <w:rPr>
          <w:rFonts w:asciiTheme="majorBidi" w:hAnsiTheme="majorBidi" w:cstheme="majorBidi"/>
          <w:sz w:val="30"/>
          <w:szCs w:val="30"/>
        </w:rPr>
        <w:t xml:space="preserve">200 </w:t>
      </w:r>
      <w:r w:rsidR="00455EEE">
        <w:rPr>
          <w:rFonts w:asciiTheme="majorBidi" w:hAnsiTheme="majorBidi" w:cstheme="majorBidi" w:hint="cs"/>
          <w:sz w:val="30"/>
          <w:szCs w:val="30"/>
          <w:cs/>
        </w:rPr>
        <w:t>ล้านบาท มีหลักประกันเป็นหุ้นสามัญของบริษัทย่อยแห่งหนึ่งซึ่งถือโดยบริษัท</w:t>
      </w:r>
      <w:r w:rsidR="0020332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332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6A9">
        <w:rPr>
          <w:rFonts w:asciiTheme="majorBidi" w:hAnsiTheme="majorBidi" w:cstheme="majorBidi"/>
          <w:sz w:val="30"/>
          <w:szCs w:val="30"/>
        </w:rPr>
        <w:t xml:space="preserve">40 </w:t>
      </w:r>
      <w:r w:rsidR="00D416A9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="00C154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 ซึ่งมีอัตราดอกเบี้ยระหว่างร้อยละ </w:t>
      </w:r>
      <w:r w:rsidR="00F13EE2">
        <w:rPr>
          <w:rFonts w:asciiTheme="majorBidi" w:hAnsiTheme="majorBidi" w:cstheme="majorBidi"/>
          <w:sz w:val="30"/>
          <w:szCs w:val="30"/>
        </w:rPr>
        <w:t>5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 xml:space="preserve"> ต่อปีถึงร้อยละ </w:t>
      </w:r>
      <w:r w:rsidR="00753134" w:rsidRPr="009F5805">
        <w:rPr>
          <w:rFonts w:asciiTheme="majorBidi" w:hAnsiTheme="majorBidi" w:cstheme="majorBidi"/>
          <w:sz w:val="30"/>
          <w:szCs w:val="30"/>
        </w:rPr>
        <w:t xml:space="preserve">15 </w:t>
      </w:r>
      <w:r w:rsidR="001D167C" w:rsidRPr="009F5805">
        <w:rPr>
          <w:rFonts w:asciiTheme="majorBidi" w:hAnsiTheme="majorBidi" w:cstheme="majorBidi"/>
          <w:sz w:val="30"/>
          <w:szCs w:val="30"/>
          <w:cs/>
        </w:rPr>
        <w:t>ต่อปีโดยมีระยะเวลาครบกำหนดไม่เกินเก้าเดือน</w:t>
      </w:r>
    </w:p>
    <w:p w14:paraId="20CACC3F" w14:textId="77777777" w:rsidR="00430440" w:rsidRDefault="00430440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5EEF00A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C6A85C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AF1C32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83DFD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B2CE0F3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49F399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E2E816D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B823D3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66D507B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9F7FF84" w14:textId="77777777" w:rsidR="00D37BC1" w:rsidRDefault="00D37BC1" w:rsidP="0043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EA51506" w14:textId="1D1A9B76" w:rsidR="00333AE4" w:rsidRPr="009F5805" w:rsidRDefault="00333AE4" w:rsidP="00473FAE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ใบสำคัญแสดงสิทธิและ</w:t>
      </w:r>
      <w:r w:rsidR="006D3E8E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ทุนเรือนหุ้น </w:t>
      </w:r>
    </w:p>
    <w:p w14:paraId="7E247087" w14:textId="77777777" w:rsidR="00333AE4" w:rsidRPr="0043044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C54D2" w14:textId="150EBDDB" w:rsidR="00C542C7" w:rsidRPr="009F5805" w:rsidRDefault="00C542C7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ใบสำคัญแสดงสิทธิ</w:t>
      </w:r>
    </w:p>
    <w:p w14:paraId="29120536" w14:textId="77777777" w:rsidR="00C542C7" w:rsidRPr="00430440" w:rsidRDefault="00C542C7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6FDD3B7" w14:textId="6C9AC15E" w:rsidR="008B6D32" w:rsidRPr="009F5805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  <w:r w:rsidRPr="009F5805">
        <w:rPr>
          <w:rFonts w:asciiTheme="majorBidi" w:hAnsiTheme="majorBidi" w:cstheme="majorBidi"/>
          <w:cs/>
        </w:rPr>
        <w:t xml:space="preserve">เมื่อวันที่ </w:t>
      </w:r>
      <w:r w:rsidR="00F505C9" w:rsidRPr="009F5805">
        <w:rPr>
          <w:rFonts w:asciiTheme="majorBidi" w:hAnsiTheme="majorBidi" w:cstheme="majorBidi"/>
          <w:lang w:val="en-US"/>
        </w:rPr>
        <w:t>2</w:t>
      </w:r>
      <w:r w:rsidRPr="009F5805">
        <w:rPr>
          <w:rFonts w:asciiTheme="majorBidi" w:hAnsiTheme="majorBidi" w:cstheme="majorBidi"/>
          <w:cs/>
        </w:rPr>
        <w:t xml:space="preserve"> มิถุนายน </w:t>
      </w:r>
      <w:r w:rsidR="00F505C9" w:rsidRPr="009F5805">
        <w:rPr>
          <w:rFonts w:asciiTheme="majorBidi" w:hAnsiTheme="majorBidi" w:cstheme="majorBidi"/>
          <w:lang w:val="en-US"/>
        </w:rPr>
        <w:t>2564</w:t>
      </w:r>
      <w:r w:rsidRPr="009F5805">
        <w:rPr>
          <w:rFonts w:asciiTheme="majorBidi" w:hAnsiTheme="majorBidi" w:cstheme="majorBidi"/>
          <w:cs/>
        </w:rPr>
        <w:t xml:space="preserve"> </w:t>
      </w:r>
      <w:r w:rsidRPr="009F5805">
        <w:rPr>
          <w:rFonts w:asciiTheme="majorBidi" w:eastAsia="Cordia New" w:hAnsiTheme="majorBidi" w:cstheme="majorBidi"/>
          <w:cs/>
        </w:rPr>
        <w:t>บริษัทได้</w:t>
      </w:r>
      <w:r w:rsidRPr="009F5805">
        <w:rPr>
          <w:rFonts w:asciiTheme="majorBidi" w:hAnsiTheme="majorBidi" w:cstheme="majorBidi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F505C9" w:rsidRPr="009F5805">
        <w:rPr>
          <w:rFonts w:asciiTheme="majorBidi" w:hAnsiTheme="majorBidi" w:cstheme="majorBidi"/>
          <w:lang w:val="en-US"/>
        </w:rPr>
        <w:t>4</w:t>
      </w:r>
      <w:r w:rsidRPr="009F5805">
        <w:rPr>
          <w:rFonts w:asciiTheme="majorBidi" w:hAnsiTheme="majorBidi" w:cstheme="majorBidi"/>
          <w:cs/>
        </w:rPr>
        <w:t xml:space="preserve">”) จำนวน </w:t>
      </w:r>
      <w:r w:rsidRPr="009F5805">
        <w:rPr>
          <w:rFonts w:asciiTheme="majorBidi" w:hAnsiTheme="majorBidi" w:cstheme="majorBidi"/>
          <w:lang w:val="en-US"/>
        </w:rPr>
        <w:t>191,894,988</w:t>
      </w:r>
      <w:r w:rsidRPr="009F5805">
        <w:rPr>
          <w:rFonts w:asciiTheme="majorBidi" w:hAnsiTheme="majorBidi" w:cstheme="majorBidi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9F5805">
        <w:rPr>
          <w:rFonts w:asciiTheme="majorBidi" w:hAnsiTheme="majorBidi" w:cstheme="majorBidi"/>
          <w:lang w:val="en-US"/>
        </w:rPr>
        <w:t>5</w:t>
      </w:r>
      <w:r w:rsidRPr="009F5805">
        <w:rPr>
          <w:rFonts w:asciiTheme="majorBidi" w:hAnsiTheme="majorBidi" w:cstheme="majorBidi"/>
          <w:cs/>
        </w:rPr>
        <w:t xml:space="preserve"> หุ้นต่อใบสำคัญแสดงสิทธิ </w:t>
      </w:r>
      <w:r w:rsidR="00F505C9" w:rsidRPr="009F5805">
        <w:rPr>
          <w:rFonts w:asciiTheme="majorBidi" w:hAnsiTheme="majorBidi" w:cstheme="majorBidi"/>
          <w:lang w:val="en-US"/>
        </w:rPr>
        <w:t>1</w:t>
      </w:r>
      <w:r w:rsidRPr="009F5805">
        <w:rPr>
          <w:rFonts w:asciiTheme="majorBidi" w:hAnsiTheme="majorBidi" w:cstheme="majorBidi"/>
          <w:cs/>
        </w:rPr>
        <w:t xml:space="preserve"> หน่วยโดยมีรายละเอียดของใบสำคัญแสดงสิทธิดังนี้</w:t>
      </w:r>
    </w:p>
    <w:p w14:paraId="62B00A3D" w14:textId="77777777" w:rsidR="008B6D32" w:rsidRPr="00430440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8B6D32" w:rsidRPr="009F5805" w14:paraId="20ABDC79" w14:textId="77777777" w:rsidTr="0003570B">
        <w:tc>
          <w:tcPr>
            <w:tcW w:w="2538" w:type="dxa"/>
          </w:tcPr>
          <w:p w14:paraId="1685C28B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2485160E" w14:textId="18D8C21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ใบสำคัญแสดงสิทธิ 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1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หุ้น </w:t>
            </w:r>
          </w:p>
        </w:tc>
      </w:tr>
      <w:tr w:rsidR="008B6D32" w:rsidRPr="009F5805" w14:paraId="78B790DF" w14:textId="77777777" w:rsidTr="0003570B">
        <w:tc>
          <w:tcPr>
            <w:tcW w:w="2538" w:type="dxa"/>
          </w:tcPr>
          <w:p w14:paraId="7C35C912" w14:textId="77777777" w:rsidR="008B6D32" w:rsidRPr="00B47A76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14:paraId="366FC3CE" w14:textId="77777777" w:rsidR="008B6D32" w:rsidRPr="00B47A76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B6D32" w:rsidRPr="009F5805" w14:paraId="5663F4F7" w14:textId="77777777" w:rsidTr="0003570B">
        <w:tc>
          <w:tcPr>
            <w:tcW w:w="2538" w:type="dxa"/>
          </w:tcPr>
          <w:p w14:paraId="353DAF74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1A80B31C" w14:textId="7777777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lang w:val="en-US"/>
              </w:rPr>
              <w:t>2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9F5805" w14:paraId="59EB5159" w14:textId="77777777" w:rsidTr="0003570B">
        <w:tc>
          <w:tcPr>
            <w:tcW w:w="2538" w:type="dxa"/>
          </w:tcPr>
          <w:p w14:paraId="53B97F9F" w14:textId="77777777" w:rsidR="008B6D32" w:rsidRPr="00B47A76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14:paraId="0E61D314" w14:textId="77777777" w:rsidR="008B6D32" w:rsidRPr="00B47A76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6D32" w:rsidRPr="009F5805" w14:paraId="64195599" w14:textId="77777777" w:rsidTr="0003570B">
        <w:tc>
          <w:tcPr>
            <w:tcW w:w="2538" w:type="dxa"/>
          </w:tcPr>
          <w:p w14:paraId="339CAE2E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1CD2F54D" w14:textId="5A2BD8E1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9F5805">
              <w:rPr>
                <w:rFonts w:asciiTheme="majorBidi" w:hAnsiTheme="majorBidi" w:cstheme="majorBidi"/>
                <w:lang w:val="en-US"/>
              </w:rPr>
              <w:t>20</w:t>
            </w:r>
            <w:r w:rsidR="009368C8" w:rsidRPr="009F5805">
              <w:rPr>
                <w:rFonts w:asciiTheme="majorBidi" w:hAnsiTheme="majorBidi" w:cstheme="majorBidi"/>
                <w:cs/>
                <w:lang w:val="en-US"/>
              </w:rPr>
              <w:t xml:space="preserve"> กรกฎ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64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9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ครั้ง ซึ่งจะตรงกับวันที่ 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20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>ขอ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งเดือนพฤศจิกายน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2564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กรกฎาคม 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2565</w:t>
            </w:r>
            <w:r w:rsidR="00601296"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กรกฎ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าคม พฤศจิกายน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2566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="00F505C9" w:rsidRPr="009F5805">
              <w:rPr>
                <w:rFonts w:asciiTheme="majorBidi" w:hAnsiTheme="majorBidi" w:cstheme="majorBidi"/>
                <w:lang w:val="en-US"/>
              </w:rPr>
              <w:t>2567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="003302C0" w:rsidRPr="009F5805">
              <w:rPr>
                <w:rFonts w:asciiTheme="majorBidi" w:hAnsiTheme="majorBidi" w:cstheme="majorBidi"/>
                <w:lang w:val="en-US"/>
              </w:rPr>
              <w:t>31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302C0" w:rsidRPr="009F5805">
              <w:rPr>
                <w:rFonts w:asciiTheme="majorBidi" w:hAnsiTheme="majorBidi" w:cstheme="majorBidi"/>
                <w:cs/>
                <w:lang w:val="en-US"/>
              </w:rPr>
              <w:t>พฤษภาคม</w:t>
            </w:r>
            <w:r w:rsidRPr="009F5805">
              <w:rPr>
                <w:rFonts w:asciiTheme="majorBidi" w:hAnsiTheme="majorBidi" w:cstheme="majorBidi"/>
                <w:lang w:val="en-US"/>
              </w:rPr>
              <w:t xml:space="preserve"> 2567</w:t>
            </w:r>
          </w:p>
        </w:tc>
      </w:tr>
      <w:tr w:rsidR="008B6D32" w:rsidRPr="009F5805" w14:paraId="5B5B1A80" w14:textId="77777777" w:rsidTr="0003570B">
        <w:tc>
          <w:tcPr>
            <w:tcW w:w="2538" w:type="dxa"/>
          </w:tcPr>
          <w:p w14:paraId="3AF5CB7D" w14:textId="77777777" w:rsidR="008B6D32" w:rsidRPr="00B47A76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68" w:type="dxa"/>
          </w:tcPr>
          <w:p w14:paraId="028C4C63" w14:textId="77777777" w:rsidR="008B6D32" w:rsidRPr="00B47A76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B6D32" w:rsidRPr="009F5805" w14:paraId="1E44F981" w14:textId="77777777" w:rsidTr="0003570B">
        <w:tc>
          <w:tcPr>
            <w:tcW w:w="2538" w:type="dxa"/>
          </w:tcPr>
          <w:p w14:paraId="5114849B" w14:textId="77777777" w:rsidR="008B6D32" w:rsidRPr="009F5805" w:rsidRDefault="008B6D32" w:rsidP="00997CC6">
            <w:pPr>
              <w:pStyle w:val="a"/>
              <w:tabs>
                <w:tab w:val="clear" w:pos="1080"/>
                <w:tab w:val="left" w:pos="540"/>
              </w:tabs>
              <w:ind w:left="-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1B301291" w14:textId="77777777" w:rsidR="008B6D32" w:rsidRPr="009F5805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9F5805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9F5805">
              <w:rPr>
                <w:rFonts w:asciiTheme="majorBidi" w:hAnsiTheme="majorBidi" w:cstheme="majorBidi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57247F83" w14:textId="77777777" w:rsidR="008B6D32" w:rsidRPr="00430440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2E3CA087" w14:textId="0CDADBE1" w:rsidR="001A0C77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21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2564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>ิทธิซื้อหุ้นสามัญของบริษัท</w:t>
      </w:r>
      <w:r w:rsidR="00093E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3EB2" w:rsidRPr="009F5805">
        <w:rPr>
          <w:rFonts w:asciiTheme="majorBidi" w:hAnsiTheme="majorBidi" w:cstheme="majorBidi"/>
          <w:sz w:val="30"/>
          <w:szCs w:val="30"/>
          <w:cs/>
        </w:rPr>
        <w:t>(ECF-W</w:t>
      </w:r>
      <w:r w:rsidR="00093EB2" w:rsidRPr="009F5805">
        <w:rPr>
          <w:rFonts w:asciiTheme="majorBidi" w:hAnsiTheme="majorBidi" w:cstheme="majorBidi"/>
          <w:sz w:val="30"/>
          <w:szCs w:val="30"/>
        </w:rPr>
        <w:t>4</w:t>
      </w:r>
      <w:r w:rsidR="00093EB2" w:rsidRPr="009F580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505C9" w:rsidRPr="009F5805">
        <w:rPr>
          <w:rFonts w:asciiTheme="majorBidi" w:hAnsiTheme="majorBidi" w:cstheme="majorBidi"/>
          <w:sz w:val="30"/>
          <w:szCs w:val="30"/>
        </w:rPr>
        <w:t>191</w:t>
      </w:r>
      <w:r w:rsidRPr="009F5805">
        <w:rPr>
          <w:rFonts w:asciiTheme="majorBidi" w:hAnsiTheme="majorBidi" w:cstheme="majorBidi"/>
          <w:sz w:val="30"/>
          <w:szCs w:val="30"/>
        </w:rPr>
        <w:t>,894,988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9F5805">
        <w:rPr>
          <w:rFonts w:asciiTheme="majorBidi" w:hAnsiTheme="majorBidi" w:cstheme="majorBidi"/>
          <w:sz w:val="30"/>
          <w:szCs w:val="30"/>
        </w:rPr>
        <w:t xml:space="preserve">22 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05C9" w:rsidRPr="009F5805">
        <w:rPr>
          <w:rFonts w:asciiTheme="majorBidi" w:hAnsiTheme="majorBidi" w:cstheme="majorBidi"/>
          <w:sz w:val="30"/>
          <w:szCs w:val="30"/>
        </w:rPr>
        <w:t>2564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 ณ 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3</w:t>
      </w:r>
      <w:r w:rsidR="00AA37C3" w:rsidRPr="009F5805">
        <w:rPr>
          <w:rFonts w:asciiTheme="majorBidi" w:hAnsiTheme="majorBidi" w:cstheme="majorBidi"/>
          <w:sz w:val="30"/>
          <w:szCs w:val="30"/>
        </w:rPr>
        <w:t>0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37C3" w:rsidRPr="009F580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334FF2"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sz w:val="30"/>
          <w:szCs w:val="30"/>
        </w:rPr>
        <w:t>256</w:t>
      </w:r>
      <w:r w:rsidR="00FB1289" w:rsidRPr="009F5805">
        <w:rPr>
          <w:rFonts w:asciiTheme="majorBidi" w:hAnsiTheme="majorBidi" w:cstheme="majorBidi"/>
          <w:sz w:val="30"/>
          <w:szCs w:val="30"/>
        </w:rPr>
        <w:t>7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4B2E" w:rsidRPr="009F580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="00364B2E" w:rsidRPr="009F5805">
        <w:rPr>
          <w:rFonts w:asciiTheme="majorBidi" w:hAnsiTheme="majorBidi" w:cstheme="majorBidi"/>
          <w:sz w:val="30"/>
          <w:szCs w:val="30"/>
        </w:rPr>
        <w:t xml:space="preserve">ECF-W4 </w:t>
      </w:r>
      <w:r w:rsidR="00364B2E" w:rsidRPr="009F580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53F0180" w14:textId="77777777" w:rsidR="00B47A76" w:rsidRPr="00B47A76" w:rsidRDefault="00B47A76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364B2E" w:rsidRPr="00FB1CFE" w14:paraId="5B5DAD4D" w14:textId="77777777" w:rsidTr="005B31DA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9BC2E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3225096D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1E776D5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37C6BA39" w14:textId="77777777" w:rsidR="00364B2E" w:rsidRPr="00FB1CFE" w:rsidRDefault="00364B2E" w:rsidP="008E365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2E550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64840846" w14:textId="77777777" w:rsidR="00364B2E" w:rsidRPr="00FB1CFE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E59F2" w14:textId="77777777" w:rsidR="00364B2E" w:rsidRPr="00FB1CFE" w:rsidRDefault="00364B2E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0D5DB3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6C20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เงินรับจาก</w:t>
            </w:r>
          </w:p>
          <w:p w14:paraId="08D0E823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การใช้ใบสำคัญ</w:t>
            </w:r>
          </w:p>
          <w:p w14:paraId="51663864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แสดงสิทธิ</w:t>
            </w:r>
          </w:p>
          <w:p w14:paraId="598E3E93" w14:textId="77777777" w:rsidR="00364B2E" w:rsidRPr="00FB1CFE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1037CF9" w14:textId="77777777" w:rsidR="00364B2E" w:rsidRPr="00FB1CFE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E21B1" w14:textId="77777777" w:rsidR="00364B2E" w:rsidRPr="00FB1CFE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BF56D9" w14:textId="77777777" w:rsidR="00364B2E" w:rsidRPr="00FB1CFE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38A9E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6B998352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4FDC45" w14:textId="77777777" w:rsidR="00364B2E" w:rsidRPr="00FB1CFE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35A2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290575A" w14:textId="77777777" w:rsidR="00364B2E" w:rsidRPr="00FB1CFE" w:rsidRDefault="00364B2E" w:rsidP="00BF45D2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73E6D3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ส่วนเกินมูลค่าหุ้น</w:t>
            </w:r>
          </w:p>
          <w:p w14:paraId="276AD8F0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บาท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9113013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2E48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24F250C8" w14:textId="77777777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7F11CD36" w14:textId="77777777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68FA9889" w14:textId="25EB64FE" w:rsidR="00364B2E" w:rsidRPr="00FB1CFE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ใช้สิทธิ</w:t>
            </w:r>
            <w:r w:rsidR="008B3898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 (หน่วย)</w:t>
            </w:r>
          </w:p>
        </w:tc>
        <w:tc>
          <w:tcPr>
            <w:tcW w:w="236" w:type="dxa"/>
            <w:vAlign w:val="bottom"/>
          </w:tcPr>
          <w:p w14:paraId="70BAACCA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3A63D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098D3885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09BE0F4D" w14:textId="77777777" w:rsidR="00364B2E" w:rsidRPr="00FB1CFE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FB1CFE" w14:paraId="3ACF2024" w14:textId="77777777" w:rsidTr="005B31DA">
        <w:trPr>
          <w:trHeight w:val="322"/>
        </w:trPr>
        <w:tc>
          <w:tcPr>
            <w:tcW w:w="1569" w:type="dxa"/>
            <w:shd w:val="clear" w:color="auto" w:fill="auto"/>
          </w:tcPr>
          <w:p w14:paraId="6E2F710D" w14:textId="7B9560FE" w:rsidR="00364B2E" w:rsidRPr="00FB1CFE" w:rsidRDefault="00CB70EA" w:rsidP="00935AB4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</w:t>
            </w:r>
            <w:r w:rsidR="000661B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110240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09014EA" w14:textId="5B8921EE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18,000</w:t>
            </w:r>
          </w:p>
        </w:tc>
        <w:tc>
          <w:tcPr>
            <w:tcW w:w="236" w:type="dxa"/>
          </w:tcPr>
          <w:p w14:paraId="327F094F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E94ED4C" w14:textId="0B987E47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36,000</w:t>
            </w:r>
          </w:p>
        </w:tc>
        <w:tc>
          <w:tcPr>
            <w:tcW w:w="236" w:type="dxa"/>
          </w:tcPr>
          <w:p w14:paraId="42605A88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57DF45E" w14:textId="29E518DF" w:rsidR="00364B2E" w:rsidRPr="00FB1CFE" w:rsidRDefault="00CB70EA" w:rsidP="00CB70EA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4,500</w:t>
            </w:r>
          </w:p>
        </w:tc>
        <w:tc>
          <w:tcPr>
            <w:tcW w:w="236" w:type="dxa"/>
          </w:tcPr>
          <w:p w14:paraId="4C146F46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6FDA1F4" w14:textId="3A2DC99C" w:rsidR="00364B2E" w:rsidRPr="00FB1CFE" w:rsidRDefault="00CB70EA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31,500</w:t>
            </w:r>
          </w:p>
        </w:tc>
        <w:tc>
          <w:tcPr>
            <w:tcW w:w="236" w:type="dxa"/>
          </w:tcPr>
          <w:p w14:paraId="0B3AD919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6BA7442F" w14:textId="182C1145" w:rsidR="00364B2E" w:rsidRPr="00FB1CFE" w:rsidRDefault="00D90822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191,876,988</w:t>
            </w:r>
          </w:p>
        </w:tc>
        <w:tc>
          <w:tcPr>
            <w:tcW w:w="236" w:type="dxa"/>
          </w:tcPr>
          <w:p w14:paraId="0AEFB072" w14:textId="77777777" w:rsidR="00364B2E" w:rsidRPr="00FB1CFE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2850B226" w14:textId="77EF65CC" w:rsidR="00364B2E" w:rsidRPr="00FB1CFE" w:rsidRDefault="00CB70EA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2566</w:t>
            </w:r>
          </w:p>
        </w:tc>
      </w:tr>
      <w:tr w:rsidR="00AA37C3" w:rsidRPr="00FB1CFE" w14:paraId="05DBE591" w14:textId="77777777" w:rsidTr="005B31DA">
        <w:trPr>
          <w:trHeight w:val="322"/>
        </w:trPr>
        <w:tc>
          <w:tcPr>
            <w:tcW w:w="1569" w:type="dxa"/>
            <w:shd w:val="clear" w:color="auto" w:fill="auto"/>
          </w:tcPr>
          <w:p w14:paraId="6F8AB398" w14:textId="5EF14B5E" w:rsidR="00AA37C3" w:rsidRPr="00FB1CFE" w:rsidRDefault="009D1047" w:rsidP="00935AB4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31</w:t>
            </w:r>
            <w:r w:rsidR="00AA37C3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="00AA37C3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</w:t>
            </w:r>
            <w:r w:rsidR="00935AB4"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718D457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E96ECD7" w14:textId="0D835271" w:rsidR="00AA37C3" w:rsidRPr="00FB1CFE" w:rsidRDefault="00E97F97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0F08C8C7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F0B3782" w14:textId="1F42213D" w:rsidR="00AA37C3" w:rsidRPr="00FB1CFE" w:rsidRDefault="00E97F97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4C5D5F6D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522B356" w14:textId="13FE3F95" w:rsidR="00AA37C3" w:rsidRPr="00FB1CFE" w:rsidRDefault="00E97F97" w:rsidP="00CB70EA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49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0F46C2D0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8AC4D80" w14:textId="0FF50C33" w:rsidR="00AA37C3" w:rsidRPr="00FB1CFE" w:rsidRDefault="00E97F97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14:paraId="7525FA38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4CFD2490" w14:textId="6080C777" w:rsidR="00AA37C3" w:rsidRPr="00FB1CFE" w:rsidRDefault="00AA37C3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191,876,930</w:t>
            </w:r>
          </w:p>
        </w:tc>
        <w:tc>
          <w:tcPr>
            <w:tcW w:w="236" w:type="dxa"/>
          </w:tcPr>
          <w:p w14:paraId="267089A5" w14:textId="77777777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14:paraId="465D56E8" w14:textId="0FFA9726" w:rsidR="00AA37C3" w:rsidRPr="00FB1CFE" w:rsidRDefault="00AA37C3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14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  <w:r w:rsidRPr="00FB1CF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2567</w:t>
            </w:r>
          </w:p>
        </w:tc>
      </w:tr>
    </w:tbl>
    <w:p w14:paraId="444F7DF4" w14:textId="77777777" w:rsidR="005757C7" w:rsidRPr="008B3898" w:rsidRDefault="005757C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eastAsia="zh-CN"/>
        </w:rPr>
      </w:pPr>
    </w:p>
    <w:p w14:paraId="200A8113" w14:textId="644C8E50" w:rsidR="00FB1CFE" w:rsidRPr="00093EB2" w:rsidRDefault="003D130A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93EB2">
        <w:rPr>
          <w:rFonts w:asciiTheme="majorBidi" w:hAnsiTheme="majorBidi" w:cstheme="majorBidi" w:hint="cs"/>
          <w:sz w:val="30"/>
          <w:szCs w:val="30"/>
          <w:cs/>
        </w:rPr>
        <w:lastRenderedPageBreak/>
        <w:t>วันที่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31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2567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เป็นวันใช้สิทธิครั้งสุดท้ายของ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86348E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86348E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ส่วนที่ยังไม่ใช้สิทธิจำนวน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348E" w:rsidRPr="00093EB2">
        <w:rPr>
          <w:rFonts w:asciiTheme="majorBidi" w:hAnsiTheme="majorBidi" w:cstheme="majorBidi"/>
          <w:sz w:val="30"/>
          <w:szCs w:val="30"/>
        </w:rPr>
        <w:t>191</w:t>
      </w:r>
      <w:r w:rsidRPr="00093EB2">
        <w:rPr>
          <w:rFonts w:asciiTheme="majorBidi" w:hAnsiTheme="majorBidi" w:cstheme="majorBidi"/>
          <w:sz w:val="30"/>
          <w:szCs w:val="30"/>
        </w:rPr>
        <w:t>,</w:t>
      </w:r>
      <w:r w:rsidRPr="00093EB2">
        <w:rPr>
          <w:rFonts w:asciiTheme="majorBidi" w:hAnsiTheme="majorBidi" w:cstheme="majorBidi"/>
          <w:sz w:val="30"/>
          <w:szCs w:val="30"/>
          <w:cs/>
        </w:rPr>
        <w:t>876</w:t>
      </w:r>
      <w:r w:rsidRPr="00093EB2">
        <w:rPr>
          <w:rFonts w:asciiTheme="majorBidi" w:hAnsiTheme="majorBidi" w:cstheme="majorBidi"/>
          <w:sz w:val="30"/>
          <w:szCs w:val="30"/>
        </w:rPr>
        <w:t>,</w:t>
      </w:r>
      <w:r w:rsidR="00F52765" w:rsidRPr="00093EB2">
        <w:rPr>
          <w:rFonts w:asciiTheme="majorBidi" w:hAnsiTheme="majorBidi" w:cstheme="majorBidi"/>
          <w:sz w:val="30"/>
          <w:szCs w:val="30"/>
        </w:rPr>
        <w:t>930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หน่วย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ได้พ้นสภาพการเป็นหลักทรัพย์จดทะเบียนในตลาดหลักทรัพย์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เอ็ม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เอ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ไอ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ผู้ถือหลักทรัพย์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/>
          <w:sz w:val="30"/>
          <w:szCs w:val="30"/>
        </w:rPr>
        <w:t>ECF-W</w:t>
      </w:r>
      <w:r w:rsidR="00F52765" w:rsidRPr="00093EB2">
        <w:rPr>
          <w:rFonts w:asciiTheme="majorBidi" w:hAnsiTheme="majorBidi" w:cstheme="majorBidi"/>
          <w:sz w:val="30"/>
          <w:szCs w:val="30"/>
        </w:rPr>
        <w:t>4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ไม่สามารถใช้สิทธิใดๆ</w:t>
      </w:r>
      <w:r w:rsidRPr="00093E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EB2">
        <w:rPr>
          <w:rFonts w:asciiTheme="majorBidi" w:hAnsiTheme="majorBidi" w:cstheme="majorBidi" w:hint="cs"/>
          <w:sz w:val="30"/>
          <w:szCs w:val="30"/>
          <w:cs/>
        </w:rPr>
        <w:t>ได้อีก</w:t>
      </w:r>
    </w:p>
    <w:p w14:paraId="49D85000" w14:textId="77777777" w:rsidR="006D3E8E" w:rsidRPr="008B3898" w:rsidRDefault="006D3E8E" w:rsidP="008B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309BA18" w14:textId="77777777" w:rsidR="006D3E8E" w:rsidRDefault="006D3E8E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44F3354" w14:textId="77777777" w:rsidR="00093EB2" w:rsidRPr="009F5805" w:rsidRDefault="00093EB2" w:rsidP="00093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734FA4B" w14:textId="219BD89A" w:rsidR="006D3E8E" w:rsidRDefault="00093EB2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30"/>
          <w:szCs w:val="30"/>
        </w:rPr>
      </w:pPr>
      <w:r w:rsidRPr="00093EB2">
        <w:rPr>
          <w:rFonts w:asciiTheme="majorBidi" w:hAnsiTheme="majorBidi" w:hint="cs"/>
          <w:color w:val="000000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hint="cs"/>
          <w:color w:val="000000"/>
          <w:sz w:val="30"/>
          <w:szCs w:val="30"/>
          <w:cs/>
        </w:rPr>
        <w:t>ทุนเรือนหุ้น</w:t>
      </w:r>
      <w:r w:rsidRPr="00093EB2">
        <w:rPr>
          <w:rFonts w:asciiTheme="majorBidi" w:hAnsiTheme="majorBidi" w:hint="cs"/>
          <w:color w:val="000000"/>
          <w:sz w:val="30"/>
          <w:szCs w:val="30"/>
          <w:cs/>
        </w:rPr>
        <w:t>สำหรับงวดหกเดือนสิ้นสุดวันที่</w:t>
      </w:r>
      <w:r w:rsidRPr="00093EB2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/>
          <w:sz w:val="30"/>
          <w:szCs w:val="30"/>
        </w:rPr>
        <w:t xml:space="preserve">30 </w:t>
      </w:r>
      <w:r w:rsidRPr="00093EB2">
        <w:rPr>
          <w:rFonts w:asciiTheme="majorBidi" w:hAnsiTheme="majorBidi" w:hint="cs"/>
          <w:color w:val="000000"/>
          <w:sz w:val="30"/>
          <w:szCs w:val="30"/>
          <w:cs/>
        </w:rPr>
        <w:t>มิถุนายน</w:t>
      </w:r>
      <w:r w:rsidRPr="00093EB2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/>
          <w:sz w:val="30"/>
          <w:szCs w:val="30"/>
        </w:rPr>
        <w:t xml:space="preserve">2567 </w:t>
      </w:r>
      <w:r w:rsidRPr="00093EB2">
        <w:rPr>
          <w:rFonts w:asciiTheme="majorBidi" w:hAnsiTheme="majorBidi" w:hint="cs"/>
          <w:color w:val="000000"/>
          <w:sz w:val="30"/>
          <w:szCs w:val="30"/>
          <w:cs/>
        </w:rPr>
        <w:t>มีดังนี้</w:t>
      </w:r>
    </w:p>
    <w:p w14:paraId="2F27CE41" w14:textId="77777777" w:rsidR="00093EB2" w:rsidRPr="00093EB2" w:rsidRDefault="00093EB2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4"/>
        <w:gridCol w:w="1530"/>
        <w:gridCol w:w="283"/>
        <w:gridCol w:w="1517"/>
        <w:gridCol w:w="270"/>
        <w:gridCol w:w="1517"/>
      </w:tblGrid>
      <w:tr w:rsidR="008B3898" w:rsidRPr="009F5805" w14:paraId="76846BA2" w14:textId="77777777" w:rsidTr="008B3898">
        <w:trPr>
          <w:tblHeader/>
        </w:trPr>
        <w:tc>
          <w:tcPr>
            <w:tcW w:w="4174" w:type="dxa"/>
          </w:tcPr>
          <w:p w14:paraId="5B98A59E" w14:textId="77777777" w:rsidR="008B3898" w:rsidRPr="009F5805" w:rsidRDefault="008B3898" w:rsidP="003B39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1678EA" w14:textId="3DA44D91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</w:p>
        </w:tc>
        <w:tc>
          <w:tcPr>
            <w:tcW w:w="283" w:type="dxa"/>
          </w:tcPr>
          <w:p w14:paraId="1B296CAC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14:paraId="00D495D3" w14:textId="7AB0E467" w:rsidR="008B3898" w:rsidRDefault="008B3898" w:rsidP="008B3898">
            <w:pPr>
              <w:ind w:left="-107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B3898" w:rsidRPr="009F5805" w14:paraId="33AF383A" w14:textId="06D8292E" w:rsidTr="008B3898">
        <w:trPr>
          <w:tblHeader/>
        </w:trPr>
        <w:tc>
          <w:tcPr>
            <w:tcW w:w="4174" w:type="dxa"/>
          </w:tcPr>
          <w:p w14:paraId="7C4732C7" w14:textId="7ADF1945" w:rsidR="008B3898" w:rsidRPr="009F5805" w:rsidRDefault="008B3898" w:rsidP="003B392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99C724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4E799707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29A3D76A" w14:textId="62FA7736" w:rsidR="008B3898" w:rsidRPr="009F5805" w:rsidRDefault="002D38E6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9D0C59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2DB07249" w14:textId="580708B6" w:rsidR="008B3898" w:rsidRPr="009F5805" w:rsidRDefault="008B3898" w:rsidP="008B3898">
            <w:pPr>
              <w:ind w:left="-107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ส่วนเกินมูลค่าหุ้น</w:t>
            </w:r>
          </w:p>
        </w:tc>
      </w:tr>
      <w:tr w:rsidR="008B3898" w:rsidRPr="009F5805" w14:paraId="68E0A0BD" w14:textId="77777777" w:rsidTr="008B3898">
        <w:tc>
          <w:tcPr>
            <w:tcW w:w="4174" w:type="dxa"/>
          </w:tcPr>
          <w:p w14:paraId="31BD7C30" w14:textId="488DFD8B" w:rsidR="008B3898" w:rsidRPr="00507E72" w:rsidRDefault="008B3898" w:rsidP="003B392D">
            <w:pPr>
              <w:ind w:left="-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E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หุ้นสามัญ (มูลค่าที่ตราไว้ </w:t>
            </w:r>
            <w:r w:rsidRPr="00507E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  <w:r w:rsidRPr="00507E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บาทต่อหุ้น)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52000C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D8B88E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E2D0483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130922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5521445" w14:textId="77777777" w:rsidR="008B3898" w:rsidRPr="009F5805" w:rsidRDefault="008B3898" w:rsidP="003B39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3898" w:rsidRPr="009F5805" w14:paraId="114B2A81" w14:textId="2F0CDEB0" w:rsidTr="008B3898">
        <w:tc>
          <w:tcPr>
            <w:tcW w:w="4174" w:type="dxa"/>
          </w:tcPr>
          <w:p w14:paraId="04417E52" w14:textId="78DC339A" w:rsidR="008B3898" w:rsidRPr="009F5805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B3898">
              <w:rPr>
                <w:rFonts w:asciiTheme="majorBidi" w:hAnsiTheme="majorBidi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065127E" w14:textId="77777777" w:rsidR="008B3898" w:rsidRPr="009F5805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1,151,385</w:t>
            </w:r>
          </w:p>
        </w:tc>
        <w:tc>
          <w:tcPr>
            <w:tcW w:w="283" w:type="dxa"/>
          </w:tcPr>
          <w:p w14:paraId="30832971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32D99A56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287,846</w:t>
            </w:r>
          </w:p>
        </w:tc>
        <w:tc>
          <w:tcPr>
            <w:tcW w:w="270" w:type="dxa"/>
          </w:tcPr>
          <w:p w14:paraId="5EDDDD6D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BC7C33B" w14:textId="1D1D0596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898" w:rsidRPr="009F5805" w14:paraId="109E8F70" w14:textId="77777777" w:rsidTr="008B3898">
        <w:tc>
          <w:tcPr>
            <w:tcW w:w="4174" w:type="dxa"/>
          </w:tcPr>
          <w:p w14:paraId="7301DFE0" w14:textId="77777777" w:rsidR="008B3898" w:rsidRPr="008B3898" w:rsidRDefault="008B3898" w:rsidP="008B3898">
            <w:pPr>
              <w:tabs>
                <w:tab w:val="left" w:pos="267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9F68E23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2B78EA2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E7C65B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13AF3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E2F1DFF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898" w:rsidRPr="009F5805" w14:paraId="1973F80D" w14:textId="5999783D" w:rsidTr="008B3898">
        <w:tc>
          <w:tcPr>
            <w:tcW w:w="4174" w:type="dxa"/>
          </w:tcPr>
          <w:p w14:paraId="0BAA5B34" w14:textId="4EAF230C" w:rsidR="008B3898" w:rsidRPr="008B3898" w:rsidRDefault="008B3898" w:rsidP="008B3898">
            <w:pPr>
              <w:tabs>
                <w:tab w:val="left" w:pos="267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89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B3898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530" w:type="dxa"/>
          </w:tcPr>
          <w:p w14:paraId="5A5C24EC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014AC0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89D797E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F1351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FA692C6" w14:textId="77777777" w:rsidR="008B3898" w:rsidRPr="009F5805" w:rsidRDefault="008B3898" w:rsidP="003B392D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898" w:rsidRPr="009F5805" w14:paraId="1471AB90" w14:textId="3DCF90C1" w:rsidTr="008B3898">
        <w:tc>
          <w:tcPr>
            <w:tcW w:w="4174" w:type="dxa"/>
          </w:tcPr>
          <w:p w14:paraId="0AF96301" w14:textId="31F7CABF" w:rsidR="008B3898" w:rsidRPr="009F5805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4E69EEC" w14:textId="77777777" w:rsidR="008B3898" w:rsidRPr="009F5805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959,506</w:t>
            </w:r>
          </w:p>
        </w:tc>
        <w:tc>
          <w:tcPr>
            <w:tcW w:w="283" w:type="dxa"/>
          </w:tcPr>
          <w:p w14:paraId="1E6B8633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E080A6D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239,876</w:t>
            </w:r>
          </w:p>
        </w:tc>
        <w:tc>
          <w:tcPr>
            <w:tcW w:w="270" w:type="dxa"/>
          </w:tcPr>
          <w:p w14:paraId="11156B3D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EF101B8" w14:textId="5DB7B1F9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898">
              <w:rPr>
                <w:rFonts w:asciiTheme="majorBidi" w:hAnsiTheme="majorBidi" w:cstheme="majorBidi"/>
                <w:sz w:val="30"/>
                <w:szCs w:val="30"/>
              </w:rPr>
              <w:t>768,374</w:t>
            </w:r>
          </w:p>
        </w:tc>
      </w:tr>
      <w:tr w:rsidR="008B3898" w:rsidRPr="009F5805" w14:paraId="7913B6B0" w14:textId="5EDBE63B" w:rsidTr="008B3898">
        <w:tc>
          <w:tcPr>
            <w:tcW w:w="4174" w:type="dxa"/>
          </w:tcPr>
          <w:p w14:paraId="1D1CA8BC" w14:textId="4295F322" w:rsidR="008B3898" w:rsidRPr="009F5805" w:rsidRDefault="008B3898" w:rsidP="008B3898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บวก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การใช้ใบสำคัญแสดงสิทธิซื้อหุ้นสามัญ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90FDB0" w14:textId="77777777" w:rsidR="008B3898" w:rsidRPr="009F5805" w:rsidRDefault="008B3898" w:rsidP="003B392D">
            <w:pPr>
              <w:tabs>
                <w:tab w:val="clear" w:pos="907"/>
              </w:tabs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613056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507A454" w14:textId="77777777" w:rsidR="008B3898" w:rsidRPr="009F5805" w:rsidRDefault="008B3898" w:rsidP="003B392D">
            <w:pPr>
              <w:tabs>
                <w:tab w:val="clear" w:pos="907"/>
              </w:tabs>
              <w:ind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FDC6D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351C3EF9" w14:textId="35277276" w:rsidR="008B3898" w:rsidRPr="009F5805" w:rsidRDefault="008B3898" w:rsidP="008B3898">
            <w:pPr>
              <w:tabs>
                <w:tab w:val="clear" w:pos="907"/>
              </w:tabs>
              <w:ind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8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898" w:rsidRPr="009F5805" w14:paraId="77D202E5" w14:textId="52A9E728" w:rsidTr="008B3898">
        <w:tc>
          <w:tcPr>
            <w:tcW w:w="4174" w:type="dxa"/>
          </w:tcPr>
          <w:p w14:paraId="29DA513B" w14:textId="45F23B5D" w:rsidR="008B3898" w:rsidRPr="009F5805" w:rsidRDefault="008B3898" w:rsidP="003B392D">
            <w:pPr>
              <w:tabs>
                <w:tab w:val="left" w:pos="372"/>
              </w:tabs>
              <w:ind w:lef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ยอดคงเหลือ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584E96" w14:textId="77777777" w:rsidR="008B3898" w:rsidRPr="009F5805" w:rsidRDefault="008B3898" w:rsidP="003B392D">
            <w:pPr>
              <w:tabs>
                <w:tab w:val="clear" w:pos="907"/>
              </w:tabs>
              <w:ind w:right="1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959,506</w:t>
            </w:r>
          </w:p>
        </w:tc>
        <w:tc>
          <w:tcPr>
            <w:tcW w:w="283" w:type="dxa"/>
          </w:tcPr>
          <w:p w14:paraId="73CBA4C9" w14:textId="77777777" w:rsidR="008B3898" w:rsidRPr="009F5805" w:rsidRDefault="008B3898" w:rsidP="003B392D">
            <w:pPr>
              <w:tabs>
                <w:tab w:val="clear" w:pos="907"/>
              </w:tabs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667D9A1E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239,876</w:t>
            </w:r>
          </w:p>
        </w:tc>
        <w:tc>
          <w:tcPr>
            <w:tcW w:w="270" w:type="dxa"/>
            <w:tcBorders>
              <w:bottom w:val="nil"/>
            </w:tcBorders>
          </w:tcPr>
          <w:p w14:paraId="1751A7B4" w14:textId="77777777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</w:tcPr>
          <w:p w14:paraId="5B15C35E" w14:textId="6FEA125A" w:rsidR="008B3898" w:rsidRPr="009F5805" w:rsidRDefault="008B3898" w:rsidP="003B392D">
            <w:pPr>
              <w:tabs>
                <w:tab w:val="clear" w:pos="907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3898">
              <w:rPr>
                <w:rFonts w:asciiTheme="majorBidi" w:hAnsiTheme="majorBidi" w:cstheme="majorBidi"/>
                <w:sz w:val="30"/>
                <w:szCs w:val="30"/>
              </w:rPr>
              <w:t>768,374</w:t>
            </w:r>
          </w:p>
        </w:tc>
      </w:tr>
    </w:tbl>
    <w:p w14:paraId="36256112" w14:textId="77777777" w:rsidR="006D3E8E" w:rsidRPr="003D130A" w:rsidRDefault="006D3E8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4D4B251" w14:textId="77777777" w:rsidR="008B3898" w:rsidRDefault="008B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7AECEB0" w14:textId="2DF18053" w:rsidR="006D3E8E" w:rsidRPr="006D3E8E" w:rsidRDefault="006D3E8E" w:rsidP="006D3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D3E8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15.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Pr="006D3E8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851FC1E" w14:textId="77777777" w:rsidR="006D3E8E" w:rsidRDefault="006D3E8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9241CE" w14:textId="383C31DF" w:rsidR="00406946" w:rsidRPr="00FB1CFE" w:rsidRDefault="00C32892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1CFE">
        <w:rPr>
          <w:rFonts w:asciiTheme="majorBidi" w:hAnsiTheme="majorBidi" w:cstheme="majorBidi"/>
          <w:b/>
          <w:bCs/>
          <w:sz w:val="28"/>
          <w:szCs w:val="28"/>
          <w:cs/>
        </w:rPr>
        <w:t>ขาดทุน</w:t>
      </w:r>
      <w:r w:rsidR="00406946" w:rsidRPr="00FB1CFE">
        <w:rPr>
          <w:rFonts w:asciiTheme="majorBidi" w:hAnsiTheme="majorBidi" w:cstheme="majorBidi"/>
          <w:b/>
          <w:bCs/>
          <w:sz w:val="28"/>
          <w:szCs w:val="28"/>
          <w:cs/>
        </w:rPr>
        <w:t>ต่อหุ้นขั้นพื้นฐาน</w:t>
      </w:r>
    </w:p>
    <w:p w14:paraId="05F321C1" w14:textId="77777777" w:rsidR="00406946" w:rsidRPr="00FB1CFE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5B629924" w14:textId="714854F8" w:rsidR="00A64C50" w:rsidRPr="00FB1CFE" w:rsidRDefault="00C32892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B1CFE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7175E" w:rsidRPr="00FB1CFE">
        <w:rPr>
          <w:rFonts w:asciiTheme="majorBidi" w:hAnsiTheme="majorBidi" w:cstheme="majorBidi"/>
          <w:sz w:val="28"/>
          <w:szCs w:val="28"/>
          <w:cs/>
        </w:rPr>
        <w:t>ต่อหุ้นขั้นพื้นฐานสำหรับงวดสามเดือน</w:t>
      </w:r>
      <w:r w:rsidR="00387BB9" w:rsidRPr="00FB1CFE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="00406946" w:rsidRPr="00FB1CF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542C7" w:rsidRPr="00FB1CFE">
        <w:rPr>
          <w:rFonts w:asciiTheme="majorBidi" w:hAnsiTheme="majorBidi" w:cstheme="majorBidi"/>
          <w:sz w:val="28"/>
          <w:szCs w:val="28"/>
        </w:rPr>
        <w:t xml:space="preserve">30 </w:t>
      </w:r>
      <w:r w:rsidR="00C542C7" w:rsidRPr="00FB1CF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FF2E1B" w:rsidRPr="00FB1C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05C9" w:rsidRPr="00FB1CFE">
        <w:rPr>
          <w:rFonts w:asciiTheme="majorBidi" w:hAnsiTheme="majorBidi" w:cstheme="majorBidi"/>
          <w:sz w:val="28"/>
          <w:szCs w:val="28"/>
        </w:rPr>
        <w:t>256</w:t>
      </w:r>
      <w:r w:rsidR="00F00711" w:rsidRPr="00FB1CFE">
        <w:rPr>
          <w:rFonts w:asciiTheme="majorBidi" w:hAnsiTheme="majorBidi" w:cstheme="majorBidi"/>
          <w:sz w:val="28"/>
          <w:szCs w:val="28"/>
        </w:rPr>
        <w:t>7</w:t>
      </w:r>
      <w:r w:rsidR="00557BCC" w:rsidRPr="00FB1CF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505C9" w:rsidRPr="00FB1CFE">
        <w:rPr>
          <w:rFonts w:asciiTheme="majorBidi" w:hAnsiTheme="majorBidi" w:cstheme="majorBidi"/>
          <w:sz w:val="28"/>
          <w:szCs w:val="28"/>
        </w:rPr>
        <w:t>256</w:t>
      </w:r>
      <w:r w:rsidR="00F00711" w:rsidRPr="00FB1CFE">
        <w:rPr>
          <w:rFonts w:asciiTheme="majorBidi" w:hAnsiTheme="majorBidi" w:cstheme="majorBidi"/>
          <w:sz w:val="28"/>
          <w:szCs w:val="28"/>
        </w:rPr>
        <w:t>6</w:t>
      </w:r>
      <w:r w:rsidR="00406946" w:rsidRPr="00FB1CF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5B0E" w:rsidRPr="00FB1CFE">
        <w:rPr>
          <w:rFonts w:asciiTheme="majorBidi" w:hAnsiTheme="majorBidi" w:cstheme="majorBidi"/>
          <w:sz w:val="28"/>
          <w:szCs w:val="28"/>
          <w:cs/>
        </w:rPr>
        <w:t>คำนวณโดยการหาร</w:t>
      </w:r>
      <w:r w:rsidRPr="00FB1CFE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BB5B0E" w:rsidRPr="00FB1CFE">
        <w:rPr>
          <w:rFonts w:asciiTheme="majorBidi" w:hAnsiTheme="majorBidi" w:cstheme="majorBidi"/>
          <w:sz w:val="28"/>
          <w:szCs w:val="28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FB1CFE">
        <w:rPr>
          <w:rFonts w:asciiTheme="majorBidi" w:hAnsiTheme="majorBidi" w:cstheme="majorBidi"/>
          <w:sz w:val="28"/>
          <w:szCs w:val="28"/>
          <w:cs/>
        </w:rPr>
        <w:t>ใน</w:t>
      </w:r>
      <w:r w:rsidR="00BB5B0E" w:rsidRPr="00FB1CFE">
        <w:rPr>
          <w:rFonts w:asciiTheme="majorBidi" w:hAnsiTheme="majorBidi" w:cstheme="majorBidi"/>
          <w:sz w:val="28"/>
          <w:szCs w:val="28"/>
          <w:cs/>
        </w:rPr>
        <w:t>ระหว่างงวด</w:t>
      </w:r>
      <w:r w:rsidR="00D343A6" w:rsidRPr="00FB1CFE">
        <w:rPr>
          <w:rFonts w:asciiTheme="majorBidi" w:hAnsiTheme="majorBidi" w:cstheme="majorBidi"/>
          <w:sz w:val="28"/>
          <w:szCs w:val="28"/>
          <w:cs/>
        </w:rPr>
        <w:t>ซึ่ง</w:t>
      </w:r>
      <w:r w:rsidR="00BB5B0E" w:rsidRPr="00FB1CFE">
        <w:rPr>
          <w:rFonts w:asciiTheme="majorBidi" w:hAnsiTheme="majorBidi" w:cstheme="majorBidi"/>
          <w:sz w:val="28"/>
          <w:szCs w:val="28"/>
          <w:cs/>
        </w:rPr>
        <w:t>แสดงการคำนวณ</w:t>
      </w:r>
      <w:r w:rsidR="00D343A6" w:rsidRPr="00FB1CFE">
        <w:rPr>
          <w:rFonts w:asciiTheme="majorBidi" w:hAnsiTheme="majorBidi" w:cstheme="majorBidi"/>
          <w:sz w:val="28"/>
          <w:szCs w:val="28"/>
          <w:cs/>
        </w:rPr>
        <w:t>ได้</w:t>
      </w:r>
      <w:r w:rsidR="00BB5B0E" w:rsidRPr="00FB1CF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099EFF8" w14:textId="77777777" w:rsidR="007476F7" w:rsidRPr="00FB1CFE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5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FB1CFE" w14:paraId="5EF03F5B" w14:textId="77777777" w:rsidTr="002D2295">
        <w:trPr>
          <w:cantSplit/>
        </w:trPr>
        <w:tc>
          <w:tcPr>
            <w:tcW w:w="5052" w:type="dxa"/>
          </w:tcPr>
          <w:p w14:paraId="4665C8AA" w14:textId="77777777" w:rsidR="007F0702" w:rsidRPr="00FB1CFE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451BDEE" w14:textId="05BC163E" w:rsidR="007F0702" w:rsidRPr="00FB1CFE" w:rsidRDefault="007F0702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งวดสามเดือน</w:t>
            </w:r>
          </w:p>
        </w:tc>
      </w:tr>
      <w:tr w:rsidR="00B711E8" w:rsidRPr="00FB1CFE" w14:paraId="5290C959" w14:textId="77777777" w:rsidTr="00C32892">
        <w:trPr>
          <w:cantSplit/>
        </w:trPr>
        <w:tc>
          <w:tcPr>
            <w:tcW w:w="5052" w:type="dxa"/>
          </w:tcPr>
          <w:p w14:paraId="5C9801A4" w14:textId="77777777" w:rsidR="00B711E8" w:rsidRPr="00FB1CFE" w:rsidRDefault="00B711E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E83D6DB" w14:textId="77777777" w:rsidR="00B711E8" w:rsidRPr="00FB1CFE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D66713" w14:textId="77777777" w:rsidR="00B711E8" w:rsidRPr="00FB1CFE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63D23BC" w14:textId="77777777" w:rsidR="00B711E8" w:rsidRPr="00FB1CFE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0711" w:rsidRPr="00FB1CFE" w14:paraId="0D17F877" w14:textId="77777777" w:rsidTr="00C32892">
        <w:trPr>
          <w:cantSplit/>
        </w:trPr>
        <w:tc>
          <w:tcPr>
            <w:tcW w:w="5052" w:type="dxa"/>
          </w:tcPr>
          <w:p w14:paraId="1789444F" w14:textId="77777777" w:rsidR="00F00711" w:rsidRPr="00FB1CFE" w:rsidRDefault="00F00711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E5089" w14:textId="05FBBCF1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28345656" w14:textId="77777777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E0EE6A" w14:textId="1C932D0A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22275C29" w14:textId="77777777" w:rsidR="00F00711" w:rsidRPr="00FB1CFE" w:rsidRDefault="00F00711" w:rsidP="00F007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0749EA" w14:textId="09739C0A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41AB789D" w14:textId="77777777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A3EFA5F" w14:textId="3318562C" w:rsidR="00F00711" w:rsidRPr="00FB1CFE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7BB9" w:rsidRPr="00FB1CFE" w14:paraId="741D35D0" w14:textId="77777777" w:rsidTr="002C5C71">
        <w:trPr>
          <w:cantSplit/>
        </w:trPr>
        <w:tc>
          <w:tcPr>
            <w:tcW w:w="5052" w:type="dxa"/>
          </w:tcPr>
          <w:p w14:paraId="6BA39A8F" w14:textId="6E9C4E22" w:rsidR="00387BB9" w:rsidRPr="00FB1CFE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F24C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ที่เป็นส่วนของผู้ถือหุ้นของบริษัท 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6D5C07" w14:textId="51A692F6" w:rsidR="00387BB9" w:rsidRPr="002C5C71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5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307BF" w:rsidRPr="002C5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8E5FE4" w:rsidRPr="002C5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07BF" w:rsidRPr="002C5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2C5C71" w:rsidRPr="002C5C7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2C5C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47070F4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8AA1696" w14:textId="3DF18616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(121,946)</w:t>
            </w:r>
          </w:p>
        </w:tc>
        <w:tc>
          <w:tcPr>
            <w:tcW w:w="283" w:type="dxa"/>
          </w:tcPr>
          <w:p w14:paraId="20313915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B67A423" w14:textId="249950E5" w:rsidR="00387BB9" w:rsidRPr="00D307BF" w:rsidRDefault="00387BB9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AC3970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2108D75" w14:textId="77777777" w:rsidR="00387BB9" w:rsidRPr="00FB1CFE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000FAAEF" w14:textId="56EE09AE" w:rsidR="00387BB9" w:rsidRPr="00FB1CFE" w:rsidRDefault="00387BB9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1D7F53"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D7F53"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87BB9" w:rsidRPr="00FB1CFE" w14:paraId="4F2F9204" w14:textId="77777777" w:rsidTr="00C32892">
        <w:trPr>
          <w:cantSplit/>
          <w:trHeight w:val="170"/>
        </w:trPr>
        <w:tc>
          <w:tcPr>
            <w:tcW w:w="5052" w:type="dxa"/>
          </w:tcPr>
          <w:p w14:paraId="1FA6661A" w14:textId="77777777" w:rsidR="00387BB9" w:rsidRPr="00FB1CFE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DA7A62C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39EBEB3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C06B543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864BC2E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B941FD5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6C95F02A" w14:textId="77777777" w:rsidR="00387BB9" w:rsidRPr="00FB1CFE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F2B6787" w14:textId="77777777" w:rsidR="00387BB9" w:rsidRPr="00FB1CFE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7BB9" w:rsidRPr="00FB1CFE" w14:paraId="2750013C" w14:textId="77777777" w:rsidTr="00C32892">
        <w:trPr>
          <w:cantSplit/>
        </w:trPr>
        <w:tc>
          <w:tcPr>
            <w:tcW w:w="5052" w:type="dxa"/>
          </w:tcPr>
          <w:p w14:paraId="6F017379" w14:textId="77777777" w:rsidR="00387BB9" w:rsidRPr="00FB1CFE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5B7E8DD" w14:textId="433F7BC8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B6D1C29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DE1B60" w14:textId="3D841389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3ACCFA7B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4B21AE5" w14:textId="34F129FC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1FBEB7B5" w14:textId="77777777" w:rsidR="00387BB9" w:rsidRPr="00FB1CFE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29A5F89" w14:textId="2E692C3E" w:rsidR="00387BB9" w:rsidRPr="00FB1CFE" w:rsidRDefault="00387BB9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</w:tr>
      <w:tr w:rsidR="00387BB9" w:rsidRPr="00FB1CFE" w14:paraId="6DEC781F" w14:textId="77777777" w:rsidTr="00C32892">
        <w:trPr>
          <w:cantSplit/>
        </w:trPr>
        <w:tc>
          <w:tcPr>
            <w:tcW w:w="5052" w:type="dxa"/>
          </w:tcPr>
          <w:p w14:paraId="434C1504" w14:textId="77777777" w:rsidR="00387BB9" w:rsidRPr="00FB1CFE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8CF1976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1C10A9FF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6566537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7B75D70D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2C81963" w14:textId="77777777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0182DAFD" w14:textId="77777777" w:rsidR="00387BB9" w:rsidRPr="00FB1CFE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417BE4E" w14:textId="77777777" w:rsidR="00387BB9" w:rsidRPr="00FB1CFE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7BB9" w:rsidRPr="00FB1CFE" w14:paraId="0538BB8B" w14:textId="77777777" w:rsidTr="00C32892">
        <w:trPr>
          <w:cantSplit/>
        </w:trPr>
        <w:tc>
          <w:tcPr>
            <w:tcW w:w="5052" w:type="dxa"/>
          </w:tcPr>
          <w:p w14:paraId="23C93509" w14:textId="54D22C9B" w:rsidR="00387BB9" w:rsidRPr="00FB1CFE" w:rsidRDefault="00387BB9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9046E90" w14:textId="696D5664" w:rsidR="00387BB9" w:rsidRPr="00D307BF" w:rsidRDefault="008E5FE4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0379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12716A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095C6F2" w14:textId="193828E8" w:rsidR="00387BB9" w:rsidRPr="00D307BF" w:rsidRDefault="00387BB9" w:rsidP="00387BB9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(0.1271)</w:t>
            </w:r>
          </w:p>
        </w:tc>
        <w:tc>
          <w:tcPr>
            <w:tcW w:w="283" w:type="dxa"/>
            <w:shd w:val="clear" w:color="auto" w:fill="auto"/>
          </w:tcPr>
          <w:p w14:paraId="3CFE3125" w14:textId="77777777" w:rsidR="00387BB9" w:rsidRPr="00D307BF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B01C66" w14:textId="44B02481" w:rsidR="00387BB9" w:rsidRPr="00D307BF" w:rsidRDefault="00387BB9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E5FE4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0411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3E6B97" w14:textId="77777777" w:rsidR="00387BB9" w:rsidRPr="00FB1CFE" w:rsidRDefault="00387BB9" w:rsidP="00387B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06B2677C" w14:textId="102936CD" w:rsidR="00387BB9" w:rsidRPr="00FB1CFE" w:rsidRDefault="00387BB9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(0.1397)</w:t>
            </w:r>
          </w:p>
        </w:tc>
      </w:tr>
    </w:tbl>
    <w:p w14:paraId="1FAEA59C" w14:textId="77777777" w:rsidR="005B31DA" w:rsidRPr="00FB1CFE" w:rsidRDefault="005B31DA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9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52"/>
        <w:gridCol w:w="1020"/>
        <w:gridCol w:w="284"/>
        <w:gridCol w:w="1020"/>
        <w:gridCol w:w="283"/>
        <w:gridCol w:w="1020"/>
        <w:gridCol w:w="283"/>
        <w:gridCol w:w="1021"/>
      </w:tblGrid>
      <w:tr w:rsidR="007F0702" w:rsidRPr="00FB1CFE" w14:paraId="3AD47ACE" w14:textId="77777777" w:rsidTr="00E2419D">
        <w:trPr>
          <w:cantSplit/>
        </w:trPr>
        <w:tc>
          <w:tcPr>
            <w:tcW w:w="5052" w:type="dxa"/>
          </w:tcPr>
          <w:p w14:paraId="514265E8" w14:textId="77777777" w:rsidR="007F0702" w:rsidRPr="00FB1CFE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7B4C57E2" w14:textId="450FAF12" w:rsidR="007F0702" w:rsidRPr="00FB1CFE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งวดหกเดือน</w:t>
            </w:r>
          </w:p>
        </w:tc>
      </w:tr>
      <w:tr w:rsidR="007F0702" w:rsidRPr="00FB1CFE" w14:paraId="4CC79BB7" w14:textId="77777777" w:rsidTr="00E2419D">
        <w:trPr>
          <w:cantSplit/>
        </w:trPr>
        <w:tc>
          <w:tcPr>
            <w:tcW w:w="5052" w:type="dxa"/>
          </w:tcPr>
          <w:p w14:paraId="0477F480" w14:textId="77777777" w:rsidR="007F0702" w:rsidRPr="00FB1CFE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08EB86CE" w14:textId="77777777" w:rsidR="007F0702" w:rsidRPr="00FB1CFE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E9F3812" w14:textId="77777777" w:rsidR="007F0702" w:rsidRPr="00FB1CFE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D36DCF6" w14:textId="77777777" w:rsidR="007F0702" w:rsidRPr="00FB1CFE" w:rsidRDefault="007F0702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702" w:rsidRPr="00FB1CFE" w14:paraId="6AAB9E03" w14:textId="77777777" w:rsidTr="00E2419D">
        <w:trPr>
          <w:cantSplit/>
        </w:trPr>
        <w:tc>
          <w:tcPr>
            <w:tcW w:w="5052" w:type="dxa"/>
          </w:tcPr>
          <w:p w14:paraId="20AD86DC" w14:textId="77777777" w:rsidR="007F0702" w:rsidRPr="00FB1CFE" w:rsidRDefault="007F0702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1B756C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04747F5D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46BF12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291CD66E" w14:textId="77777777" w:rsidR="007F0702" w:rsidRPr="00FB1CFE" w:rsidRDefault="007F0702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AF8FA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070E5F72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D705CF9" w14:textId="77777777" w:rsidR="007F0702" w:rsidRPr="00FB1CFE" w:rsidRDefault="007F0702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E6294" w:rsidRPr="00FB1CFE" w14:paraId="30236CF5" w14:textId="77777777" w:rsidTr="002C5C71">
        <w:trPr>
          <w:cantSplit/>
        </w:trPr>
        <w:tc>
          <w:tcPr>
            <w:tcW w:w="5052" w:type="dxa"/>
          </w:tcPr>
          <w:p w14:paraId="54D9C5F6" w14:textId="1719B0E2" w:rsidR="008E6294" w:rsidRPr="00FB1CFE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F24C3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ที่เป็นส่วนของผู้ถือหุ้นของบริษัท 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18C4549" w14:textId="5F9C0E8A" w:rsidR="008E6294" w:rsidRPr="00D307BF" w:rsidRDefault="003B61FC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2C5C7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3D4ACFF8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A193DBF" w14:textId="56AE645E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(112,453)</w:t>
            </w:r>
          </w:p>
        </w:tc>
        <w:tc>
          <w:tcPr>
            <w:tcW w:w="283" w:type="dxa"/>
          </w:tcPr>
          <w:p w14:paraId="3562D4BA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B87C5A7" w14:textId="33BA9CBA" w:rsidR="008E6294" w:rsidRPr="00D307BF" w:rsidRDefault="003B61FC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901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12B66898" w14:textId="77777777" w:rsidR="008E6294" w:rsidRPr="00FB1CFE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AD74949" w14:textId="100B6B14" w:rsidR="008E6294" w:rsidRPr="00FB1CFE" w:rsidRDefault="008E6294" w:rsidP="00AC640B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5533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533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E6294" w:rsidRPr="00FB1CFE" w14:paraId="71D9D3C2" w14:textId="77777777" w:rsidTr="00E2419D">
        <w:trPr>
          <w:cantSplit/>
          <w:trHeight w:val="170"/>
        </w:trPr>
        <w:tc>
          <w:tcPr>
            <w:tcW w:w="5052" w:type="dxa"/>
          </w:tcPr>
          <w:p w14:paraId="5A17BB29" w14:textId="77777777" w:rsidR="008E6294" w:rsidRPr="00FB1CFE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B73EAA9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08FE3C46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C5B0BF8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6BE6E7F5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145D8B0E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63AC6509" w14:textId="77777777" w:rsidR="008E6294" w:rsidRPr="00FB1CFE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67ACF903" w14:textId="77777777" w:rsidR="008E6294" w:rsidRPr="00FB1CFE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6294" w:rsidRPr="00FB1CFE" w14:paraId="2CA96F09" w14:textId="77777777" w:rsidTr="00E2419D">
        <w:trPr>
          <w:cantSplit/>
        </w:trPr>
        <w:tc>
          <w:tcPr>
            <w:tcW w:w="5052" w:type="dxa"/>
          </w:tcPr>
          <w:p w14:paraId="4C9DBA5A" w14:textId="77777777" w:rsidR="008E6294" w:rsidRPr="00FB1CFE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FB1CF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A02F8B8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3F0C8582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E6A9DD2" w14:textId="0C39B8A0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959,498</w:t>
            </w:r>
          </w:p>
        </w:tc>
        <w:tc>
          <w:tcPr>
            <w:tcW w:w="283" w:type="dxa"/>
          </w:tcPr>
          <w:p w14:paraId="3B357A13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D98FD40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41384BA1" w14:textId="77777777" w:rsidR="008E6294" w:rsidRPr="00FB1CFE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27BA2EFD" w14:textId="2C569916" w:rsidR="008E6294" w:rsidRPr="00FB1CFE" w:rsidRDefault="008E6294" w:rsidP="00AC64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959,498</w:t>
            </w:r>
          </w:p>
        </w:tc>
      </w:tr>
      <w:tr w:rsidR="008E6294" w:rsidRPr="00FB1CFE" w14:paraId="49AD5608" w14:textId="77777777" w:rsidTr="00E2419D">
        <w:trPr>
          <w:cantSplit/>
        </w:trPr>
        <w:tc>
          <w:tcPr>
            <w:tcW w:w="5052" w:type="dxa"/>
          </w:tcPr>
          <w:p w14:paraId="7B157EEA" w14:textId="77777777" w:rsidR="008E6294" w:rsidRPr="00FB1CFE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02B2BE43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1E39CF82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ADA666D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179836EC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57FAE9C" w14:textId="77777777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4E5A7D53" w14:textId="77777777" w:rsidR="008E6294" w:rsidRPr="00FB1CFE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0086AD27" w14:textId="77777777" w:rsidR="008E6294" w:rsidRPr="00FB1CFE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E6294" w:rsidRPr="00FB1CFE" w14:paraId="2635500E" w14:textId="77777777" w:rsidTr="00E2419D">
        <w:trPr>
          <w:cantSplit/>
        </w:trPr>
        <w:tc>
          <w:tcPr>
            <w:tcW w:w="5052" w:type="dxa"/>
          </w:tcPr>
          <w:p w14:paraId="19CA58D6" w14:textId="794DC529" w:rsidR="008E6294" w:rsidRPr="00FB1CFE" w:rsidRDefault="008E6294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2BEC637" w14:textId="2167C21D" w:rsidR="008E6294" w:rsidRPr="00D307BF" w:rsidRDefault="003B61FC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0554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BC6CF7E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51318B9" w14:textId="5DC378FA" w:rsidR="008E6294" w:rsidRPr="00D307BF" w:rsidRDefault="008E6294" w:rsidP="008E629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(0.1172)</w:t>
            </w:r>
          </w:p>
        </w:tc>
        <w:tc>
          <w:tcPr>
            <w:tcW w:w="283" w:type="dxa"/>
            <w:shd w:val="clear" w:color="auto" w:fill="auto"/>
          </w:tcPr>
          <w:p w14:paraId="08A85D08" w14:textId="77777777" w:rsidR="008E6294" w:rsidRPr="00D307BF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E05BDFE" w14:textId="668E2DB3" w:rsidR="008E6294" w:rsidRPr="00D307BF" w:rsidRDefault="008E5FE4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</w:t>
            </w:r>
            <w:r w:rsidR="00D307BF"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0708</w:t>
            </w:r>
            <w:r w:rsidRPr="00D307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D569B0D" w14:textId="77777777" w:rsidR="008E6294" w:rsidRPr="00FB1CFE" w:rsidRDefault="008E6294" w:rsidP="008E62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7E87437F" w14:textId="3A8A39B4" w:rsidR="008E6294" w:rsidRPr="00FB1CFE" w:rsidRDefault="008E6294" w:rsidP="00E73184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C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(0.1395)</w:t>
            </w:r>
          </w:p>
        </w:tc>
      </w:tr>
    </w:tbl>
    <w:p w14:paraId="52523289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70A506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BDF649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14F364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106BDA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69DF3F7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A6C4A4" w14:textId="77777777" w:rsidR="00F24C3C" w:rsidRDefault="00F24C3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4BB162" w14:textId="04A525C6" w:rsidR="00406946" w:rsidRPr="009F5805" w:rsidRDefault="00721295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F580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</w:t>
      </w:r>
      <w:r w:rsidR="00406946" w:rsidRPr="009F5805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ต่อหุ้นปรับลด</w:t>
      </w:r>
    </w:p>
    <w:p w14:paraId="5CE0F2E9" w14:textId="77777777" w:rsidR="00BB5B0E" w:rsidRPr="009F5805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CD3CDA7" w14:textId="0A8CDB85" w:rsidR="000F1BB0" w:rsidRPr="009F5805" w:rsidRDefault="00721295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 w:rsidR="00406946" w:rsidRPr="009F5805">
        <w:rPr>
          <w:rFonts w:asciiTheme="majorBidi" w:hAnsiTheme="majorBidi" w:cstheme="majorBidi"/>
          <w:spacing w:val="-4"/>
          <w:sz w:val="30"/>
          <w:szCs w:val="30"/>
          <w:cs/>
        </w:rPr>
        <w:t>ต่อหุ้นปรับลดสำหรับ</w:t>
      </w:r>
      <w:r w:rsidR="003D7AF6" w:rsidRPr="009F5805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1D7F53" w:rsidRPr="009F5805">
        <w:rPr>
          <w:rFonts w:asciiTheme="majorBidi" w:hAnsiTheme="majorBidi" w:cstheme="majorBidi"/>
          <w:spacing w:val="-4"/>
          <w:sz w:val="30"/>
          <w:szCs w:val="30"/>
          <w:cs/>
        </w:rPr>
        <w:t>และหกเดือน</w:t>
      </w:r>
      <w:r w:rsidR="000504D0" w:rsidRPr="009F5805">
        <w:rPr>
          <w:rFonts w:asciiTheme="majorBidi" w:hAnsiTheme="majorBidi" w:cstheme="majorBidi"/>
          <w:spacing w:val="-4"/>
          <w:sz w:val="30"/>
          <w:szCs w:val="30"/>
          <w:cs/>
        </w:rPr>
        <w:t>สิ้นสุดวันที่</w:t>
      </w:r>
      <w:r w:rsidR="000504D0" w:rsidRPr="009F5805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="001D7F53" w:rsidRPr="009F5805">
        <w:rPr>
          <w:rFonts w:asciiTheme="majorBidi" w:eastAsia="Cordia New" w:hAnsiTheme="majorBidi" w:cstheme="majorBidi"/>
          <w:sz w:val="30"/>
          <w:szCs w:val="30"/>
        </w:rPr>
        <w:t>30</w:t>
      </w:r>
      <w:r w:rsidR="001C52C6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1D7F53" w:rsidRPr="009F5805">
        <w:rPr>
          <w:rFonts w:asciiTheme="majorBidi" w:eastAsia="Cordia New" w:hAnsiTheme="majorBidi" w:cstheme="majorBidi"/>
          <w:sz w:val="30"/>
          <w:szCs w:val="30"/>
          <w:cs/>
        </w:rPr>
        <w:t>มิถุนายน</w:t>
      </w:r>
      <w:r w:rsidR="00FF2E1B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D90822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DD6928" w:rsidRPr="009F5805">
        <w:rPr>
          <w:rFonts w:asciiTheme="majorBidi" w:eastAsia="Cordia New" w:hAnsiTheme="majorBidi" w:cstheme="majorBidi"/>
          <w:sz w:val="30"/>
          <w:szCs w:val="30"/>
        </w:rPr>
        <w:t>7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557BCC" w:rsidRPr="009F5805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557BCC" w:rsidRPr="009F5805">
        <w:rPr>
          <w:rFonts w:asciiTheme="majorBidi" w:eastAsia="Cordia New" w:hAnsiTheme="majorBidi" w:cstheme="majorBidi"/>
          <w:sz w:val="30"/>
          <w:szCs w:val="30"/>
        </w:rPr>
        <w:t>256</w:t>
      </w:r>
      <w:r w:rsidR="00DD6928" w:rsidRPr="009F5805">
        <w:rPr>
          <w:rFonts w:asciiTheme="majorBidi" w:eastAsia="Cordia New" w:hAnsiTheme="majorBidi" w:cstheme="majorBidi"/>
          <w:sz w:val="30"/>
          <w:szCs w:val="30"/>
        </w:rPr>
        <w:t>6</w:t>
      </w:r>
      <w:r w:rsidR="00406946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คำนวณโดยการหาร</w:t>
      </w:r>
      <w:r w:rsidRPr="009F5805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B5B0E" w:rsidRPr="009F5805">
        <w:rPr>
          <w:rFonts w:asciiTheme="majorBidi" w:hAnsiTheme="majorBidi" w:cstheme="majorBidi"/>
          <w:sz w:val="30"/>
          <w:szCs w:val="30"/>
          <w:cs/>
        </w:rPr>
        <w:t>งวดที่เป็นส่วนของผู้ถือหุ้นของบริษัท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ใน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9F5805">
        <w:rPr>
          <w:rFonts w:asciiTheme="majorBidi" w:hAnsiTheme="majorBidi" w:cstheme="majorBidi"/>
          <w:sz w:val="30"/>
          <w:szCs w:val="30"/>
          <w:cs/>
        </w:rPr>
        <w:t>ตราสารที่อาจเปลี่ยนเป็นหุ้น</w:t>
      </w:r>
      <w:r w:rsidR="00064528" w:rsidRPr="009F5805">
        <w:rPr>
          <w:rFonts w:asciiTheme="majorBidi" w:hAnsiTheme="majorBidi" w:cstheme="majorBidi"/>
          <w:sz w:val="30"/>
          <w:szCs w:val="30"/>
          <w:cs/>
        </w:rPr>
        <w:t>สามัญ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ปรับลด</w:t>
      </w:r>
      <w:r w:rsidR="00387D7A" w:rsidRPr="009F5805">
        <w:rPr>
          <w:rFonts w:asciiTheme="majorBidi" w:hAnsiTheme="majorBidi" w:cstheme="majorBidi"/>
          <w:sz w:val="30"/>
          <w:szCs w:val="30"/>
          <w:cs/>
        </w:rPr>
        <w:t>ซึ่ง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แสดงการคำนวณ</w:t>
      </w:r>
      <w:r w:rsidR="00F936E0" w:rsidRPr="009F5805">
        <w:rPr>
          <w:rFonts w:asciiTheme="majorBidi" w:hAnsiTheme="majorBidi" w:cstheme="majorBidi"/>
          <w:sz w:val="30"/>
          <w:szCs w:val="30"/>
          <w:cs/>
        </w:rPr>
        <w:t>ได้</w:t>
      </w:r>
      <w:r w:rsidR="00406946" w:rsidRPr="009F580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B2BE531" w14:textId="77777777" w:rsidR="00F24C3C" w:rsidRPr="009F5805" w:rsidRDefault="00F24C3C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9F5805" w14:paraId="1E278720" w14:textId="77777777" w:rsidTr="00F24C3C">
        <w:trPr>
          <w:cantSplit/>
        </w:trPr>
        <w:tc>
          <w:tcPr>
            <w:tcW w:w="5022" w:type="dxa"/>
          </w:tcPr>
          <w:p w14:paraId="54AC3E0F" w14:textId="77777777" w:rsidR="00555C06" w:rsidRPr="009F5805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2AFF45DA" w14:textId="6783C454" w:rsidR="00555C06" w:rsidRPr="009F5805" w:rsidRDefault="00555C06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9F5805" w14:paraId="1268129D" w14:textId="77777777" w:rsidTr="00F24C3C">
        <w:trPr>
          <w:cantSplit/>
        </w:trPr>
        <w:tc>
          <w:tcPr>
            <w:tcW w:w="5022" w:type="dxa"/>
          </w:tcPr>
          <w:p w14:paraId="2CCA2AC0" w14:textId="77777777" w:rsidR="000504D0" w:rsidRPr="009F5805" w:rsidRDefault="000504D0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2D6D85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379F6F" w14:textId="77777777" w:rsidR="000504D0" w:rsidRPr="009F5805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EC46E1" w14:textId="77777777" w:rsidR="000504D0" w:rsidRPr="009F5805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D6928" w:rsidRPr="009F5805" w14:paraId="1D16E0C6" w14:textId="77777777" w:rsidTr="00F24C3C">
        <w:trPr>
          <w:cantSplit/>
        </w:trPr>
        <w:tc>
          <w:tcPr>
            <w:tcW w:w="5022" w:type="dxa"/>
          </w:tcPr>
          <w:p w14:paraId="3D9EC197" w14:textId="77777777" w:rsidR="00DD6928" w:rsidRPr="009F5805" w:rsidRDefault="00DD6928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758C4F" w14:textId="0F175CA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E946CFE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263241" w14:textId="5EDDBC7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762A341" w14:textId="77777777" w:rsidR="00DD6928" w:rsidRPr="009F5805" w:rsidRDefault="00DD6928" w:rsidP="00DD692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E1DE4EE" w14:textId="7AB863FF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BE46303" w14:textId="77777777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3B76127" w14:textId="593F567E" w:rsidR="00DD6928" w:rsidRPr="009F5805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6928" w:rsidRPr="009F5805" w14:paraId="624F4DB1" w14:textId="77777777" w:rsidTr="002C5C71">
        <w:trPr>
          <w:cantSplit/>
        </w:trPr>
        <w:tc>
          <w:tcPr>
            <w:tcW w:w="5022" w:type="dxa"/>
          </w:tcPr>
          <w:p w14:paraId="11B9C9F9" w14:textId="14D3E80E" w:rsidR="00DD6928" w:rsidRPr="009F5805" w:rsidRDefault="00C32892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24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าท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F861838" w14:textId="2B04E298" w:rsidR="00DD6928" w:rsidRPr="00D307BF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07BF" w:rsidRPr="00D307B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36,34</w:t>
            </w:r>
            <w:r w:rsidR="002C5C7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65BF01C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0176539" w14:textId="61847B51" w:rsidR="00DD6928" w:rsidRPr="00D307BF" w:rsidRDefault="00555C06" w:rsidP="00555C0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(121,946)</w:t>
            </w:r>
          </w:p>
        </w:tc>
        <w:tc>
          <w:tcPr>
            <w:tcW w:w="283" w:type="dxa"/>
          </w:tcPr>
          <w:p w14:paraId="5C9309B5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FE841F8" w14:textId="550CCD1A" w:rsidR="00DD6928" w:rsidRPr="00D307BF" w:rsidRDefault="00C32892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C377912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72C874C" w14:textId="0CFDF095" w:rsidR="00DD6928" w:rsidRPr="009F5805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(134,024)</w:t>
            </w:r>
          </w:p>
        </w:tc>
      </w:tr>
      <w:tr w:rsidR="00DD6928" w:rsidRPr="009F5805" w14:paraId="11062C64" w14:textId="77777777" w:rsidTr="00F24C3C">
        <w:trPr>
          <w:cantSplit/>
        </w:trPr>
        <w:tc>
          <w:tcPr>
            <w:tcW w:w="5022" w:type="dxa"/>
          </w:tcPr>
          <w:p w14:paraId="17646C66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29F4A84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3FA6C0A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90F9D6B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716DDEC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4C8E96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06E0E4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1EE60D8" w14:textId="77777777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928" w:rsidRPr="009F5805" w14:paraId="728C948C" w14:textId="77777777" w:rsidTr="00F24C3C">
        <w:trPr>
          <w:cantSplit/>
        </w:trPr>
        <w:tc>
          <w:tcPr>
            <w:tcW w:w="5022" w:type="dxa"/>
          </w:tcPr>
          <w:p w14:paraId="34E1BDB6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5337D099" w14:textId="300CF4BA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F4A637D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3D76717" w14:textId="699B0C1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</w:tcPr>
          <w:p w14:paraId="799A8510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7EFC15B" w14:textId="139A99AD" w:rsidR="00DD6928" w:rsidRPr="00D307BF" w:rsidRDefault="00FE187E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  <w:r w:rsidR="00C3289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4" w:type="dxa"/>
          </w:tcPr>
          <w:p w14:paraId="03D9945B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4D1D27CC" w14:textId="7B98AA79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DD6928" w:rsidRPr="009F5805" w14:paraId="6E78D91B" w14:textId="77777777" w:rsidTr="00F24C3C">
        <w:trPr>
          <w:cantSplit/>
        </w:trPr>
        <w:tc>
          <w:tcPr>
            <w:tcW w:w="5022" w:type="dxa"/>
          </w:tcPr>
          <w:p w14:paraId="162BBE17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27283C51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D9EBF99" w14:textId="3AE35501" w:rsidR="00DD6928" w:rsidRPr="00D307BF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E29380E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586B5E" w14:textId="4498EBA9" w:rsidR="00DD6928" w:rsidRPr="00D307BF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11BDFC5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56474B0" w14:textId="3E40D1FE" w:rsidR="00DD6928" w:rsidRPr="00D307BF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9DD61E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0185D9" w14:textId="71B2103B" w:rsidR="00DD6928" w:rsidRPr="009F5805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DD6928" w:rsidRPr="009F5805" w14:paraId="219A9B90" w14:textId="77777777" w:rsidTr="00F24C3C">
        <w:trPr>
          <w:cantSplit/>
        </w:trPr>
        <w:tc>
          <w:tcPr>
            <w:tcW w:w="5022" w:type="dxa"/>
          </w:tcPr>
          <w:p w14:paraId="2D2DC3A4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9F58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FB73488" w14:textId="28FA461D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426729F6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19312" w14:textId="7CD8E52A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5C06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3" w:type="dxa"/>
            <w:shd w:val="clear" w:color="auto" w:fill="auto"/>
          </w:tcPr>
          <w:p w14:paraId="3F33BEB4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7DCD4" w14:textId="24609FA0" w:rsidR="00DD6928" w:rsidRPr="00D307BF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774F77E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785F3" w14:textId="357603A7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553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</w:tr>
      <w:tr w:rsidR="00DD6928" w:rsidRPr="009F5805" w14:paraId="57C3A535" w14:textId="77777777" w:rsidTr="00F24C3C">
        <w:trPr>
          <w:cantSplit/>
        </w:trPr>
        <w:tc>
          <w:tcPr>
            <w:tcW w:w="5022" w:type="dxa"/>
          </w:tcPr>
          <w:p w14:paraId="434EA673" w14:textId="77777777" w:rsidR="00DD6928" w:rsidRPr="009F5805" w:rsidRDefault="00DD6928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545A07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0E86A0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E4F77EC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9B883BB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6A28575" w14:textId="77777777" w:rsidR="00DD6928" w:rsidRPr="00D307B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3E6C240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6B70EE8" w14:textId="77777777" w:rsidR="00DD6928" w:rsidRPr="009F5805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928" w:rsidRPr="009F5805" w14:paraId="5FBF001C" w14:textId="77777777" w:rsidTr="00F24C3C">
        <w:trPr>
          <w:cantSplit/>
        </w:trPr>
        <w:tc>
          <w:tcPr>
            <w:tcW w:w="5022" w:type="dxa"/>
          </w:tcPr>
          <w:p w14:paraId="07A5D4AC" w14:textId="0109A248" w:rsidR="00DD6928" w:rsidRPr="009F5805" w:rsidRDefault="00C32892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D6928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FDC8BF8" w14:textId="2521EC6A" w:rsidR="00DD6928" w:rsidRPr="00D307BF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D307BF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0379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AF29FDB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8EB6AA6" w14:textId="750FAF62" w:rsidR="00DD6928" w:rsidRPr="00D307BF" w:rsidRDefault="00555C06" w:rsidP="00555C0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(0.1271)</w:t>
            </w:r>
          </w:p>
        </w:tc>
        <w:tc>
          <w:tcPr>
            <w:tcW w:w="283" w:type="dxa"/>
            <w:shd w:val="clear" w:color="auto" w:fill="auto"/>
          </w:tcPr>
          <w:p w14:paraId="5A675731" w14:textId="77777777" w:rsidR="00DD6928" w:rsidRPr="00D307B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988DA6D" w14:textId="34EC7E0E" w:rsidR="00DD6928" w:rsidRPr="00D307BF" w:rsidRDefault="00C32892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D307BF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0411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2306975" w14:textId="77777777" w:rsidR="00DD6928" w:rsidRPr="009F5805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64A6986" w14:textId="74486CD5" w:rsidR="00DD6928" w:rsidRPr="009F5805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(0.139</w:t>
            </w:r>
            <w:r w:rsidR="00C84619"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F58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4BB65C8" w14:textId="77777777" w:rsidR="007540BC" w:rsidRPr="009F5805" w:rsidRDefault="007540B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9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1020"/>
        <w:gridCol w:w="284"/>
        <w:gridCol w:w="1020"/>
        <w:gridCol w:w="283"/>
        <w:gridCol w:w="1020"/>
        <w:gridCol w:w="284"/>
        <w:gridCol w:w="1020"/>
      </w:tblGrid>
      <w:tr w:rsidR="00555C06" w:rsidRPr="00654F81" w14:paraId="325F53FD" w14:textId="77777777" w:rsidTr="00F24C3C">
        <w:trPr>
          <w:cantSplit/>
        </w:trPr>
        <w:tc>
          <w:tcPr>
            <w:tcW w:w="5022" w:type="dxa"/>
          </w:tcPr>
          <w:p w14:paraId="32360403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  <w:tcBorders>
              <w:bottom w:val="single" w:sz="4" w:space="0" w:color="auto"/>
            </w:tcBorders>
          </w:tcPr>
          <w:p w14:paraId="5D44C5A6" w14:textId="733DE478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หก</w:t>
            </w:r>
            <w:r w:rsidRPr="00654F8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555C06" w:rsidRPr="00654F81" w14:paraId="520C894B" w14:textId="77777777" w:rsidTr="00F24C3C">
        <w:trPr>
          <w:cantSplit/>
        </w:trPr>
        <w:tc>
          <w:tcPr>
            <w:tcW w:w="5022" w:type="dxa"/>
          </w:tcPr>
          <w:p w14:paraId="0E25CCDB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30AD06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56A933F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149FD073" w14:textId="77777777" w:rsidR="00555C06" w:rsidRPr="00654F81" w:rsidRDefault="00555C06" w:rsidP="00E2419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55C06" w:rsidRPr="00654F81" w14:paraId="612B9CEE" w14:textId="77777777" w:rsidTr="00F24C3C">
        <w:trPr>
          <w:cantSplit/>
        </w:trPr>
        <w:tc>
          <w:tcPr>
            <w:tcW w:w="5022" w:type="dxa"/>
          </w:tcPr>
          <w:p w14:paraId="45FBE0F5" w14:textId="77777777" w:rsidR="00555C06" w:rsidRPr="00654F81" w:rsidRDefault="00555C06" w:rsidP="009D104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90"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AF1E141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C5B7B0A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C8C155C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51C4562" w14:textId="77777777" w:rsidR="00555C06" w:rsidRPr="00654F81" w:rsidRDefault="00555C06" w:rsidP="00E24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9EAE13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A88D0D7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DC09BF2" w14:textId="77777777" w:rsidR="00555C06" w:rsidRPr="00654F81" w:rsidRDefault="00555C06" w:rsidP="00E24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5C06" w:rsidRPr="00654F81" w14:paraId="60BF4812" w14:textId="77777777" w:rsidTr="002C5C71">
        <w:trPr>
          <w:cantSplit/>
        </w:trPr>
        <w:tc>
          <w:tcPr>
            <w:tcW w:w="5022" w:type="dxa"/>
          </w:tcPr>
          <w:p w14:paraId="613046C7" w14:textId="78C8BEE2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F24C3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141824DA" w14:textId="40009259" w:rsidR="00555C06" w:rsidRPr="00D307BF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2C5C71" w:rsidRPr="00A72B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7D4A6987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ABF51F0" w14:textId="517B5EEA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8B71B43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39DA038" w14:textId="3D9E96CE" w:rsidR="00555C06" w:rsidRPr="00D307BF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307BF" w:rsidRPr="00A72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01187E1B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3AA8BBB" w14:textId="73F2F000" w:rsidR="00555C06" w:rsidRPr="00654F81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55C06" w:rsidRPr="00654F81" w14:paraId="7825B5E2" w14:textId="77777777" w:rsidTr="00F24C3C">
        <w:trPr>
          <w:cantSplit/>
        </w:trPr>
        <w:tc>
          <w:tcPr>
            <w:tcW w:w="5022" w:type="dxa"/>
          </w:tcPr>
          <w:p w14:paraId="253CB64A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52A0BA7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590DC62E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078BB9D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32C234E7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F74449B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0A78C69D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6683E2A" w14:textId="77777777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5C06" w:rsidRPr="00654F81" w14:paraId="35AF1630" w14:textId="77777777" w:rsidTr="00F24C3C">
        <w:trPr>
          <w:cantSplit/>
        </w:trPr>
        <w:tc>
          <w:tcPr>
            <w:tcW w:w="5022" w:type="dxa"/>
          </w:tcPr>
          <w:p w14:paraId="59BF9D21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26FBE8E9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2922F808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D920606" w14:textId="22DCE9BD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3" w:type="dxa"/>
          </w:tcPr>
          <w:p w14:paraId="25FDFA16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1B6FD2AB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2BF1B833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73343A57" w14:textId="56BABFDB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555C06" w:rsidRPr="00654F81" w14:paraId="18B81C48" w14:textId="77777777" w:rsidTr="00F24C3C">
        <w:trPr>
          <w:cantSplit/>
        </w:trPr>
        <w:tc>
          <w:tcPr>
            <w:tcW w:w="5022" w:type="dxa"/>
          </w:tcPr>
          <w:p w14:paraId="18F30F93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3FA92F9A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893FF6F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0BB3305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8A11DA8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07FBA3E1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BCAAD27" w14:textId="77777777" w:rsidR="00555C06" w:rsidRPr="00D307BF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96196C6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7FE1E917" w14:textId="77777777" w:rsidR="00555C06" w:rsidRPr="00654F81" w:rsidRDefault="00555C06" w:rsidP="00E241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</w:tr>
      <w:tr w:rsidR="00555C06" w:rsidRPr="00654F81" w14:paraId="1734DB0D" w14:textId="77777777" w:rsidTr="00F24C3C">
        <w:trPr>
          <w:cantSplit/>
        </w:trPr>
        <w:tc>
          <w:tcPr>
            <w:tcW w:w="5022" w:type="dxa"/>
          </w:tcPr>
          <w:p w14:paraId="6A21B29F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</w:t>
            </w:r>
            <w:r w:rsidRPr="00654F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9CE6E02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6F5EF9F2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7B419" w14:textId="5DF05E6B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83" w:type="dxa"/>
            <w:shd w:val="clear" w:color="auto" w:fill="auto"/>
          </w:tcPr>
          <w:p w14:paraId="21B4EE3D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4C1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4DD44B9A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52477" w14:textId="3E642670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959,49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555C06" w:rsidRPr="00654F81" w14:paraId="5AB9DC98" w14:textId="77777777" w:rsidTr="00F24C3C">
        <w:trPr>
          <w:cantSplit/>
        </w:trPr>
        <w:tc>
          <w:tcPr>
            <w:tcW w:w="5022" w:type="dxa"/>
          </w:tcPr>
          <w:p w14:paraId="61C431D3" w14:textId="77777777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EB85D05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</w:tcPr>
          <w:p w14:paraId="41D55BD6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31310479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08566BB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8C2E66E" w14:textId="77777777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480EE346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E31E20C" w14:textId="77777777" w:rsidR="00555C06" w:rsidRPr="00654F81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55C06" w:rsidRPr="00654F81" w14:paraId="4F81F95B" w14:textId="77777777" w:rsidTr="00F24C3C">
        <w:trPr>
          <w:cantSplit/>
        </w:trPr>
        <w:tc>
          <w:tcPr>
            <w:tcW w:w="5022" w:type="dxa"/>
          </w:tcPr>
          <w:p w14:paraId="2750A556" w14:textId="3F8E8601" w:rsidR="00555C06" w:rsidRPr="00654F81" w:rsidRDefault="00555C06" w:rsidP="009D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BE3A038" w14:textId="115D7841" w:rsidR="00555C06" w:rsidRPr="00D307BF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D307BF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0554</w:t>
            </w:r>
            <w:r w:rsidR="00CD3C82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686653A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CE63697" w14:textId="67E9FE40" w:rsidR="00555C06" w:rsidRPr="00D307BF" w:rsidRDefault="00555C06" w:rsidP="00E2419D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</w:t>
            </w:r>
            <w:r w:rsidR="00C84619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6C91480" w14:textId="77777777" w:rsidR="00555C06" w:rsidRPr="00D307BF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B243D94" w14:textId="18A961B4" w:rsidR="00555C06" w:rsidRPr="00D307BF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</w:t>
            </w:r>
            <w:r w:rsidR="00D307BF"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0708</w:t>
            </w:r>
            <w:r w:rsidRPr="00D30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85B30C0" w14:textId="77777777" w:rsidR="00555C06" w:rsidRPr="00654F81" w:rsidRDefault="00555C06" w:rsidP="00E2419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D6A3BB8" w14:textId="5EE2A7D7" w:rsidR="00555C06" w:rsidRPr="00654F81" w:rsidRDefault="00555C06" w:rsidP="00A72B87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(0.13</w:t>
            </w:r>
            <w:r w:rsidR="00C84619"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65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8A738AD" w14:textId="77777777" w:rsidR="00555C06" w:rsidRPr="00F24C3C" w:rsidRDefault="00555C06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</w:p>
    <w:p w14:paraId="006BC58B" w14:textId="1CF77425" w:rsidR="004A64E9" w:rsidRPr="00654F81" w:rsidRDefault="0092403C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lang w:val="en-US"/>
        </w:rPr>
      </w:pPr>
      <w:r w:rsidRPr="00654F81">
        <w:rPr>
          <w:rFonts w:asciiTheme="majorBidi" w:hAnsiTheme="majorBidi" w:cstheme="majorBidi"/>
          <w:cs/>
          <w:lang w:val="en-US"/>
        </w:rPr>
        <w:lastRenderedPageBreak/>
        <w:t>ขาดทุน</w:t>
      </w:r>
      <w:r w:rsidR="00D45935" w:rsidRPr="00654F81">
        <w:rPr>
          <w:rFonts w:asciiTheme="majorBidi" w:hAnsiTheme="majorBidi" w:cstheme="majorBidi"/>
          <w:cs/>
          <w:lang w:val="en-US"/>
        </w:rPr>
        <w:t>ต่</w:t>
      </w:r>
      <w:r w:rsidR="002E3EED" w:rsidRPr="00654F81">
        <w:rPr>
          <w:rFonts w:asciiTheme="majorBidi" w:hAnsiTheme="majorBidi" w:cstheme="majorBidi"/>
          <w:cs/>
          <w:lang w:val="en-US"/>
        </w:rPr>
        <w:t>อหุ้นปรับลดสำหรับงวดสามเดือน</w:t>
      </w:r>
      <w:r w:rsidR="00555C06" w:rsidRPr="00654F81">
        <w:rPr>
          <w:rFonts w:asciiTheme="majorBidi" w:hAnsiTheme="majorBidi" w:cstheme="majorBidi"/>
          <w:cs/>
          <w:lang w:val="en-US"/>
        </w:rPr>
        <w:t>และหกเดือน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555C06" w:rsidRPr="00654F81">
        <w:rPr>
          <w:rFonts w:asciiTheme="majorBidi" w:hAnsiTheme="majorBidi" w:cstheme="majorBidi"/>
          <w:lang w:val="en-US"/>
        </w:rPr>
        <w:t>30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</w:t>
      </w:r>
      <w:r w:rsidR="00555C06" w:rsidRPr="00654F81">
        <w:rPr>
          <w:rFonts w:asciiTheme="majorBidi" w:hAnsiTheme="majorBidi" w:cstheme="majorBidi"/>
          <w:cs/>
          <w:lang w:val="en-US"/>
        </w:rPr>
        <w:t>มิถุนายน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</w:t>
      </w:r>
      <w:r w:rsidR="00F505C9" w:rsidRPr="00654F81">
        <w:rPr>
          <w:rFonts w:asciiTheme="majorBidi" w:hAnsiTheme="majorBidi" w:cstheme="majorBidi"/>
          <w:lang w:val="en-US"/>
        </w:rPr>
        <w:t>256</w:t>
      </w:r>
      <w:r w:rsidR="0006364C" w:rsidRPr="00654F81">
        <w:rPr>
          <w:rFonts w:asciiTheme="majorBidi" w:hAnsiTheme="majorBidi" w:cstheme="majorBidi"/>
          <w:lang w:val="en-US"/>
        </w:rPr>
        <w:t>7</w:t>
      </w:r>
      <w:r w:rsidR="00557BCC" w:rsidRPr="00654F81">
        <w:rPr>
          <w:rFonts w:asciiTheme="majorBidi" w:hAnsiTheme="majorBidi" w:cstheme="majorBidi"/>
          <w:cs/>
          <w:lang w:val="en-US"/>
        </w:rPr>
        <w:t xml:space="preserve"> และ </w:t>
      </w:r>
      <w:r w:rsidR="00F505C9" w:rsidRPr="00654F81">
        <w:rPr>
          <w:rFonts w:asciiTheme="majorBidi" w:hAnsiTheme="majorBidi" w:cstheme="majorBidi"/>
          <w:lang w:val="en-US"/>
        </w:rPr>
        <w:t>256</w:t>
      </w:r>
      <w:r w:rsidR="0006364C" w:rsidRPr="00654F81">
        <w:rPr>
          <w:rFonts w:asciiTheme="majorBidi" w:hAnsiTheme="majorBidi" w:cstheme="majorBidi"/>
          <w:lang w:val="en-US"/>
        </w:rPr>
        <w:t>6</w:t>
      </w:r>
      <w:r w:rsidR="002E3EED" w:rsidRPr="00654F81">
        <w:rPr>
          <w:rFonts w:asciiTheme="majorBidi" w:hAnsiTheme="majorBidi" w:cstheme="majorBidi"/>
          <w:cs/>
          <w:lang w:val="en-US"/>
        </w:rPr>
        <w:t xml:space="preserve"> มีจำนวนเงินเดียวกันกับ</w:t>
      </w:r>
      <w:r w:rsidR="00D55112" w:rsidRPr="00654F81">
        <w:rPr>
          <w:rFonts w:asciiTheme="majorBidi" w:hAnsiTheme="majorBidi" w:cstheme="majorBidi"/>
          <w:cs/>
          <w:lang w:val="en-US"/>
        </w:rPr>
        <w:t>ขาดทุน</w:t>
      </w:r>
      <w:r w:rsidR="002E3EED" w:rsidRPr="00654F81">
        <w:rPr>
          <w:rFonts w:asciiTheme="majorBidi" w:hAnsiTheme="majorBidi" w:cstheme="majorBidi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="00D45935" w:rsidRPr="00654F81">
        <w:rPr>
          <w:rFonts w:asciiTheme="majorBidi" w:hAnsiTheme="majorBidi" w:cstheme="majorBidi"/>
          <w:cs/>
          <w:lang w:val="en-US"/>
        </w:rPr>
        <w:t>ที่ก่อให้เกิดหุ้นสามัญปรับลด</w:t>
      </w:r>
    </w:p>
    <w:p w14:paraId="3A75276A" w14:textId="77777777" w:rsidR="00F24C3C" w:rsidRPr="00D644F0" w:rsidRDefault="00F24C3C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cs/>
        </w:rPr>
      </w:pPr>
    </w:p>
    <w:p w14:paraId="789260AE" w14:textId="6CFE94E3" w:rsidR="00B21856" w:rsidRPr="00F24C3C" w:rsidRDefault="00933703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293DCB6" w14:textId="77777777" w:rsidR="00475F76" w:rsidRPr="00D644F0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15740" w14:textId="0669F114" w:rsidR="007540BC" w:rsidRDefault="00047B6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54F81">
        <w:rPr>
          <w:rFonts w:asciiTheme="majorBidi" w:hAnsiTheme="majorBidi" w:cstheme="majorBidi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/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บริษัทและบริษัทย่อยมีส่วนงานดำเนินงาน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(ซึ่งกำหนดจากส่วนงานที่รายงานเป็นการภายใน)</w:t>
      </w:r>
      <w:r w:rsidRPr="00654F81">
        <w:rPr>
          <w:rFonts w:asciiTheme="majorBidi" w:hAnsiTheme="majorBidi" w:cstheme="majorBidi"/>
          <w:sz w:val="30"/>
          <w:szCs w:val="30"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  <w:cs/>
        </w:rPr>
        <w:t>ที่มีสัดส่วนเป็นสาระสำคัญสองส่วนงานคือ (</w:t>
      </w:r>
      <w:r w:rsidRPr="00654F81">
        <w:rPr>
          <w:rFonts w:asciiTheme="majorBidi" w:hAnsiTheme="majorBidi" w:cstheme="majorBidi"/>
          <w:sz w:val="30"/>
          <w:szCs w:val="30"/>
        </w:rPr>
        <w:t>1</w:t>
      </w:r>
      <w:r w:rsidRPr="00654F81">
        <w:rPr>
          <w:rFonts w:asciiTheme="majorBidi" w:hAnsiTheme="majorBidi" w:cstheme="majorBidi"/>
          <w:sz w:val="30"/>
          <w:szCs w:val="30"/>
          <w:cs/>
        </w:rPr>
        <w:t>) เฟอร์นิเจอร์ไม้และแผ่นไม้ประกอบ (เฟอร์นิเจอร์ไม้ยาง</w:t>
      </w:r>
      <w:r w:rsidR="00F24C3C">
        <w:rPr>
          <w:rFonts w:asciiTheme="majorBidi" w:hAnsiTheme="majorBidi" w:cstheme="majorBidi" w:hint="cs"/>
          <w:sz w:val="30"/>
          <w:szCs w:val="30"/>
          <w:cs/>
        </w:rPr>
        <w:t>พารา</w:t>
      </w:r>
      <w:r w:rsidRPr="00654F81">
        <w:rPr>
          <w:rFonts w:asciiTheme="majorBidi" w:hAnsiTheme="majorBidi" w:cstheme="majorBidi"/>
          <w:sz w:val="30"/>
          <w:szCs w:val="30"/>
          <w:cs/>
        </w:rPr>
        <w:t>และเฟอร์นิเจอร์ไม้ปา</w:t>
      </w:r>
      <w:proofErr w:type="spellStart"/>
      <w:r w:rsidRPr="00654F81">
        <w:rPr>
          <w:rFonts w:asciiTheme="majorBidi" w:hAnsiTheme="majorBidi" w:cstheme="majorBidi"/>
          <w:sz w:val="30"/>
          <w:szCs w:val="30"/>
          <w:cs/>
        </w:rPr>
        <w:t>ร์</w:t>
      </w:r>
      <w:proofErr w:type="spellEnd"/>
      <w:r w:rsidRPr="00654F81">
        <w:rPr>
          <w:rFonts w:asciiTheme="majorBidi" w:hAnsiTheme="majorBidi" w:cstheme="majorBidi"/>
          <w:sz w:val="30"/>
          <w:szCs w:val="30"/>
          <w:cs/>
        </w:rPr>
        <w:t>ติเค</w:t>
      </w:r>
      <w:proofErr w:type="spellStart"/>
      <w:r w:rsidRPr="00654F81">
        <w:rPr>
          <w:rFonts w:asciiTheme="majorBidi" w:hAnsiTheme="majorBidi" w:cstheme="majorBidi"/>
          <w:sz w:val="30"/>
          <w:szCs w:val="30"/>
          <w:cs/>
        </w:rPr>
        <w:t>ิล</w:t>
      </w:r>
      <w:proofErr w:type="spellEnd"/>
      <w:r w:rsidRPr="00654F81">
        <w:rPr>
          <w:rFonts w:asciiTheme="majorBidi" w:hAnsiTheme="majorBidi" w:cstheme="majorBidi"/>
          <w:sz w:val="30"/>
          <w:szCs w:val="30"/>
          <w:cs/>
        </w:rPr>
        <w:t>บอร์ด) และ (</w:t>
      </w:r>
      <w:r w:rsidRPr="00654F81">
        <w:rPr>
          <w:rFonts w:asciiTheme="majorBidi" w:hAnsiTheme="majorBidi" w:cstheme="majorBidi"/>
          <w:sz w:val="30"/>
          <w:szCs w:val="30"/>
        </w:rPr>
        <w:t>2</w:t>
      </w:r>
      <w:r w:rsidRPr="00654F81">
        <w:rPr>
          <w:rFonts w:asciiTheme="majorBidi" w:hAnsiTheme="majorBidi" w:cstheme="majorBidi"/>
          <w:sz w:val="30"/>
          <w:szCs w:val="30"/>
          <w:cs/>
        </w:rPr>
        <w:t>) ส่วนงานอื่นๆ (เช่น กระดาษปิดผิว ไม้</w:t>
      </w:r>
      <w:r w:rsidR="00F24C3C">
        <w:rPr>
          <w:rFonts w:asciiTheme="majorBidi" w:hAnsiTheme="majorBidi" w:cstheme="majorBidi" w:hint="cs"/>
          <w:sz w:val="30"/>
          <w:szCs w:val="30"/>
          <w:cs/>
        </w:rPr>
        <w:t>ยางพารา</w:t>
      </w:r>
      <w:r w:rsidRPr="00654F81">
        <w:rPr>
          <w:rFonts w:asciiTheme="majorBidi" w:hAnsiTheme="majorBidi" w:cstheme="majorBidi"/>
          <w:sz w:val="30"/>
          <w:szCs w:val="30"/>
          <w:cs/>
        </w:rPr>
        <w:t>แปรรูปอบแห้ง วัสดุตกแต่งเฟอร์นิเจอร์อื่นๆ การจัดจำหน่ายเฟอร์นิเจอร์ผ่านตัวแทน และธุรกิจพลังงานหมุนเวียนที่ดำเนินงานโดยบริษัทร่วม) ในส่วนของธุรกิจการเกษตรของบริษัทย่อย</w:t>
      </w:r>
      <w:r w:rsidR="007F0BDE">
        <w:rPr>
          <w:rFonts w:asciiTheme="majorBidi" w:hAnsiTheme="majorBidi" w:cstheme="majorBidi"/>
          <w:sz w:val="30"/>
          <w:szCs w:val="30"/>
        </w:rPr>
        <w:t xml:space="preserve"> </w:t>
      </w:r>
      <w:r w:rsidR="00A04CAF">
        <w:rPr>
          <w:rFonts w:asciiTheme="majorBidi" w:hAnsiTheme="majorBidi" w:cstheme="majorBidi"/>
          <w:sz w:val="30"/>
          <w:szCs w:val="30"/>
        </w:rPr>
        <w:t>(</w:t>
      </w:r>
      <w:r w:rsidR="007F0BDE">
        <w:rPr>
          <w:rFonts w:asciiTheme="majorBidi" w:hAnsiTheme="majorBidi" w:cstheme="majorBidi" w:hint="cs"/>
          <w:sz w:val="30"/>
          <w:szCs w:val="30"/>
          <w:cs/>
        </w:rPr>
        <w:t>บริษัท วีวี ริช จำกัด</w:t>
      </w:r>
      <w:r w:rsidR="00A04CAF">
        <w:rPr>
          <w:rFonts w:asciiTheme="majorBidi" w:hAnsiTheme="majorBidi" w:cstheme="majorBidi"/>
          <w:sz w:val="30"/>
          <w:szCs w:val="30"/>
        </w:rPr>
        <w:t xml:space="preserve">) 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Pr="00654F81">
        <w:rPr>
          <w:rFonts w:asciiTheme="majorBidi" w:hAnsiTheme="majorBidi" w:cstheme="majorBidi"/>
          <w:sz w:val="30"/>
          <w:szCs w:val="30"/>
        </w:rPr>
        <w:t>3</w:t>
      </w:r>
      <w:r w:rsidR="00B3436D">
        <w:rPr>
          <w:rFonts w:asciiTheme="majorBidi" w:hAnsiTheme="majorBidi" w:cstheme="majorBidi"/>
          <w:sz w:val="30"/>
          <w:szCs w:val="30"/>
        </w:rPr>
        <w:t>0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436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54F81">
        <w:rPr>
          <w:rFonts w:asciiTheme="majorBidi" w:hAnsiTheme="majorBidi" w:cstheme="majorBidi"/>
          <w:sz w:val="30"/>
          <w:szCs w:val="30"/>
        </w:rPr>
        <w:t>2567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ส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 </w:t>
      </w:r>
      <w:r w:rsidR="00474359">
        <w:rPr>
          <w:rFonts w:asciiTheme="majorBidi" w:hAnsiTheme="majorBidi" w:cstheme="majorBidi"/>
          <w:sz w:val="30"/>
          <w:szCs w:val="30"/>
        </w:rPr>
        <w:t>3</w:t>
      </w:r>
      <w:r w:rsidRPr="00654F81">
        <w:rPr>
          <w:rFonts w:asciiTheme="majorBidi" w:hAnsiTheme="majorBidi" w:cstheme="majorBidi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2124E2C2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1250F" w14:textId="77777777" w:rsidR="00C33D0B" w:rsidRPr="00F24C3C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DBC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5FFB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5324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727C5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5303F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C32E0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9793E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4D286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E9EEC" w14:textId="77777777" w:rsidR="00C33D0B" w:rsidRDefault="00C33D0B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6DF3B" w14:textId="7DE5F91D" w:rsidR="002F215A" w:rsidRPr="00F55D0E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ข้อมูลเชิง</w:t>
      </w:r>
      <w:r w:rsidR="002844EF"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ผลิตภัณฑ์ (งบการเงินรวม</w:t>
      </w:r>
      <w:r w:rsidR="00B3436D" w:rsidRPr="00F55D0E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 xml:space="preserve"> </w:t>
      </w:r>
      <w:r w:rsidR="00B3436D" w:rsidRPr="00F55D0E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งวดหกเดือน</w:t>
      </w:r>
      <w:r w:rsidR="002844EF" w:rsidRPr="00F55D0E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)</w:t>
      </w:r>
    </w:p>
    <w:tbl>
      <w:tblPr>
        <w:tblW w:w="9416" w:type="dxa"/>
        <w:tblLook w:val="01E0" w:firstRow="1" w:lastRow="1" w:firstColumn="1" w:lastColumn="1" w:noHBand="0" w:noVBand="0"/>
      </w:tblPr>
      <w:tblGrid>
        <w:gridCol w:w="6293"/>
        <w:gridCol w:w="1422"/>
        <w:gridCol w:w="283"/>
        <w:gridCol w:w="1418"/>
      </w:tblGrid>
      <w:tr w:rsidR="003A1D75" w:rsidRPr="00F55D0E" w14:paraId="028E7ECD" w14:textId="77777777" w:rsidTr="00B27E9C">
        <w:trPr>
          <w:tblHeader/>
        </w:trPr>
        <w:tc>
          <w:tcPr>
            <w:tcW w:w="6293" w:type="dxa"/>
            <w:vAlign w:val="bottom"/>
          </w:tcPr>
          <w:p w14:paraId="1BEEC56F" w14:textId="77777777" w:rsidR="006537C6" w:rsidRPr="00F55D0E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3218F57D" w14:textId="77777777" w:rsidR="003A1D75" w:rsidRPr="00F55D0E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</w:p>
        </w:tc>
      </w:tr>
      <w:tr w:rsidR="00280321" w:rsidRPr="00F55D0E" w14:paraId="0A9D3CFA" w14:textId="77777777" w:rsidTr="00B27E9C">
        <w:trPr>
          <w:tblHeader/>
        </w:trPr>
        <w:tc>
          <w:tcPr>
            <w:tcW w:w="6293" w:type="dxa"/>
            <w:vAlign w:val="bottom"/>
          </w:tcPr>
          <w:p w14:paraId="2FA32F67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E4D5A" w14:textId="11954DF6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16CA3264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FBDEBF" w14:textId="6F87C674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280321" w:rsidRPr="00F55D0E" w14:paraId="4DC2378E" w14:textId="77777777" w:rsidTr="00B27E9C">
        <w:tc>
          <w:tcPr>
            <w:tcW w:w="6293" w:type="dxa"/>
            <w:vAlign w:val="bottom"/>
          </w:tcPr>
          <w:p w14:paraId="4D38F266" w14:textId="77777777" w:rsidR="00280321" w:rsidRPr="00F55D0E" w:rsidRDefault="00280321" w:rsidP="0016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CB81A02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A883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DD9208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26CA2F11" w14:textId="77777777" w:rsidTr="00B27E9C">
        <w:tc>
          <w:tcPr>
            <w:tcW w:w="6293" w:type="dxa"/>
            <w:vAlign w:val="bottom"/>
          </w:tcPr>
          <w:p w14:paraId="2EDA323B" w14:textId="713E83CB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03C5CDA4" w14:textId="42B8C56A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682,476</w:t>
            </w:r>
          </w:p>
        </w:tc>
        <w:tc>
          <w:tcPr>
            <w:tcW w:w="283" w:type="dxa"/>
            <w:vAlign w:val="bottom"/>
          </w:tcPr>
          <w:p w14:paraId="566EB5A3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03B1CBB" w14:textId="3495851B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603,995</w:t>
            </w:r>
          </w:p>
        </w:tc>
      </w:tr>
      <w:tr w:rsidR="00654F81" w:rsidRPr="00F55D0E" w14:paraId="2F0BEADA" w14:textId="77777777" w:rsidTr="00B27E9C">
        <w:tc>
          <w:tcPr>
            <w:tcW w:w="6293" w:type="dxa"/>
            <w:vAlign w:val="bottom"/>
          </w:tcPr>
          <w:p w14:paraId="357C5FD7" w14:textId="64B790E5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F758B93" w14:textId="6ECB417A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37,444</w:t>
            </w:r>
          </w:p>
        </w:tc>
        <w:tc>
          <w:tcPr>
            <w:tcW w:w="283" w:type="dxa"/>
          </w:tcPr>
          <w:p w14:paraId="5B7889C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4974A0" w14:textId="672038F8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25,170</w:t>
            </w:r>
          </w:p>
        </w:tc>
      </w:tr>
      <w:tr w:rsidR="00654F81" w:rsidRPr="00F55D0E" w14:paraId="5510FFD3" w14:textId="77777777" w:rsidTr="00B27E9C">
        <w:tc>
          <w:tcPr>
            <w:tcW w:w="6293" w:type="dxa"/>
            <w:vAlign w:val="bottom"/>
          </w:tcPr>
          <w:p w14:paraId="773D870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35F2" w14:textId="7887D4B8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719,920</w:t>
            </w:r>
          </w:p>
        </w:tc>
        <w:tc>
          <w:tcPr>
            <w:tcW w:w="283" w:type="dxa"/>
          </w:tcPr>
          <w:p w14:paraId="4E8C3817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0A684" w14:textId="5A366BF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629,165</w:t>
            </w:r>
          </w:p>
        </w:tc>
      </w:tr>
      <w:tr w:rsidR="00654F81" w:rsidRPr="00F55D0E" w14:paraId="2139CD4A" w14:textId="77777777" w:rsidTr="00B27E9C">
        <w:tc>
          <w:tcPr>
            <w:tcW w:w="6293" w:type="dxa"/>
            <w:vAlign w:val="bottom"/>
          </w:tcPr>
          <w:p w14:paraId="083334D2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ๆ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F7E16BC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3AF7D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843199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3A8389E3" w14:textId="77777777" w:rsidTr="00B27E9C">
        <w:tc>
          <w:tcPr>
            <w:tcW w:w="6293" w:type="dxa"/>
            <w:vAlign w:val="bottom"/>
          </w:tcPr>
          <w:p w14:paraId="41854708" w14:textId="58BCF95F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3102CBC2" w14:textId="5EAFCFF4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33,667</w:t>
            </w:r>
          </w:p>
        </w:tc>
        <w:tc>
          <w:tcPr>
            <w:tcW w:w="283" w:type="dxa"/>
            <w:vAlign w:val="bottom"/>
          </w:tcPr>
          <w:p w14:paraId="534FA0C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0D6C655" w14:textId="74D8D5D1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12,876</w:t>
            </w:r>
          </w:p>
        </w:tc>
      </w:tr>
      <w:tr w:rsidR="00654F81" w:rsidRPr="00F55D0E" w14:paraId="0F34FBE5" w14:textId="77777777" w:rsidTr="00B27E9C">
        <w:tc>
          <w:tcPr>
            <w:tcW w:w="6293" w:type="dxa"/>
            <w:vAlign w:val="bottom"/>
          </w:tcPr>
          <w:p w14:paraId="634DAF97" w14:textId="0649CFFE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65623CD" w14:textId="69135E59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5,928</w:t>
            </w:r>
          </w:p>
        </w:tc>
        <w:tc>
          <w:tcPr>
            <w:tcW w:w="283" w:type="dxa"/>
          </w:tcPr>
          <w:p w14:paraId="21A83130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73BD60" w14:textId="3D8FB321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19,097</w:t>
            </w:r>
          </w:p>
        </w:tc>
      </w:tr>
      <w:tr w:rsidR="00654F81" w:rsidRPr="00F55D0E" w14:paraId="07ECC9A0" w14:textId="77777777" w:rsidTr="00B27E9C">
        <w:tc>
          <w:tcPr>
            <w:tcW w:w="6293" w:type="dxa"/>
            <w:vAlign w:val="bottom"/>
          </w:tcPr>
          <w:p w14:paraId="7EB048DE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87431" w14:textId="0BD3AE09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39,595</w:t>
            </w:r>
          </w:p>
        </w:tc>
        <w:tc>
          <w:tcPr>
            <w:tcW w:w="283" w:type="dxa"/>
          </w:tcPr>
          <w:p w14:paraId="2FBE6C45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C5F32" w14:textId="4CD7CABC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31,973</w:t>
            </w:r>
          </w:p>
        </w:tc>
      </w:tr>
      <w:tr w:rsidR="00654F81" w:rsidRPr="00F55D0E" w14:paraId="2378CEA3" w14:textId="77777777" w:rsidTr="00B27E9C">
        <w:tc>
          <w:tcPr>
            <w:tcW w:w="6293" w:type="dxa"/>
            <w:vAlign w:val="bottom"/>
          </w:tcPr>
          <w:p w14:paraId="21FFA50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  <w:vAlign w:val="bottom"/>
          </w:tcPr>
          <w:p w14:paraId="676B4706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909B95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BAD53E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29BA67F9" w14:textId="77777777" w:rsidTr="00B27E9C">
        <w:tc>
          <w:tcPr>
            <w:tcW w:w="6293" w:type="dxa"/>
            <w:vAlign w:val="bottom"/>
          </w:tcPr>
          <w:p w14:paraId="6C9C1782" w14:textId="32D3E6CB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3B3EBD54" w14:textId="463DE5AD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579,375</w:t>
            </w:r>
          </w:p>
        </w:tc>
        <w:tc>
          <w:tcPr>
            <w:tcW w:w="283" w:type="dxa"/>
            <w:vAlign w:val="bottom"/>
          </w:tcPr>
          <w:p w14:paraId="70F216F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2678DDF" w14:textId="0D896EA8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481,322</w:t>
            </w:r>
          </w:p>
        </w:tc>
      </w:tr>
      <w:tr w:rsidR="00654F81" w:rsidRPr="00F55D0E" w14:paraId="313CA909" w14:textId="77777777" w:rsidTr="00B27E9C">
        <w:tc>
          <w:tcPr>
            <w:tcW w:w="6293" w:type="dxa"/>
            <w:vAlign w:val="bottom"/>
          </w:tcPr>
          <w:p w14:paraId="6F338BA1" w14:textId="77207275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278086F7" w14:textId="39F2A88C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23,240</w:t>
            </w:r>
          </w:p>
        </w:tc>
        <w:tc>
          <w:tcPr>
            <w:tcW w:w="283" w:type="dxa"/>
          </w:tcPr>
          <w:p w14:paraId="08C685B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304FBCC" w14:textId="6C66ED22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14,946</w:t>
            </w:r>
          </w:p>
        </w:tc>
      </w:tr>
      <w:tr w:rsidR="00654F81" w:rsidRPr="00F55D0E" w14:paraId="11CB6846" w14:textId="77777777" w:rsidTr="00B27E9C">
        <w:tc>
          <w:tcPr>
            <w:tcW w:w="6293" w:type="dxa"/>
            <w:vAlign w:val="bottom"/>
          </w:tcPr>
          <w:p w14:paraId="7F2D95A2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2601D" w14:textId="5F821F44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602,615</w:t>
            </w:r>
          </w:p>
        </w:tc>
        <w:tc>
          <w:tcPr>
            <w:tcW w:w="283" w:type="dxa"/>
          </w:tcPr>
          <w:p w14:paraId="2BBE008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3279D54" w14:textId="43A423D8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496,268</w:t>
            </w:r>
          </w:p>
        </w:tc>
      </w:tr>
      <w:tr w:rsidR="00280321" w:rsidRPr="00F55D0E" w14:paraId="5FA08BA8" w14:textId="77777777" w:rsidTr="00B27E9C">
        <w:tc>
          <w:tcPr>
            <w:tcW w:w="6293" w:type="dxa"/>
            <w:vAlign w:val="bottom"/>
          </w:tcPr>
          <w:p w14:paraId="436C0738" w14:textId="77777777" w:rsidR="00280321" w:rsidRPr="00F55D0E" w:rsidRDefault="00280321" w:rsidP="0016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22" w:type="dxa"/>
            <w:vAlign w:val="bottom"/>
          </w:tcPr>
          <w:p w14:paraId="225DB541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FF4425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EE62EDB" w14:textId="77777777" w:rsidR="00280321" w:rsidRPr="00F55D0E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54F81" w:rsidRPr="00F55D0E" w14:paraId="4DA026E8" w14:textId="77777777" w:rsidTr="00B27E9C">
        <w:trPr>
          <w:trHeight w:val="70"/>
        </w:trPr>
        <w:tc>
          <w:tcPr>
            <w:tcW w:w="6293" w:type="dxa"/>
            <w:vAlign w:val="bottom"/>
          </w:tcPr>
          <w:p w14:paraId="2D1A8EDD" w14:textId="3E33960D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6EE77E29" w14:textId="52B40EDB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210,441</w:t>
            </w:r>
          </w:p>
        </w:tc>
        <w:tc>
          <w:tcPr>
            <w:tcW w:w="283" w:type="dxa"/>
            <w:vAlign w:val="bottom"/>
          </w:tcPr>
          <w:p w14:paraId="41DFEED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6DAA95D" w14:textId="240B55EC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298,656</w:t>
            </w:r>
          </w:p>
        </w:tc>
      </w:tr>
      <w:tr w:rsidR="00654F81" w:rsidRPr="00F55D0E" w14:paraId="0C7FB3C5" w14:textId="77777777" w:rsidTr="00B27E9C">
        <w:tc>
          <w:tcPr>
            <w:tcW w:w="6293" w:type="dxa"/>
            <w:vAlign w:val="bottom"/>
          </w:tcPr>
          <w:p w14:paraId="14016F1F" w14:textId="5C10447E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610ADC3" w14:textId="02A084C7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15,690</w:t>
            </w:r>
          </w:p>
        </w:tc>
        <w:tc>
          <w:tcPr>
            <w:tcW w:w="283" w:type="dxa"/>
          </w:tcPr>
          <w:p w14:paraId="18E6DFD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261850" w14:textId="61EC035E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</w:tr>
      <w:tr w:rsidR="00654F81" w:rsidRPr="00F55D0E" w14:paraId="0F905234" w14:textId="77777777" w:rsidTr="00B27E9C">
        <w:tc>
          <w:tcPr>
            <w:tcW w:w="6293" w:type="dxa"/>
            <w:vAlign w:val="bottom"/>
          </w:tcPr>
          <w:p w14:paraId="1A20460A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BAD52" w14:textId="21423A1E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226,131</w:t>
            </w:r>
          </w:p>
        </w:tc>
        <w:tc>
          <w:tcPr>
            <w:tcW w:w="283" w:type="dxa"/>
          </w:tcPr>
          <w:p w14:paraId="1DA50BC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12409" w14:textId="364A15AD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309,396</w:t>
            </w:r>
          </w:p>
        </w:tc>
      </w:tr>
      <w:tr w:rsidR="00654F81" w:rsidRPr="00F55D0E" w14:paraId="064D0815" w14:textId="77777777" w:rsidTr="00B27E9C">
        <w:tc>
          <w:tcPr>
            <w:tcW w:w="6293" w:type="dxa"/>
            <w:vAlign w:val="bottom"/>
          </w:tcPr>
          <w:p w14:paraId="2EAE3BB4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D3545AD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BEDD28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37232B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F81" w:rsidRPr="00F55D0E" w14:paraId="189F7E3C" w14:textId="77777777" w:rsidTr="00B27E9C">
        <w:tc>
          <w:tcPr>
            <w:tcW w:w="6293" w:type="dxa"/>
            <w:vAlign w:val="bottom"/>
          </w:tcPr>
          <w:p w14:paraId="543BD0D7" w14:textId="61C2237F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15C79F53" w14:textId="048BFCF2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(73,</w:t>
            </w:r>
            <w:r w:rsidR="00BE6E1D" w:rsidRPr="00F55D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55D0E">
              <w:rPr>
                <w:rFonts w:asciiTheme="majorBidi" w:hAnsiTheme="majorBidi" w:cstheme="majorBidi"/>
                <w:sz w:val="30"/>
                <w:szCs w:val="30"/>
              </w:rPr>
              <w:t>73)</w:t>
            </w:r>
          </w:p>
        </w:tc>
        <w:tc>
          <w:tcPr>
            <w:tcW w:w="283" w:type="dxa"/>
            <w:vAlign w:val="bottom"/>
          </w:tcPr>
          <w:p w14:paraId="2637F71D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C0FE3B5" w14:textId="532E503C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(163,107)</w:t>
            </w:r>
          </w:p>
        </w:tc>
      </w:tr>
      <w:tr w:rsidR="00654F81" w:rsidRPr="00F55D0E" w14:paraId="57AA62B2" w14:textId="77777777" w:rsidTr="00B27E9C">
        <w:tc>
          <w:tcPr>
            <w:tcW w:w="6293" w:type="dxa"/>
            <w:vAlign w:val="bottom"/>
          </w:tcPr>
          <w:p w14:paraId="39BA715B" w14:textId="6FD8BC30" w:rsidR="00654F81" w:rsidRPr="00F55D0E" w:rsidRDefault="00654F81" w:rsidP="00654F8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09B7452" w14:textId="2F339E72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4,442</w:t>
            </w:r>
          </w:p>
        </w:tc>
        <w:tc>
          <w:tcPr>
            <w:tcW w:w="283" w:type="dxa"/>
          </w:tcPr>
          <w:p w14:paraId="26CA3379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6257FF3" w14:textId="32C8E51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18,581</w:t>
            </w:r>
          </w:p>
        </w:tc>
      </w:tr>
      <w:tr w:rsidR="00654F81" w:rsidRPr="00F55D0E" w14:paraId="2EAA084D" w14:textId="77777777" w:rsidTr="00B27E9C">
        <w:trPr>
          <w:trHeight w:val="56"/>
        </w:trPr>
        <w:tc>
          <w:tcPr>
            <w:tcW w:w="6293" w:type="dxa"/>
            <w:vAlign w:val="bottom"/>
          </w:tcPr>
          <w:p w14:paraId="3E992333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41E2" w14:textId="1CA1B38B" w:rsidR="00654F81" w:rsidRPr="00F55D0E" w:rsidRDefault="00D307BF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(69,231)</w:t>
            </w:r>
          </w:p>
        </w:tc>
        <w:tc>
          <w:tcPr>
            <w:tcW w:w="283" w:type="dxa"/>
          </w:tcPr>
          <w:p w14:paraId="50343339" w14:textId="77777777" w:rsidR="00654F81" w:rsidRPr="00F55D0E" w:rsidRDefault="00654F81" w:rsidP="0065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ED6A" w14:textId="60096E48" w:rsidR="00654F81" w:rsidRPr="00F55D0E" w:rsidRDefault="00654F81" w:rsidP="00C33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D0E">
              <w:rPr>
                <w:rFonts w:asciiTheme="majorBidi" w:hAnsiTheme="majorBidi" w:cstheme="majorBidi"/>
                <w:sz w:val="30"/>
                <w:szCs w:val="30"/>
              </w:rPr>
              <w:t>(144,526)</w:t>
            </w:r>
          </w:p>
        </w:tc>
      </w:tr>
    </w:tbl>
    <w:p w14:paraId="2382621D" w14:textId="77777777" w:rsidR="00CC7E47" w:rsidRPr="00F55D0E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049CA3A" w14:textId="15C243B0" w:rsidR="00654F81" w:rsidRPr="00604013" w:rsidRDefault="00654F81" w:rsidP="0060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55D0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F55D0E">
        <w:rPr>
          <w:rFonts w:asciiTheme="majorBidi" w:hAnsiTheme="majorBidi" w:cstheme="majorBidi"/>
          <w:sz w:val="30"/>
          <w:szCs w:val="30"/>
        </w:rPr>
        <w:t xml:space="preserve">2566 </w:t>
      </w:r>
      <w:r w:rsidRPr="00F55D0E">
        <w:rPr>
          <w:rFonts w:asciiTheme="majorBidi" w:hAnsiTheme="majorBidi" w:cstheme="majorBidi"/>
          <w:sz w:val="30"/>
          <w:szCs w:val="30"/>
          <w:cs/>
        </w:rPr>
        <w:t xml:space="preserve">ค่าใช้จ่ายอื่นๆ ของส่วนงานเฟอร์นิเจอร์ไม้และแผ่นไม้ประกอบได้รวมผลขาดทุนจากอัคคีภัยจำนวนประมาณ </w:t>
      </w:r>
      <w:r w:rsidRPr="00F55D0E">
        <w:rPr>
          <w:rFonts w:asciiTheme="majorBidi" w:hAnsiTheme="majorBidi" w:cstheme="majorBidi"/>
          <w:sz w:val="30"/>
          <w:szCs w:val="30"/>
        </w:rPr>
        <w:t xml:space="preserve">108.55 </w:t>
      </w:r>
      <w:r w:rsidRPr="00F55D0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3436D" w:rsidRPr="00F5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F55D0E">
        <w:rPr>
          <w:rFonts w:asciiTheme="majorBidi" w:hAnsiTheme="majorBidi" w:cstheme="majorBidi"/>
          <w:sz w:val="30"/>
          <w:szCs w:val="30"/>
          <w:cs/>
        </w:rPr>
        <w:t>เกิด</w:t>
      </w:r>
      <w:r w:rsidR="00B3436D" w:rsidRPr="00F55D0E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55D0E">
        <w:rPr>
          <w:rFonts w:asciiTheme="majorBidi" w:hAnsiTheme="majorBidi" w:cstheme="majorBidi"/>
          <w:sz w:val="30"/>
          <w:szCs w:val="30"/>
          <w:cs/>
        </w:rPr>
        <w:t>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</w:t>
      </w:r>
      <w:r w:rsidR="00F55D0E" w:rsidRPr="00F55D0E">
        <w:rPr>
          <w:rFonts w:asciiTheme="majorBidi" w:hAnsiTheme="majorBidi"/>
          <w:sz w:val="30"/>
          <w:szCs w:val="30"/>
        </w:rPr>
        <w:t xml:space="preserve"> </w:t>
      </w:r>
      <w:r w:rsidR="00604013" w:rsidRPr="00F55D0E">
        <w:rPr>
          <w:rFonts w:asciiTheme="majorBidi" w:hAnsiTheme="majorBidi" w:hint="cs"/>
          <w:sz w:val="30"/>
          <w:szCs w:val="30"/>
          <w:cs/>
        </w:rPr>
        <w:t>ต่อมาในเดือนกันยายน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F55D0E">
        <w:rPr>
          <w:rFonts w:asciiTheme="majorBidi" w:hAnsiTheme="majorBidi"/>
          <w:sz w:val="30"/>
          <w:szCs w:val="30"/>
        </w:rPr>
        <w:t>2566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604013" w:rsidRPr="00F55D0E">
        <w:rPr>
          <w:rFonts w:asciiTheme="majorBidi" w:hAnsiTheme="majorBidi" w:hint="cs"/>
          <w:sz w:val="30"/>
          <w:szCs w:val="30"/>
          <w:cs/>
        </w:rPr>
        <w:t>บริษัทได้ข้อสรุปและข้อตกลงอย่างเป็นลายลักษณ์อักษรกับบริษัทประกันภัยว่าบริษัทจะได้รับเงินชดเชยจากเหตุอัคคีภัยดังกล่าวเป็นจำนวนเงินประมาณ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F55D0E">
        <w:rPr>
          <w:rFonts w:asciiTheme="majorBidi" w:hAnsiTheme="majorBidi"/>
          <w:sz w:val="30"/>
          <w:szCs w:val="30"/>
        </w:rPr>
        <w:t>93.28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604013" w:rsidRPr="00F55D0E">
        <w:rPr>
          <w:rFonts w:asciiTheme="majorBidi" w:hAnsiTheme="majorBidi" w:hint="cs"/>
          <w:sz w:val="30"/>
          <w:szCs w:val="30"/>
          <w:cs/>
        </w:rPr>
        <w:t>ล้านบาท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604013" w:rsidRPr="00F55D0E">
        <w:rPr>
          <w:rFonts w:asciiTheme="majorBidi" w:hAnsiTheme="majorBidi" w:hint="cs"/>
          <w:sz w:val="30"/>
          <w:szCs w:val="30"/>
          <w:cs/>
        </w:rPr>
        <w:t>บริษัทจึงรับรู้ผลขาดทุนจากการตัดจำหน่ายสินทรัพย์ตามที่กล่าวถึงข้างต้นสุทธิกับเงินชดเชยที่เกี่ยวข้องที่บริษัทพึงจะได้รับในเดือนกันยายน</w:t>
      </w:r>
      <w:r w:rsidR="00604013" w:rsidRPr="00F55D0E">
        <w:rPr>
          <w:rFonts w:asciiTheme="majorBidi" w:hAnsiTheme="majorBidi"/>
          <w:sz w:val="30"/>
          <w:szCs w:val="30"/>
          <w:cs/>
        </w:rPr>
        <w:t xml:space="preserve"> </w:t>
      </w:r>
      <w:r w:rsidR="00F55D0E">
        <w:rPr>
          <w:rFonts w:asciiTheme="majorBidi" w:hAnsiTheme="majorBidi"/>
          <w:sz w:val="30"/>
          <w:szCs w:val="30"/>
        </w:rPr>
        <w:t>2566</w:t>
      </w:r>
    </w:p>
    <w:p w14:paraId="5BFAAE7A" w14:textId="31DD502E" w:rsidR="00CC7E47" w:rsidRPr="009F5805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 xml:space="preserve"> 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(งบการเงินรวม</w:t>
      </w:r>
      <w:r w:rsidR="00B3436D">
        <w:rPr>
          <w:rFonts w:asciiTheme="majorBidi" w:hAnsiTheme="majorBidi" w:cstheme="majorBidi" w:hint="cs"/>
          <w:i/>
          <w:iCs/>
          <w:sz w:val="30"/>
          <w:szCs w:val="30"/>
          <w:u w:val="single"/>
          <w:cs/>
        </w:rPr>
        <w:t xml:space="preserve"> </w:t>
      </w:r>
      <w:r w:rsidR="00B3436D">
        <w:rPr>
          <w:rFonts w:ascii="Angsana New" w:hAnsi="Angsana New" w:hint="cs"/>
          <w:i/>
          <w:iCs/>
          <w:sz w:val="30"/>
          <w:szCs w:val="30"/>
          <w:u w:val="single"/>
          <w:cs/>
        </w:rPr>
        <w:t>- งวดหกเดือน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)</w:t>
      </w:r>
    </w:p>
    <w:tbl>
      <w:tblPr>
        <w:tblW w:w="9416" w:type="dxa"/>
        <w:tblLook w:val="01E0" w:firstRow="1" w:lastRow="1" w:firstColumn="1" w:lastColumn="1" w:noHBand="0" w:noVBand="0"/>
      </w:tblPr>
      <w:tblGrid>
        <w:gridCol w:w="6293"/>
        <w:gridCol w:w="1422"/>
        <w:gridCol w:w="283"/>
        <w:gridCol w:w="1418"/>
      </w:tblGrid>
      <w:tr w:rsidR="00CC7E47" w:rsidRPr="009F5805" w14:paraId="60ED3892" w14:textId="77777777" w:rsidTr="00EB5D09">
        <w:trPr>
          <w:tblHeader/>
        </w:trPr>
        <w:tc>
          <w:tcPr>
            <w:tcW w:w="6293" w:type="dxa"/>
            <w:vAlign w:val="bottom"/>
          </w:tcPr>
          <w:p w14:paraId="3B046426" w14:textId="77777777" w:rsidR="00CC7E47" w:rsidRPr="009F5805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3282D9E0" w14:textId="77777777" w:rsidR="00CC7E47" w:rsidRPr="009F5805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</w:p>
        </w:tc>
      </w:tr>
      <w:tr w:rsidR="00FB6854" w:rsidRPr="009F5805" w14:paraId="17CC2378" w14:textId="77777777" w:rsidTr="00EB5D09">
        <w:trPr>
          <w:tblHeader/>
        </w:trPr>
        <w:tc>
          <w:tcPr>
            <w:tcW w:w="6293" w:type="dxa"/>
            <w:vAlign w:val="bottom"/>
          </w:tcPr>
          <w:p w14:paraId="07A01CD9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6236" w14:textId="3C40E950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45E77FF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260CF6" w14:textId="4FF1DC41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FB6854" w:rsidRPr="009F5805" w14:paraId="25195FC5" w14:textId="77777777" w:rsidTr="00EB5D09">
        <w:tc>
          <w:tcPr>
            <w:tcW w:w="6293" w:type="dxa"/>
            <w:vAlign w:val="bottom"/>
          </w:tcPr>
          <w:p w14:paraId="0D796DDE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22" w:type="dxa"/>
            <w:vAlign w:val="bottom"/>
          </w:tcPr>
          <w:p w14:paraId="067884C4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89FFA2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120DF0A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6854" w:rsidRPr="009F5805" w14:paraId="5A90ECE8" w14:textId="77777777" w:rsidTr="00EB5D09">
        <w:trPr>
          <w:trHeight w:val="70"/>
        </w:trPr>
        <w:tc>
          <w:tcPr>
            <w:tcW w:w="6293" w:type="dxa"/>
            <w:vAlign w:val="bottom"/>
          </w:tcPr>
          <w:p w14:paraId="597BD9F0" w14:textId="162CECEB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22" w:type="dxa"/>
            <w:vAlign w:val="bottom"/>
          </w:tcPr>
          <w:p w14:paraId="7F64B010" w14:textId="6B79FE67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144,142</w:t>
            </w:r>
          </w:p>
        </w:tc>
        <w:tc>
          <w:tcPr>
            <w:tcW w:w="283" w:type="dxa"/>
          </w:tcPr>
          <w:p w14:paraId="54C35AE2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58280B8" w14:textId="3423E822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151,837</w:t>
            </w:r>
          </w:p>
        </w:tc>
      </w:tr>
      <w:tr w:rsidR="00FB6854" w:rsidRPr="009F5805" w14:paraId="4A7C5FBC" w14:textId="77777777" w:rsidTr="00CC7E47">
        <w:tc>
          <w:tcPr>
            <w:tcW w:w="6293" w:type="dxa"/>
            <w:vAlign w:val="bottom"/>
          </w:tcPr>
          <w:p w14:paraId="04DD66DD" w14:textId="436C01EE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22" w:type="dxa"/>
            <w:vAlign w:val="bottom"/>
          </w:tcPr>
          <w:p w14:paraId="3CBFD2F3" w14:textId="0ABB2925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98,177</w:t>
            </w:r>
          </w:p>
        </w:tc>
        <w:tc>
          <w:tcPr>
            <w:tcW w:w="283" w:type="dxa"/>
          </w:tcPr>
          <w:p w14:paraId="260C83A1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92278AD" w14:textId="639C67F8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59,760</w:t>
            </w:r>
          </w:p>
        </w:tc>
      </w:tr>
      <w:tr w:rsidR="001054EC" w:rsidRPr="009F5805" w14:paraId="319218EB" w14:textId="77777777" w:rsidTr="00A44C8F">
        <w:tc>
          <w:tcPr>
            <w:tcW w:w="6293" w:type="dxa"/>
            <w:vAlign w:val="bottom"/>
          </w:tcPr>
          <w:p w14:paraId="70BFA2C8" w14:textId="2192CEB8" w:rsidR="001054EC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54EC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22" w:type="dxa"/>
            <w:vAlign w:val="bottom"/>
          </w:tcPr>
          <w:p w14:paraId="02D4B843" w14:textId="6677D86A" w:rsidR="001054EC" w:rsidRPr="009F5805" w:rsidRDefault="00D307BF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12,511</w:t>
            </w:r>
          </w:p>
        </w:tc>
        <w:tc>
          <w:tcPr>
            <w:tcW w:w="283" w:type="dxa"/>
          </w:tcPr>
          <w:p w14:paraId="35ADA181" w14:textId="77777777" w:rsidR="001054EC" w:rsidRPr="009F5805" w:rsidRDefault="001054EC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19B06C" w14:textId="1F780779" w:rsidR="001054EC" w:rsidRPr="009F5805" w:rsidRDefault="00B3436D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2,870</w:t>
            </w:r>
          </w:p>
        </w:tc>
      </w:tr>
      <w:tr w:rsidR="00FB6854" w:rsidRPr="009F5805" w14:paraId="294086B5" w14:textId="77777777" w:rsidTr="00CC7E47">
        <w:tc>
          <w:tcPr>
            <w:tcW w:w="6293" w:type="dxa"/>
            <w:vAlign w:val="bottom"/>
          </w:tcPr>
          <w:p w14:paraId="207195CD" w14:textId="181138B8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</w:tcPr>
          <w:p w14:paraId="408C9F88" w14:textId="170BFB23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11,168</w:t>
            </w:r>
          </w:p>
        </w:tc>
        <w:tc>
          <w:tcPr>
            <w:tcW w:w="283" w:type="dxa"/>
          </w:tcPr>
          <w:p w14:paraId="6DD0F7E0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4C2338E" w14:textId="24A3F9AA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24,752</w:t>
            </w:r>
          </w:p>
        </w:tc>
      </w:tr>
      <w:tr w:rsidR="00D307BF" w:rsidRPr="009F5805" w14:paraId="5C5BAA9F" w14:textId="77777777" w:rsidTr="00CC7E47">
        <w:tc>
          <w:tcPr>
            <w:tcW w:w="6293" w:type="dxa"/>
            <w:vAlign w:val="bottom"/>
          </w:tcPr>
          <w:p w14:paraId="3DDD6351" w14:textId="751A95AE" w:rsidR="00D307BF" w:rsidRPr="009F5805" w:rsidRDefault="00D307BF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สหรัฐอาหรับเอ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422" w:type="dxa"/>
            <w:vAlign w:val="bottom"/>
          </w:tcPr>
          <w:p w14:paraId="7137EC05" w14:textId="47260696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2,577</w:t>
            </w:r>
          </w:p>
        </w:tc>
        <w:tc>
          <w:tcPr>
            <w:tcW w:w="283" w:type="dxa"/>
          </w:tcPr>
          <w:p w14:paraId="0966749B" w14:textId="77777777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A940A4B" w14:textId="43AD8BA0" w:rsidR="00D307BF" w:rsidRDefault="00D307BF" w:rsidP="00D3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7BF" w:rsidRPr="009F5805" w14:paraId="1C43834D" w14:textId="77777777" w:rsidTr="00CC7E47">
        <w:tc>
          <w:tcPr>
            <w:tcW w:w="6293" w:type="dxa"/>
            <w:vAlign w:val="bottom"/>
          </w:tcPr>
          <w:p w14:paraId="0A9CC2B0" w14:textId="7C6993E3" w:rsidR="00D307BF" w:rsidRPr="009F5805" w:rsidRDefault="00D307BF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เมียนมา</w:t>
            </w:r>
          </w:p>
        </w:tc>
        <w:tc>
          <w:tcPr>
            <w:tcW w:w="1422" w:type="dxa"/>
            <w:vAlign w:val="bottom"/>
          </w:tcPr>
          <w:p w14:paraId="3AE5834C" w14:textId="5B8E6EB4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83" w:type="dxa"/>
          </w:tcPr>
          <w:p w14:paraId="11EADEA4" w14:textId="77777777" w:rsidR="00D307BF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A6BFFDC" w14:textId="46AC6DF2" w:rsidR="00D307BF" w:rsidRDefault="00D307BF" w:rsidP="00D3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</w:tr>
      <w:tr w:rsidR="00FB6854" w:rsidRPr="009F5805" w14:paraId="6D3C5204" w14:textId="77777777" w:rsidTr="00CC7E47">
        <w:tc>
          <w:tcPr>
            <w:tcW w:w="6293" w:type="dxa"/>
            <w:vAlign w:val="bottom"/>
          </w:tcPr>
          <w:p w14:paraId="2B7CA978" w14:textId="67B9B672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854"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บาเรน</w:t>
            </w:r>
          </w:p>
        </w:tc>
        <w:tc>
          <w:tcPr>
            <w:tcW w:w="1422" w:type="dxa"/>
            <w:vAlign w:val="bottom"/>
          </w:tcPr>
          <w:p w14:paraId="687E20A8" w14:textId="1C6266D8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83" w:type="dxa"/>
          </w:tcPr>
          <w:p w14:paraId="49B7B27C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74716A4" w14:textId="2FE0C207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6,732</w:t>
            </w:r>
          </w:p>
        </w:tc>
      </w:tr>
      <w:tr w:rsidR="00FB6854" w:rsidRPr="009F5805" w14:paraId="7DC4191D" w14:textId="77777777" w:rsidTr="00CC7E47">
        <w:tc>
          <w:tcPr>
            <w:tcW w:w="6293" w:type="dxa"/>
            <w:vAlign w:val="bottom"/>
          </w:tcPr>
          <w:p w14:paraId="7B52F8BC" w14:textId="2535BA27" w:rsidR="00FB6854" w:rsidRPr="009F5805" w:rsidRDefault="003C3538" w:rsidP="003C35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7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เกาหลี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91D379D" w14:textId="17F8FD12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283" w:type="dxa"/>
          </w:tcPr>
          <w:p w14:paraId="30EB4A7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95900D" w14:textId="4E01662C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B343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944</w:t>
            </w:r>
          </w:p>
        </w:tc>
      </w:tr>
      <w:tr w:rsidR="00FB6854" w:rsidRPr="009F5805" w14:paraId="4864209F" w14:textId="77777777" w:rsidTr="00CC7E47">
        <w:tc>
          <w:tcPr>
            <w:tcW w:w="6293" w:type="dxa"/>
            <w:vAlign w:val="bottom"/>
          </w:tcPr>
          <w:p w14:paraId="670457EE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CAE42F8" w14:textId="6CC6F246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271,100</w:t>
            </w:r>
          </w:p>
        </w:tc>
        <w:tc>
          <w:tcPr>
            <w:tcW w:w="283" w:type="dxa"/>
          </w:tcPr>
          <w:p w14:paraId="344BE116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06DD49" w14:textId="1765D938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249,116</w:t>
            </w:r>
          </w:p>
        </w:tc>
      </w:tr>
      <w:tr w:rsidR="00FB6854" w:rsidRPr="009F5805" w14:paraId="7375B39D" w14:textId="77777777" w:rsidTr="00CC7E47">
        <w:tc>
          <w:tcPr>
            <w:tcW w:w="6293" w:type="dxa"/>
            <w:vAlign w:val="bottom"/>
          </w:tcPr>
          <w:p w14:paraId="44444B34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B05E2C2" w14:textId="031475DE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448,820</w:t>
            </w:r>
          </w:p>
        </w:tc>
        <w:tc>
          <w:tcPr>
            <w:tcW w:w="283" w:type="dxa"/>
          </w:tcPr>
          <w:p w14:paraId="7BD8F049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87091E" w14:textId="24AD800D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380,049</w:t>
            </w:r>
          </w:p>
        </w:tc>
      </w:tr>
      <w:tr w:rsidR="00FB6854" w:rsidRPr="009F5805" w14:paraId="6FCE79CD" w14:textId="77777777" w:rsidTr="00CC7E47">
        <w:tc>
          <w:tcPr>
            <w:tcW w:w="6293" w:type="dxa"/>
            <w:vAlign w:val="bottom"/>
          </w:tcPr>
          <w:p w14:paraId="05788793" w14:textId="77777777" w:rsidR="00FB6854" w:rsidRPr="009F5805" w:rsidRDefault="00FB6854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B77D" w14:textId="2DA2BE26" w:rsidR="00FB6854" w:rsidRPr="009F5805" w:rsidRDefault="00D307BF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719,920</w:t>
            </w:r>
          </w:p>
        </w:tc>
        <w:tc>
          <w:tcPr>
            <w:tcW w:w="283" w:type="dxa"/>
          </w:tcPr>
          <w:p w14:paraId="1C8D333E" w14:textId="77777777" w:rsidR="00FB6854" w:rsidRPr="009F5805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39CAD" w14:textId="30E45D26" w:rsidR="00FB6854" w:rsidRPr="009F5805" w:rsidRDefault="00B3436D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629,</w:t>
            </w:r>
            <w:r w:rsidR="00BE6E1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F2CD783" w14:textId="77777777" w:rsidR="00553377" w:rsidRPr="00553377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70F947D" w14:textId="09C68018" w:rsidR="00BC5367" w:rsidRPr="009F5805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C5367" w:rsidRPr="009F5805">
        <w:rPr>
          <w:rFonts w:asciiTheme="majorBidi" w:hAnsiTheme="majorBidi" w:cstheme="majorBidi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3C6C3144" w14:textId="77777777" w:rsidR="00553377" w:rsidRDefault="0055337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</w:p>
    <w:p w14:paraId="1093B6E4" w14:textId="0E6B10B2" w:rsidR="002060DD" w:rsidRPr="009F5805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u w:val="single"/>
        </w:rPr>
      </w:pP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 xml:space="preserve"> (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F505C9"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>10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="008E0981" w:rsidRPr="009F5805">
        <w:rPr>
          <w:rFonts w:asciiTheme="majorBidi" w:hAnsiTheme="majorBidi" w:cstheme="majorBidi"/>
          <w:i/>
          <w:iCs/>
          <w:sz w:val="30"/>
          <w:szCs w:val="30"/>
          <w:u w:val="single"/>
          <w:cs/>
        </w:rPr>
        <w:t>ในงบการเงินรวม</w:t>
      </w:r>
      <w:r w:rsidRPr="009F5805">
        <w:rPr>
          <w:rFonts w:asciiTheme="majorBidi" w:hAnsiTheme="majorBidi" w:cstheme="majorBidi"/>
          <w:i/>
          <w:iCs/>
          <w:sz w:val="30"/>
          <w:szCs w:val="30"/>
          <w:u w:val="single"/>
        </w:rPr>
        <w:t>)</w:t>
      </w:r>
    </w:p>
    <w:p w14:paraId="0DDBF4BD" w14:textId="77777777" w:rsidR="00BC5367" w:rsidRPr="00553377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5499"/>
        <w:gridCol w:w="1872"/>
        <w:gridCol w:w="236"/>
        <w:gridCol w:w="1825"/>
      </w:tblGrid>
      <w:tr w:rsidR="002060DD" w:rsidRPr="009F5805" w14:paraId="47C474A5" w14:textId="77777777" w:rsidTr="00B27E9C">
        <w:tc>
          <w:tcPr>
            <w:tcW w:w="5499" w:type="dxa"/>
            <w:vAlign w:val="bottom"/>
          </w:tcPr>
          <w:p w14:paraId="4A48BB12" w14:textId="77777777" w:rsidR="002060DD" w:rsidRPr="009F5805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14:paraId="633D7528" w14:textId="77777777" w:rsidR="002060DD" w:rsidRPr="009F5805" w:rsidRDefault="002060DD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ED7170" w:rsidRPr="009F5805" w14:paraId="76592FC8" w14:textId="77777777" w:rsidTr="00B27E9C">
        <w:tc>
          <w:tcPr>
            <w:tcW w:w="5499" w:type="dxa"/>
            <w:vAlign w:val="bottom"/>
          </w:tcPr>
          <w:p w14:paraId="67A8B892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97F9" w14:textId="2A952D96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5A7C0A9D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14:paraId="63B01D19" w14:textId="75DE4902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580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ED7170" w:rsidRPr="009F5805" w14:paraId="32645662" w14:textId="77777777" w:rsidTr="00B27E9C">
        <w:tc>
          <w:tcPr>
            <w:tcW w:w="5499" w:type="dxa"/>
            <w:vAlign w:val="bottom"/>
          </w:tcPr>
          <w:p w14:paraId="568AF47B" w14:textId="77777777" w:rsidR="00ED7170" w:rsidRPr="009F5805" w:rsidRDefault="00ED7170" w:rsidP="003C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D1F105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81A98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7C10187" w14:textId="77777777" w:rsidR="00ED7170" w:rsidRPr="009F5805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24C3C" w:rsidRPr="009F5805" w14:paraId="0DFB70D2" w14:textId="77777777" w:rsidTr="00B27E9C">
        <w:tc>
          <w:tcPr>
            <w:tcW w:w="5499" w:type="dxa"/>
            <w:vAlign w:val="bottom"/>
          </w:tcPr>
          <w:p w14:paraId="56D03CF9" w14:textId="3BBF2AF0" w:rsidR="00F24C3C" w:rsidRPr="00FC2317" w:rsidRDefault="00FC2317" w:rsidP="00FC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5"/>
              <w:rPr>
                <w:rFonts w:asciiTheme="majorBidi" w:hAnsiTheme="majorBidi" w:cstheme="majorBidi"/>
                <w:sz w:val="30"/>
                <w:szCs w:val="30"/>
              </w:rPr>
            </w:pPr>
            <w:r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24C3C"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ข้อมูลเชิงผลิตภัณฑ์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C00A28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525103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3FFAA792" w14:textId="77777777" w:rsidR="00F24C3C" w:rsidRPr="00E97F97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436D" w:rsidRPr="009F5805" w14:paraId="46FD7091" w14:textId="77777777" w:rsidTr="00B27E9C">
        <w:tc>
          <w:tcPr>
            <w:tcW w:w="5499" w:type="dxa"/>
            <w:vAlign w:val="bottom"/>
          </w:tcPr>
          <w:p w14:paraId="4E52CC3C" w14:textId="3C868973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720372" w14:textId="27FEF567" w:rsidR="00B3436D" w:rsidRPr="009F5805" w:rsidRDefault="00D307BF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50.83</w:t>
            </w:r>
          </w:p>
        </w:tc>
        <w:tc>
          <w:tcPr>
            <w:tcW w:w="236" w:type="dxa"/>
            <w:shd w:val="clear" w:color="auto" w:fill="auto"/>
          </w:tcPr>
          <w:p w14:paraId="05FB0A9A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D275CA" w14:textId="48817F12" w:rsidR="00B3436D" w:rsidRPr="009F5805" w:rsidRDefault="00E97F97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F97">
              <w:rPr>
                <w:rFonts w:ascii="Angsana New" w:hAnsi="Angsana New" w:hint="cs"/>
                <w:color w:val="000000"/>
                <w:sz w:val="30"/>
                <w:szCs w:val="30"/>
              </w:rPr>
              <w:t>28</w:t>
            </w:r>
            <w:r w:rsidR="00B343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E97F97">
              <w:rPr>
                <w:rFonts w:ascii="Angsana New" w:hAnsi="Angsana New" w:hint="cs"/>
                <w:color w:val="000000"/>
                <w:sz w:val="30"/>
                <w:szCs w:val="30"/>
              </w:rPr>
              <w:t>69</w:t>
            </w:r>
          </w:p>
        </w:tc>
      </w:tr>
      <w:tr w:rsidR="00F24C3C" w:rsidRPr="009F5805" w14:paraId="6EC76518" w14:textId="77777777" w:rsidTr="00B27E9C">
        <w:tc>
          <w:tcPr>
            <w:tcW w:w="5499" w:type="dxa"/>
            <w:vAlign w:val="bottom"/>
          </w:tcPr>
          <w:p w14:paraId="1B9D22F2" w14:textId="483A4E5F" w:rsidR="00F24C3C" w:rsidRDefault="00F24C3C" w:rsidP="00FC231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3"/>
              </w:tabs>
              <w:spacing w:line="240" w:lineRule="auto"/>
              <w:ind w:left="-65" w:hanging="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ข้อมูลเกี่ยวกับเขตภูมิศาสตร์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525E33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F4C4E2" w14:textId="77777777" w:rsidR="00F24C3C" w:rsidRPr="009F5805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593203C4" w14:textId="77777777" w:rsidR="00F24C3C" w:rsidRDefault="00F24C3C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3436D" w:rsidRPr="009F5805" w14:paraId="09AEF955" w14:textId="77777777" w:rsidTr="00B27E9C">
        <w:tc>
          <w:tcPr>
            <w:tcW w:w="5499" w:type="dxa"/>
            <w:vAlign w:val="bottom"/>
          </w:tcPr>
          <w:p w14:paraId="124813E1" w14:textId="0F091410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2F4A6B" w14:textId="36F61283" w:rsidR="00B3436D" w:rsidRPr="009F5805" w:rsidRDefault="00D307BF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35.89</w:t>
            </w:r>
          </w:p>
        </w:tc>
        <w:tc>
          <w:tcPr>
            <w:tcW w:w="236" w:type="dxa"/>
            <w:shd w:val="clear" w:color="auto" w:fill="auto"/>
          </w:tcPr>
          <w:p w14:paraId="1B46E71B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1CB095" w14:textId="3B11D18B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23.25</w:t>
            </w:r>
          </w:p>
        </w:tc>
      </w:tr>
      <w:tr w:rsidR="00B3436D" w:rsidRPr="009F5805" w14:paraId="79B70658" w14:textId="77777777" w:rsidTr="00B27E9C">
        <w:tc>
          <w:tcPr>
            <w:tcW w:w="5499" w:type="dxa"/>
            <w:vAlign w:val="bottom"/>
          </w:tcPr>
          <w:p w14:paraId="189FE402" w14:textId="0CFC2FDF" w:rsidR="00B3436D" w:rsidRPr="00FC2317" w:rsidRDefault="00B3436D" w:rsidP="00FC231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FAE80F" w14:textId="353B8999" w:rsidR="00B3436D" w:rsidRPr="009F5805" w:rsidRDefault="00D307BF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55.62</w:t>
            </w:r>
          </w:p>
        </w:tc>
        <w:tc>
          <w:tcPr>
            <w:tcW w:w="236" w:type="dxa"/>
            <w:shd w:val="clear" w:color="auto" w:fill="auto"/>
          </w:tcPr>
          <w:p w14:paraId="5CA55E4A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F1F2ABA" w14:textId="35A0975D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45.60</w:t>
            </w:r>
          </w:p>
        </w:tc>
      </w:tr>
      <w:tr w:rsidR="00B3436D" w:rsidRPr="009F5805" w14:paraId="2F5A7A72" w14:textId="77777777" w:rsidTr="00B27E9C">
        <w:tc>
          <w:tcPr>
            <w:tcW w:w="5499" w:type="dxa"/>
            <w:vAlign w:val="bottom"/>
          </w:tcPr>
          <w:p w14:paraId="7D7B69EE" w14:textId="3794E206" w:rsidR="00B3436D" w:rsidRPr="00FC2317" w:rsidRDefault="00FC2317" w:rsidP="00FC2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lef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02BB6" w:rsidRPr="00FC23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902BB6" w:rsidRPr="00FC23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ข้อมูลเชิงผลิตภัณฑ์และเขตภูมิศาสตร์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9BDB5B" w14:textId="24C483C8" w:rsidR="00B3436D" w:rsidRPr="009F5805" w:rsidRDefault="00D307BF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48.19</w:t>
            </w:r>
          </w:p>
        </w:tc>
        <w:tc>
          <w:tcPr>
            <w:tcW w:w="236" w:type="dxa"/>
            <w:shd w:val="clear" w:color="auto" w:fill="auto"/>
          </w:tcPr>
          <w:p w14:paraId="303AEA55" w14:textId="77777777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5F3C822A" w14:textId="6CDBAAC4" w:rsidR="00B3436D" w:rsidRPr="009F5805" w:rsidRDefault="00B3436D" w:rsidP="00B3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36.75</w:t>
            </w:r>
          </w:p>
        </w:tc>
      </w:tr>
    </w:tbl>
    <w:p w14:paraId="0EAECDC2" w14:textId="77777777" w:rsidR="008B4E97" w:rsidRPr="008B4E97" w:rsidRDefault="008B4E97" w:rsidP="008B4E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F32A3ED" w14:textId="55B1524A" w:rsidR="00654F81" w:rsidRPr="00F24C3C" w:rsidRDefault="00654F81" w:rsidP="00165D4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การจ่ายเงินปันผล</w:t>
      </w:r>
    </w:p>
    <w:p w14:paraId="64C78DE4" w14:textId="77777777" w:rsidR="00654F81" w:rsidRPr="00654F81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8094246" w14:textId="569B5904" w:rsidR="00654F81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54F81">
        <w:rPr>
          <w:rFonts w:asciiTheme="majorBidi" w:hAnsiTheme="majorBidi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20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ผู้ถือหุ้นได้อนุมัติการจ่ายเงินปันผลจากผลการดำเนินงานปี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2565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0.011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 (โดยจ่ายจากกำไรส่วนที่ได้รับการส่งเสริมการลงทุน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0.0053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บาทต่อหุ้นและส่วนที่ไม่ได้รับการส่งเสริมการลงทุน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0.0057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บาทต่อหุ้น) เป็นเงินรวมประมาณ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10.55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ล้านบาท ให้แก่ผู้ถือหุ้นโดยกำหนดจ่ายเงินปันผลในวันที่ </w:t>
      </w:r>
      <w:r w:rsidRPr="00654F81">
        <w:rPr>
          <w:rFonts w:asciiTheme="majorBidi" w:hAnsiTheme="majorBidi" w:cstheme="majorBidi" w:hint="cs"/>
          <w:sz w:val="30"/>
          <w:szCs w:val="30"/>
        </w:rPr>
        <w:t xml:space="preserve">19 </w:t>
      </w:r>
      <w:r w:rsidRPr="00654F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Pr="00654F81">
        <w:rPr>
          <w:rFonts w:asciiTheme="majorBidi" w:hAnsiTheme="majorBidi" w:cstheme="majorBidi" w:hint="cs"/>
          <w:sz w:val="30"/>
          <w:szCs w:val="30"/>
        </w:rPr>
        <w:t>2566</w:t>
      </w:r>
    </w:p>
    <w:p w14:paraId="377F3762" w14:textId="77777777" w:rsidR="00654F81" w:rsidRPr="00654F81" w:rsidRDefault="00654F81" w:rsidP="00654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0AA698" w14:textId="065BE3E4" w:rsidR="00C92609" w:rsidRPr="00F24C3C" w:rsidRDefault="00506966" w:rsidP="00165D4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8A44A1" w:rsidRPr="00F24C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ๆ</w:t>
      </w:r>
    </w:p>
    <w:p w14:paraId="1EA5F91A" w14:textId="77777777" w:rsidR="00C92609" w:rsidRPr="009F5805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5212CA" w14:textId="38FBDA6B" w:rsidR="00C92609" w:rsidRPr="009F580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654F8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654F81">
        <w:rPr>
          <w:rFonts w:asciiTheme="majorBidi" w:hAnsiTheme="majorBidi" w:cstheme="majorBidi" w:hint="cs"/>
          <w:color w:val="000000"/>
          <w:sz w:val="30"/>
          <w:szCs w:val="30"/>
          <w:cs/>
        </w:rPr>
        <w:t>มิถุนายน</w:t>
      </w:r>
      <w:r w:rsidR="008436EE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505C9" w:rsidRPr="009F5805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47A7C000" w14:textId="77777777" w:rsidR="00C92609" w:rsidRPr="009F5805" w:rsidRDefault="00C92609" w:rsidP="00C92609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7D9A11" w14:textId="0C839DF3" w:rsidR="00044076" w:rsidRPr="009F5805" w:rsidRDefault="00DD0331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สอง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แห่งให้กับบริษัทเอกชน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สาม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แห่งและหน่วยงานรัฐบาลแห่งหนึ่งเป็นจำนวนเงินรวมประมาณ </w:t>
      </w:r>
      <w:r w:rsidR="0068601E" w:rsidRPr="009F5805">
        <w:rPr>
          <w:rFonts w:asciiTheme="majorBidi" w:hAnsiTheme="majorBidi" w:cstheme="majorBidi"/>
          <w:color w:val="000000"/>
          <w:sz w:val="30"/>
          <w:szCs w:val="30"/>
        </w:rPr>
        <w:t>54.9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328C3E64" w14:textId="77777777" w:rsidR="00044076" w:rsidRPr="009F5805" w:rsidRDefault="00044076" w:rsidP="0016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9424F5B" w14:textId="7D89C30B" w:rsidR="00C92609" w:rsidRPr="009F5805" w:rsidRDefault="00DD0331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บริษัทมีภาระผูกพันจากการ</w:t>
      </w:r>
      <w:r w:rsidR="00CC3F6C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ก่อสร้าง</w:t>
      </w:r>
      <w:r w:rsidR="008F150E" w:rsidRPr="009F5805">
        <w:rPr>
          <w:rFonts w:asciiTheme="majorBidi" w:hAnsiTheme="majorBidi" w:cstheme="majorBidi"/>
          <w:color w:val="000000"/>
          <w:sz w:val="30"/>
          <w:szCs w:val="30"/>
          <w:cs/>
        </w:rPr>
        <w:t>อาคารสำนักงาน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F150E"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งานปรับปรุงระบบโครงสร้างพื้นฐานและระบบโรงงาน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เป็นจำนวนเงินประมาณ </w:t>
      </w:r>
      <w:r w:rsidR="00C76E51" w:rsidRPr="009F5805">
        <w:rPr>
          <w:rFonts w:asciiTheme="majorBidi" w:hAnsiTheme="majorBidi" w:cstheme="majorBidi"/>
          <w:color w:val="000000"/>
          <w:sz w:val="30"/>
          <w:szCs w:val="30"/>
        </w:rPr>
        <w:t>40.6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="00361D42" w:rsidRPr="009F5805">
        <w:rPr>
          <w:rFonts w:asciiTheme="majorBidi" w:hAnsiTheme="majorBidi" w:cstheme="majorBidi"/>
          <w:sz w:val="30"/>
          <w:szCs w:val="30"/>
          <w:cs/>
        </w:rPr>
        <w:t>และ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07BF">
        <w:rPr>
          <w:rFonts w:asciiTheme="majorBidi" w:hAnsiTheme="majorBidi" w:cstheme="majorBidi"/>
          <w:sz w:val="30"/>
          <w:szCs w:val="30"/>
        </w:rPr>
        <w:t>65.2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78708409" w14:textId="77777777" w:rsidR="00B27E9C" w:rsidRPr="009F5805" w:rsidRDefault="00B27E9C" w:rsidP="0016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864861" w14:textId="5B4D6F29" w:rsidR="00C92609" w:rsidRPr="009F5805" w:rsidRDefault="00EE0748" w:rsidP="00165D4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709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บริษัทยังอยู่ระหว่างการพิจารณาทิศทางที่เหมาะสมและศึกษาความเป็นไปได้ในโครงการลงทุนที่เกี่ยวข้องกับโรงไฟฟ้าจากพลังงานชีวมวลซึ่งอยู่ในจังหวัดซา</w:t>
      </w:r>
      <w:proofErr w:type="spellStart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>งะ</w:t>
      </w:r>
      <w:proofErr w:type="spellEnd"/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 xml:space="preserve">Saga) 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ของประเทศญี่ปุ่นโดยมีเงื่อนไขที่จะต้องจ่ายชำระเงินมัดจำที่สามารถเรียกคืนได้จำนวน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100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ดังกล่าว ซึ่งในปี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บริษัทได้จ่ายเงินมัดจำดังกล่าวจำนวน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75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ล้านบาทและ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ตามลำดับ (รวม </w:t>
      </w:r>
      <w:r w:rsidRPr="009F5805">
        <w:rPr>
          <w:rFonts w:asciiTheme="majorBidi" w:hAnsiTheme="majorBidi" w:cstheme="majorBidi"/>
          <w:color w:val="000000"/>
          <w:sz w:val="30"/>
          <w:szCs w:val="30"/>
        </w:rPr>
        <w:t>100</w:t>
      </w:r>
      <w:r w:rsidRPr="009F58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ล้านบาท)</w:t>
      </w:r>
    </w:p>
    <w:p w14:paraId="21842797" w14:textId="77777777" w:rsidR="00DC1385" w:rsidRDefault="00DC1385" w:rsidP="006B493F">
      <w:pPr>
        <w:rPr>
          <w:rFonts w:asciiTheme="majorBidi" w:hAnsiTheme="majorBidi" w:cstheme="majorBidi"/>
          <w:sz w:val="30"/>
          <w:szCs w:val="30"/>
        </w:rPr>
      </w:pPr>
    </w:p>
    <w:p w14:paraId="5ADB4B50" w14:textId="77777777" w:rsidR="00D644F0" w:rsidRDefault="00D644F0" w:rsidP="006B493F">
      <w:pPr>
        <w:rPr>
          <w:rFonts w:asciiTheme="majorBidi" w:hAnsiTheme="majorBidi" w:cstheme="majorBidi"/>
          <w:sz w:val="30"/>
          <w:szCs w:val="30"/>
        </w:rPr>
      </w:pPr>
    </w:p>
    <w:p w14:paraId="5765EF7B" w14:textId="77777777" w:rsidR="00D644F0" w:rsidRDefault="00D644F0" w:rsidP="006B493F">
      <w:pPr>
        <w:rPr>
          <w:rFonts w:asciiTheme="majorBidi" w:hAnsiTheme="majorBidi" w:cstheme="majorBidi"/>
          <w:sz w:val="30"/>
          <w:szCs w:val="30"/>
        </w:rPr>
      </w:pPr>
    </w:p>
    <w:p w14:paraId="4E785505" w14:textId="77777777" w:rsidR="00D644F0" w:rsidRDefault="00D644F0" w:rsidP="006B493F">
      <w:pPr>
        <w:rPr>
          <w:rFonts w:asciiTheme="majorBidi" w:hAnsiTheme="majorBidi" w:cstheme="majorBidi"/>
          <w:sz w:val="30"/>
          <w:szCs w:val="30"/>
        </w:rPr>
      </w:pPr>
    </w:p>
    <w:p w14:paraId="52CBC7E8" w14:textId="77777777" w:rsidR="00D644F0" w:rsidRDefault="00D644F0" w:rsidP="006B493F">
      <w:pPr>
        <w:rPr>
          <w:rFonts w:asciiTheme="majorBidi" w:hAnsiTheme="majorBidi" w:cstheme="majorBidi"/>
          <w:sz w:val="30"/>
          <w:szCs w:val="30"/>
        </w:rPr>
      </w:pPr>
    </w:p>
    <w:p w14:paraId="7DAFEE68" w14:textId="77777777" w:rsidR="00D644F0" w:rsidRDefault="00D644F0" w:rsidP="006B493F">
      <w:pPr>
        <w:rPr>
          <w:rFonts w:asciiTheme="majorBidi" w:hAnsiTheme="majorBidi" w:cstheme="majorBidi"/>
          <w:sz w:val="30"/>
          <w:szCs w:val="30"/>
        </w:rPr>
      </w:pPr>
    </w:p>
    <w:p w14:paraId="57930865" w14:textId="77777777" w:rsidR="00D644F0" w:rsidRPr="009F5805" w:rsidRDefault="00D644F0" w:rsidP="006B493F">
      <w:pPr>
        <w:rPr>
          <w:rFonts w:asciiTheme="majorBidi" w:hAnsiTheme="majorBidi" w:cstheme="majorBidi"/>
          <w:sz w:val="30"/>
          <w:szCs w:val="30"/>
          <w:cs/>
        </w:rPr>
      </w:pPr>
    </w:p>
    <w:p w14:paraId="5A585898" w14:textId="0F89B3DA" w:rsidR="00463967" w:rsidRPr="00F24C3C" w:rsidRDefault="00463967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6F54DE7" w14:textId="77777777" w:rsidR="00440E20" w:rsidRPr="009F5805" w:rsidRDefault="00440E20" w:rsidP="00440E20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4E34608" w14:textId="2EB59C98" w:rsidR="00613D6B" w:rsidRDefault="00613D6B" w:rsidP="00613D6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ในที่ประชุม</w:t>
      </w:r>
      <w:r w:rsidR="00E97F97">
        <w:rPr>
          <w:rFonts w:ascii="Angsana New" w:hAnsi="Angsana New" w:cs="Angsana New" w:hint="cs"/>
          <w:sz w:val="30"/>
          <w:szCs w:val="30"/>
          <w:cs/>
        </w:rPr>
        <w:t>วิ</w:t>
      </w:r>
      <w:r>
        <w:rPr>
          <w:rFonts w:ascii="Angsana New" w:hAnsi="Angsana New" w:cs="Angsana New"/>
          <w:sz w:val="30"/>
          <w:szCs w:val="30"/>
          <w:cs/>
        </w:rPr>
        <w:t xml:space="preserve">สามัญผู้ถือหุ้นเมื่อวันที่ </w:t>
      </w:r>
      <w:r w:rsidR="00E97F97">
        <w:rPr>
          <w:rFonts w:ascii="Angsana New" w:hAnsi="Angsana New" w:cs="Angsana New"/>
          <w:sz w:val="30"/>
          <w:szCs w:val="30"/>
        </w:rPr>
        <w:t xml:space="preserve">11 </w:t>
      </w:r>
      <w:r w:rsidR="00E97F97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E97F97">
        <w:rPr>
          <w:rFonts w:ascii="Angsana New" w:hAnsi="Angsana New" w:cs="Angsana New"/>
          <w:sz w:val="30"/>
          <w:szCs w:val="30"/>
        </w:rPr>
        <w:t xml:space="preserve"> 2567</w:t>
      </w:r>
      <w:r>
        <w:rPr>
          <w:rFonts w:ascii="Angsana New" w:hAnsi="Angsana New" w:cs="Angsana New"/>
          <w:sz w:val="30"/>
          <w:szCs w:val="30"/>
          <w:cs/>
        </w:rPr>
        <w:t xml:space="preserve"> ผู้ถือหุ้นได้มีมติอนุมัติเรื่องสำคัญดังต่อไปนี้</w:t>
      </w:r>
    </w:p>
    <w:p w14:paraId="4E02A454" w14:textId="77777777" w:rsidR="00613D6B" w:rsidRDefault="00613D6B" w:rsidP="00613D6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DD05070" w14:textId="0D11F8DE" w:rsidR="00613D6B" w:rsidRDefault="00613D6B" w:rsidP="00F505C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pacing w:val="-2"/>
          <w:sz w:val="30"/>
          <w:szCs w:val="30"/>
        </w:rPr>
      </w:pPr>
      <w:r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การลดทุนจดทะเบียนของบริษัทจำนวน </w:t>
      </w:r>
      <w:r w:rsidR="00E97F97">
        <w:rPr>
          <w:rFonts w:ascii="Angsana New" w:hAnsi="Angsana New"/>
          <w:spacing w:val="-2"/>
          <w:sz w:val="30"/>
          <w:szCs w:val="30"/>
        </w:rPr>
        <w:t>47,969,865</w:t>
      </w:r>
      <w:r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บาท (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โดยการตัดหุ้นสามัญที่ยังไม่ได้ออกจำหน่ายจำนวน </w:t>
      </w:r>
      <w:r w:rsidR="007F0BDE">
        <w:rPr>
          <w:rFonts w:ascii="Angsana New" w:hAnsi="Angsana New"/>
          <w:spacing w:val="-2"/>
          <w:sz w:val="30"/>
          <w:szCs w:val="30"/>
        </w:rPr>
        <w:t>191</w:t>
      </w:r>
      <w:r w:rsidR="007F0BDE" w:rsidRPr="00E97F97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F0BDE">
        <w:rPr>
          <w:rFonts w:ascii="Angsana New" w:hAnsi="Angsana New"/>
          <w:spacing w:val="-2"/>
          <w:sz w:val="30"/>
          <w:szCs w:val="30"/>
        </w:rPr>
        <w:t>879</w:t>
      </w:r>
      <w:r w:rsidR="007F0BDE" w:rsidRPr="00E97F97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F0BDE">
        <w:rPr>
          <w:rFonts w:ascii="Angsana New" w:hAnsi="Angsana New"/>
          <w:spacing w:val="-2"/>
          <w:sz w:val="30"/>
          <w:szCs w:val="30"/>
        </w:rPr>
        <w:t>460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หุ้น มูลค่าหุ้นละ </w:t>
      </w:r>
      <w:r w:rsidR="007F0BDE" w:rsidRPr="00E97F97">
        <w:rPr>
          <w:rFonts w:ascii="Angsana New" w:hAnsi="Angsana New"/>
          <w:spacing w:val="-2"/>
          <w:sz w:val="30"/>
          <w:szCs w:val="30"/>
        </w:rPr>
        <w:t>0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>.</w:t>
      </w:r>
      <w:r w:rsidR="007F0BDE" w:rsidRPr="00E97F97">
        <w:rPr>
          <w:rFonts w:ascii="Angsana New" w:hAnsi="Angsana New"/>
          <w:spacing w:val="-2"/>
          <w:sz w:val="30"/>
          <w:szCs w:val="30"/>
        </w:rPr>
        <w:t>25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บาท</w:t>
      </w:r>
      <w:r w:rsidRPr="00E97F97">
        <w:rPr>
          <w:rFonts w:ascii="Angsana New" w:hAnsi="Angsana New"/>
          <w:spacing w:val="-2"/>
          <w:sz w:val="30"/>
          <w:szCs w:val="30"/>
        </w:rPr>
        <w:t>)</w:t>
      </w:r>
      <w:r w:rsidR="007F0BDE">
        <w:rPr>
          <w:rFonts w:ascii="Angsana New" w:hAnsi="Angsana New"/>
          <w:spacing w:val="-2"/>
          <w:sz w:val="30"/>
          <w:szCs w:val="30"/>
        </w:rPr>
        <w:t xml:space="preserve"> 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จากเดิม </w:t>
      </w:r>
      <w:r w:rsidR="007F0BDE">
        <w:rPr>
          <w:rFonts w:ascii="Angsana New" w:hAnsi="Angsana New"/>
          <w:spacing w:val="-2"/>
          <w:sz w:val="30"/>
          <w:szCs w:val="30"/>
        </w:rPr>
        <w:t>287,846,277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บาทเป็น </w:t>
      </w:r>
      <w:r w:rsidR="007F0BDE" w:rsidRPr="00E97F97">
        <w:rPr>
          <w:rFonts w:ascii="Angsana New" w:hAnsi="Angsana New"/>
          <w:spacing w:val="-2"/>
          <w:sz w:val="30"/>
          <w:szCs w:val="30"/>
        </w:rPr>
        <w:t>239</w:t>
      </w:r>
      <w:r w:rsidR="007F0BDE" w:rsidRPr="00E97F97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F0BDE" w:rsidRPr="00E97F97">
        <w:rPr>
          <w:rFonts w:ascii="Angsana New" w:hAnsi="Angsana New"/>
          <w:spacing w:val="-2"/>
          <w:sz w:val="30"/>
          <w:szCs w:val="30"/>
        </w:rPr>
        <w:t>87</w:t>
      </w:r>
      <w:r w:rsidR="007F0BDE">
        <w:rPr>
          <w:rFonts w:ascii="Angsana New" w:hAnsi="Angsana New"/>
          <w:spacing w:val="-2"/>
          <w:sz w:val="30"/>
          <w:szCs w:val="30"/>
        </w:rPr>
        <w:t>6</w:t>
      </w:r>
      <w:r w:rsidR="007F0BDE" w:rsidRPr="00E97F97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7F0BDE">
        <w:rPr>
          <w:rFonts w:ascii="Angsana New" w:hAnsi="Angsana New"/>
          <w:spacing w:val="-2"/>
          <w:sz w:val="30"/>
          <w:szCs w:val="30"/>
        </w:rPr>
        <w:t>412</w:t>
      </w:r>
      <w:r w:rsidR="007F0BDE" w:rsidRPr="00E97F9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บาท</w:t>
      </w:r>
      <w:r w:rsidR="007F0BDE">
        <w:rPr>
          <w:rFonts w:ascii="Angsana New" w:hAnsi="Angsana New"/>
          <w:spacing w:val="-2"/>
          <w:sz w:val="30"/>
          <w:szCs w:val="30"/>
        </w:rPr>
        <w:t xml:space="preserve"> </w:t>
      </w:r>
      <w:r w:rsidR="002336EA">
        <w:rPr>
          <w:rFonts w:ascii="Angsana New" w:hAnsi="Angsana New" w:hint="cs"/>
          <w:spacing w:val="-2"/>
          <w:sz w:val="30"/>
          <w:szCs w:val="30"/>
          <w:cs/>
        </w:rPr>
        <w:t xml:space="preserve">แบ่งออกเป็นหุ้นสามัญจำนวน </w:t>
      </w:r>
      <w:r w:rsidR="002336EA">
        <w:rPr>
          <w:rFonts w:ascii="Angsana New" w:hAnsi="Angsana New"/>
          <w:spacing w:val="-2"/>
          <w:sz w:val="30"/>
          <w:szCs w:val="30"/>
        </w:rPr>
        <w:t>959</w:t>
      </w:r>
      <w:r w:rsidR="002336EA">
        <w:rPr>
          <w:rFonts w:ascii="Angsana New" w:hAnsi="Angsana New" w:hint="cs"/>
          <w:spacing w:val="-2"/>
          <w:sz w:val="30"/>
          <w:szCs w:val="30"/>
          <w:cs/>
        </w:rPr>
        <w:t>,</w:t>
      </w:r>
      <w:r w:rsidR="002336EA">
        <w:rPr>
          <w:rFonts w:ascii="Angsana New" w:hAnsi="Angsana New"/>
          <w:spacing w:val="-2"/>
          <w:sz w:val="30"/>
          <w:szCs w:val="30"/>
        </w:rPr>
        <w:t>505</w:t>
      </w:r>
      <w:r w:rsidR="002336EA">
        <w:rPr>
          <w:rFonts w:ascii="Angsana New" w:hAnsi="Angsana New" w:hint="cs"/>
          <w:spacing w:val="-2"/>
          <w:sz w:val="30"/>
          <w:szCs w:val="30"/>
          <w:cs/>
        </w:rPr>
        <w:t>,</w:t>
      </w:r>
      <w:r w:rsidR="002336EA">
        <w:rPr>
          <w:rFonts w:ascii="Angsana New" w:hAnsi="Angsana New"/>
          <w:spacing w:val="-2"/>
          <w:sz w:val="30"/>
          <w:szCs w:val="30"/>
        </w:rPr>
        <w:t>648</w:t>
      </w:r>
      <w:r w:rsidR="002336EA">
        <w:rPr>
          <w:rFonts w:ascii="Angsana New" w:hAnsi="Angsana New" w:hint="cs"/>
          <w:spacing w:val="-2"/>
          <w:sz w:val="30"/>
          <w:szCs w:val="30"/>
          <w:cs/>
        </w:rPr>
        <w:t xml:space="preserve"> หุ้น มูลค่าหุ้นละ </w:t>
      </w:r>
      <w:r w:rsidR="002336EA">
        <w:rPr>
          <w:rFonts w:ascii="Angsana New" w:hAnsi="Angsana New"/>
          <w:spacing w:val="-2"/>
          <w:sz w:val="30"/>
          <w:szCs w:val="30"/>
        </w:rPr>
        <w:t>0.25</w:t>
      </w:r>
      <w:r w:rsidR="002336EA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</w:p>
    <w:p w14:paraId="5F8AC076" w14:textId="77777777" w:rsidR="007C1C87" w:rsidRPr="00E97F97" w:rsidRDefault="007C1C87" w:rsidP="007C1C87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A17AA30" w14:textId="4A85EF3E" w:rsidR="00613D6B" w:rsidRDefault="00613D6B" w:rsidP="00613D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</w:rPr>
        <w:t>การเพิ่มทุนจดทะเบียน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ของบริษัทจำนวน </w:t>
      </w:r>
      <w:r w:rsidR="002336EA">
        <w:rPr>
          <w:rFonts w:ascii="Angsana New" w:hAnsi="Angsana New"/>
          <w:sz w:val="30"/>
          <w:szCs w:val="30"/>
        </w:rPr>
        <w:t>119</w:t>
      </w:r>
      <w:r>
        <w:rPr>
          <w:rFonts w:ascii="Angsana New" w:hAnsi="Angsana New"/>
          <w:sz w:val="30"/>
          <w:szCs w:val="30"/>
          <w:lang w:val="th-TH"/>
        </w:rPr>
        <w:t>,</w:t>
      </w:r>
      <w:r w:rsidR="002336EA">
        <w:rPr>
          <w:rFonts w:ascii="Angsana New" w:hAnsi="Angsana New"/>
          <w:sz w:val="30"/>
          <w:szCs w:val="30"/>
        </w:rPr>
        <w:t>938</w:t>
      </w:r>
      <w:r>
        <w:rPr>
          <w:rFonts w:ascii="Angsana New" w:hAnsi="Angsana New"/>
          <w:sz w:val="30"/>
          <w:szCs w:val="30"/>
          <w:lang w:val="th-TH"/>
        </w:rPr>
        <w:t>,</w:t>
      </w:r>
      <w:r w:rsidR="002336EA">
        <w:rPr>
          <w:rFonts w:ascii="Angsana New" w:hAnsi="Angsana New"/>
          <w:sz w:val="30"/>
          <w:szCs w:val="30"/>
        </w:rPr>
        <w:t>206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</w:t>
      </w:r>
      <w:r w:rsidR="00B02653">
        <w:rPr>
          <w:rFonts w:ascii="Angsana New" w:hAnsi="Angsana New"/>
          <w:sz w:val="30"/>
          <w:szCs w:val="30"/>
        </w:rPr>
        <w:t xml:space="preserve"> 239,876,412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บาทเป็น </w:t>
      </w:r>
      <w:r w:rsidR="00B02653">
        <w:rPr>
          <w:rFonts w:ascii="Angsana New" w:hAnsi="Angsana New"/>
          <w:sz w:val="30"/>
          <w:szCs w:val="30"/>
        </w:rPr>
        <w:t>359,814,618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บาท) โดย</w:t>
      </w:r>
      <w:r w:rsidR="00E611C0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/>
          <w:sz w:val="30"/>
          <w:szCs w:val="30"/>
          <w:cs/>
          <w:lang w:val="th-TH"/>
        </w:rPr>
        <w:t>ออกหุ้นสามัญ</w:t>
      </w:r>
      <w:r w:rsidR="00E611C0">
        <w:rPr>
          <w:rFonts w:ascii="Angsana New" w:hAnsi="Angsana New" w:hint="cs"/>
          <w:sz w:val="30"/>
          <w:szCs w:val="30"/>
          <w:cs/>
          <w:lang w:val="th-TH"/>
        </w:rPr>
        <w:t>เพิ่มทุน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จำนวน </w:t>
      </w:r>
      <w:r w:rsidR="00E611C0">
        <w:rPr>
          <w:rFonts w:ascii="Angsana New" w:hAnsi="Angsana New"/>
          <w:sz w:val="30"/>
          <w:szCs w:val="30"/>
        </w:rPr>
        <w:t>47</w:t>
      </w:r>
      <w:r w:rsidR="0012323A">
        <w:rPr>
          <w:rFonts w:ascii="Angsana New" w:hAnsi="Angsana New"/>
          <w:sz w:val="30"/>
          <w:szCs w:val="30"/>
        </w:rPr>
        <w:t>9,</w:t>
      </w:r>
      <w:r w:rsidR="00E611C0">
        <w:rPr>
          <w:rFonts w:ascii="Angsana New" w:hAnsi="Angsana New"/>
          <w:sz w:val="30"/>
          <w:szCs w:val="30"/>
        </w:rPr>
        <w:t>752</w:t>
      </w:r>
      <w:r w:rsidR="0012323A">
        <w:rPr>
          <w:rFonts w:ascii="Angsana New" w:hAnsi="Angsana New"/>
          <w:sz w:val="30"/>
          <w:szCs w:val="30"/>
        </w:rPr>
        <w:t>,</w:t>
      </w:r>
      <w:r w:rsidR="00E611C0">
        <w:rPr>
          <w:rFonts w:ascii="Angsana New" w:hAnsi="Angsana New"/>
          <w:sz w:val="30"/>
          <w:szCs w:val="30"/>
        </w:rPr>
        <w:t>824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หุ้น มูลค่าหุ้นละ </w:t>
      </w:r>
      <w:r w:rsidR="00E97F97" w:rsidRPr="00E97F9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E97F97" w:rsidRPr="00E97F9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บาท</w:t>
      </w:r>
      <w:r>
        <w:rPr>
          <w:rFonts w:ascii="Angsana New" w:hAnsi="Angsana New"/>
          <w:sz w:val="30"/>
          <w:szCs w:val="30"/>
          <w:cs/>
        </w:rPr>
        <w:t xml:space="preserve"> และจัดสรรหุ้นสามัญเพิ่มทุนดังกล่าวเพื่อรองรับการออกใบสำคัญแสดงสิทธิซื้อหุ้นสามัญ </w:t>
      </w:r>
      <w:r>
        <w:rPr>
          <w:rFonts w:ascii="Angsana New" w:hAnsi="Angsana New"/>
          <w:sz w:val="30"/>
          <w:szCs w:val="30"/>
        </w:rPr>
        <w:t>ECF-W</w:t>
      </w:r>
      <w:r w:rsidR="00B0265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จำนวน </w:t>
      </w:r>
      <w:r w:rsidR="00B02653">
        <w:rPr>
          <w:rFonts w:ascii="Angsana New" w:hAnsi="Angsana New"/>
          <w:sz w:val="30"/>
          <w:szCs w:val="30"/>
        </w:rPr>
        <w:t>479,752,824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หน่วยโดยไม่คิดมูลค่าให้แก่ผู้ถือหุ้นเดิมในอัตราส่วนหุ้นสามัญ </w:t>
      </w:r>
      <w:r w:rsidR="00B0265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หุ้นต่อใบสำคัญแสดงสิทธิ </w:t>
      </w:r>
      <w:r w:rsidR="00E97F97" w:rsidRPr="00E97F9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หน่วย โดยรายละเอียดอื่นๆ ของ </w:t>
      </w:r>
      <w:r>
        <w:rPr>
          <w:rFonts w:ascii="Angsana New" w:hAnsi="Angsana New"/>
          <w:sz w:val="30"/>
          <w:szCs w:val="30"/>
        </w:rPr>
        <w:t>ECF-W</w:t>
      </w:r>
      <w:r w:rsidR="00B0265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8E8C364" w14:textId="77777777" w:rsidR="00613D6B" w:rsidRPr="007C1C87" w:rsidRDefault="00613D6B" w:rsidP="00613D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2538"/>
        <w:gridCol w:w="6109"/>
      </w:tblGrid>
      <w:tr w:rsidR="00613D6B" w14:paraId="35445B39" w14:textId="77777777" w:rsidTr="00613D6B">
        <w:tc>
          <w:tcPr>
            <w:tcW w:w="2538" w:type="dxa"/>
            <w:hideMark/>
          </w:tcPr>
          <w:p w14:paraId="649C7F89" w14:textId="77777777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6109" w:type="dxa"/>
            <w:hideMark/>
          </w:tcPr>
          <w:p w14:paraId="62D58B0D" w14:textId="0B085884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="00E97F97" w:rsidRPr="00E97F97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>
              <w:rPr>
                <w:rFonts w:ascii="Angsana New" w:hAnsi="Angsana New"/>
                <w:lang w:val="en-US"/>
              </w:rPr>
              <w:t xml:space="preserve">1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หุ้น </w:t>
            </w:r>
          </w:p>
        </w:tc>
      </w:tr>
      <w:tr w:rsidR="00613D6B" w:rsidRPr="00EF7AF4" w14:paraId="7488AFCA" w14:textId="77777777" w:rsidTr="00613D6B">
        <w:tc>
          <w:tcPr>
            <w:tcW w:w="2538" w:type="dxa"/>
          </w:tcPr>
          <w:p w14:paraId="1A6C69F5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109" w:type="dxa"/>
          </w:tcPr>
          <w:p w14:paraId="4C29A416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13D6B" w14:paraId="5AA44997" w14:textId="77777777" w:rsidTr="00613D6B">
        <w:tc>
          <w:tcPr>
            <w:tcW w:w="2538" w:type="dxa"/>
            <w:hideMark/>
          </w:tcPr>
          <w:p w14:paraId="3ACCC362" w14:textId="77777777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6109" w:type="dxa"/>
            <w:hideMark/>
          </w:tcPr>
          <w:p w14:paraId="5C7048C3" w14:textId="66ED48EF" w:rsidR="00613D6B" w:rsidRDefault="00B02653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0.55</w:t>
            </w:r>
            <w:r w:rsidR="00613D6B">
              <w:rPr>
                <w:rFonts w:ascii="Angsana New" w:hAnsi="Angsana New" w:hint="cs"/>
                <w:cs/>
                <w:lang w:val="en-US"/>
              </w:rPr>
              <w:t xml:space="preserve"> บาทต่อหุ้น </w:t>
            </w:r>
          </w:p>
        </w:tc>
      </w:tr>
      <w:tr w:rsidR="00613D6B" w:rsidRPr="00EF7AF4" w14:paraId="7EF6A958" w14:textId="77777777" w:rsidTr="00613D6B">
        <w:tc>
          <w:tcPr>
            <w:tcW w:w="2538" w:type="dxa"/>
          </w:tcPr>
          <w:p w14:paraId="6BA7FD25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109" w:type="dxa"/>
          </w:tcPr>
          <w:p w14:paraId="26A765BC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13D6B" w14:paraId="471741B7" w14:textId="77777777" w:rsidTr="00613D6B">
        <w:tc>
          <w:tcPr>
            <w:tcW w:w="2538" w:type="dxa"/>
            <w:hideMark/>
          </w:tcPr>
          <w:p w14:paraId="57CBA32E" w14:textId="77777777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109" w:type="dxa"/>
            <w:hideMark/>
          </w:tcPr>
          <w:p w14:paraId="3A40129F" w14:textId="54DE685E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="00B02653">
              <w:rPr>
                <w:rFonts w:ascii="Angsana New" w:hAnsi="Angsana New"/>
                <w:lang w:val="en-US"/>
              </w:rPr>
              <w:t xml:space="preserve">30 </w:t>
            </w:r>
            <w:r w:rsidR="00B02653">
              <w:rPr>
                <w:rFonts w:ascii="Angsana New" w:hAnsi="Angsana New" w:hint="cs"/>
                <w:cs/>
                <w:lang w:val="en-US"/>
              </w:rPr>
              <w:t>พฤศจิกายน 2567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="00B02653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ครั้ง ซึ่งจะตรงกับวันที่ </w:t>
            </w:r>
            <w:r w:rsidR="00B02653"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มีนาคม</w:t>
            </w:r>
            <w:r w:rsidR="00B02653">
              <w:rPr>
                <w:rFonts w:ascii="Angsana New" w:hAnsi="Angsana New"/>
                <w:lang w:val="en-US"/>
              </w:rPr>
              <w:t xml:space="preserve"> </w:t>
            </w:r>
            <w:r w:rsidR="00553377">
              <w:rPr>
                <w:rFonts w:ascii="Angsana New" w:hAnsi="Angsana New"/>
                <w:lang w:val="en-US"/>
              </w:rPr>
              <w:t xml:space="preserve">2568 </w:t>
            </w:r>
            <w:r>
              <w:rPr>
                <w:rFonts w:ascii="Angsana New" w:hAnsi="Angsana New" w:hint="cs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="00553377">
              <w:rPr>
                <w:rFonts w:ascii="Angsana New" w:hAnsi="Angsana New"/>
                <w:lang w:val="en-US"/>
              </w:rPr>
              <w:t>29</w:t>
            </w:r>
            <w:r w:rsidR="00B02653">
              <w:rPr>
                <w:rFonts w:ascii="Angsana New" w:hAnsi="Angsana New" w:hint="cs"/>
                <w:cs/>
                <w:lang w:val="en-US"/>
              </w:rPr>
              <w:t xml:space="preserve"> กรกฎาคม</w:t>
            </w:r>
            <w:r w:rsidR="00B02653">
              <w:rPr>
                <w:rFonts w:ascii="Angsana New" w:hAnsi="Angsana New"/>
                <w:lang w:val="en-US"/>
              </w:rPr>
              <w:t xml:space="preserve"> 2568</w:t>
            </w:r>
          </w:p>
        </w:tc>
      </w:tr>
      <w:tr w:rsidR="00613D6B" w:rsidRPr="00EF7AF4" w14:paraId="263DECFC" w14:textId="77777777" w:rsidTr="00613D6B">
        <w:tc>
          <w:tcPr>
            <w:tcW w:w="2538" w:type="dxa"/>
          </w:tcPr>
          <w:p w14:paraId="6240EF28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109" w:type="dxa"/>
          </w:tcPr>
          <w:p w14:paraId="7023BE06" w14:textId="77777777" w:rsidR="00613D6B" w:rsidRPr="00EF7AF4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613D6B" w14:paraId="6B7E5506" w14:textId="77777777" w:rsidTr="00613D6B">
        <w:tc>
          <w:tcPr>
            <w:tcW w:w="2538" w:type="dxa"/>
            <w:hideMark/>
          </w:tcPr>
          <w:p w14:paraId="30B93C51" w14:textId="77777777" w:rsidR="00613D6B" w:rsidRDefault="00613D6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109" w:type="dxa"/>
            <w:hideMark/>
          </w:tcPr>
          <w:p w14:paraId="4D4BAED1" w14:textId="5AB807AD" w:rsidR="00613D6B" w:rsidRDefault="00E3687B">
            <w:pPr>
              <w:pStyle w:val="a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613D6B">
              <w:rPr>
                <w:rFonts w:ascii="Angsana New" w:hAnsi="Angsana New"/>
                <w:lang w:val="en-US"/>
              </w:rPr>
              <w:t xml:space="preserve"> </w:t>
            </w:r>
            <w:r w:rsidR="00613D6B">
              <w:rPr>
                <w:rFonts w:ascii="Angsana New" w:hAnsi="Angsana New" w:hint="cs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6F531498" w14:textId="77777777" w:rsidR="00E916EF" w:rsidRDefault="00E916EF" w:rsidP="00A657B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F2410" w14:textId="1938BC35" w:rsidR="00553377" w:rsidRDefault="00553377" w:rsidP="00A657B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บริษัทได้จดทะเบียน</w:t>
      </w:r>
      <w:r w:rsidR="005538B4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644F0">
        <w:rPr>
          <w:rFonts w:asciiTheme="majorBidi" w:hAnsiTheme="majorBidi" w:cstheme="majorBidi" w:hint="cs"/>
          <w:sz w:val="30"/>
          <w:szCs w:val="30"/>
          <w:cs/>
        </w:rPr>
        <w:t>ลดทุนและ</w:t>
      </w:r>
      <w:r w:rsidR="005538B4">
        <w:rPr>
          <w:rFonts w:asciiTheme="majorBidi" w:hAnsiTheme="majorBidi" w:cstheme="majorBidi" w:hint="cs"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="00381D0D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>กับกระทรวงพา</w:t>
      </w:r>
      <w:r w:rsidR="00557F47">
        <w:rPr>
          <w:rFonts w:asciiTheme="majorBidi" w:hAnsiTheme="majorBidi" w:cstheme="majorBidi" w:hint="cs"/>
          <w:sz w:val="30"/>
          <w:szCs w:val="30"/>
          <w:cs/>
        </w:rPr>
        <w:t>ณิ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ชย์เมื่อวันที่ </w:t>
      </w:r>
      <w:r w:rsidR="00554999">
        <w:rPr>
          <w:rFonts w:asciiTheme="majorBidi" w:hAnsiTheme="majorBidi" w:cstheme="majorBidi"/>
          <w:sz w:val="30"/>
          <w:szCs w:val="30"/>
        </w:rPr>
        <w:t xml:space="preserve">18 </w:t>
      </w:r>
      <w:r w:rsidR="00554999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554999">
        <w:rPr>
          <w:rFonts w:asciiTheme="majorBidi" w:hAnsiTheme="majorBidi" w:cstheme="majorBidi"/>
          <w:sz w:val="30"/>
          <w:szCs w:val="30"/>
        </w:rPr>
        <w:t xml:space="preserve">2567 </w:t>
      </w:r>
      <w:r w:rsidR="00381D0D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="007E75A3"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72E94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>
        <w:rPr>
          <w:rFonts w:asciiTheme="majorBidi" w:hAnsiTheme="majorBidi" w:cstheme="majorBidi"/>
          <w:sz w:val="30"/>
          <w:szCs w:val="30"/>
        </w:rPr>
        <w:t xml:space="preserve"> 2567</w:t>
      </w:r>
      <w:r w:rsidR="00381D0D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5F325985" w14:textId="77777777" w:rsidR="00553377" w:rsidRPr="00613D6B" w:rsidRDefault="00553377" w:rsidP="00A657B3">
      <w:pPr>
        <w:pStyle w:val="NoSpacing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4A1037" w14:textId="50FC9962" w:rsidR="009609FC" w:rsidRPr="00F24C3C" w:rsidRDefault="009609FC" w:rsidP="00F24C3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4C3C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9F5805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97998C" w14:textId="0A353531" w:rsidR="00222462" w:rsidRPr="009F5805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9F580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9F5805">
        <w:rPr>
          <w:rFonts w:asciiTheme="majorBidi" w:hAnsiTheme="majorBidi" w:cstheme="majorBidi"/>
          <w:sz w:val="30"/>
          <w:szCs w:val="30"/>
          <w:cs/>
        </w:rPr>
        <w:t>ให้ออกโดยที่ประชุมคณะกรรมการบริษัท</w:t>
      </w:r>
      <w:r w:rsidRPr="009F58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505C9" w:rsidRPr="009F5805">
        <w:rPr>
          <w:rFonts w:asciiTheme="majorBidi" w:hAnsiTheme="majorBidi" w:cstheme="majorBidi"/>
          <w:sz w:val="30"/>
          <w:szCs w:val="30"/>
        </w:rPr>
        <w:t>1</w:t>
      </w:r>
      <w:r w:rsidR="005F5F55">
        <w:rPr>
          <w:rFonts w:asciiTheme="majorBidi" w:hAnsiTheme="majorBidi" w:cstheme="majorBidi"/>
          <w:sz w:val="30"/>
          <w:szCs w:val="30"/>
        </w:rPr>
        <w:t>4</w:t>
      </w:r>
      <w:r w:rsidR="0067593C" w:rsidRPr="009F5805">
        <w:rPr>
          <w:rFonts w:asciiTheme="majorBidi" w:hAnsiTheme="majorBidi" w:cstheme="majorBidi"/>
          <w:sz w:val="30"/>
          <w:szCs w:val="30"/>
        </w:rPr>
        <w:t xml:space="preserve"> </w:t>
      </w:r>
      <w:r w:rsidR="005F5F55">
        <w:rPr>
          <w:rFonts w:asciiTheme="majorBidi" w:hAnsiTheme="majorBidi" w:cstheme="majorBidi" w:hint="cs"/>
          <w:sz w:val="30"/>
          <w:szCs w:val="30"/>
          <w:cs/>
        </w:rPr>
        <w:t>สิงห</w:t>
      </w:r>
      <w:r w:rsidR="00B74C64" w:rsidRPr="009F5805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F505C9" w:rsidRPr="009F5805">
        <w:rPr>
          <w:rFonts w:asciiTheme="majorBidi" w:hAnsiTheme="majorBidi" w:cstheme="majorBidi"/>
          <w:sz w:val="30"/>
          <w:szCs w:val="30"/>
        </w:rPr>
        <w:t>25</w:t>
      </w:r>
      <w:r w:rsidR="005A5561" w:rsidRPr="009F5805">
        <w:rPr>
          <w:rFonts w:asciiTheme="majorBidi" w:hAnsiTheme="majorBidi" w:cstheme="majorBidi"/>
          <w:sz w:val="30"/>
          <w:szCs w:val="30"/>
        </w:rPr>
        <w:t>6</w:t>
      </w:r>
      <w:r w:rsidR="00BC4914" w:rsidRPr="009F5805">
        <w:rPr>
          <w:rFonts w:asciiTheme="majorBidi" w:hAnsiTheme="majorBidi" w:cstheme="majorBidi"/>
          <w:sz w:val="30"/>
          <w:szCs w:val="30"/>
        </w:rPr>
        <w:t>7</w:t>
      </w:r>
    </w:p>
    <w:sectPr w:rsidR="00222462" w:rsidRPr="009F5805" w:rsidSect="007A1AD1">
      <w:pgSz w:w="11909" w:h="16834" w:code="9"/>
      <w:pgMar w:top="1219" w:right="1134" w:bottom="567" w:left="1440" w:header="992" w:footer="411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322F" w14:textId="77777777" w:rsidR="00DD4540" w:rsidRDefault="00DD4540">
      <w:r>
        <w:separator/>
      </w:r>
    </w:p>
  </w:endnote>
  <w:endnote w:type="continuationSeparator" w:id="0">
    <w:p w14:paraId="4229940A" w14:textId="77777777" w:rsidR="00DD4540" w:rsidRDefault="00DD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ED62A" w14:textId="77777777"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AB970" w14:textId="77777777" w:rsidR="00AD0EF1" w:rsidRDefault="00AD0EF1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85470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4B254C" w14:textId="3129DB9A" w:rsidR="00E53193" w:rsidRPr="00E53193" w:rsidRDefault="00E53193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493C5A">
          <w:rPr>
            <w:rFonts w:ascii="Angsana New" w:hAnsi="Angsana New"/>
            <w:sz w:val="30"/>
            <w:szCs w:val="30"/>
          </w:rPr>
          <w:fldChar w:fldCharType="begin"/>
        </w:r>
        <w:r w:rsidRPr="00493C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93C5A">
          <w:rPr>
            <w:rFonts w:ascii="Angsana New" w:hAnsi="Angsana New"/>
            <w:sz w:val="30"/>
            <w:szCs w:val="30"/>
          </w:rPr>
          <w:fldChar w:fldCharType="separate"/>
        </w:r>
        <w:r w:rsidRPr="00493C5A">
          <w:rPr>
            <w:rFonts w:ascii="Angsana New" w:hAnsi="Angsana New"/>
            <w:noProof/>
            <w:sz w:val="30"/>
            <w:szCs w:val="30"/>
          </w:rPr>
          <w:t>2</w:t>
        </w:r>
        <w:r w:rsidRPr="00493C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24303F3" w14:textId="77777777"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2C854" w14:textId="77777777" w:rsidR="00AD0EF1" w:rsidRPr="00493C5A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493C5A">
      <w:rPr>
        <w:rFonts w:ascii="Angsana New" w:hAnsi="Angsana New"/>
        <w:sz w:val="30"/>
        <w:szCs w:val="30"/>
      </w:rPr>
      <w:fldChar w:fldCharType="begin"/>
    </w:r>
    <w:r w:rsidR="00AD0EF1" w:rsidRPr="00493C5A">
      <w:rPr>
        <w:rFonts w:ascii="Angsana New" w:hAnsi="Angsana New"/>
        <w:sz w:val="30"/>
        <w:szCs w:val="30"/>
      </w:rPr>
      <w:instrText xml:space="preserve"> PAGE   \* MERGEFORMAT </w:instrText>
    </w:r>
    <w:r w:rsidRPr="00493C5A">
      <w:rPr>
        <w:rFonts w:ascii="Angsana New" w:hAnsi="Angsana New"/>
        <w:sz w:val="30"/>
        <w:szCs w:val="30"/>
      </w:rPr>
      <w:fldChar w:fldCharType="separate"/>
    </w:r>
    <w:r w:rsidR="006C2136" w:rsidRPr="00493C5A">
      <w:rPr>
        <w:rFonts w:ascii="Angsana New" w:hAnsi="Angsana New"/>
        <w:noProof/>
        <w:sz w:val="30"/>
        <w:szCs w:val="30"/>
      </w:rPr>
      <w:t>10</w:t>
    </w:r>
    <w:r w:rsidRPr="00493C5A">
      <w:rPr>
        <w:rFonts w:ascii="Angsana New" w:hAnsi="Angsana New"/>
        <w:sz w:val="30"/>
        <w:szCs w:val="30"/>
      </w:rPr>
      <w:fldChar w:fldCharType="end"/>
    </w:r>
  </w:p>
  <w:p w14:paraId="26AC301C" w14:textId="77777777" w:rsidR="00AD0EF1" w:rsidRPr="00A71887" w:rsidRDefault="00AD0EF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C2E97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0076D5DF" w14:textId="77777777" w:rsidR="00EE6D5E" w:rsidRPr="00EE6D5E" w:rsidRDefault="00EE6D5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80048" w14:textId="77777777" w:rsidR="00DD4540" w:rsidRDefault="00DD4540">
      <w:r>
        <w:separator/>
      </w:r>
    </w:p>
  </w:footnote>
  <w:footnote w:type="continuationSeparator" w:id="0">
    <w:p w14:paraId="0471F9F0" w14:textId="77777777" w:rsidR="00DD4540" w:rsidRDefault="00DD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5B53" w14:textId="77777777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บริษัท อีสต์โค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 w:hint="cs"/>
        <w:b/>
        <w:bCs/>
        <w:sz w:val="32"/>
        <w:szCs w:val="32"/>
        <w:cs/>
      </w:rPr>
      <w:t>มหาชน</w:t>
    </w:r>
    <w:r w:rsidRPr="009F5805">
      <w:rPr>
        <w:rFonts w:ascii="Angsana New" w:hAnsi="Angsana New"/>
        <w:b/>
        <w:bCs/>
        <w:sz w:val="32"/>
        <w:szCs w:val="32"/>
      </w:rPr>
      <w:t xml:space="preserve">) </w:t>
    </w:r>
    <w:r w:rsidRPr="009F5805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9F5805">
      <w:rPr>
        <w:rFonts w:ascii="Angsana New" w:hAnsi="Angsana New"/>
        <w:b/>
        <w:bCs/>
        <w:sz w:val="32"/>
        <w:szCs w:val="32"/>
        <w:cs/>
      </w:rPr>
      <w:tab/>
    </w:r>
  </w:p>
  <w:p w14:paraId="136C2A8A" w14:textId="77777777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9F5805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9F5805">
      <w:rPr>
        <w:rFonts w:ascii="Angsana New" w:hAnsi="Angsana New"/>
        <w:b/>
        <w:bCs/>
        <w:sz w:val="32"/>
        <w:szCs w:val="32"/>
      </w:rPr>
      <w:t xml:space="preserve"> </w:t>
    </w:r>
    <w:r w:rsidRPr="009F5805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7A8AA21" w14:textId="51F6F20A" w:rsidR="00AD0EF1" w:rsidRPr="009F5805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9F5805">
      <w:rPr>
        <w:rFonts w:ascii="Angsana New" w:hAnsi="Angsana New" w:hint="cs"/>
        <w:b/>
        <w:bCs/>
        <w:sz w:val="32"/>
        <w:szCs w:val="32"/>
      </w:rPr>
      <w:t>3</w:t>
    </w:r>
    <w:r w:rsidR="007620BF" w:rsidRPr="009F5805">
      <w:rPr>
        <w:rFonts w:ascii="Angsana New" w:hAnsi="Angsana New"/>
        <w:b/>
        <w:bCs/>
        <w:sz w:val="32"/>
        <w:szCs w:val="32"/>
      </w:rPr>
      <w:t>0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620BF" w:rsidRPr="009F5805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7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6</w:t>
    </w:r>
    <w:r w:rsidRPr="009F5805">
      <w:rPr>
        <w:rFonts w:ascii="Angsana New" w:hAnsi="Angsana New"/>
        <w:b/>
        <w:bCs/>
        <w:sz w:val="32"/>
        <w:szCs w:val="32"/>
      </w:rPr>
      <w:t xml:space="preserve"> </w:t>
    </w:r>
    <w:r w:rsidRPr="009F5805"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9F5805">
      <w:rPr>
        <w:rFonts w:ascii="Angsana New" w:hAnsi="Angsana New"/>
        <w:b/>
        <w:bCs/>
        <w:sz w:val="32"/>
        <w:szCs w:val="32"/>
      </w:rPr>
      <w:t>)</w:t>
    </w:r>
  </w:p>
  <w:p w14:paraId="5C937E17" w14:textId="5186959A" w:rsidR="00AD0EF1" w:rsidRPr="009F5805" w:rsidRDefault="0062767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805">
      <w:rPr>
        <w:rFonts w:ascii="Angsana New" w:hAnsi="Angsana New" w:hint="cs"/>
        <w:b/>
        <w:bCs/>
        <w:sz w:val="32"/>
        <w:szCs w:val="32"/>
        <w:cs/>
      </w:rPr>
      <w:t>และ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31 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9F5805">
      <w:rPr>
        <w:rFonts w:ascii="Angsana New" w:hAnsi="Angsana New"/>
        <w:b/>
        <w:bCs/>
        <w:sz w:val="32"/>
        <w:szCs w:val="32"/>
      </w:rPr>
      <w:t>256</w:t>
    </w:r>
    <w:r w:rsidR="00BD45CC" w:rsidRPr="009F5805">
      <w:rPr>
        <w:rFonts w:ascii="Angsana New" w:hAnsi="Angsana New"/>
        <w:b/>
        <w:bCs/>
        <w:sz w:val="32"/>
        <w:szCs w:val="32"/>
      </w:rPr>
      <w:t>6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 (</w:t>
    </w:r>
    <w:r w:rsidR="00AD0EF1" w:rsidRPr="009F5805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 w:rsidRPr="009F5805">
      <w:rPr>
        <w:rFonts w:ascii="Angsana New" w:hAnsi="Angsana New"/>
        <w:b/>
        <w:bCs/>
        <w:sz w:val="32"/>
        <w:szCs w:val="32"/>
        <w:cs/>
      </w:rPr>
      <w:t>แล้ว</w:t>
    </w:r>
    <w:r w:rsidR="00AD0EF1" w:rsidRPr="009F5805">
      <w:rPr>
        <w:rFonts w:ascii="Angsana New" w:hAnsi="Angsana New"/>
        <w:b/>
        <w:bCs/>
        <w:sz w:val="32"/>
        <w:szCs w:val="32"/>
      </w:rPr>
      <w:t>)</w:t>
    </w:r>
  </w:p>
  <w:p w14:paraId="21592AD9" w14:textId="77777777" w:rsidR="00AD0EF1" w:rsidRPr="009F5805" w:rsidRDefault="00AD0EF1" w:rsidP="007A1795">
    <w:pPr>
      <w:pStyle w:val="Header"/>
      <w:rPr>
        <w:rFonts w:ascii="Angsana New" w:hAnsi="Angsana New"/>
        <w:sz w:val="24"/>
        <w:szCs w:val="24"/>
      </w:rPr>
    </w:pPr>
  </w:p>
  <w:p w14:paraId="3DE8A721" w14:textId="77777777" w:rsidR="002D4E82" w:rsidRPr="009F5805" w:rsidRDefault="002D4E82" w:rsidP="007A1795">
    <w:pPr>
      <w:pStyle w:val="Header"/>
      <w:rPr>
        <w:rFonts w:ascii="Angsana New" w:hAnsi="Angsana New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32FCE" w14:textId="4D2626C7" w:rsidR="00AD0EF1" w:rsidRPr="009F5805" w:rsidRDefault="00AD0EF1" w:rsidP="00E53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06"/>
        <w:tab w:val="left" w:pos="1412"/>
        <w:tab w:val="left" w:pos="2118"/>
        <w:tab w:val="left" w:pos="2824"/>
        <w:tab w:val="left" w:pos="3530"/>
        <w:tab w:val="left" w:pos="4236"/>
        <w:tab w:val="left" w:pos="4942"/>
        <w:tab w:val="left" w:pos="12396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บริษัท อีสต์โค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สท์เฟ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>อร์นิ</w:t>
    </w:r>
    <w:proofErr w:type="spellStart"/>
    <w:r w:rsidRPr="009F5805">
      <w:rPr>
        <w:rFonts w:ascii="Angsana New" w:hAnsi="Angsana New"/>
        <w:b/>
        <w:bCs/>
        <w:sz w:val="32"/>
        <w:szCs w:val="32"/>
        <w:cs/>
      </w:rPr>
      <w:t>เทค</w:t>
    </w:r>
    <w:proofErr w:type="spellEnd"/>
    <w:r w:rsidRPr="009F5805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9F5805">
      <w:rPr>
        <w:rFonts w:ascii="Angsana New" w:hAnsi="Angsana New"/>
        <w:b/>
        <w:bCs/>
        <w:sz w:val="32"/>
        <w:szCs w:val="32"/>
      </w:rPr>
      <w:t xml:space="preserve"> (</w:t>
    </w:r>
    <w:r w:rsidRPr="009F5805">
      <w:rPr>
        <w:rFonts w:ascii="Angsana New" w:hAnsi="Angsana New" w:hint="cs"/>
        <w:b/>
        <w:bCs/>
        <w:sz w:val="32"/>
        <w:szCs w:val="32"/>
        <w:cs/>
      </w:rPr>
      <w:t>มหาชน</w:t>
    </w:r>
    <w:r w:rsidRPr="009F5805">
      <w:rPr>
        <w:rFonts w:ascii="Angsana New" w:hAnsi="Angsana New"/>
        <w:b/>
        <w:bCs/>
        <w:sz w:val="32"/>
        <w:szCs w:val="32"/>
      </w:rPr>
      <w:t xml:space="preserve">) </w:t>
    </w:r>
    <w:r w:rsidRPr="009F580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3DF437" w14:textId="363ACD69" w:rsidR="00AD0EF1" w:rsidRPr="009F5805" w:rsidRDefault="00AD0EF1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9F5805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E978D" w14:textId="1327962D" w:rsidR="00AD0EF1" w:rsidRPr="009F5805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9F5805">
      <w:rPr>
        <w:rFonts w:ascii="Angsana New" w:hAnsi="Angsana New"/>
        <w:b/>
        <w:bCs/>
        <w:sz w:val="32"/>
        <w:szCs w:val="32"/>
      </w:rPr>
      <w:t>3</w:t>
    </w:r>
    <w:r w:rsidR="009D2255" w:rsidRPr="009F5805">
      <w:rPr>
        <w:rFonts w:ascii="Angsana New" w:hAnsi="Angsana New"/>
        <w:b/>
        <w:bCs/>
        <w:sz w:val="32"/>
        <w:szCs w:val="32"/>
      </w:rPr>
      <w:t>0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D2255" w:rsidRPr="009F5805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F505C9" w:rsidRPr="009F5805">
      <w:rPr>
        <w:rFonts w:ascii="Angsana New" w:hAnsi="Angsana New"/>
        <w:b/>
        <w:bCs/>
        <w:sz w:val="32"/>
        <w:szCs w:val="32"/>
      </w:rPr>
      <w:t>7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9F5805">
      <w:rPr>
        <w:rFonts w:ascii="Angsana New" w:hAnsi="Angsana New" w:hint="cs"/>
        <w:b/>
        <w:bCs/>
        <w:sz w:val="32"/>
        <w:szCs w:val="32"/>
      </w:rPr>
      <w:t>256</w:t>
    </w:r>
    <w:r w:rsidR="00F505C9" w:rsidRPr="009F5805">
      <w:rPr>
        <w:rFonts w:ascii="Angsana New" w:hAnsi="Angsana New"/>
        <w:b/>
        <w:bCs/>
        <w:sz w:val="32"/>
        <w:szCs w:val="32"/>
      </w:rPr>
      <w:t>6</w:t>
    </w:r>
    <w:r w:rsidRPr="009F5805"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 w:rsidRPr="009F5805">
      <w:rPr>
        <w:rFonts w:ascii="Angsana New" w:hAnsi="Angsana New"/>
        <w:b/>
        <w:bCs/>
        <w:sz w:val="32"/>
        <w:szCs w:val="32"/>
      </w:rPr>
      <w:t>(</w:t>
    </w:r>
    <w:r w:rsidRPr="009F5805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9F5805">
      <w:rPr>
        <w:rFonts w:ascii="Angsana New" w:hAnsi="Angsana New"/>
        <w:b/>
        <w:bCs/>
        <w:sz w:val="32"/>
        <w:szCs w:val="32"/>
      </w:rPr>
      <w:t>)</w:t>
    </w:r>
  </w:p>
  <w:p w14:paraId="2898F78E" w14:textId="2CAF0604" w:rsidR="00AD0EF1" w:rsidRPr="009F5805" w:rsidRDefault="0062767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805">
      <w:rPr>
        <w:rFonts w:ascii="Angsana New" w:hAnsi="Angsana New" w:hint="cs"/>
        <w:b/>
        <w:bCs/>
        <w:sz w:val="32"/>
        <w:szCs w:val="32"/>
        <w:cs/>
      </w:rPr>
      <w:t>และ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31 </w:t>
    </w:r>
    <w:r w:rsidR="00AD0EF1" w:rsidRPr="009F580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9F5805">
      <w:rPr>
        <w:rFonts w:ascii="Angsana New" w:hAnsi="Angsana New"/>
        <w:b/>
        <w:bCs/>
        <w:sz w:val="32"/>
        <w:szCs w:val="32"/>
      </w:rPr>
      <w:t>2566</w:t>
    </w:r>
    <w:r w:rsidR="00AD0EF1" w:rsidRPr="009F5805">
      <w:rPr>
        <w:rFonts w:ascii="Angsana New" w:hAnsi="Angsana New"/>
        <w:b/>
        <w:bCs/>
        <w:sz w:val="32"/>
        <w:szCs w:val="32"/>
      </w:rPr>
      <w:t xml:space="preserve"> (</w:t>
    </w:r>
    <w:r w:rsidR="00AD0EF1" w:rsidRPr="009F5805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 w:rsidRPr="009F5805">
      <w:rPr>
        <w:rFonts w:ascii="Angsana New" w:hAnsi="Angsana New"/>
        <w:b/>
        <w:bCs/>
        <w:sz w:val="32"/>
        <w:szCs w:val="32"/>
        <w:cs/>
      </w:rPr>
      <w:t>แล้ว</w:t>
    </w:r>
    <w:r w:rsidR="00AD0EF1" w:rsidRPr="009F5805">
      <w:rPr>
        <w:rFonts w:ascii="Angsana New" w:hAnsi="Angsana New"/>
        <w:b/>
        <w:bCs/>
        <w:sz w:val="32"/>
        <w:szCs w:val="32"/>
      </w:rPr>
      <w:t>)</w:t>
    </w:r>
  </w:p>
  <w:p w14:paraId="0F5DDBD4" w14:textId="77777777" w:rsidR="00AD0EF1" w:rsidRPr="009F5805" w:rsidRDefault="00AD0EF1">
    <w:pPr>
      <w:pStyle w:val="Header"/>
      <w:rPr>
        <w:rFonts w:asciiTheme="majorBidi" w:hAnsiTheme="majorBidi" w:cstheme="majorBidi"/>
        <w:sz w:val="24"/>
        <w:szCs w:val="24"/>
      </w:rPr>
    </w:pPr>
  </w:p>
  <w:p w14:paraId="55013A79" w14:textId="77777777" w:rsidR="002D4E82" w:rsidRPr="009F5805" w:rsidRDefault="002D4E82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B2679"/>
    <w:multiLevelType w:val="hybridMultilevel"/>
    <w:tmpl w:val="36163090"/>
    <w:lvl w:ilvl="0" w:tplc="0C4C1C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41923F52"/>
    <w:multiLevelType w:val="hybridMultilevel"/>
    <w:tmpl w:val="DBA4A36C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1F2A29"/>
    <w:multiLevelType w:val="hybridMultilevel"/>
    <w:tmpl w:val="9A6A4F52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425">
    <w:abstractNumId w:val="6"/>
  </w:num>
  <w:num w:numId="2" w16cid:durableId="1955987807">
    <w:abstractNumId w:val="5"/>
  </w:num>
  <w:num w:numId="3" w16cid:durableId="1510024127">
    <w:abstractNumId w:val="9"/>
  </w:num>
  <w:num w:numId="4" w16cid:durableId="165950248">
    <w:abstractNumId w:val="7"/>
  </w:num>
  <w:num w:numId="5" w16cid:durableId="1639258522">
    <w:abstractNumId w:val="8"/>
  </w:num>
  <w:num w:numId="6" w16cid:durableId="1297640132">
    <w:abstractNumId w:val="3"/>
  </w:num>
  <w:num w:numId="7" w16cid:durableId="199824536">
    <w:abstractNumId w:val="2"/>
  </w:num>
  <w:num w:numId="8" w16cid:durableId="1882857639">
    <w:abstractNumId w:val="0"/>
  </w:num>
  <w:num w:numId="9" w16cid:durableId="859977285">
    <w:abstractNumId w:val="1"/>
  </w:num>
  <w:num w:numId="10" w16cid:durableId="820123784">
    <w:abstractNumId w:val="4"/>
  </w:num>
  <w:num w:numId="11" w16cid:durableId="289481622">
    <w:abstractNumId w:val="20"/>
  </w:num>
  <w:num w:numId="12" w16cid:durableId="2130587060">
    <w:abstractNumId w:val="13"/>
  </w:num>
  <w:num w:numId="13" w16cid:durableId="1173301150">
    <w:abstractNumId w:val="26"/>
  </w:num>
  <w:num w:numId="14" w16cid:durableId="1365446489">
    <w:abstractNumId w:val="19"/>
  </w:num>
  <w:num w:numId="15" w16cid:durableId="1206142747">
    <w:abstractNumId w:val="21"/>
  </w:num>
  <w:num w:numId="16" w16cid:durableId="125440358">
    <w:abstractNumId w:val="17"/>
  </w:num>
  <w:num w:numId="17" w16cid:durableId="1877737562">
    <w:abstractNumId w:val="22"/>
  </w:num>
  <w:num w:numId="18" w16cid:durableId="1035422497">
    <w:abstractNumId w:val="16"/>
  </w:num>
  <w:num w:numId="19" w16cid:durableId="2056276174">
    <w:abstractNumId w:val="11"/>
  </w:num>
  <w:num w:numId="20" w16cid:durableId="1096436021">
    <w:abstractNumId w:val="12"/>
  </w:num>
  <w:num w:numId="21" w16cid:durableId="367603538">
    <w:abstractNumId w:val="28"/>
  </w:num>
  <w:num w:numId="22" w16cid:durableId="191379665">
    <w:abstractNumId w:val="10"/>
  </w:num>
  <w:num w:numId="23" w16cid:durableId="166601081">
    <w:abstractNumId w:val="14"/>
  </w:num>
  <w:num w:numId="24" w16cid:durableId="760880257">
    <w:abstractNumId w:val="15"/>
  </w:num>
  <w:num w:numId="25" w16cid:durableId="1838307461">
    <w:abstractNumId w:val="29"/>
  </w:num>
  <w:num w:numId="26" w16cid:durableId="821430398">
    <w:abstractNumId w:val="23"/>
  </w:num>
  <w:num w:numId="27" w16cid:durableId="1016614036">
    <w:abstractNumId w:val="23"/>
  </w:num>
  <w:num w:numId="28" w16cid:durableId="1716005162">
    <w:abstractNumId w:val="25"/>
  </w:num>
  <w:num w:numId="29" w16cid:durableId="681277770">
    <w:abstractNumId w:val="27"/>
  </w:num>
  <w:num w:numId="30" w16cid:durableId="18841711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4425237">
    <w:abstractNumId w:val="18"/>
  </w:num>
  <w:num w:numId="32" w16cid:durableId="1266618163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B7D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23D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FC5"/>
    <w:rsid w:val="00052A19"/>
    <w:rsid w:val="00052C85"/>
    <w:rsid w:val="00052E3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AF8"/>
    <w:rsid w:val="00057C59"/>
    <w:rsid w:val="00057CA6"/>
    <w:rsid w:val="00057D94"/>
    <w:rsid w:val="00057F30"/>
    <w:rsid w:val="000602BA"/>
    <w:rsid w:val="00060488"/>
    <w:rsid w:val="0006052B"/>
    <w:rsid w:val="00060533"/>
    <w:rsid w:val="00060D9F"/>
    <w:rsid w:val="00060DF2"/>
    <w:rsid w:val="00060F4C"/>
    <w:rsid w:val="0006142E"/>
    <w:rsid w:val="0006177A"/>
    <w:rsid w:val="00061853"/>
    <w:rsid w:val="00061D13"/>
    <w:rsid w:val="00061DC6"/>
    <w:rsid w:val="00061F15"/>
    <w:rsid w:val="000624A8"/>
    <w:rsid w:val="00062595"/>
    <w:rsid w:val="00062D50"/>
    <w:rsid w:val="00062DAD"/>
    <w:rsid w:val="0006352C"/>
    <w:rsid w:val="0006364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1B2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67CB1"/>
    <w:rsid w:val="00070014"/>
    <w:rsid w:val="00070140"/>
    <w:rsid w:val="00070D35"/>
    <w:rsid w:val="00071174"/>
    <w:rsid w:val="00071716"/>
    <w:rsid w:val="000719E3"/>
    <w:rsid w:val="00071BA6"/>
    <w:rsid w:val="00071D05"/>
    <w:rsid w:val="00071D33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420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21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01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3EB2"/>
    <w:rsid w:val="000940D8"/>
    <w:rsid w:val="0009411E"/>
    <w:rsid w:val="000945E6"/>
    <w:rsid w:val="0009464B"/>
    <w:rsid w:val="00094A14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16F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C29"/>
    <w:rsid w:val="000B0C5A"/>
    <w:rsid w:val="000B15D8"/>
    <w:rsid w:val="000B1652"/>
    <w:rsid w:val="000B169D"/>
    <w:rsid w:val="000B1E10"/>
    <w:rsid w:val="000B1F05"/>
    <w:rsid w:val="000B2302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2D5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D7BED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54DD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319"/>
    <w:rsid w:val="000F7803"/>
    <w:rsid w:val="000F7AA5"/>
    <w:rsid w:val="000F7CC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6A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4EC"/>
    <w:rsid w:val="00105AB7"/>
    <w:rsid w:val="00105C38"/>
    <w:rsid w:val="00105D11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23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00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FED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0CFB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23A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CD0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AA8"/>
    <w:rsid w:val="00146AF7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A91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6D65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A3B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5C05"/>
    <w:rsid w:val="00165D47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2E8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0AAA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70E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F4B"/>
    <w:rsid w:val="001A45CF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860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4F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8A5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D7F53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3DF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2EF"/>
    <w:rsid w:val="001F17E8"/>
    <w:rsid w:val="001F2295"/>
    <w:rsid w:val="001F2318"/>
    <w:rsid w:val="001F2422"/>
    <w:rsid w:val="001F24BF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5D6"/>
    <w:rsid w:val="00201AD1"/>
    <w:rsid w:val="002028DC"/>
    <w:rsid w:val="0020291E"/>
    <w:rsid w:val="00202928"/>
    <w:rsid w:val="00202936"/>
    <w:rsid w:val="00203093"/>
    <w:rsid w:val="0020311C"/>
    <w:rsid w:val="00203323"/>
    <w:rsid w:val="00203E6A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0FD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3B5"/>
    <w:rsid w:val="00213D21"/>
    <w:rsid w:val="00213D93"/>
    <w:rsid w:val="00213E42"/>
    <w:rsid w:val="00214065"/>
    <w:rsid w:val="002144DB"/>
    <w:rsid w:val="00214655"/>
    <w:rsid w:val="00214907"/>
    <w:rsid w:val="00214C57"/>
    <w:rsid w:val="00215510"/>
    <w:rsid w:val="00215639"/>
    <w:rsid w:val="00215A61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FEB"/>
    <w:rsid w:val="00221333"/>
    <w:rsid w:val="0022168B"/>
    <w:rsid w:val="002216F9"/>
    <w:rsid w:val="00221778"/>
    <w:rsid w:val="0022180A"/>
    <w:rsid w:val="00221C21"/>
    <w:rsid w:val="00221E75"/>
    <w:rsid w:val="00222462"/>
    <w:rsid w:val="0022266A"/>
    <w:rsid w:val="0022269A"/>
    <w:rsid w:val="00222EB0"/>
    <w:rsid w:val="00222F4D"/>
    <w:rsid w:val="00223ABA"/>
    <w:rsid w:val="00223E18"/>
    <w:rsid w:val="00223FE5"/>
    <w:rsid w:val="002248F4"/>
    <w:rsid w:val="00224AD5"/>
    <w:rsid w:val="00224B03"/>
    <w:rsid w:val="00224F82"/>
    <w:rsid w:val="0022523F"/>
    <w:rsid w:val="0022594B"/>
    <w:rsid w:val="00225C61"/>
    <w:rsid w:val="00226219"/>
    <w:rsid w:val="00226304"/>
    <w:rsid w:val="00226370"/>
    <w:rsid w:val="00226534"/>
    <w:rsid w:val="002269CA"/>
    <w:rsid w:val="00227A04"/>
    <w:rsid w:val="00227A2B"/>
    <w:rsid w:val="00227B53"/>
    <w:rsid w:val="00227B8C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6EA"/>
    <w:rsid w:val="0023385A"/>
    <w:rsid w:val="002339B0"/>
    <w:rsid w:val="00233A9E"/>
    <w:rsid w:val="00233EAD"/>
    <w:rsid w:val="00234002"/>
    <w:rsid w:val="0023491C"/>
    <w:rsid w:val="002349B7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872"/>
    <w:rsid w:val="00251C70"/>
    <w:rsid w:val="00252435"/>
    <w:rsid w:val="0025289A"/>
    <w:rsid w:val="0025356B"/>
    <w:rsid w:val="00253598"/>
    <w:rsid w:val="002538DA"/>
    <w:rsid w:val="00253B5F"/>
    <w:rsid w:val="00253C46"/>
    <w:rsid w:val="00253C70"/>
    <w:rsid w:val="002548CA"/>
    <w:rsid w:val="00254943"/>
    <w:rsid w:val="00254A69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6DE"/>
    <w:rsid w:val="00257A1A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C5A"/>
    <w:rsid w:val="00280010"/>
    <w:rsid w:val="00280321"/>
    <w:rsid w:val="002806D9"/>
    <w:rsid w:val="00280C98"/>
    <w:rsid w:val="00281240"/>
    <w:rsid w:val="0028152D"/>
    <w:rsid w:val="00281725"/>
    <w:rsid w:val="00281AE7"/>
    <w:rsid w:val="00281F55"/>
    <w:rsid w:val="00281FFF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DA6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697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D8"/>
    <w:rsid w:val="002A17C4"/>
    <w:rsid w:val="002A18B5"/>
    <w:rsid w:val="002A1A25"/>
    <w:rsid w:val="002A1A7A"/>
    <w:rsid w:val="002A2293"/>
    <w:rsid w:val="002A2327"/>
    <w:rsid w:val="002A23B1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6F98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5B3"/>
    <w:rsid w:val="002C1921"/>
    <w:rsid w:val="002C1FF4"/>
    <w:rsid w:val="002C215C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C71"/>
    <w:rsid w:val="002C5DCE"/>
    <w:rsid w:val="002C5F71"/>
    <w:rsid w:val="002C61D9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8E6"/>
    <w:rsid w:val="002D3D89"/>
    <w:rsid w:val="002D3E4B"/>
    <w:rsid w:val="002D482A"/>
    <w:rsid w:val="002D49DA"/>
    <w:rsid w:val="002D4E82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D7E13"/>
    <w:rsid w:val="002E01C4"/>
    <w:rsid w:val="002E04A2"/>
    <w:rsid w:val="002E0678"/>
    <w:rsid w:val="002E06F5"/>
    <w:rsid w:val="002E0BB1"/>
    <w:rsid w:val="002E0CD2"/>
    <w:rsid w:val="002E1120"/>
    <w:rsid w:val="002E11F2"/>
    <w:rsid w:val="002E1381"/>
    <w:rsid w:val="002E1721"/>
    <w:rsid w:val="002E1769"/>
    <w:rsid w:val="002E1FD6"/>
    <w:rsid w:val="002E21FC"/>
    <w:rsid w:val="002E2335"/>
    <w:rsid w:val="002E24DE"/>
    <w:rsid w:val="002E25A5"/>
    <w:rsid w:val="002E2781"/>
    <w:rsid w:val="002E308F"/>
    <w:rsid w:val="002E3302"/>
    <w:rsid w:val="002E367F"/>
    <w:rsid w:val="002E370D"/>
    <w:rsid w:val="002E37FC"/>
    <w:rsid w:val="002E3A5E"/>
    <w:rsid w:val="002E3ACD"/>
    <w:rsid w:val="002E3B56"/>
    <w:rsid w:val="002E3EED"/>
    <w:rsid w:val="002E43A4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4D1"/>
    <w:rsid w:val="002F04E0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007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8F0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D78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2D57"/>
    <w:rsid w:val="0031342C"/>
    <w:rsid w:val="00313492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09C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9CF"/>
    <w:rsid w:val="00323C04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23A"/>
    <w:rsid w:val="003274BE"/>
    <w:rsid w:val="00327747"/>
    <w:rsid w:val="0032783D"/>
    <w:rsid w:val="00327C8F"/>
    <w:rsid w:val="00327C9E"/>
    <w:rsid w:val="003302C0"/>
    <w:rsid w:val="00330434"/>
    <w:rsid w:val="003306E5"/>
    <w:rsid w:val="003307AA"/>
    <w:rsid w:val="00330CFA"/>
    <w:rsid w:val="003311E9"/>
    <w:rsid w:val="00331DBC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5CEB"/>
    <w:rsid w:val="00336486"/>
    <w:rsid w:val="003364CD"/>
    <w:rsid w:val="00336503"/>
    <w:rsid w:val="00336A2B"/>
    <w:rsid w:val="00336A5A"/>
    <w:rsid w:val="00336B9C"/>
    <w:rsid w:val="00336CA6"/>
    <w:rsid w:val="00336EC9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5F3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9B6"/>
    <w:rsid w:val="00351AC5"/>
    <w:rsid w:val="00352382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DBC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6DC"/>
    <w:rsid w:val="003617CD"/>
    <w:rsid w:val="00361C19"/>
    <w:rsid w:val="00361D42"/>
    <w:rsid w:val="0036213E"/>
    <w:rsid w:val="00362173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046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59D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1BD1"/>
    <w:rsid w:val="00381BDD"/>
    <w:rsid w:val="00381BF9"/>
    <w:rsid w:val="00381D0D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BB9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2D1"/>
    <w:rsid w:val="00394322"/>
    <w:rsid w:val="00394450"/>
    <w:rsid w:val="003944B4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643"/>
    <w:rsid w:val="00396ADF"/>
    <w:rsid w:val="00396FD8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E4D"/>
    <w:rsid w:val="003A62A4"/>
    <w:rsid w:val="003A69B3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1FC"/>
    <w:rsid w:val="003B62B7"/>
    <w:rsid w:val="003B62FC"/>
    <w:rsid w:val="003B6860"/>
    <w:rsid w:val="003B74BC"/>
    <w:rsid w:val="003B77CC"/>
    <w:rsid w:val="003B77D3"/>
    <w:rsid w:val="003B7CCA"/>
    <w:rsid w:val="003B7CD8"/>
    <w:rsid w:val="003B7D0B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53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30A"/>
    <w:rsid w:val="003D1D0A"/>
    <w:rsid w:val="003D1D0E"/>
    <w:rsid w:val="003D2337"/>
    <w:rsid w:val="003D25DB"/>
    <w:rsid w:val="003D2A89"/>
    <w:rsid w:val="003D3571"/>
    <w:rsid w:val="003D3AF7"/>
    <w:rsid w:val="003D3ED3"/>
    <w:rsid w:val="003D467E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1E07"/>
    <w:rsid w:val="003E217B"/>
    <w:rsid w:val="003E2324"/>
    <w:rsid w:val="003E291C"/>
    <w:rsid w:val="003E2980"/>
    <w:rsid w:val="003E2ADB"/>
    <w:rsid w:val="003E32F1"/>
    <w:rsid w:val="003E3490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5A8"/>
    <w:rsid w:val="003F0BA5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4DEB"/>
    <w:rsid w:val="00405144"/>
    <w:rsid w:val="0040540C"/>
    <w:rsid w:val="0040561C"/>
    <w:rsid w:val="00405991"/>
    <w:rsid w:val="00405FA4"/>
    <w:rsid w:val="00406946"/>
    <w:rsid w:val="00406B08"/>
    <w:rsid w:val="00406DDD"/>
    <w:rsid w:val="00407AC8"/>
    <w:rsid w:val="00407B1E"/>
    <w:rsid w:val="00407D4D"/>
    <w:rsid w:val="004101C7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5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40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2C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12E"/>
    <w:rsid w:val="00444551"/>
    <w:rsid w:val="00444C8C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7B6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A60"/>
    <w:rsid w:val="00455DD2"/>
    <w:rsid w:val="00455EEE"/>
    <w:rsid w:val="00455EFE"/>
    <w:rsid w:val="0045600F"/>
    <w:rsid w:val="004561C7"/>
    <w:rsid w:val="0045642F"/>
    <w:rsid w:val="00456DB5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2CDF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202"/>
    <w:rsid w:val="004654F4"/>
    <w:rsid w:val="00465766"/>
    <w:rsid w:val="0046590F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3FAE"/>
    <w:rsid w:val="00474359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B3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61E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3DD8"/>
    <w:rsid w:val="00484216"/>
    <w:rsid w:val="004848C3"/>
    <w:rsid w:val="00484EB2"/>
    <w:rsid w:val="00484FB8"/>
    <w:rsid w:val="0048506B"/>
    <w:rsid w:val="0048507B"/>
    <w:rsid w:val="004855FC"/>
    <w:rsid w:val="00485E14"/>
    <w:rsid w:val="00485F8B"/>
    <w:rsid w:val="00486227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67A"/>
    <w:rsid w:val="00493824"/>
    <w:rsid w:val="004939BC"/>
    <w:rsid w:val="00493C5A"/>
    <w:rsid w:val="0049412E"/>
    <w:rsid w:val="00494138"/>
    <w:rsid w:val="00494953"/>
    <w:rsid w:val="004949CE"/>
    <w:rsid w:val="004949E2"/>
    <w:rsid w:val="004951B3"/>
    <w:rsid w:val="004954EC"/>
    <w:rsid w:val="004956A2"/>
    <w:rsid w:val="00495C27"/>
    <w:rsid w:val="00496138"/>
    <w:rsid w:val="0049630B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3F4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5FA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15E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13"/>
    <w:rsid w:val="004B736B"/>
    <w:rsid w:val="004B75DF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210"/>
    <w:rsid w:val="004C36E4"/>
    <w:rsid w:val="004C448D"/>
    <w:rsid w:val="004C4557"/>
    <w:rsid w:val="004C4A05"/>
    <w:rsid w:val="004C4D03"/>
    <w:rsid w:val="004C4D33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5EC1"/>
    <w:rsid w:val="004D66B1"/>
    <w:rsid w:val="004D6986"/>
    <w:rsid w:val="004D7A48"/>
    <w:rsid w:val="004D7ADA"/>
    <w:rsid w:val="004D7BBA"/>
    <w:rsid w:val="004D7D21"/>
    <w:rsid w:val="004E01CE"/>
    <w:rsid w:val="004E062C"/>
    <w:rsid w:val="004E0782"/>
    <w:rsid w:val="004E0BFC"/>
    <w:rsid w:val="004E0D37"/>
    <w:rsid w:val="004E1106"/>
    <w:rsid w:val="004E11C8"/>
    <w:rsid w:val="004E1713"/>
    <w:rsid w:val="004E1898"/>
    <w:rsid w:val="004E2284"/>
    <w:rsid w:val="004E267F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5ED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DE3"/>
    <w:rsid w:val="004F0F44"/>
    <w:rsid w:val="004F1338"/>
    <w:rsid w:val="004F1905"/>
    <w:rsid w:val="004F1A67"/>
    <w:rsid w:val="004F1B25"/>
    <w:rsid w:val="004F1EB7"/>
    <w:rsid w:val="004F22DA"/>
    <w:rsid w:val="004F2B65"/>
    <w:rsid w:val="004F3371"/>
    <w:rsid w:val="004F3A3A"/>
    <w:rsid w:val="004F3E74"/>
    <w:rsid w:val="004F401C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6FD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AE7"/>
    <w:rsid w:val="00506CBD"/>
    <w:rsid w:val="00506E05"/>
    <w:rsid w:val="005071D9"/>
    <w:rsid w:val="0050782C"/>
    <w:rsid w:val="00507BEC"/>
    <w:rsid w:val="00507E72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2D0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40"/>
    <w:rsid w:val="00513FBA"/>
    <w:rsid w:val="00514101"/>
    <w:rsid w:val="00514201"/>
    <w:rsid w:val="005148D3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226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3AE2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D6"/>
    <w:rsid w:val="005338BC"/>
    <w:rsid w:val="00533925"/>
    <w:rsid w:val="00533AC7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538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970"/>
    <w:rsid w:val="00547CB4"/>
    <w:rsid w:val="00547FCD"/>
    <w:rsid w:val="00550234"/>
    <w:rsid w:val="005504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377"/>
    <w:rsid w:val="0055379B"/>
    <w:rsid w:val="005538B4"/>
    <w:rsid w:val="00553925"/>
    <w:rsid w:val="00553CC8"/>
    <w:rsid w:val="00553EF6"/>
    <w:rsid w:val="00554733"/>
    <w:rsid w:val="0055473A"/>
    <w:rsid w:val="00554999"/>
    <w:rsid w:val="005559A6"/>
    <w:rsid w:val="00555A76"/>
    <w:rsid w:val="00555C0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57F47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E35"/>
    <w:rsid w:val="00566F73"/>
    <w:rsid w:val="00567446"/>
    <w:rsid w:val="0056778A"/>
    <w:rsid w:val="005679D0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05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7C7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618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8B1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1E4"/>
    <w:rsid w:val="005A0CA7"/>
    <w:rsid w:val="005A113F"/>
    <w:rsid w:val="005A1392"/>
    <w:rsid w:val="005A14C4"/>
    <w:rsid w:val="005A1856"/>
    <w:rsid w:val="005A1B18"/>
    <w:rsid w:val="005A2156"/>
    <w:rsid w:val="005A2283"/>
    <w:rsid w:val="005A23F0"/>
    <w:rsid w:val="005A2456"/>
    <w:rsid w:val="005A260C"/>
    <w:rsid w:val="005A2829"/>
    <w:rsid w:val="005A2B41"/>
    <w:rsid w:val="005A2BCA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1DA"/>
    <w:rsid w:val="005B34E4"/>
    <w:rsid w:val="005B3691"/>
    <w:rsid w:val="005B36A2"/>
    <w:rsid w:val="005B39DB"/>
    <w:rsid w:val="005B4875"/>
    <w:rsid w:val="005B48DE"/>
    <w:rsid w:val="005B50DF"/>
    <w:rsid w:val="005B5436"/>
    <w:rsid w:val="005B5673"/>
    <w:rsid w:val="005B59F2"/>
    <w:rsid w:val="005B5B99"/>
    <w:rsid w:val="005B5E4C"/>
    <w:rsid w:val="005B5F7D"/>
    <w:rsid w:val="005B6137"/>
    <w:rsid w:val="005B6193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6DC"/>
    <w:rsid w:val="005C794C"/>
    <w:rsid w:val="005C7F3D"/>
    <w:rsid w:val="005D0160"/>
    <w:rsid w:val="005D0377"/>
    <w:rsid w:val="005D0450"/>
    <w:rsid w:val="005D0656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13F"/>
    <w:rsid w:val="005D34BB"/>
    <w:rsid w:val="005D3522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6B6"/>
    <w:rsid w:val="005F4B93"/>
    <w:rsid w:val="005F4BFB"/>
    <w:rsid w:val="005F4DB8"/>
    <w:rsid w:val="005F4F96"/>
    <w:rsid w:val="005F5041"/>
    <w:rsid w:val="005F52B7"/>
    <w:rsid w:val="005F53B1"/>
    <w:rsid w:val="005F5B59"/>
    <w:rsid w:val="005F5D65"/>
    <w:rsid w:val="005F5E3F"/>
    <w:rsid w:val="005F5F55"/>
    <w:rsid w:val="005F6069"/>
    <w:rsid w:val="005F61A9"/>
    <w:rsid w:val="005F62A3"/>
    <w:rsid w:val="005F69A7"/>
    <w:rsid w:val="005F6FE8"/>
    <w:rsid w:val="005F7B9D"/>
    <w:rsid w:val="005F7D1E"/>
    <w:rsid w:val="005F7DCD"/>
    <w:rsid w:val="005F7E20"/>
    <w:rsid w:val="005F7FCA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13"/>
    <w:rsid w:val="006040C7"/>
    <w:rsid w:val="00604749"/>
    <w:rsid w:val="00604ABF"/>
    <w:rsid w:val="00604D14"/>
    <w:rsid w:val="00604E4A"/>
    <w:rsid w:val="00605261"/>
    <w:rsid w:val="00605433"/>
    <w:rsid w:val="00605574"/>
    <w:rsid w:val="0060575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3FC"/>
    <w:rsid w:val="00613521"/>
    <w:rsid w:val="0061377B"/>
    <w:rsid w:val="00613D6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67B"/>
    <w:rsid w:val="00616CFA"/>
    <w:rsid w:val="00616FD4"/>
    <w:rsid w:val="006178D6"/>
    <w:rsid w:val="006179A3"/>
    <w:rsid w:val="00617E2C"/>
    <w:rsid w:val="006200AE"/>
    <w:rsid w:val="00620237"/>
    <w:rsid w:val="00620D7C"/>
    <w:rsid w:val="00620D89"/>
    <w:rsid w:val="006212A5"/>
    <w:rsid w:val="00621717"/>
    <w:rsid w:val="00621742"/>
    <w:rsid w:val="006218A4"/>
    <w:rsid w:val="006218DE"/>
    <w:rsid w:val="0062190E"/>
    <w:rsid w:val="00621C70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4D9B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37F61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37B"/>
    <w:rsid w:val="006545FB"/>
    <w:rsid w:val="006549E8"/>
    <w:rsid w:val="00654F81"/>
    <w:rsid w:val="0065503C"/>
    <w:rsid w:val="00655508"/>
    <w:rsid w:val="006555D3"/>
    <w:rsid w:val="00655680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16B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94B"/>
    <w:rsid w:val="00666E0E"/>
    <w:rsid w:val="00667417"/>
    <w:rsid w:val="0066741A"/>
    <w:rsid w:val="006674AA"/>
    <w:rsid w:val="00667546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A13"/>
    <w:rsid w:val="00671B48"/>
    <w:rsid w:val="0067247A"/>
    <w:rsid w:val="00672513"/>
    <w:rsid w:val="006726AD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6B9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622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C91"/>
    <w:rsid w:val="00695FBE"/>
    <w:rsid w:val="00696000"/>
    <w:rsid w:val="00696083"/>
    <w:rsid w:val="006964E9"/>
    <w:rsid w:val="00696C8A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5E36"/>
    <w:rsid w:val="006A5FB3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25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5B3C"/>
    <w:rsid w:val="006B64C3"/>
    <w:rsid w:val="006B718A"/>
    <w:rsid w:val="006B72E2"/>
    <w:rsid w:val="006B78F1"/>
    <w:rsid w:val="006B7CA2"/>
    <w:rsid w:val="006B7CC8"/>
    <w:rsid w:val="006B7D3D"/>
    <w:rsid w:val="006B7ECC"/>
    <w:rsid w:val="006C0540"/>
    <w:rsid w:val="006C0551"/>
    <w:rsid w:val="006C0787"/>
    <w:rsid w:val="006C0901"/>
    <w:rsid w:val="006C0C5E"/>
    <w:rsid w:val="006C0CB6"/>
    <w:rsid w:val="006C1C4F"/>
    <w:rsid w:val="006C1E35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1BB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983"/>
    <w:rsid w:val="006D3E8E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07D"/>
    <w:rsid w:val="006E47FF"/>
    <w:rsid w:val="006E4CCC"/>
    <w:rsid w:val="006E4DF1"/>
    <w:rsid w:val="006E4E0C"/>
    <w:rsid w:val="006E50F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5EA"/>
    <w:rsid w:val="006F48B8"/>
    <w:rsid w:val="006F4A14"/>
    <w:rsid w:val="006F59CD"/>
    <w:rsid w:val="006F5B5C"/>
    <w:rsid w:val="006F614F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2B"/>
    <w:rsid w:val="00706C69"/>
    <w:rsid w:val="007071E0"/>
    <w:rsid w:val="00707311"/>
    <w:rsid w:val="00707CF1"/>
    <w:rsid w:val="007102AE"/>
    <w:rsid w:val="007104EF"/>
    <w:rsid w:val="00710531"/>
    <w:rsid w:val="007105D4"/>
    <w:rsid w:val="007107FE"/>
    <w:rsid w:val="00710B50"/>
    <w:rsid w:val="007111A3"/>
    <w:rsid w:val="00711449"/>
    <w:rsid w:val="00711FD7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E56"/>
    <w:rsid w:val="00721295"/>
    <w:rsid w:val="0072163B"/>
    <w:rsid w:val="00721895"/>
    <w:rsid w:val="00721B7A"/>
    <w:rsid w:val="00721F37"/>
    <w:rsid w:val="007224EA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4B73"/>
    <w:rsid w:val="0072529F"/>
    <w:rsid w:val="007254D7"/>
    <w:rsid w:val="00725795"/>
    <w:rsid w:val="00725B45"/>
    <w:rsid w:val="00726053"/>
    <w:rsid w:val="00726216"/>
    <w:rsid w:val="00726298"/>
    <w:rsid w:val="007264F8"/>
    <w:rsid w:val="00726626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4267"/>
    <w:rsid w:val="00735064"/>
    <w:rsid w:val="007353D5"/>
    <w:rsid w:val="007359FE"/>
    <w:rsid w:val="00735C14"/>
    <w:rsid w:val="00735FD3"/>
    <w:rsid w:val="00736434"/>
    <w:rsid w:val="00736466"/>
    <w:rsid w:val="00736500"/>
    <w:rsid w:val="00736523"/>
    <w:rsid w:val="007366F7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6E56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134"/>
    <w:rsid w:val="00753296"/>
    <w:rsid w:val="00753645"/>
    <w:rsid w:val="007537AF"/>
    <w:rsid w:val="0075381F"/>
    <w:rsid w:val="00753F4A"/>
    <w:rsid w:val="0075407E"/>
    <w:rsid w:val="007540BC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7DB"/>
    <w:rsid w:val="00761A7D"/>
    <w:rsid w:val="00761AD1"/>
    <w:rsid w:val="00761FC7"/>
    <w:rsid w:val="007620BF"/>
    <w:rsid w:val="007620E3"/>
    <w:rsid w:val="0076226B"/>
    <w:rsid w:val="00762A09"/>
    <w:rsid w:val="0076369F"/>
    <w:rsid w:val="00763A56"/>
    <w:rsid w:val="00763BA9"/>
    <w:rsid w:val="00764184"/>
    <w:rsid w:val="00764332"/>
    <w:rsid w:val="007644BC"/>
    <w:rsid w:val="00764B12"/>
    <w:rsid w:val="00764C23"/>
    <w:rsid w:val="0076516E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2AC"/>
    <w:rsid w:val="00773625"/>
    <w:rsid w:val="007736B3"/>
    <w:rsid w:val="00773969"/>
    <w:rsid w:val="00773A13"/>
    <w:rsid w:val="00773CA7"/>
    <w:rsid w:val="00773FB7"/>
    <w:rsid w:val="00774009"/>
    <w:rsid w:val="007746D2"/>
    <w:rsid w:val="0077470E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595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24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369"/>
    <w:rsid w:val="00787641"/>
    <w:rsid w:val="007900EA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AA7"/>
    <w:rsid w:val="00793B96"/>
    <w:rsid w:val="00793DC5"/>
    <w:rsid w:val="0079407F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1AD1"/>
    <w:rsid w:val="007A234E"/>
    <w:rsid w:val="007A235B"/>
    <w:rsid w:val="007A2578"/>
    <w:rsid w:val="007A26A0"/>
    <w:rsid w:val="007A2864"/>
    <w:rsid w:val="007A28B6"/>
    <w:rsid w:val="007A2AC7"/>
    <w:rsid w:val="007A2DE3"/>
    <w:rsid w:val="007A3AA0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F36"/>
    <w:rsid w:val="007A64C5"/>
    <w:rsid w:val="007A6745"/>
    <w:rsid w:val="007A6E53"/>
    <w:rsid w:val="007A6E78"/>
    <w:rsid w:val="007A7237"/>
    <w:rsid w:val="007A7408"/>
    <w:rsid w:val="007A7B30"/>
    <w:rsid w:val="007B0023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B45"/>
    <w:rsid w:val="007B2E08"/>
    <w:rsid w:val="007B2ED6"/>
    <w:rsid w:val="007B33CF"/>
    <w:rsid w:val="007B35BB"/>
    <w:rsid w:val="007B3619"/>
    <w:rsid w:val="007B3634"/>
    <w:rsid w:val="007B3A9C"/>
    <w:rsid w:val="007B4044"/>
    <w:rsid w:val="007B47B9"/>
    <w:rsid w:val="007B4A1A"/>
    <w:rsid w:val="007B5692"/>
    <w:rsid w:val="007B5CC5"/>
    <w:rsid w:val="007B5E3B"/>
    <w:rsid w:val="007B5E83"/>
    <w:rsid w:val="007B60AA"/>
    <w:rsid w:val="007B6181"/>
    <w:rsid w:val="007B619B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B7BBB"/>
    <w:rsid w:val="007C017B"/>
    <w:rsid w:val="007C067F"/>
    <w:rsid w:val="007C0B6B"/>
    <w:rsid w:val="007C0C5E"/>
    <w:rsid w:val="007C1344"/>
    <w:rsid w:val="007C1605"/>
    <w:rsid w:val="007C1C87"/>
    <w:rsid w:val="007C1CC4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87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7A3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EFF"/>
    <w:rsid w:val="007D53D0"/>
    <w:rsid w:val="007D5A30"/>
    <w:rsid w:val="007D5D88"/>
    <w:rsid w:val="007D5F77"/>
    <w:rsid w:val="007D5FD7"/>
    <w:rsid w:val="007D634C"/>
    <w:rsid w:val="007D6497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551"/>
    <w:rsid w:val="007E2AD1"/>
    <w:rsid w:val="007E2B23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4C4"/>
    <w:rsid w:val="007E75A3"/>
    <w:rsid w:val="007E78BE"/>
    <w:rsid w:val="007E7A46"/>
    <w:rsid w:val="007E7AC7"/>
    <w:rsid w:val="007E7C88"/>
    <w:rsid w:val="007F0702"/>
    <w:rsid w:val="007F0A62"/>
    <w:rsid w:val="007F0BDB"/>
    <w:rsid w:val="007F0BDE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A1E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6B1"/>
    <w:rsid w:val="00806E7D"/>
    <w:rsid w:val="00806EDF"/>
    <w:rsid w:val="00806FC0"/>
    <w:rsid w:val="008070A7"/>
    <w:rsid w:val="00807257"/>
    <w:rsid w:val="00807472"/>
    <w:rsid w:val="00807797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938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78D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224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2D8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6CBA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148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2BC"/>
    <w:rsid w:val="008543F8"/>
    <w:rsid w:val="00854628"/>
    <w:rsid w:val="00854D5E"/>
    <w:rsid w:val="00854E64"/>
    <w:rsid w:val="0085504D"/>
    <w:rsid w:val="00855573"/>
    <w:rsid w:val="0085582E"/>
    <w:rsid w:val="00856134"/>
    <w:rsid w:val="00856200"/>
    <w:rsid w:val="008565AF"/>
    <w:rsid w:val="00856B89"/>
    <w:rsid w:val="00856DC1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5F"/>
    <w:rsid w:val="008633F7"/>
    <w:rsid w:val="0086348E"/>
    <w:rsid w:val="0086356D"/>
    <w:rsid w:val="008637A0"/>
    <w:rsid w:val="00863815"/>
    <w:rsid w:val="00863B4D"/>
    <w:rsid w:val="00864EB4"/>
    <w:rsid w:val="00864F25"/>
    <w:rsid w:val="0086597A"/>
    <w:rsid w:val="00865C2F"/>
    <w:rsid w:val="00865C50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648"/>
    <w:rsid w:val="008737F5"/>
    <w:rsid w:val="00873867"/>
    <w:rsid w:val="00873DE3"/>
    <w:rsid w:val="00873E70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048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7B4"/>
    <w:rsid w:val="008819FC"/>
    <w:rsid w:val="00881AF0"/>
    <w:rsid w:val="00881BE2"/>
    <w:rsid w:val="00881C0C"/>
    <w:rsid w:val="00881C42"/>
    <w:rsid w:val="00881E9E"/>
    <w:rsid w:val="008824CF"/>
    <w:rsid w:val="008826D9"/>
    <w:rsid w:val="008828EC"/>
    <w:rsid w:val="00882D81"/>
    <w:rsid w:val="00883130"/>
    <w:rsid w:val="0088376B"/>
    <w:rsid w:val="00883EA7"/>
    <w:rsid w:val="0088417C"/>
    <w:rsid w:val="00884196"/>
    <w:rsid w:val="00884264"/>
    <w:rsid w:val="008842F8"/>
    <w:rsid w:val="008844B8"/>
    <w:rsid w:val="00884718"/>
    <w:rsid w:val="0088482B"/>
    <w:rsid w:val="00884A95"/>
    <w:rsid w:val="00884D7F"/>
    <w:rsid w:val="0088562A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7F0"/>
    <w:rsid w:val="00890921"/>
    <w:rsid w:val="008909A1"/>
    <w:rsid w:val="00890F8C"/>
    <w:rsid w:val="00890FAC"/>
    <w:rsid w:val="00891200"/>
    <w:rsid w:val="00891342"/>
    <w:rsid w:val="00891601"/>
    <w:rsid w:val="0089179F"/>
    <w:rsid w:val="00891A32"/>
    <w:rsid w:val="00891AFA"/>
    <w:rsid w:val="00891D95"/>
    <w:rsid w:val="0089222D"/>
    <w:rsid w:val="008922F2"/>
    <w:rsid w:val="00892376"/>
    <w:rsid w:val="00892E83"/>
    <w:rsid w:val="008933A9"/>
    <w:rsid w:val="008935EB"/>
    <w:rsid w:val="00893687"/>
    <w:rsid w:val="008937C7"/>
    <w:rsid w:val="00893EFD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1C9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2F0"/>
    <w:rsid w:val="008A1536"/>
    <w:rsid w:val="008A1606"/>
    <w:rsid w:val="008A1808"/>
    <w:rsid w:val="008A1869"/>
    <w:rsid w:val="008A18F9"/>
    <w:rsid w:val="008A199B"/>
    <w:rsid w:val="008A1D44"/>
    <w:rsid w:val="008A1DAD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7D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443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898"/>
    <w:rsid w:val="008B3B46"/>
    <w:rsid w:val="008B465A"/>
    <w:rsid w:val="008B467A"/>
    <w:rsid w:val="008B48C1"/>
    <w:rsid w:val="008B4E06"/>
    <w:rsid w:val="008B4E97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C2E"/>
    <w:rsid w:val="008C1F76"/>
    <w:rsid w:val="008C2203"/>
    <w:rsid w:val="008C2295"/>
    <w:rsid w:val="008C24CC"/>
    <w:rsid w:val="008C2D8F"/>
    <w:rsid w:val="008C34AB"/>
    <w:rsid w:val="008C370D"/>
    <w:rsid w:val="008C37FF"/>
    <w:rsid w:val="008C391A"/>
    <w:rsid w:val="008C3B23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3A5"/>
    <w:rsid w:val="008C646D"/>
    <w:rsid w:val="008C70FB"/>
    <w:rsid w:val="008D017D"/>
    <w:rsid w:val="008D0211"/>
    <w:rsid w:val="008D0ADE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05F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3A0C"/>
    <w:rsid w:val="008E421B"/>
    <w:rsid w:val="008E426A"/>
    <w:rsid w:val="008E42F7"/>
    <w:rsid w:val="008E4537"/>
    <w:rsid w:val="008E46D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5FE4"/>
    <w:rsid w:val="008E6294"/>
    <w:rsid w:val="008E63E9"/>
    <w:rsid w:val="008E6689"/>
    <w:rsid w:val="008E66BE"/>
    <w:rsid w:val="008E67B9"/>
    <w:rsid w:val="008E7694"/>
    <w:rsid w:val="008F150E"/>
    <w:rsid w:val="008F2135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5BB2"/>
    <w:rsid w:val="008F63F1"/>
    <w:rsid w:val="008F6EEF"/>
    <w:rsid w:val="008F7620"/>
    <w:rsid w:val="008F7632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BB6"/>
    <w:rsid w:val="00902C19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DAC"/>
    <w:rsid w:val="0091245B"/>
    <w:rsid w:val="00912970"/>
    <w:rsid w:val="00912DFA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AA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BDC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27EA2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AB4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3E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47FC1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D8"/>
    <w:rsid w:val="00955D91"/>
    <w:rsid w:val="00955E4E"/>
    <w:rsid w:val="00955FA3"/>
    <w:rsid w:val="00956405"/>
    <w:rsid w:val="0095640C"/>
    <w:rsid w:val="00956A69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1F8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1CEE"/>
    <w:rsid w:val="00972409"/>
    <w:rsid w:val="0097243F"/>
    <w:rsid w:val="009724AB"/>
    <w:rsid w:val="0097326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0ED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4CED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B93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CC6"/>
    <w:rsid w:val="00997EBF"/>
    <w:rsid w:val="009A0019"/>
    <w:rsid w:val="009A06B2"/>
    <w:rsid w:val="009A0995"/>
    <w:rsid w:val="009A10DC"/>
    <w:rsid w:val="009A1FB2"/>
    <w:rsid w:val="009A2285"/>
    <w:rsid w:val="009A292F"/>
    <w:rsid w:val="009A31BF"/>
    <w:rsid w:val="009A31DE"/>
    <w:rsid w:val="009A32DF"/>
    <w:rsid w:val="009A33A8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2E3"/>
    <w:rsid w:val="009B3671"/>
    <w:rsid w:val="009B36D5"/>
    <w:rsid w:val="009B38DD"/>
    <w:rsid w:val="009B3C4E"/>
    <w:rsid w:val="009B47B0"/>
    <w:rsid w:val="009B4AC8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3D3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047"/>
    <w:rsid w:val="009D1317"/>
    <w:rsid w:val="009D167F"/>
    <w:rsid w:val="009D1876"/>
    <w:rsid w:val="009D1A9F"/>
    <w:rsid w:val="009D1C05"/>
    <w:rsid w:val="009D1C85"/>
    <w:rsid w:val="009D1E93"/>
    <w:rsid w:val="009D2255"/>
    <w:rsid w:val="009D2950"/>
    <w:rsid w:val="009D2B0F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F6A"/>
    <w:rsid w:val="009D5FC6"/>
    <w:rsid w:val="009D648D"/>
    <w:rsid w:val="009D6496"/>
    <w:rsid w:val="009D685E"/>
    <w:rsid w:val="009D6B17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805"/>
    <w:rsid w:val="009F5A87"/>
    <w:rsid w:val="009F61D4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2E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B2E"/>
    <w:rsid w:val="00A04CAF"/>
    <w:rsid w:val="00A04D43"/>
    <w:rsid w:val="00A054DC"/>
    <w:rsid w:val="00A05705"/>
    <w:rsid w:val="00A059F8"/>
    <w:rsid w:val="00A05B0E"/>
    <w:rsid w:val="00A05FBF"/>
    <w:rsid w:val="00A0602C"/>
    <w:rsid w:val="00A06311"/>
    <w:rsid w:val="00A0658B"/>
    <w:rsid w:val="00A065CB"/>
    <w:rsid w:val="00A06A75"/>
    <w:rsid w:val="00A06F6A"/>
    <w:rsid w:val="00A07144"/>
    <w:rsid w:val="00A10594"/>
    <w:rsid w:val="00A1079C"/>
    <w:rsid w:val="00A10CC4"/>
    <w:rsid w:val="00A113BF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DDD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0E3"/>
    <w:rsid w:val="00A17289"/>
    <w:rsid w:val="00A172AB"/>
    <w:rsid w:val="00A178E5"/>
    <w:rsid w:val="00A17CED"/>
    <w:rsid w:val="00A17E60"/>
    <w:rsid w:val="00A201A4"/>
    <w:rsid w:val="00A20609"/>
    <w:rsid w:val="00A20754"/>
    <w:rsid w:val="00A2085A"/>
    <w:rsid w:val="00A20CD9"/>
    <w:rsid w:val="00A20DB8"/>
    <w:rsid w:val="00A20F07"/>
    <w:rsid w:val="00A20F97"/>
    <w:rsid w:val="00A21044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B4"/>
    <w:rsid w:val="00A231EE"/>
    <w:rsid w:val="00A2388F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E12"/>
    <w:rsid w:val="00A410ED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2FD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57FA9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1CD"/>
    <w:rsid w:val="00A62AED"/>
    <w:rsid w:val="00A63039"/>
    <w:rsid w:val="00A63BB5"/>
    <w:rsid w:val="00A63E21"/>
    <w:rsid w:val="00A649AC"/>
    <w:rsid w:val="00A64AC0"/>
    <w:rsid w:val="00A64C50"/>
    <w:rsid w:val="00A64FB8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494"/>
    <w:rsid w:val="00A676E9"/>
    <w:rsid w:val="00A676F3"/>
    <w:rsid w:val="00A67833"/>
    <w:rsid w:val="00A67A55"/>
    <w:rsid w:val="00A67AC8"/>
    <w:rsid w:val="00A709C2"/>
    <w:rsid w:val="00A70D82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B87"/>
    <w:rsid w:val="00A72CDE"/>
    <w:rsid w:val="00A72D51"/>
    <w:rsid w:val="00A73225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0C4"/>
    <w:rsid w:val="00AA2364"/>
    <w:rsid w:val="00AA2F35"/>
    <w:rsid w:val="00AA2F41"/>
    <w:rsid w:val="00AA2F4A"/>
    <w:rsid w:val="00AA2FAD"/>
    <w:rsid w:val="00AA3410"/>
    <w:rsid w:val="00AA3517"/>
    <w:rsid w:val="00AA37C3"/>
    <w:rsid w:val="00AA3B1C"/>
    <w:rsid w:val="00AA3C5E"/>
    <w:rsid w:val="00AA3EA3"/>
    <w:rsid w:val="00AA4307"/>
    <w:rsid w:val="00AA445D"/>
    <w:rsid w:val="00AA4505"/>
    <w:rsid w:val="00AA4927"/>
    <w:rsid w:val="00AA4960"/>
    <w:rsid w:val="00AA4EA5"/>
    <w:rsid w:val="00AA4F26"/>
    <w:rsid w:val="00AA560A"/>
    <w:rsid w:val="00AA561E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4043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1AA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AB3"/>
    <w:rsid w:val="00AC2B1E"/>
    <w:rsid w:val="00AC2C4E"/>
    <w:rsid w:val="00AC2D71"/>
    <w:rsid w:val="00AC3079"/>
    <w:rsid w:val="00AC35E9"/>
    <w:rsid w:val="00AC3937"/>
    <w:rsid w:val="00AC3970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640B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76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86"/>
    <w:rsid w:val="00AD6B77"/>
    <w:rsid w:val="00AD6FC9"/>
    <w:rsid w:val="00AD7A17"/>
    <w:rsid w:val="00AD7A1D"/>
    <w:rsid w:val="00AD7CC9"/>
    <w:rsid w:val="00AE0D55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0FD4"/>
    <w:rsid w:val="00B0126D"/>
    <w:rsid w:val="00B015E3"/>
    <w:rsid w:val="00B01D7A"/>
    <w:rsid w:val="00B01DDC"/>
    <w:rsid w:val="00B023D4"/>
    <w:rsid w:val="00B025E1"/>
    <w:rsid w:val="00B02653"/>
    <w:rsid w:val="00B02C2C"/>
    <w:rsid w:val="00B030E3"/>
    <w:rsid w:val="00B033E6"/>
    <w:rsid w:val="00B039BC"/>
    <w:rsid w:val="00B03A81"/>
    <w:rsid w:val="00B03F10"/>
    <w:rsid w:val="00B0423F"/>
    <w:rsid w:val="00B04375"/>
    <w:rsid w:val="00B0440A"/>
    <w:rsid w:val="00B044DB"/>
    <w:rsid w:val="00B049DA"/>
    <w:rsid w:val="00B04C08"/>
    <w:rsid w:val="00B04DC5"/>
    <w:rsid w:val="00B04F84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183"/>
    <w:rsid w:val="00B07243"/>
    <w:rsid w:val="00B07612"/>
    <w:rsid w:val="00B0781D"/>
    <w:rsid w:val="00B07F2E"/>
    <w:rsid w:val="00B07FE0"/>
    <w:rsid w:val="00B1019F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005"/>
    <w:rsid w:val="00B1513C"/>
    <w:rsid w:val="00B15EF9"/>
    <w:rsid w:val="00B163EF"/>
    <w:rsid w:val="00B16836"/>
    <w:rsid w:val="00B1698B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36D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271D"/>
    <w:rsid w:val="00B432CC"/>
    <w:rsid w:val="00B43395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47A7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9F"/>
    <w:rsid w:val="00B551E5"/>
    <w:rsid w:val="00B55605"/>
    <w:rsid w:val="00B559E7"/>
    <w:rsid w:val="00B55A70"/>
    <w:rsid w:val="00B55AF1"/>
    <w:rsid w:val="00B55BCE"/>
    <w:rsid w:val="00B5608B"/>
    <w:rsid w:val="00B5612D"/>
    <w:rsid w:val="00B56233"/>
    <w:rsid w:val="00B56432"/>
    <w:rsid w:val="00B565D9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4A5"/>
    <w:rsid w:val="00B61596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4AFD"/>
    <w:rsid w:val="00B64CF1"/>
    <w:rsid w:val="00B650F7"/>
    <w:rsid w:val="00B6573C"/>
    <w:rsid w:val="00B658E3"/>
    <w:rsid w:val="00B65C1C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C72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5E97"/>
    <w:rsid w:val="00B76263"/>
    <w:rsid w:val="00B76462"/>
    <w:rsid w:val="00B76872"/>
    <w:rsid w:val="00B768A9"/>
    <w:rsid w:val="00B768CD"/>
    <w:rsid w:val="00B76BBA"/>
    <w:rsid w:val="00B76BBE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44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83B"/>
    <w:rsid w:val="00B86BC2"/>
    <w:rsid w:val="00B86E89"/>
    <w:rsid w:val="00B87B47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8CA"/>
    <w:rsid w:val="00B91CCF"/>
    <w:rsid w:val="00B91CE9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5D2A"/>
    <w:rsid w:val="00B962E3"/>
    <w:rsid w:val="00B967D7"/>
    <w:rsid w:val="00B96933"/>
    <w:rsid w:val="00B970A3"/>
    <w:rsid w:val="00B9713F"/>
    <w:rsid w:val="00B97345"/>
    <w:rsid w:val="00B9760C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377"/>
    <w:rsid w:val="00BA26A9"/>
    <w:rsid w:val="00BA2A11"/>
    <w:rsid w:val="00BA2DEA"/>
    <w:rsid w:val="00BA2E71"/>
    <w:rsid w:val="00BA2FB7"/>
    <w:rsid w:val="00BA3016"/>
    <w:rsid w:val="00BA32FA"/>
    <w:rsid w:val="00BA3344"/>
    <w:rsid w:val="00BA3559"/>
    <w:rsid w:val="00BA3759"/>
    <w:rsid w:val="00BA3D22"/>
    <w:rsid w:val="00BA3E92"/>
    <w:rsid w:val="00BA4049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0D2F"/>
    <w:rsid w:val="00BC150C"/>
    <w:rsid w:val="00BC18EF"/>
    <w:rsid w:val="00BC1F29"/>
    <w:rsid w:val="00BC225D"/>
    <w:rsid w:val="00BC2606"/>
    <w:rsid w:val="00BC3045"/>
    <w:rsid w:val="00BC30C0"/>
    <w:rsid w:val="00BC34BB"/>
    <w:rsid w:val="00BC3584"/>
    <w:rsid w:val="00BC36AB"/>
    <w:rsid w:val="00BC378F"/>
    <w:rsid w:val="00BC4172"/>
    <w:rsid w:val="00BC4292"/>
    <w:rsid w:val="00BC4914"/>
    <w:rsid w:val="00BC4AF3"/>
    <w:rsid w:val="00BC4DD8"/>
    <w:rsid w:val="00BC5367"/>
    <w:rsid w:val="00BC5541"/>
    <w:rsid w:val="00BC564B"/>
    <w:rsid w:val="00BC5948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0"/>
    <w:rsid w:val="00BC7171"/>
    <w:rsid w:val="00BC74DB"/>
    <w:rsid w:val="00BC75A7"/>
    <w:rsid w:val="00BC781F"/>
    <w:rsid w:val="00BC78F6"/>
    <w:rsid w:val="00BC7A7D"/>
    <w:rsid w:val="00BC7DE2"/>
    <w:rsid w:val="00BD0109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5CC"/>
    <w:rsid w:val="00BD4870"/>
    <w:rsid w:val="00BD4ABA"/>
    <w:rsid w:val="00BD510E"/>
    <w:rsid w:val="00BD5166"/>
    <w:rsid w:val="00BD5442"/>
    <w:rsid w:val="00BD5CBB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71B"/>
    <w:rsid w:val="00BE2AC0"/>
    <w:rsid w:val="00BE314F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BE1"/>
    <w:rsid w:val="00BE6DFB"/>
    <w:rsid w:val="00BE6E1D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C2B"/>
    <w:rsid w:val="00BF3EBA"/>
    <w:rsid w:val="00BF41DA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BCA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73"/>
    <w:rsid w:val="00C051BA"/>
    <w:rsid w:val="00C052A9"/>
    <w:rsid w:val="00C0543A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329"/>
    <w:rsid w:val="00C14715"/>
    <w:rsid w:val="00C148A9"/>
    <w:rsid w:val="00C15446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DA6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892"/>
    <w:rsid w:val="00C32AC7"/>
    <w:rsid w:val="00C32D0B"/>
    <w:rsid w:val="00C32E4B"/>
    <w:rsid w:val="00C33422"/>
    <w:rsid w:val="00C334C7"/>
    <w:rsid w:val="00C33891"/>
    <w:rsid w:val="00C33D0B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BC2"/>
    <w:rsid w:val="00C41C9C"/>
    <w:rsid w:val="00C41FAD"/>
    <w:rsid w:val="00C420D4"/>
    <w:rsid w:val="00C42202"/>
    <w:rsid w:val="00C422AB"/>
    <w:rsid w:val="00C42344"/>
    <w:rsid w:val="00C42AAA"/>
    <w:rsid w:val="00C42D51"/>
    <w:rsid w:val="00C42E1D"/>
    <w:rsid w:val="00C42E70"/>
    <w:rsid w:val="00C43875"/>
    <w:rsid w:val="00C43BBD"/>
    <w:rsid w:val="00C43C6C"/>
    <w:rsid w:val="00C43D60"/>
    <w:rsid w:val="00C43F29"/>
    <w:rsid w:val="00C44352"/>
    <w:rsid w:val="00C44413"/>
    <w:rsid w:val="00C44AEF"/>
    <w:rsid w:val="00C44B10"/>
    <w:rsid w:val="00C45107"/>
    <w:rsid w:val="00C45337"/>
    <w:rsid w:val="00C453D4"/>
    <w:rsid w:val="00C45860"/>
    <w:rsid w:val="00C45966"/>
    <w:rsid w:val="00C459CC"/>
    <w:rsid w:val="00C45F79"/>
    <w:rsid w:val="00C460B8"/>
    <w:rsid w:val="00C46205"/>
    <w:rsid w:val="00C4649B"/>
    <w:rsid w:val="00C46A02"/>
    <w:rsid w:val="00C46CAC"/>
    <w:rsid w:val="00C46CED"/>
    <w:rsid w:val="00C47473"/>
    <w:rsid w:val="00C47BEB"/>
    <w:rsid w:val="00C47C34"/>
    <w:rsid w:val="00C47FA1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2C7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35E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619"/>
    <w:rsid w:val="00C847B9"/>
    <w:rsid w:val="00C84BFB"/>
    <w:rsid w:val="00C84DDC"/>
    <w:rsid w:val="00C851C9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E33"/>
    <w:rsid w:val="00C96F38"/>
    <w:rsid w:val="00C96FDD"/>
    <w:rsid w:val="00C971E0"/>
    <w:rsid w:val="00C9737D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22B2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18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0EA"/>
    <w:rsid w:val="00CB72E3"/>
    <w:rsid w:val="00CB7E82"/>
    <w:rsid w:val="00CB7FE7"/>
    <w:rsid w:val="00CC001B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C82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9F"/>
    <w:rsid w:val="00CE1BF8"/>
    <w:rsid w:val="00CE2169"/>
    <w:rsid w:val="00CE3366"/>
    <w:rsid w:val="00CE3451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DA1"/>
    <w:rsid w:val="00CE70D4"/>
    <w:rsid w:val="00CE7142"/>
    <w:rsid w:val="00CE7154"/>
    <w:rsid w:val="00CE720A"/>
    <w:rsid w:val="00CE7597"/>
    <w:rsid w:val="00CE7870"/>
    <w:rsid w:val="00CE78E0"/>
    <w:rsid w:val="00CE7B84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6D0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9B7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671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24"/>
    <w:rsid w:val="00D23997"/>
    <w:rsid w:val="00D23C88"/>
    <w:rsid w:val="00D23CA0"/>
    <w:rsid w:val="00D23DA4"/>
    <w:rsid w:val="00D243B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07BF"/>
    <w:rsid w:val="00D310A4"/>
    <w:rsid w:val="00D310E8"/>
    <w:rsid w:val="00D31383"/>
    <w:rsid w:val="00D31488"/>
    <w:rsid w:val="00D31A1D"/>
    <w:rsid w:val="00D31BEC"/>
    <w:rsid w:val="00D3239E"/>
    <w:rsid w:val="00D327A5"/>
    <w:rsid w:val="00D328A1"/>
    <w:rsid w:val="00D32CC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10D"/>
    <w:rsid w:val="00D3615D"/>
    <w:rsid w:val="00D362A2"/>
    <w:rsid w:val="00D36D01"/>
    <w:rsid w:val="00D37061"/>
    <w:rsid w:val="00D37290"/>
    <w:rsid w:val="00D37407"/>
    <w:rsid w:val="00D37B4A"/>
    <w:rsid w:val="00D37BC1"/>
    <w:rsid w:val="00D409EA"/>
    <w:rsid w:val="00D40B2C"/>
    <w:rsid w:val="00D40B52"/>
    <w:rsid w:val="00D40DF0"/>
    <w:rsid w:val="00D416A9"/>
    <w:rsid w:val="00D4186A"/>
    <w:rsid w:val="00D41B83"/>
    <w:rsid w:val="00D41D03"/>
    <w:rsid w:val="00D4209E"/>
    <w:rsid w:val="00D426FD"/>
    <w:rsid w:val="00D427A9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8AB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2D4"/>
    <w:rsid w:val="00D54A97"/>
    <w:rsid w:val="00D54E72"/>
    <w:rsid w:val="00D5511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4F0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E66"/>
    <w:rsid w:val="00D85F3F"/>
    <w:rsid w:val="00D868EE"/>
    <w:rsid w:val="00D86AE8"/>
    <w:rsid w:val="00D86D9C"/>
    <w:rsid w:val="00D86EFB"/>
    <w:rsid w:val="00D86F8A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468"/>
    <w:rsid w:val="00D917F1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5215"/>
    <w:rsid w:val="00D954E5"/>
    <w:rsid w:val="00D9594D"/>
    <w:rsid w:val="00D95C64"/>
    <w:rsid w:val="00D96040"/>
    <w:rsid w:val="00D960D1"/>
    <w:rsid w:val="00D96428"/>
    <w:rsid w:val="00D96662"/>
    <w:rsid w:val="00D96B05"/>
    <w:rsid w:val="00D96C84"/>
    <w:rsid w:val="00D96D79"/>
    <w:rsid w:val="00D96DCF"/>
    <w:rsid w:val="00D970C9"/>
    <w:rsid w:val="00D9729A"/>
    <w:rsid w:val="00D97787"/>
    <w:rsid w:val="00D97A6E"/>
    <w:rsid w:val="00D97BF5"/>
    <w:rsid w:val="00DA04A7"/>
    <w:rsid w:val="00DA08D3"/>
    <w:rsid w:val="00DA0C94"/>
    <w:rsid w:val="00DA0D7A"/>
    <w:rsid w:val="00DA0EA6"/>
    <w:rsid w:val="00DA1623"/>
    <w:rsid w:val="00DA1626"/>
    <w:rsid w:val="00DA1B59"/>
    <w:rsid w:val="00DA2176"/>
    <w:rsid w:val="00DA2742"/>
    <w:rsid w:val="00DA2C8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81D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33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8BF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385"/>
    <w:rsid w:val="00DC1569"/>
    <w:rsid w:val="00DC156B"/>
    <w:rsid w:val="00DC1C9D"/>
    <w:rsid w:val="00DC2051"/>
    <w:rsid w:val="00DC2080"/>
    <w:rsid w:val="00DC20C9"/>
    <w:rsid w:val="00DC24DB"/>
    <w:rsid w:val="00DC2816"/>
    <w:rsid w:val="00DC2BE8"/>
    <w:rsid w:val="00DC2D90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CE8"/>
    <w:rsid w:val="00DC5E5C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540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51A"/>
    <w:rsid w:val="00DD769B"/>
    <w:rsid w:val="00DD778F"/>
    <w:rsid w:val="00DD7DF1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33A0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4B1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7B4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6B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B78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3ED"/>
    <w:rsid w:val="00E049E8"/>
    <w:rsid w:val="00E04BE0"/>
    <w:rsid w:val="00E04D0D"/>
    <w:rsid w:val="00E04EA6"/>
    <w:rsid w:val="00E0521C"/>
    <w:rsid w:val="00E0527A"/>
    <w:rsid w:val="00E05482"/>
    <w:rsid w:val="00E05555"/>
    <w:rsid w:val="00E0562C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0F5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C6C"/>
    <w:rsid w:val="00E14D58"/>
    <w:rsid w:val="00E14E38"/>
    <w:rsid w:val="00E14E81"/>
    <w:rsid w:val="00E14FEB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305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4E0A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6E10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50D"/>
    <w:rsid w:val="00E356D9"/>
    <w:rsid w:val="00E3573B"/>
    <w:rsid w:val="00E3595F"/>
    <w:rsid w:val="00E35E94"/>
    <w:rsid w:val="00E36350"/>
    <w:rsid w:val="00E3687B"/>
    <w:rsid w:val="00E36CF1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B6A"/>
    <w:rsid w:val="00E52C3C"/>
    <w:rsid w:val="00E53193"/>
    <w:rsid w:val="00E53283"/>
    <w:rsid w:val="00E5411A"/>
    <w:rsid w:val="00E542D4"/>
    <w:rsid w:val="00E5433E"/>
    <w:rsid w:val="00E5441E"/>
    <w:rsid w:val="00E546C7"/>
    <w:rsid w:val="00E54B6C"/>
    <w:rsid w:val="00E55116"/>
    <w:rsid w:val="00E551C8"/>
    <w:rsid w:val="00E556FD"/>
    <w:rsid w:val="00E55E59"/>
    <w:rsid w:val="00E563D0"/>
    <w:rsid w:val="00E565D7"/>
    <w:rsid w:val="00E56F5D"/>
    <w:rsid w:val="00E56FE7"/>
    <w:rsid w:val="00E5708C"/>
    <w:rsid w:val="00E5742C"/>
    <w:rsid w:val="00E576B9"/>
    <w:rsid w:val="00E57781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11C0"/>
    <w:rsid w:val="00E6132C"/>
    <w:rsid w:val="00E616F4"/>
    <w:rsid w:val="00E61B08"/>
    <w:rsid w:val="00E620CA"/>
    <w:rsid w:val="00E6219F"/>
    <w:rsid w:val="00E624C0"/>
    <w:rsid w:val="00E62755"/>
    <w:rsid w:val="00E62AA1"/>
    <w:rsid w:val="00E62CC2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1FEE"/>
    <w:rsid w:val="00E7214B"/>
    <w:rsid w:val="00E725C6"/>
    <w:rsid w:val="00E7275A"/>
    <w:rsid w:val="00E73121"/>
    <w:rsid w:val="00E73184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008"/>
    <w:rsid w:val="00E812DE"/>
    <w:rsid w:val="00E813ED"/>
    <w:rsid w:val="00E814B5"/>
    <w:rsid w:val="00E814D8"/>
    <w:rsid w:val="00E816D5"/>
    <w:rsid w:val="00E81A04"/>
    <w:rsid w:val="00E81DF2"/>
    <w:rsid w:val="00E82443"/>
    <w:rsid w:val="00E82528"/>
    <w:rsid w:val="00E82612"/>
    <w:rsid w:val="00E8262B"/>
    <w:rsid w:val="00E82A19"/>
    <w:rsid w:val="00E82BC3"/>
    <w:rsid w:val="00E82DDB"/>
    <w:rsid w:val="00E82E57"/>
    <w:rsid w:val="00E8347C"/>
    <w:rsid w:val="00E8363B"/>
    <w:rsid w:val="00E8368A"/>
    <w:rsid w:val="00E83E9F"/>
    <w:rsid w:val="00E8403C"/>
    <w:rsid w:val="00E842F7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0C0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DD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97"/>
    <w:rsid w:val="00E97FBF"/>
    <w:rsid w:val="00EA0AFE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89E"/>
    <w:rsid w:val="00ED2A3B"/>
    <w:rsid w:val="00ED31CA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E2F"/>
    <w:rsid w:val="00ED710F"/>
    <w:rsid w:val="00ED7170"/>
    <w:rsid w:val="00ED7873"/>
    <w:rsid w:val="00ED7917"/>
    <w:rsid w:val="00ED7C15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6D5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A2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95"/>
    <w:rsid w:val="00EF6D91"/>
    <w:rsid w:val="00EF70DE"/>
    <w:rsid w:val="00EF7148"/>
    <w:rsid w:val="00EF73EF"/>
    <w:rsid w:val="00EF764E"/>
    <w:rsid w:val="00EF7AF4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2E40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397B"/>
    <w:rsid w:val="00F13C93"/>
    <w:rsid w:val="00F13EE2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A1F"/>
    <w:rsid w:val="00F15B7E"/>
    <w:rsid w:val="00F15EE9"/>
    <w:rsid w:val="00F16317"/>
    <w:rsid w:val="00F16A07"/>
    <w:rsid w:val="00F16A33"/>
    <w:rsid w:val="00F17277"/>
    <w:rsid w:val="00F17DBD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C3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685"/>
    <w:rsid w:val="00F35ED3"/>
    <w:rsid w:val="00F365FD"/>
    <w:rsid w:val="00F369CD"/>
    <w:rsid w:val="00F36FD7"/>
    <w:rsid w:val="00F370D8"/>
    <w:rsid w:val="00F370FA"/>
    <w:rsid w:val="00F37172"/>
    <w:rsid w:val="00F374BE"/>
    <w:rsid w:val="00F37726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5D"/>
    <w:rsid w:val="00F47D86"/>
    <w:rsid w:val="00F47D90"/>
    <w:rsid w:val="00F50010"/>
    <w:rsid w:val="00F505C9"/>
    <w:rsid w:val="00F50628"/>
    <w:rsid w:val="00F5112B"/>
    <w:rsid w:val="00F5148F"/>
    <w:rsid w:val="00F51BE9"/>
    <w:rsid w:val="00F52390"/>
    <w:rsid w:val="00F52478"/>
    <w:rsid w:val="00F52765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6FF"/>
    <w:rsid w:val="00F55D0E"/>
    <w:rsid w:val="00F5638C"/>
    <w:rsid w:val="00F564D8"/>
    <w:rsid w:val="00F56583"/>
    <w:rsid w:val="00F5662B"/>
    <w:rsid w:val="00F57046"/>
    <w:rsid w:val="00F57AB3"/>
    <w:rsid w:val="00F57C0C"/>
    <w:rsid w:val="00F57E74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B25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422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E94"/>
    <w:rsid w:val="00F72F05"/>
    <w:rsid w:val="00F72F32"/>
    <w:rsid w:val="00F72F96"/>
    <w:rsid w:val="00F7339A"/>
    <w:rsid w:val="00F733B9"/>
    <w:rsid w:val="00F735ED"/>
    <w:rsid w:val="00F73BB1"/>
    <w:rsid w:val="00F73BC0"/>
    <w:rsid w:val="00F73CD8"/>
    <w:rsid w:val="00F73F24"/>
    <w:rsid w:val="00F73FC7"/>
    <w:rsid w:val="00F7411C"/>
    <w:rsid w:val="00F7416D"/>
    <w:rsid w:val="00F74B1C"/>
    <w:rsid w:val="00F74CB7"/>
    <w:rsid w:val="00F74CE0"/>
    <w:rsid w:val="00F74F59"/>
    <w:rsid w:val="00F750F2"/>
    <w:rsid w:val="00F75124"/>
    <w:rsid w:val="00F753E0"/>
    <w:rsid w:val="00F75661"/>
    <w:rsid w:val="00F75669"/>
    <w:rsid w:val="00F75741"/>
    <w:rsid w:val="00F757AA"/>
    <w:rsid w:val="00F757C4"/>
    <w:rsid w:val="00F759E5"/>
    <w:rsid w:val="00F75AC2"/>
    <w:rsid w:val="00F76403"/>
    <w:rsid w:val="00F7643F"/>
    <w:rsid w:val="00F76510"/>
    <w:rsid w:val="00F769C7"/>
    <w:rsid w:val="00F7752C"/>
    <w:rsid w:val="00F77CE8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9D5"/>
    <w:rsid w:val="00F93ABE"/>
    <w:rsid w:val="00F93BF8"/>
    <w:rsid w:val="00F93DA4"/>
    <w:rsid w:val="00F94CC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1F8E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4FCA"/>
    <w:rsid w:val="00FA5692"/>
    <w:rsid w:val="00FA60BD"/>
    <w:rsid w:val="00FA6190"/>
    <w:rsid w:val="00FA6408"/>
    <w:rsid w:val="00FA6791"/>
    <w:rsid w:val="00FA683D"/>
    <w:rsid w:val="00FA6A59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289"/>
    <w:rsid w:val="00FB135D"/>
    <w:rsid w:val="00FB1380"/>
    <w:rsid w:val="00FB191B"/>
    <w:rsid w:val="00FB1A46"/>
    <w:rsid w:val="00FB1CFE"/>
    <w:rsid w:val="00FB1E84"/>
    <w:rsid w:val="00FB1FD8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627"/>
    <w:rsid w:val="00FB56CD"/>
    <w:rsid w:val="00FB594D"/>
    <w:rsid w:val="00FB6622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317"/>
    <w:rsid w:val="00FC25CE"/>
    <w:rsid w:val="00FC263A"/>
    <w:rsid w:val="00FC2A18"/>
    <w:rsid w:val="00FC2E4B"/>
    <w:rsid w:val="00FC3151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D06"/>
    <w:rsid w:val="00FD0F54"/>
    <w:rsid w:val="00FD14DE"/>
    <w:rsid w:val="00FD1862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87E"/>
    <w:rsid w:val="00FE1BCE"/>
    <w:rsid w:val="00FE1F37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5EDC"/>
    <w:rsid w:val="00FE664E"/>
    <w:rsid w:val="00FE66C8"/>
    <w:rsid w:val="00FE688C"/>
    <w:rsid w:val="00FE69E1"/>
    <w:rsid w:val="00FE6D8D"/>
    <w:rsid w:val="00FE755C"/>
    <w:rsid w:val="00FE7B7D"/>
    <w:rsid w:val="00FE7FC8"/>
    <w:rsid w:val="00FF0462"/>
    <w:rsid w:val="00FF0A0F"/>
    <w:rsid w:val="00FF0B53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3F3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  <w15:docId w15:val="{DC38BE5F-718F-45D0-9A7C-4351DCFC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styleId="LineNumber">
    <w:name w:val="line number"/>
    <w:basedOn w:val="DefaultParagraphFont"/>
    <w:rsid w:val="00DE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895</TotalTime>
  <Pages>29</Pages>
  <Words>5430</Words>
  <Characters>30953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Suda Kositjinda</cp:lastModifiedBy>
  <cp:revision>284</cp:revision>
  <cp:lastPrinted>2024-08-13T04:55:00Z</cp:lastPrinted>
  <dcterms:created xsi:type="dcterms:W3CDTF">2024-07-03T01:38:00Z</dcterms:created>
  <dcterms:modified xsi:type="dcterms:W3CDTF">2024-08-13T09:40:00Z</dcterms:modified>
</cp:coreProperties>
</file>