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9" w:type="dxa"/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562CEB" w:rsidRPr="00F1598F" w14:paraId="6BD06CC3" w14:textId="77777777" w:rsidTr="00E10EFF">
        <w:tc>
          <w:tcPr>
            <w:tcW w:w="1278" w:type="dxa"/>
          </w:tcPr>
          <w:p w14:paraId="2EEF05FC" w14:textId="0FB42676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22C55909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7F56280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562CEB" w:rsidRPr="00F1598F" w14:paraId="2066BDC9" w14:textId="77777777" w:rsidTr="00E10EFF">
        <w:trPr>
          <w:trHeight w:val="70"/>
        </w:trPr>
        <w:tc>
          <w:tcPr>
            <w:tcW w:w="1278" w:type="dxa"/>
          </w:tcPr>
          <w:p w14:paraId="35E971BF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7BD7E6F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1BA83E32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B51DED" w:rsidRPr="00F1598F" w14:paraId="2E1833D9" w14:textId="77777777" w:rsidTr="0080334A">
        <w:trPr>
          <w:trHeight w:val="164"/>
        </w:trPr>
        <w:tc>
          <w:tcPr>
            <w:tcW w:w="1278" w:type="dxa"/>
          </w:tcPr>
          <w:p w14:paraId="208B95A6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bookmarkStart w:id="0" w:name="_Hlk54780983"/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5F8BBAD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244A26E" w14:textId="4BD29247" w:rsidR="00B51DED" w:rsidRPr="00F1598F" w:rsidRDefault="00B51DED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51DED" w:rsidRPr="00F1598F" w14:paraId="7B5F1DDB" w14:textId="77777777" w:rsidTr="0080334A">
        <w:trPr>
          <w:trHeight w:val="236"/>
        </w:trPr>
        <w:tc>
          <w:tcPr>
            <w:tcW w:w="1278" w:type="dxa"/>
          </w:tcPr>
          <w:p w14:paraId="7189D628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FE9C3ED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60E3DA1" w14:textId="3779C121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51DED" w:rsidRPr="00F1598F" w14:paraId="1F1FF23B" w14:textId="77777777" w:rsidTr="0080334A">
        <w:trPr>
          <w:trHeight w:val="128"/>
        </w:trPr>
        <w:tc>
          <w:tcPr>
            <w:tcW w:w="1278" w:type="dxa"/>
          </w:tcPr>
          <w:p w14:paraId="0B0948A2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E341BE1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301E8D50" w14:textId="06C0D458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DD7B7B" w:rsidRPr="00F1598F" w14:paraId="477A152A" w14:textId="77777777" w:rsidTr="0080334A">
        <w:trPr>
          <w:trHeight w:val="69"/>
        </w:trPr>
        <w:tc>
          <w:tcPr>
            <w:tcW w:w="1278" w:type="dxa"/>
          </w:tcPr>
          <w:p w14:paraId="279C95CE" w14:textId="77777777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D2BC78B" w14:textId="77777777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392F2D1" w14:textId="702C5BEE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Pr="00E10EF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และบริษัทร่วม</w:t>
            </w:r>
          </w:p>
        </w:tc>
      </w:tr>
      <w:tr w:rsidR="00B557A3" w:rsidRPr="00F1598F" w14:paraId="5F3B34C3" w14:textId="77777777" w:rsidTr="0080334A">
        <w:trPr>
          <w:trHeight w:val="92"/>
        </w:trPr>
        <w:tc>
          <w:tcPr>
            <w:tcW w:w="1278" w:type="dxa"/>
          </w:tcPr>
          <w:p w14:paraId="318AD2E9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CA08A4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2BA46CF" w14:textId="5C537134" w:rsidR="00B557A3" w:rsidRPr="00E10EF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B557A3" w:rsidRPr="00F1598F" w14:paraId="00481E14" w14:textId="77777777" w:rsidTr="0080334A">
        <w:trPr>
          <w:trHeight w:val="74"/>
        </w:trPr>
        <w:tc>
          <w:tcPr>
            <w:tcW w:w="1278" w:type="dxa"/>
            <w:shd w:val="clear" w:color="auto" w:fill="auto"/>
          </w:tcPr>
          <w:p w14:paraId="16A7EF72" w14:textId="7CB233FD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399B67D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AFABD96" w14:textId="7F2438A9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557A3" w:rsidRPr="00F1598F" w14:paraId="6E6F8640" w14:textId="77777777" w:rsidTr="0080334A">
        <w:trPr>
          <w:trHeight w:val="69"/>
        </w:trPr>
        <w:tc>
          <w:tcPr>
            <w:tcW w:w="1278" w:type="dxa"/>
            <w:shd w:val="clear" w:color="auto" w:fill="auto"/>
          </w:tcPr>
          <w:p w14:paraId="7D63F434" w14:textId="0D6D736D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E9C6726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12E0B2C" w14:textId="4E825FAE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B557A3" w:rsidRPr="00F1598F" w14:paraId="069D2FD5" w14:textId="77777777" w:rsidTr="0080334A">
        <w:trPr>
          <w:trHeight w:val="110"/>
        </w:trPr>
        <w:tc>
          <w:tcPr>
            <w:tcW w:w="1278" w:type="dxa"/>
            <w:shd w:val="clear" w:color="auto" w:fill="auto"/>
          </w:tcPr>
          <w:p w14:paraId="615836BA" w14:textId="5740C3FC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03855B0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C3C0BCA" w14:textId="06BD9EEE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B557A3" w:rsidRPr="00F1598F" w14:paraId="5344EB7E" w14:textId="77777777" w:rsidTr="0080334A">
        <w:trPr>
          <w:trHeight w:val="92"/>
        </w:trPr>
        <w:tc>
          <w:tcPr>
            <w:tcW w:w="1278" w:type="dxa"/>
            <w:shd w:val="clear" w:color="auto" w:fill="auto"/>
          </w:tcPr>
          <w:p w14:paraId="477E3B56" w14:textId="52E3FA5D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0B73645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1FA9E1B7" w14:textId="54FD9583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10EF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B557A3" w:rsidRPr="00F1598F" w14:paraId="67767B4D" w14:textId="77777777" w:rsidTr="0080334A">
        <w:trPr>
          <w:trHeight w:val="74"/>
        </w:trPr>
        <w:tc>
          <w:tcPr>
            <w:tcW w:w="1278" w:type="dxa"/>
            <w:shd w:val="clear" w:color="auto" w:fill="auto"/>
          </w:tcPr>
          <w:p w14:paraId="160B1B97" w14:textId="1562B01D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32E2907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CE8BBB8" w14:textId="678B9F82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557A3" w:rsidRPr="00F1598F" w14:paraId="16CFE452" w14:textId="77777777" w:rsidTr="0080334A">
        <w:trPr>
          <w:trHeight w:val="146"/>
        </w:trPr>
        <w:tc>
          <w:tcPr>
            <w:tcW w:w="1278" w:type="dxa"/>
            <w:shd w:val="clear" w:color="auto" w:fill="auto"/>
          </w:tcPr>
          <w:p w14:paraId="29C7A489" w14:textId="6E72D0C2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6AFFED84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747C14F" w14:textId="2FEA3B5B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557A3" w:rsidRPr="00F1598F" w14:paraId="734E50BD" w14:textId="77777777" w:rsidTr="00DE450E">
        <w:trPr>
          <w:trHeight w:val="218"/>
        </w:trPr>
        <w:tc>
          <w:tcPr>
            <w:tcW w:w="1278" w:type="dxa"/>
            <w:shd w:val="clear" w:color="auto" w:fill="auto"/>
          </w:tcPr>
          <w:p w14:paraId="67A86D2F" w14:textId="63BF7FBB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43719B49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85F18FB" w14:textId="25C733D8" w:rsidR="00B557A3" w:rsidRPr="00F1598F" w:rsidRDefault="00663780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คดีฟ้องร้อง</w:t>
            </w:r>
          </w:p>
        </w:tc>
      </w:tr>
      <w:tr w:rsidR="001F1B90" w:rsidRPr="00F1598F" w14:paraId="5FFB0554" w14:textId="77777777" w:rsidTr="00DE450E">
        <w:trPr>
          <w:trHeight w:val="101"/>
        </w:trPr>
        <w:tc>
          <w:tcPr>
            <w:tcW w:w="1278" w:type="dxa"/>
            <w:shd w:val="clear" w:color="auto" w:fill="auto"/>
          </w:tcPr>
          <w:p w14:paraId="3AEB5C81" w14:textId="7979BF2F" w:rsidR="001F1B90" w:rsidRPr="00F1598F" w:rsidRDefault="001F1B90" w:rsidP="00DE45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7248A650" w14:textId="77777777" w:rsidR="001F1B90" w:rsidRPr="00F1598F" w:rsidRDefault="001F1B90" w:rsidP="00DE45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8214904" w14:textId="512CD64D" w:rsidR="001F1B90" w:rsidRPr="00E10EFF" w:rsidRDefault="00663780" w:rsidP="00DE45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เรื่องอื่น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ๆ</w:t>
            </w:r>
          </w:p>
        </w:tc>
      </w:tr>
      <w:tr w:rsidR="00663780" w:rsidRPr="00F1598F" w14:paraId="5CBDDCCF" w14:textId="77777777" w:rsidTr="00DE450E">
        <w:trPr>
          <w:trHeight w:val="236"/>
        </w:trPr>
        <w:tc>
          <w:tcPr>
            <w:tcW w:w="1278" w:type="dxa"/>
            <w:shd w:val="clear" w:color="auto" w:fill="auto"/>
          </w:tcPr>
          <w:p w14:paraId="370BF35C" w14:textId="59F217D8" w:rsidR="00663780" w:rsidRPr="00F1598F" w:rsidRDefault="00663780" w:rsidP="006637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6083EB9C" w14:textId="77777777" w:rsidR="00663780" w:rsidRPr="00F1598F" w:rsidRDefault="00663780" w:rsidP="006637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3FF2B2B0" w14:textId="40263093" w:rsidR="00663780" w:rsidRPr="00E10EFF" w:rsidRDefault="00663780" w:rsidP="006637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10EF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bookmarkEnd w:id="0"/>
    </w:tbl>
    <w:p w14:paraId="3B65BF5E" w14:textId="77777777" w:rsidR="00562CEB" w:rsidRPr="00F1598F" w:rsidRDefault="00562CEB" w:rsidP="00A9166C">
      <w:pPr>
        <w:rPr>
          <w:rFonts w:asciiTheme="majorBidi" w:hAnsiTheme="majorBidi" w:cstheme="majorBidi"/>
          <w:b/>
          <w:bCs/>
        </w:rPr>
      </w:pPr>
    </w:p>
    <w:p w14:paraId="496B4B0B" w14:textId="77777777" w:rsidR="00562CEB" w:rsidRPr="00F1598F" w:rsidRDefault="00562CEB" w:rsidP="00A9166C">
      <w:pPr>
        <w:rPr>
          <w:rFonts w:asciiTheme="majorBidi" w:hAnsiTheme="majorBidi" w:cstheme="majorBidi"/>
          <w:b/>
          <w:bCs/>
        </w:rPr>
      </w:pPr>
    </w:p>
    <w:p w14:paraId="342AD34B" w14:textId="77777777" w:rsidR="00562CEB" w:rsidRPr="00F1598F" w:rsidRDefault="00562CEB" w:rsidP="00A9166C">
      <w:pPr>
        <w:rPr>
          <w:rFonts w:asciiTheme="majorBidi" w:hAnsiTheme="majorBidi" w:cstheme="majorBidi"/>
        </w:rPr>
      </w:pPr>
    </w:p>
    <w:p w14:paraId="69F8A61B" w14:textId="4C9C6815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</w:rPr>
        <w:br w:type="page"/>
      </w:r>
      <w:r w:rsidRPr="00F1598F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3094D0D" w14:textId="77777777" w:rsidR="00562CEB" w:rsidRPr="00183C59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16DDAD23" w14:textId="233560DB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  <w:cs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งบการเงินระหว่างกาลนี้ได้รับอนุมัติให้ออกงบการเงินจากคณะกรรมการบริหารเมื่อ</w:t>
      </w:r>
      <w:r w:rsidRPr="00C72A89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284240" w:rsidRPr="00C72A89">
        <w:rPr>
          <w:rFonts w:asciiTheme="majorBidi" w:hAnsiTheme="majorBidi" w:cstheme="majorBidi"/>
          <w:sz w:val="30"/>
          <w:szCs w:val="30"/>
        </w:rPr>
        <w:t xml:space="preserve"> </w:t>
      </w:r>
      <w:r w:rsidR="000877AA">
        <w:rPr>
          <w:rFonts w:asciiTheme="majorBidi" w:hAnsiTheme="majorBidi" w:cstheme="majorBidi"/>
          <w:sz w:val="30"/>
          <w:szCs w:val="30"/>
        </w:rPr>
        <w:t>13</w:t>
      </w:r>
      <w:r w:rsidR="00386FBF">
        <w:rPr>
          <w:rFonts w:asciiTheme="majorBidi" w:hAnsiTheme="majorBidi" w:cstheme="majorBidi"/>
          <w:sz w:val="30"/>
          <w:szCs w:val="30"/>
        </w:rPr>
        <w:t xml:space="preserve"> </w:t>
      </w:r>
      <w:r w:rsidR="00386FBF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AB6FA6">
        <w:rPr>
          <w:rFonts w:ascii="Angsana New" w:hAnsi="Angsana New"/>
          <w:sz w:val="30"/>
          <w:szCs w:val="30"/>
        </w:rPr>
        <w:t xml:space="preserve"> </w:t>
      </w:r>
      <w:r w:rsidR="00AB6FA6" w:rsidRPr="00F1598F">
        <w:rPr>
          <w:rFonts w:asciiTheme="majorBidi" w:hAnsiTheme="majorBidi" w:cstheme="majorBidi"/>
          <w:sz w:val="30"/>
          <w:szCs w:val="30"/>
        </w:rPr>
        <w:t>256</w:t>
      </w:r>
      <w:r w:rsidR="00AB6FA6">
        <w:rPr>
          <w:rFonts w:asciiTheme="majorBidi" w:hAnsiTheme="majorBidi" w:cstheme="majorBidi"/>
          <w:sz w:val="30"/>
          <w:szCs w:val="30"/>
        </w:rPr>
        <w:t>7</w:t>
      </w:r>
    </w:p>
    <w:p w14:paraId="5147E125" w14:textId="77777777" w:rsidR="00562CEB" w:rsidRPr="00183C59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8ACF0A4" w14:textId="4B855267" w:rsidR="00562CEB" w:rsidRPr="00F1598F" w:rsidRDefault="00562CEB" w:rsidP="008673F1">
      <w:pPr>
        <w:pStyle w:val="Heading6"/>
        <w:numPr>
          <w:ilvl w:val="0"/>
          <w:numId w:val="2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6D986B10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B503A74" w14:textId="7A905D16" w:rsidR="00562CEB" w:rsidRPr="00F1598F" w:rsidRDefault="00562CEB" w:rsidP="008673F1">
      <w:pPr>
        <w:pStyle w:val="Heading6"/>
        <w:numPr>
          <w:ilvl w:val="0"/>
          <w:numId w:val="23"/>
        </w:numPr>
        <w:ind w:left="540" w:hanging="540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1FDF2E83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2223FC36" w14:textId="76C3BE4C" w:rsidR="00B51DED" w:rsidRPr="003A3A7C" w:rsidRDefault="00B51DED" w:rsidP="00B51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pacing w:val="8"/>
          <w:sz w:val="30"/>
          <w:szCs w:val="30"/>
        </w:rPr>
      </w:pPr>
      <w:r w:rsidRPr="003A3A7C">
        <w:rPr>
          <w:rFonts w:asciiTheme="majorBidi" w:hAnsiTheme="majorBidi" w:cstheme="majorBidi"/>
          <w:spacing w:val="8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3A3A7C">
        <w:rPr>
          <w:rFonts w:asciiTheme="majorBidi" w:hAnsiTheme="majorBidi" w:cstheme="majorBidi"/>
          <w:spacing w:val="8"/>
          <w:sz w:val="30"/>
          <w:szCs w:val="30"/>
        </w:rPr>
        <w:t xml:space="preserve">34 </w:t>
      </w:r>
      <w:r w:rsidRPr="003A3A7C">
        <w:rPr>
          <w:rFonts w:asciiTheme="majorBidi" w:hAnsiTheme="majorBidi" w:cstheme="majorBidi"/>
          <w:spacing w:val="8"/>
          <w:sz w:val="30"/>
          <w:szCs w:val="30"/>
          <w:cs/>
        </w:rPr>
        <w:t xml:space="preserve">เรื่อง </w:t>
      </w:r>
      <w:r w:rsidRPr="003A3A7C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>การรายงานทางการเงินระหว่างกาล</w:t>
      </w:r>
      <w:r w:rsidRPr="003A3A7C">
        <w:rPr>
          <w:rFonts w:asciiTheme="majorBidi" w:hAnsiTheme="majorBidi" w:cstheme="majorBidi"/>
          <w:spacing w:val="8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3A3A7C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เหตุการณ์และสถานการณ์ใหม่</w:t>
      </w:r>
      <w:r w:rsidR="00160477">
        <w:rPr>
          <w:rFonts w:asciiTheme="majorBidi" w:hAnsiTheme="majorBidi" w:hint="cs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ๆ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/>
          <w:spacing w:val="8"/>
          <w:sz w:val="30"/>
          <w:szCs w:val="30"/>
        </w:rPr>
        <w:t>31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ธันวาคม</w:t>
      </w:r>
      <w:r w:rsidRPr="003A3A7C">
        <w:rPr>
          <w:rFonts w:asciiTheme="majorBidi" w:hAnsiTheme="majorBidi"/>
          <w:spacing w:val="8"/>
          <w:sz w:val="30"/>
          <w:szCs w:val="30"/>
        </w:rPr>
        <w:t xml:space="preserve"> 256</w:t>
      </w:r>
      <w:r w:rsidR="00AB6FA6">
        <w:rPr>
          <w:rFonts w:asciiTheme="majorBidi" w:hAnsiTheme="majorBidi"/>
          <w:spacing w:val="8"/>
          <w:sz w:val="30"/>
          <w:szCs w:val="30"/>
        </w:rPr>
        <w:t>6</w:t>
      </w:r>
    </w:p>
    <w:p w14:paraId="6C209430" w14:textId="77777777" w:rsidR="00D11F7E" w:rsidRPr="00F1598F" w:rsidRDefault="00D11F7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38E1F8A3" w14:textId="192F3467" w:rsidR="00562CEB" w:rsidRPr="00F1598F" w:rsidRDefault="00562CEB" w:rsidP="008673F1">
      <w:pPr>
        <w:pStyle w:val="Heading6"/>
        <w:numPr>
          <w:ilvl w:val="0"/>
          <w:numId w:val="23"/>
        </w:numPr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</w:t>
      </w:r>
      <w:r w:rsidR="007C5492"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การประมาณการ</w:t>
      </w:r>
      <w:r w:rsidR="007C5492"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และนโยบายการบัญชี</w:t>
      </w:r>
    </w:p>
    <w:p w14:paraId="500C6127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04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05F7EA24" w14:textId="17C70CC5" w:rsidR="00F37EF6" w:rsidRPr="00F1598F" w:rsidRDefault="00D11F7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F1598F">
        <w:rPr>
          <w:rFonts w:ascii="Angsana New" w:hAnsi="Angsana New" w:hint="cs"/>
          <w:sz w:val="30"/>
          <w:szCs w:val="30"/>
          <w:cs/>
        </w:rPr>
        <w:t>ไว้</w:t>
      </w:r>
      <w:r w:rsidRPr="00F1598F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F1598F">
        <w:rPr>
          <w:rFonts w:ascii="Angsana New" w:hAnsi="Angsana New"/>
          <w:sz w:val="30"/>
          <w:szCs w:val="30"/>
        </w:rPr>
        <w:t xml:space="preserve">31 </w:t>
      </w:r>
      <w:r w:rsidRPr="00F1598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1598F">
        <w:rPr>
          <w:rFonts w:ascii="Angsana New" w:hAnsi="Angsana New"/>
          <w:sz w:val="30"/>
          <w:szCs w:val="30"/>
        </w:rPr>
        <w:t>256</w:t>
      </w:r>
      <w:r w:rsidR="00AB6FA6">
        <w:rPr>
          <w:rFonts w:ascii="Angsana New" w:hAnsi="Angsana New"/>
          <w:sz w:val="30"/>
          <w:szCs w:val="30"/>
        </w:rPr>
        <w:t>6</w:t>
      </w:r>
    </w:p>
    <w:p w14:paraId="061264C3" w14:textId="77777777" w:rsidR="00AF1E13" w:rsidRPr="00F1598F" w:rsidRDefault="00AF1E13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66B223D" w14:textId="28CC8A25" w:rsidR="00996394" w:rsidRPr="009B3EFE" w:rsidRDefault="00996394" w:rsidP="008673F1">
      <w:pPr>
        <w:pStyle w:val="Heading6"/>
        <w:numPr>
          <w:ilvl w:val="0"/>
          <w:numId w:val="23"/>
        </w:numPr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B3EFE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2832B805" w14:textId="77777777" w:rsidR="00212D4A" w:rsidRPr="009B3EFE" w:rsidRDefault="00212D4A" w:rsidP="00996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EF130B6" w14:textId="411B3714" w:rsidR="00675D1B" w:rsidRPr="0091112F" w:rsidRDefault="00675D1B" w:rsidP="00887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cs/>
        </w:rPr>
      </w:pPr>
      <w:r w:rsidRPr="00857D75">
        <w:rPr>
          <w:rFonts w:asciiTheme="majorBidi" w:hAnsiTheme="majorBidi"/>
          <w:spacing w:val="-2"/>
          <w:sz w:val="30"/>
          <w:szCs w:val="30"/>
          <w:cs/>
        </w:rPr>
        <w:t>กลุ่มบริษัทและบริษัทมีผลการดำเนินงานขาดทุนสุทธิ</w:t>
      </w:r>
      <w:r w:rsidR="001F16F7" w:rsidRPr="00857D75">
        <w:rPr>
          <w:rFonts w:asciiTheme="majorBidi" w:hAnsiTheme="majorBidi"/>
          <w:spacing w:val="-2"/>
          <w:sz w:val="30"/>
          <w:szCs w:val="30"/>
          <w:cs/>
        </w:rPr>
        <w:t xml:space="preserve">เป็นจำนวนเงิน </w:t>
      </w:r>
      <w:r w:rsidR="00D86F3F">
        <w:rPr>
          <w:rFonts w:asciiTheme="majorBidi" w:hAnsiTheme="majorBidi"/>
          <w:spacing w:val="-2"/>
          <w:sz w:val="30"/>
          <w:szCs w:val="30"/>
        </w:rPr>
        <w:t>2</w:t>
      </w:r>
      <w:r w:rsidR="00BF2BD4">
        <w:rPr>
          <w:rFonts w:asciiTheme="majorBidi" w:hAnsiTheme="majorBidi"/>
          <w:spacing w:val="-2"/>
          <w:sz w:val="30"/>
          <w:szCs w:val="30"/>
        </w:rPr>
        <w:t>6</w:t>
      </w:r>
      <w:r w:rsidR="00571297">
        <w:rPr>
          <w:rFonts w:asciiTheme="majorBidi" w:hAnsiTheme="majorBidi"/>
          <w:spacing w:val="-2"/>
          <w:sz w:val="30"/>
          <w:szCs w:val="30"/>
        </w:rPr>
        <w:t>1</w:t>
      </w:r>
      <w:r w:rsidR="000F5A5B" w:rsidRPr="00857D75">
        <w:rPr>
          <w:rFonts w:asciiTheme="majorBidi" w:hAnsiTheme="majorBidi"/>
          <w:spacing w:val="-2"/>
          <w:sz w:val="30"/>
          <w:szCs w:val="30"/>
        </w:rPr>
        <w:t xml:space="preserve"> </w:t>
      </w:r>
      <w:r w:rsidR="001F16F7" w:rsidRPr="00857D75">
        <w:rPr>
          <w:rFonts w:asciiTheme="majorBidi" w:hAnsiTheme="majorBidi"/>
          <w:spacing w:val="-2"/>
          <w:sz w:val="30"/>
          <w:szCs w:val="30"/>
          <w:cs/>
        </w:rPr>
        <w:t>ล้านบาทและ</w:t>
      </w:r>
      <w:r w:rsidR="00AE552E">
        <w:rPr>
          <w:rFonts w:asciiTheme="majorBidi" w:hAnsiTheme="majorBidi"/>
          <w:spacing w:val="-2"/>
          <w:sz w:val="30"/>
          <w:szCs w:val="30"/>
        </w:rPr>
        <w:t xml:space="preserve"> </w:t>
      </w:r>
      <w:r w:rsidR="00D86F3F">
        <w:rPr>
          <w:rFonts w:asciiTheme="majorBidi" w:hAnsiTheme="majorBidi"/>
          <w:spacing w:val="-2"/>
          <w:sz w:val="30"/>
          <w:szCs w:val="30"/>
        </w:rPr>
        <w:t>228</w:t>
      </w:r>
      <w:r w:rsidR="00ED0F7B" w:rsidRPr="00857D75">
        <w:rPr>
          <w:rFonts w:asciiTheme="majorBidi" w:hAnsiTheme="majorBidi"/>
          <w:spacing w:val="-2"/>
          <w:sz w:val="30"/>
          <w:szCs w:val="30"/>
        </w:rPr>
        <w:t xml:space="preserve"> </w:t>
      </w:r>
      <w:r w:rsidR="001F16F7" w:rsidRPr="00857D75">
        <w:rPr>
          <w:rFonts w:asciiTheme="majorBidi" w:hAnsiTheme="majorBidi"/>
          <w:spacing w:val="-2"/>
          <w:sz w:val="30"/>
          <w:szCs w:val="30"/>
          <w:cs/>
        </w:rPr>
        <w:t xml:space="preserve">ล้านบาท </w:t>
      </w:r>
      <w:r w:rsidR="00887A99" w:rsidRPr="00857D75">
        <w:rPr>
          <w:rFonts w:asciiTheme="majorBidi" w:hAnsiTheme="majorBidi" w:hint="cs"/>
          <w:spacing w:val="-2"/>
          <w:sz w:val="30"/>
          <w:szCs w:val="30"/>
          <w:cs/>
        </w:rPr>
        <w:t>สำหรับงวด</w:t>
      </w:r>
      <w:r w:rsidR="002B5BC5" w:rsidRPr="00857D75">
        <w:rPr>
          <w:rFonts w:asciiTheme="majorBidi" w:hAnsiTheme="majorBidi" w:hint="cs"/>
          <w:spacing w:val="-2"/>
          <w:sz w:val="30"/>
          <w:szCs w:val="30"/>
          <w:cs/>
        </w:rPr>
        <w:t xml:space="preserve">       </w:t>
      </w:r>
      <w:r w:rsidR="00386FBF">
        <w:rPr>
          <w:rFonts w:asciiTheme="majorBidi" w:hAnsiTheme="majorBidi" w:hint="cs"/>
          <w:spacing w:val="-2"/>
          <w:sz w:val="30"/>
          <w:szCs w:val="30"/>
          <w:cs/>
        </w:rPr>
        <w:t>หก</w:t>
      </w:r>
      <w:r w:rsidR="00887A99" w:rsidRPr="00857D75">
        <w:rPr>
          <w:rFonts w:asciiTheme="majorBidi" w:hAnsiTheme="majorBidi" w:hint="cs"/>
          <w:spacing w:val="-2"/>
          <w:sz w:val="30"/>
          <w:szCs w:val="30"/>
          <w:cs/>
        </w:rPr>
        <w:t>ดือนสิ้นสุดวันที่</w:t>
      </w:r>
      <w:r w:rsidR="00887A99" w:rsidRPr="00857D7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386FBF">
        <w:rPr>
          <w:rFonts w:asciiTheme="majorBidi" w:hAnsiTheme="majorBidi"/>
          <w:spacing w:val="-2"/>
          <w:sz w:val="30"/>
          <w:szCs w:val="30"/>
        </w:rPr>
        <w:t xml:space="preserve">30 </w:t>
      </w:r>
      <w:r w:rsidR="00386FBF">
        <w:rPr>
          <w:rFonts w:asciiTheme="majorBidi" w:hAnsiTheme="majorBidi" w:hint="cs"/>
          <w:spacing w:val="-2"/>
          <w:sz w:val="30"/>
          <w:szCs w:val="30"/>
          <w:cs/>
        </w:rPr>
        <w:t>มิถุนายน</w:t>
      </w:r>
      <w:r w:rsidR="00887A99" w:rsidRPr="00857D7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F96EB1" w:rsidRPr="00857D75">
        <w:rPr>
          <w:rFonts w:asciiTheme="majorBidi" w:hAnsiTheme="majorBidi"/>
          <w:spacing w:val="-4"/>
          <w:sz w:val="30"/>
          <w:szCs w:val="30"/>
        </w:rPr>
        <w:t>256</w:t>
      </w:r>
      <w:r w:rsidR="000F5A5B" w:rsidRPr="00857D75">
        <w:rPr>
          <w:rFonts w:asciiTheme="majorBidi" w:hAnsiTheme="majorBidi"/>
          <w:spacing w:val="-4"/>
          <w:sz w:val="30"/>
          <w:szCs w:val="30"/>
        </w:rPr>
        <w:t>7</w:t>
      </w:r>
      <w:r w:rsidR="00F96EB1" w:rsidRPr="00857D75">
        <w:rPr>
          <w:rFonts w:asciiTheme="majorBidi" w:hAnsiTheme="majorBidi"/>
          <w:spacing w:val="-4"/>
          <w:sz w:val="30"/>
          <w:szCs w:val="30"/>
        </w:rPr>
        <w:t xml:space="preserve"> </w:t>
      </w:r>
      <w:r w:rsidR="00F96EB1" w:rsidRPr="00857D75">
        <w:rPr>
          <w:rFonts w:asciiTheme="majorBidi" w:hAnsiTheme="majorBidi"/>
          <w:spacing w:val="-4"/>
          <w:sz w:val="30"/>
          <w:szCs w:val="30"/>
          <w:cs/>
        </w:rPr>
        <w:t>และ</w:t>
      </w:r>
      <w:r w:rsidR="00817C4F" w:rsidRPr="00857D75">
        <w:rPr>
          <w:rFonts w:asciiTheme="majorBidi" w:hAnsiTheme="majorBidi"/>
          <w:spacing w:val="-4"/>
          <w:sz w:val="30"/>
          <w:szCs w:val="30"/>
          <w:cs/>
        </w:rPr>
        <w:t xml:space="preserve"> ณ วันที่เดียวกัน กลุ่มบริษัทและบริษัทมีขาดทุนสะสมเป็นจำนวนเงิน</w:t>
      </w:r>
      <w:r w:rsidR="00817C4F" w:rsidRPr="00857D7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4B423F">
        <w:rPr>
          <w:rFonts w:asciiTheme="majorBidi" w:hAnsiTheme="majorBidi"/>
          <w:spacing w:val="-2"/>
          <w:sz w:val="30"/>
          <w:szCs w:val="30"/>
        </w:rPr>
        <w:t>2,0</w:t>
      </w:r>
      <w:r w:rsidR="00593719">
        <w:rPr>
          <w:rFonts w:asciiTheme="majorBidi" w:hAnsiTheme="majorBidi"/>
          <w:spacing w:val="-2"/>
          <w:sz w:val="30"/>
          <w:szCs w:val="30"/>
        </w:rPr>
        <w:t>6</w:t>
      </w:r>
      <w:r w:rsidR="008B724E">
        <w:rPr>
          <w:rFonts w:asciiTheme="majorBidi" w:hAnsiTheme="majorBidi"/>
          <w:spacing w:val="-2"/>
          <w:sz w:val="30"/>
          <w:szCs w:val="30"/>
        </w:rPr>
        <w:t>4</w:t>
      </w:r>
      <w:r w:rsidR="00C46D7A" w:rsidRPr="00857D75">
        <w:rPr>
          <w:rFonts w:asciiTheme="majorBidi" w:hAnsiTheme="majorBidi"/>
          <w:spacing w:val="-2"/>
          <w:sz w:val="30"/>
          <w:szCs w:val="30"/>
        </w:rPr>
        <w:t xml:space="preserve"> </w:t>
      </w:r>
      <w:r w:rsidR="00817C4F" w:rsidRPr="00857D75">
        <w:rPr>
          <w:rFonts w:asciiTheme="majorBidi" w:hAnsiTheme="majorBidi"/>
          <w:spacing w:val="-2"/>
          <w:sz w:val="30"/>
          <w:szCs w:val="30"/>
          <w:cs/>
        </w:rPr>
        <w:t>ล้านบาท</w:t>
      </w:r>
      <w:r w:rsidR="00DF5212" w:rsidRPr="00857D75">
        <w:rPr>
          <w:rFonts w:asciiTheme="majorBidi" w:hAnsiTheme="majorBidi"/>
          <w:spacing w:val="-2"/>
          <w:sz w:val="30"/>
          <w:szCs w:val="30"/>
          <w:cs/>
        </w:rPr>
        <w:t>และ</w:t>
      </w:r>
      <w:r w:rsidR="00887A99" w:rsidRPr="00857D75">
        <w:rPr>
          <w:rFonts w:asciiTheme="majorBidi" w:hAnsiTheme="majorBidi"/>
          <w:spacing w:val="-2"/>
          <w:sz w:val="30"/>
          <w:szCs w:val="30"/>
        </w:rPr>
        <w:t xml:space="preserve"> </w:t>
      </w:r>
      <w:r w:rsidR="004B423F">
        <w:rPr>
          <w:rFonts w:asciiTheme="majorBidi" w:hAnsiTheme="majorBidi"/>
          <w:spacing w:val="-2"/>
          <w:sz w:val="30"/>
          <w:szCs w:val="30"/>
        </w:rPr>
        <w:t>1,9</w:t>
      </w:r>
      <w:r w:rsidR="00593719">
        <w:rPr>
          <w:rFonts w:asciiTheme="majorBidi" w:hAnsiTheme="majorBidi"/>
          <w:spacing w:val="-2"/>
          <w:sz w:val="30"/>
          <w:szCs w:val="30"/>
        </w:rPr>
        <w:t>60</w:t>
      </w:r>
      <w:r w:rsidR="00887A99" w:rsidRPr="00857D75">
        <w:rPr>
          <w:rFonts w:asciiTheme="majorBidi" w:hAnsiTheme="majorBidi"/>
          <w:spacing w:val="-2"/>
          <w:sz w:val="30"/>
          <w:szCs w:val="30"/>
        </w:rPr>
        <w:t xml:space="preserve"> </w:t>
      </w:r>
      <w:r w:rsidR="00455417" w:rsidRPr="00857D75">
        <w:rPr>
          <w:rFonts w:asciiTheme="majorBidi" w:hAnsiTheme="majorBidi"/>
          <w:spacing w:val="-2"/>
          <w:sz w:val="30"/>
          <w:szCs w:val="30"/>
          <w:cs/>
        </w:rPr>
        <w:t>ล้านบาท</w:t>
      </w:r>
      <w:r w:rsidR="006B1F05">
        <w:rPr>
          <w:rFonts w:asciiTheme="majorBidi" w:hAnsiTheme="majorBidi" w:hint="cs"/>
          <w:spacing w:val="-2"/>
          <w:sz w:val="30"/>
          <w:szCs w:val="30"/>
          <w:cs/>
        </w:rPr>
        <w:t>และมีหนี้สินหมุนเวียนสูงกว่าสิน</w:t>
      </w:r>
      <w:r w:rsidR="009469C8">
        <w:rPr>
          <w:rFonts w:asciiTheme="majorBidi" w:hAnsiTheme="majorBidi" w:hint="cs"/>
          <w:spacing w:val="-2"/>
          <w:sz w:val="30"/>
          <w:szCs w:val="30"/>
          <w:cs/>
        </w:rPr>
        <w:t>ทรัพย์หมุนเวียนเป็นจำนวนเงิน</w:t>
      </w:r>
      <w:r w:rsidR="00D44154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D44154">
        <w:rPr>
          <w:rFonts w:asciiTheme="majorBidi" w:hAnsiTheme="majorBidi"/>
          <w:spacing w:val="-2"/>
          <w:sz w:val="30"/>
          <w:szCs w:val="30"/>
        </w:rPr>
        <w:t xml:space="preserve">593 </w:t>
      </w:r>
      <w:r w:rsidR="00D44154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  <w:r w:rsidR="00F44EBB">
        <w:rPr>
          <w:rFonts w:asciiTheme="majorBidi" w:hAnsiTheme="majorBidi" w:hint="cs"/>
          <w:spacing w:val="-2"/>
          <w:sz w:val="30"/>
          <w:szCs w:val="30"/>
          <w:cs/>
        </w:rPr>
        <w:t>แ</w:t>
      </w:r>
      <w:r w:rsidR="00D44154">
        <w:rPr>
          <w:rFonts w:asciiTheme="majorBidi" w:hAnsiTheme="majorBidi" w:hint="cs"/>
          <w:spacing w:val="-2"/>
          <w:sz w:val="30"/>
          <w:szCs w:val="30"/>
          <w:cs/>
        </w:rPr>
        <w:t xml:space="preserve">ละ </w:t>
      </w:r>
      <w:r w:rsidR="00D44154">
        <w:rPr>
          <w:rFonts w:asciiTheme="majorBidi" w:hAnsiTheme="majorBidi"/>
          <w:spacing w:val="-2"/>
          <w:sz w:val="30"/>
          <w:szCs w:val="30"/>
        </w:rPr>
        <w:t xml:space="preserve">484 </w:t>
      </w:r>
      <w:r w:rsidR="00D44154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  <w:r w:rsidR="00455417" w:rsidRPr="00857D7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026F8E" w:rsidRPr="00857D75">
        <w:rPr>
          <w:rFonts w:asciiTheme="majorBidi" w:hAnsiTheme="majorBidi"/>
          <w:spacing w:val="-2"/>
          <w:sz w:val="30"/>
          <w:szCs w:val="30"/>
          <w:cs/>
        </w:rPr>
        <w:t>ตามลำดับ</w:t>
      </w:r>
      <w:r w:rsidR="00455417" w:rsidRPr="00857D7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8632A3" w:rsidRPr="00857D75">
        <w:rPr>
          <w:rFonts w:asciiTheme="majorBidi" w:hAnsiTheme="majorBidi"/>
          <w:spacing w:val="-2"/>
          <w:sz w:val="30"/>
          <w:szCs w:val="30"/>
          <w:cs/>
        </w:rPr>
        <w:t>การดำเนินงานของกลุ่มบริษัทได้รับผลกระทบอย่างมากและอาจจะได้รับผลกระทบ</w:t>
      </w:r>
      <w:r w:rsidR="00FE223B" w:rsidRPr="00857D75">
        <w:rPr>
          <w:rFonts w:asciiTheme="majorBidi" w:hAnsiTheme="majorBidi" w:hint="cs"/>
          <w:spacing w:val="-2"/>
          <w:sz w:val="30"/>
          <w:szCs w:val="30"/>
          <w:cs/>
        </w:rPr>
        <w:t>อย่างต่อเนื่อง</w:t>
      </w:r>
      <w:r w:rsidR="008632A3" w:rsidRPr="00857D75">
        <w:rPr>
          <w:rFonts w:asciiTheme="majorBidi" w:hAnsiTheme="majorBidi"/>
          <w:spacing w:val="-2"/>
          <w:sz w:val="30"/>
          <w:szCs w:val="30"/>
          <w:cs/>
        </w:rPr>
        <w:t>ต่อไปอีกในอนาคตเนื่องจากความไม่แน่นอนในภาวะการณ์ทางเศรษฐกิจ</w:t>
      </w:r>
      <w:r w:rsidR="00D17978" w:rsidRPr="00857D75">
        <w:rPr>
          <w:rFonts w:asciiTheme="majorBidi" w:hAnsiTheme="majorBidi"/>
          <w:spacing w:val="-2"/>
          <w:sz w:val="30"/>
          <w:szCs w:val="30"/>
        </w:rPr>
        <w:t xml:space="preserve"> </w:t>
      </w:r>
      <w:r w:rsidR="008632A3" w:rsidRPr="00857D75">
        <w:rPr>
          <w:rFonts w:asciiTheme="majorBidi" w:hAnsiTheme="majorBidi"/>
          <w:spacing w:val="-2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</w:p>
    <w:p w14:paraId="5DC6C86C" w14:textId="77777777" w:rsidR="00BF50B0" w:rsidRDefault="00BF5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6"/>
          <w:sz w:val="30"/>
          <w:szCs w:val="30"/>
          <w:cs/>
        </w:rPr>
      </w:pPr>
      <w:r>
        <w:rPr>
          <w:rFonts w:asciiTheme="majorBidi" w:hAnsiTheme="majorBidi"/>
          <w:spacing w:val="-6"/>
          <w:sz w:val="30"/>
          <w:szCs w:val="30"/>
          <w:cs/>
        </w:rPr>
        <w:br w:type="page"/>
      </w:r>
    </w:p>
    <w:p w14:paraId="10387E71" w14:textId="2D153B3D" w:rsidR="00B51DED" w:rsidRPr="006C6D03" w:rsidRDefault="00B51DED" w:rsidP="000F43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6C6D03">
        <w:rPr>
          <w:rFonts w:asciiTheme="majorBidi" w:hAnsiTheme="majorBidi" w:hint="cs"/>
          <w:spacing w:val="-6"/>
          <w:sz w:val="30"/>
          <w:szCs w:val="30"/>
          <w:cs/>
        </w:rPr>
        <w:lastRenderedPageBreak/>
        <w:t>ผู้บริหารมีการติดตามสถานการณ์ดังกล่าวและบริหารจัดการอย่างใกล้ชิดเพื่อให้มั่นใจว่าจะมีกระแสเงินสดจากการดำเนินงาน</w:t>
      </w:r>
      <w:r w:rsidR="005162BD">
        <w:rPr>
          <w:rFonts w:asciiTheme="majorBidi" w:hAnsiTheme="majorBidi" w:hint="cs"/>
          <w:spacing w:val="-6"/>
          <w:sz w:val="30"/>
          <w:szCs w:val="30"/>
          <w:cs/>
        </w:rPr>
        <w:t>เพื่อ</w:t>
      </w:r>
      <w:r w:rsidRPr="006C6D03">
        <w:rPr>
          <w:rFonts w:asciiTheme="majorBidi" w:hAnsiTheme="majorBidi" w:hint="cs"/>
          <w:spacing w:val="-6"/>
          <w:sz w:val="30"/>
          <w:szCs w:val="30"/>
          <w:cs/>
        </w:rPr>
        <w:t>เสริมสภาพคล่องให้แก่กลุ่มบริษัท</w:t>
      </w:r>
      <w:r w:rsidRPr="006C6D03">
        <w:rPr>
          <w:rFonts w:asciiTheme="majorBidi" w:hAnsiTheme="majorBidi"/>
          <w:spacing w:val="-6"/>
          <w:sz w:val="30"/>
          <w:szCs w:val="30"/>
        </w:rPr>
        <w:t xml:space="preserve"> </w:t>
      </w:r>
      <w:r w:rsidR="009D7DEB" w:rsidRPr="006C6D03">
        <w:rPr>
          <w:rFonts w:asciiTheme="majorBidi" w:hAnsiTheme="majorBidi" w:hint="cs"/>
          <w:spacing w:val="-6"/>
          <w:sz w:val="30"/>
          <w:szCs w:val="30"/>
          <w:cs/>
        </w:rPr>
        <w:t>โดย</w:t>
      </w:r>
      <w:r w:rsidRPr="006C6D03">
        <w:rPr>
          <w:rFonts w:asciiTheme="majorBidi" w:hAnsiTheme="majorBidi" w:hint="cs"/>
          <w:spacing w:val="-6"/>
          <w:sz w:val="30"/>
          <w:szCs w:val="30"/>
          <w:cs/>
        </w:rPr>
        <w:t>ผู้บริหารของกลุ่มบริษัทเชื่อมั่นว่ากลุ่มบริษัทและบริษัทจะสามารถหาแหล่งเงินทุนได้ในอนาคตอันใกล้</w:t>
      </w:r>
      <w:r w:rsidRPr="006C6D03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6C6D03">
        <w:rPr>
          <w:rFonts w:asciiTheme="majorBidi" w:hAnsiTheme="majorBidi" w:hint="cs"/>
          <w:spacing w:val="-6"/>
          <w:sz w:val="30"/>
          <w:szCs w:val="30"/>
          <w:cs/>
        </w:rPr>
        <w:t>งบการเงินรวมและงบการเงินเฉพาะกิจการได้จัดทำขึ้นโดยฝ่ายบริหารของกลุ่มบริษัทและบริษัทตามหลักเกณฑ์การดำเนินงานต่อเนื่อง</w:t>
      </w:r>
      <w:r w:rsidRPr="006C6D0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6C6D03">
        <w:rPr>
          <w:rFonts w:asciiTheme="majorBidi" w:hAnsiTheme="majorBidi" w:hint="cs"/>
          <w:spacing w:val="-6"/>
          <w:sz w:val="30"/>
          <w:szCs w:val="30"/>
          <w:cs/>
        </w:rPr>
        <w:t>ซึ่งมีข้อสมมติว่ากิจการมีเงินทุนหมุนเวียนและวงเงินสินเชื่อเพียงพอสำหรับการดำเนินธุรกิจตามที่กลุ่มบริษัทและบริษัทต้องการ</w:t>
      </w:r>
      <w:r w:rsidRPr="006C6D0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6C6D03">
        <w:rPr>
          <w:rFonts w:asciiTheme="majorBidi" w:hAnsiTheme="majorBidi" w:hint="cs"/>
          <w:spacing w:val="-6"/>
          <w:sz w:val="30"/>
          <w:szCs w:val="30"/>
          <w:cs/>
        </w:rPr>
        <w:t>ดังนั้น</w:t>
      </w:r>
      <w:r w:rsidRPr="006C6D0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6C6D03">
        <w:rPr>
          <w:rFonts w:asciiTheme="majorBidi" w:hAnsiTheme="majorBidi" w:hint="cs"/>
          <w:spacing w:val="-6"/>
          <w:sz w:val="30"/>
          <w:szCs w:val="30"/>
          <w:cs/>
        </w:rPr>
        <w:t>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</w:t>
      </w:r>
      <w:r w:rsidRPr="006C6D0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6C6D03">
        <w:rPr>
          <w:rFonts w:asciiTheme="majorBidi" w:hAnsiTheme="majorBidi" w:hint="cs"/>
          <w:spacing w:val="-6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14:paraId="7E17767C" w14:textId="77777777" w:rsidR="00450427" w:rsidRDefault="00450427" w:rsidP="000F43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5B635921" w14:textId="3FA09EAB" w:rsidR="00450427" w:rsidRPr="00450427" w:rsidRDefault="00450427" w:rsidP="004504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/>
          <w:i/>
          <w:iCs/>
          <w:spacing w:val="-6"/>
          <w:sz w:val="30"/>
          <w:szCs w:val="30"/>
        </w:rPr>
      </w:pPr>
      <w:r w:rsidRPr="00450427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การประกาศขึ้นเครื่องหมาย</w:t>
      </w:r>
      <w:r w:rsidRPr="00450427">
        <w:rPr>
          <w:rFonts w:asciiTheme="majorBidi" w:hAnsiTheme="majorBidi"/>
          <w:i/>
          <w:iCs/>
          <w:spacing w:val="-6"/>
          <w:sz w:val="30"/>
          <w:szCs w:val="30"/>
          <w:cs/>
        </w:rPr>
        <w:t xml:space="preserve"> “</w:t>
      </w:r>
      <w:r>
        <w:rPr>
          <w:rFonts w:asciiTheme="majorBidi" w:hAnsiTheme="majorBidi"/>
          <w:i/>
          <w:iCs/>
          <w:spacing w:val="-6"/>
          <w:sz w:val="30"/>
          <w:szCs w:val="30"/>
        </w:rPr>
        <w:t>CB</w:t>
      </w:r>
      <w:r w:rsidRPr="00450427">
        <w:rPr>
          <w:rFonts w:asciiTheme="majorBidi" w:hAnsiTheme="majorBidi"/>
          <w:i/>
          <w:iCs/>
          <w:spacing w:val="-6"/>
          <w:sz w:val="30"/>
          <w:szCs w:val="30"/>
        </w:rPr>
        <w:t>” Business (Caution)</w:t>
      </w:r>
    </w:p>
    <w:p w14:paraId="0D5F361C" w14:textId="77777777" w:rsidR="00450427" w:rsidRPr="00450427" w:rsidRDefault="00450427" w:rsidP="004504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450427">
        <w:rPr>
          <w:rFonts w:asciiTheme="majorBidi" w:hAnsiTheme="majorBidi"/>
          <w:spacing w:val="-6"/>
          <w:sz w:val="30"/>
          <w:szCs w:val="30"/>
        </w:rPr>
        <w:t xml:space="preserve"> </w:t>
      </w:r>
    </w:p>
    <w:p w14:paraId="037EE142" w14:textId="7C060B8C" w:rsidR="00450427" w:rsidRPr="006C6D03" w:rsidRDefault="00450427" w:rsidP="004504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450427">
        <w:rPr>
          <w:rFonts w:asciiTheme="majorBidi" w:hAnsiTheme="majorBidi" w:hint="cs"/>
          <w:spacing w:val="-6"/>
          <w:sz w:val="30"/>
          <w:szCs w:val="30"/>
          <w:cs/>
        </w:rPr>
        <w:t>ตลาดหลักทรัพย์แห่งประเทศไทย</w:t>
      </w:r>
      <w:r w:rsidRPr="00450427">
        <w:rPr>
          <w:rFonts w:asciiTheme="majorBidi" w:hAnsiTheme="majorBidi"/>
          <w:spacing w:val="-6"/>
          <w:sz w:val="30"/>
          <w:szCs w:val="30"/>
          <w:cs/>
        </w:rPr>
        <w:t xml:space="preserve"> (“</w:t>
      </w:r>
      <w:r w:rsidRPr="00450427">
        <w:rPr>
          <w:rFonts w:asciiTheme="majorBidi" w:hAnsiTheme="majorBidi"/>
          <w:spacing w:val="-6"/>
          <w:sz w:val="30"/>
          <w:szCs w:val="30"/>
        </w:rPr>
        <w:t xml:space="preserve">SET”) </w:t>
      </w:r>
      <w:r w:rsidRPr="00450427">
        <w:rPr>
          <w:rFonts w:asciiTheme="majorBidi" w:hAnsiTheme="majorBidi" w:hint="cs"/>
          <w:spacing w:val="-6"/>
          <w:sz w:val="30"/>
          <w:szCs w:val="30"/>
          <w:cs/>
        </w:rPr>
        <w:t>ประกาศขึ้นเครื่องหมาย</w:t>
      </w:r>
      <w:r w:rsidRPr="00450427">
        <w:rPr>
          <w:rFonts w:asciiTheme="majorBidi" w:hAnsiTheme="majorBidi"/>
          <w:spacing w:val="-6"/>
          <w:sz w:val="30"/>
          <w:szCs w:val="30"/>
          <w:cs/>
        </w:rPr>
        <w:t xml:space="preserve"> “</w:t>
      </w:r>
      <w:r w:rsidRPr="00450427">
        <w:rPr>
          <w:rFonts w:asciiTheme="majorBidi" w:hAnsiTheme="majorBidi"/>
          <w:spacing w:val="-6"/>
          <w:sz w:val="30"/>
          <w:szCs w:val="30"/>
        </w:rPr>
        <w:t xml:space="preserve">CB” Business (Caution) </w:t>
      </w:r>
      <w:r w:rsidRPr="00450427">
        <w:rPr>
          <w:rFonts w:asciiTheme="majorBidi" w:hAnsiTheme="majorBidi" w:hint="cs"/>
          <w:spacing w:val="-6"/>
          <w:sz w:val="30"/>
          <w:szCs w:val="30"/>
          <w:cs/>
        </w:rPr>
        <w:t>ให้หลักทรัพย์ของบริษัทที่มีการซื้อขายในตลาดหลักทรัพย์เมื่อส่วนของผู้ถือหุ้นของกลุ่มบริษัทและบริษัทมีค่าน้อยกว่าร้อยละ</w:t>
      </w:r>
      <w:r w:rsidRPr="00450427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450427">
        <w:rPr>
          <w:rFonts w:asciiTheme="majorBidi" w:hAnsiTheme="majorBidi"/>
          <w:spacing w:val="-6"/>
          <w:sz w:val="30"/>
          <w:szCs w:val="30"/>
        </w:rPr>
        <w:t xml:space="preserve">50 </w:t>
      </w:r>
      <w:r w:rsidRPr="00450427">
        <w:rPr>
          <w:rFonts w:asciiTheme="majorBidi" w:hAnsiTheme="majorBidi" w:hint="cs"/>
          <w:spacing w:val="-6"/>
          <w:sz w:val="30"/>
          <w:szCs w:val="30"/>
          <w:cs/>
        </w:rPr>
        <w:t>ของทุนชำระแล้วของกลุ่มบริษัทและบริษัท</w:t>
      </w:r>
      <w:r w:rsidRPr="00450427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450427">
        <w:rPr>
          <w:rFonts w:asciiTheme="majorBidi" w:hAnsiTheme="majorBidi" w:hint="cs"/>
          <w:spacing w:val="-6"/>
          <w:sz w:val="30"/>
          <w:szCs w:val="30"/>
          <w:cs/>
        </w:rPr>
        <w:t>ในกรณีดังกล่าวบริษัทได้เผยแพร่แผนการแก้ไขเหตุดังกล่าวแล้ว</w:t>
      </w:r>
    </w:p>
    <w:p w14:paraId="09DDF3B9" w14:textId="77777777" w:rsidR="00F4178C" w:rsidRPr="006C6D03" w:rsidRDefault="00F4178C" w:rsidP="004504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0B7BA0C7" w14:textId="5A55CFBA" w:rsidR="006D7416" w:rsidRDefault="00562CEB" w:rsidP="008673F1">
      <w:pPr>
        <w:pStyle w:val="Heading6"/>
        <w:numPr>
          <w:ilvl w:val="0"/>
          <w:numId w:val="2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629FE5B3" w14:textId="77777777" w:rsidR="00F4178C" w:rsidRPr="00F4178C" w:rsidRDefault="00F4178C" w:rsidP="00F4178C">
      <w:pPr>
        <w:rPr>
          <w:lang w:val="th-TH"/>
        </w:rPr>
      </w:pPr>
    </w:p>
    <w:p w14:paraId="290F0044" w14:textId="77777777" w:rsidR="003121E1" w:rsidRPr="000F439C" w:rsidRDefault="003121E1" w:rsidP="000F4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sz w:val="10"/>
          <w:szCs w:val="10"/>
          <w:lang w:val="th-TH"/>
        </w:rPr>
      </w:pPr>
    </w:p>
    <w:p w14:paraId="0A0E44EC" w14:textId="2F4C2534" w:rsidR="008C4256" w:rsidRDefault="00B557A3" w:rsidP="000F4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B557A3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>ความสัมพันธ์ที่มีกับบริษัท</w:t>
      </w:r>
      <w:r w:rsidR="00F43E20">
        <w:rPr>
          <w:rFonts w:ascii="Angsana New" w:eastAsia="Calibri" w:hAnsi="Angsana New" w:hint="cs"/>
          <w:spacing w:val="-10"/>
          <w:sz w:val="30"/>
          <w:szCs w:val="30"/>
          <w:cs/>
          <w:lang w:eastAsia="x-none"/>
        </w:rPr>
        <w:t>ร่วมและ</w:t>
      </w:r>
      <w:r w:rsidRPr="00B557A3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>บริษัท</w:t>
      </w:r>
      <w:r w:rsidR="00F43E20">
        <w:rPr>
          <w:rFonts w:ascii="Angsana New" w:eastAsia="Calibri" w:hAnsi="Angsana New" w:hint="cs"/>
          <w:spacing w:val="-10"/>
          <w:sz w:val="30"/>
          <w:szCs w:val="30"/>
          <w:cs/>
          <w:lang w:eastAsia="x-none"/>
        </w:rPr>
        <w:t>ย่อย</w:t>
      </w:r>
      <w:r w:rsidRPr="00B557A3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 xml:space="preserve">ที่มีการเปลี่ยนแปลงอย่างมีสาระสำคัญได้เปิดเผยในหมายเหตุข้อ </w:t>
      </w:r>
      <w:r w:rsidR="003D2C9F">
        <w:rPr>
          <w:rFonts w:ascii="Angsana New" w:eastAsia="Calibri" w:hAnsi="Angsana New"/>
          <w:spacing w:val="-10"/>
          <w:sz w:val="30"/>
          <w:szCs w:val="30"/>
          <w:lang w:eastAsia="x-none"/>
        </w:rPr>
        <w:t>4</w:t>
      </w:r>
      <w:r w:rsidRPr="00B557A3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 xml:space="preserve">  ความสัมพันธ์ที่มีกับผู้บริหารสำคัญและบุคคลหรือกิจการที่เกี่ยวข้องกัน รวมถึงนโยบายการกำหนดราคาไม่ได้มีการเปลี่ยนแปลงอย่างเป็นสาระสำคัญ</w:t>
      </w:r>
      <w:r w:rsidR="0093289B" w:rsidRPr="00B557A3">
        <w:rPr>
          <w:rFonts w:ascii="Angsana New" w:eastAsia="Calibri" w:hAnsi="Angsana New"/>
          <w:sz w:val="30"/>
          <w:szCs w:val="30"/>
          <w:cs/>
          <w:lang w:eastAsia="x-none"/>
        </w:rPr>
        <w:t>ในระหว่าง</w:t>
      </w:r>
      <w:r w:rsidR="00887A99" w:rsidRPr="00887A99">
        <w:rPr>
          <w:rFonts w:ascii="Angsana New" w:eastAsia="Calibri" w:hAnsi="Angsana New" w:hint="cs"/>
          <w:sz w:val="30"/>
          <w:szCs w:val="30"/>
          <w:cs/>
          <w:lang w:eastAsia="x-none"/>
        </w:rPr>
        <w:t>งวด</w:t>
      </w:r>
      <w:r w:rsidR="007F5BCE" w:rsidRPr="00887A99">
        <w:rPr>
          <w:rFonts w:ascii="Angsana New" w:eastAsia="Calibri" w:hAnsi="Angsana New" w:hint="cs"/>
          <w:sz w:val="30"/>
          <w:szCs w:val="30"/>
          <w:cs/>
          <w:lang w:eastAsia="x-none"/>
        </w:rPr>
        <w:t>หก</w:t>
      </w:r>
      <w:r w:rsidR="00887A99" w:rsidRPr="00887A99">
        <w:rPr>
          <w:rFonts w:ascii="Angsana New" w:eastAsia="Calibri" w:hAnsi="Angsana New" w:hint="cs"/>
          <w:sz w:val="30"/>
          <w:szCs w:val="30"/>
          <w:cs/>
          <w:lang w:eastAsia="x-none"/>
        </w:rPr>
        <w:t>เดือนสิ้นสุดวันที่</w:t>
      </w:r>
      <w:r w:rsidR="00887A99" w:rsidRPr="00887A99">
        <w:rPr>
          <w:rFonts w:ascii="Angsana New" w:eastAsia="Calibri" w:hAnsi="Angsana New"/>
          <w:sz w:val="30"/>
          <w:szCs w:val="30"/>
          <w:cs/>
          <w:lang w:eastAsia="x-none"/>
        </w:rPr>
        <w:t xml:space="preserve"> </w:t>
      </w:r>
      <w:r w:rsidR="00A71C28">
        <w:rPr>
          <w:rFonts w:ascii="Angsana New" w:hAnsi="Angsana New"/>
          <w:sz w:val="30"/>
          <w:szCs w:val="30"/>
        </w:rPr>
        <w:t>3</w:t>
      </w:r>
      <w:r w:rsidR="00386FBF">
        <w:rPr>
          <w:rFonts w:ascii="Angsana New" w:hAnsi="Angsana New"/>
          <w:sz w:val="30"/>
          <w:szCs w:val="30"/>
        </w:rPr>
        <w:t xml:space="preserve">0 </w:t>
      </w:r>
      <w:r w:rsidR="00386FBF">
        <w:rPr>
          <w:rFonts w:ascii="Angsana New" w:hAnsi="Angsana New" w:hint="cs"/>
          <w:sz w:val="30"/>
          <w:szCs w:val="30"/>
          <w:cs/>
        </w:rPr>
        <w:t>มิถุนายน</w:t>
      </w:r>
      <w:r w:rsidR="009A1F90" w:rsidRPr="00FA10A6">
        <w:rPr>
          <w:rFonts w:ascii="Angsana New" w:hAnsi="Angsana New"/>
          <w:sz w:val="30"/>
          <w:szCs w:val="30"/>
          <w:cs/>
        </w:rPr>
        <w:t xml:space="preserve"> </w:t>
      </w:r>
      <w:r w:rsidR="00621F52">
        <w:rPr>
          <w:rFonts w:ascii="Angsana New" w:hAnsi="Angsana New"/>
          <w:sz w:val="30"/>
          <w:szCs w:val="30"/>
        </w:rPr>
        <w:t>2567</w:t>
      </w:r>
    </w:p>
    <w:p w14:paraId="6C664B39" w14:textId="77777777" w:rsidR="000F439C" w:rsidRPr="000F439C" w:rsidRDefault="000F439C" w:rsidP="000F4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14"/>
          <w:szCs w:val="14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8"/>
        <w:gridCol w:w="1259"/>
        <w:gridCol w:w="270"/>
        <w:gridCol w:w="1260"/>
        <w:gridCol w:w="273"/>
        <w:gridCol w:w="1260"/>
        <w:gridCol w:w="270"/>
        <w:gridCol w:w="1256"/>
      </w:tblGrid>
      <w:tr w:rsidR="0093289B" w:rsidRPr="008E1326" w14:paraId="1344823F" w14:textId="77777777" w:rsidTr="007F1952">
        <w:trPr>
          <w:trHeight w:val="20"/>
          <w:tblHeader/>
        </w:trPr>
        <w:tc>
          <w:tcPr>
            <w:tcW w:w="9176" w:type="dxa"/>
            <w:gridSpan w:val="8"/>
            <w:shd w:val="clear" w:color="auto" w:fill="auto"/>
          </w:tcPr>
          <w:p w14:paraId="28384F3C" w14:textId="77777777" w:rsidR="0093289B" w:rsidRPr="008E1326" w:rsidRDefault="0093289B" w:rsidP="003C29B8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</w:tr>
      <w:tr w:rsidR="0093289B" w:rsidRPr="008E1326" w14:paraId="7AACBC62" w14:textId="77777777" w:rsidTr="007F1952">
        <w:trPr>
          <w:trHeight w:val="20"/>
          <w:tblHeader/>
        </w:trPr>
        <w:tc>
          <w:tcPr>
            <w:tcW w:w="3328" w:type="dxa"/>
            <w:shd w:val="clear" w:color="auto" w:fill="auto"/>
          </w:tcPr>
          <w:p w14:paraId="46456F5F" w14:textId="19483A51" w:rsidR="0093289B" w:rsidRPr="008E1326" w:rsidRDefault="00887A99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87A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86FB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87A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789" w:type="dxa"/>
            <w:gridSpan w:val="3"/>
            <w:shd w:val="clear" w:color="auto" w:fill="auto"/>
          </w:tcPr>
          <w:p w14:paraId="70CE6A19" w14:textId="77777777" w:rsidR="0093289B" w:rsidRPr="008E1326" w:rsidRDefault="0093289B" w:rsidP="003C29B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shd w:val="clear" w:color="auto" w:fill="auto"/>
          </w:tcPr>
          <w:p w14:paraId="39C93213" w14:textId="77777777" w:rsidR="0093289B" w:rsidRPr="008E1326" w:rsidRDefault="0093289B" w:rsidP="003C29B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6" w:type="dxa"/>
            <w:gridSpan w:val="3"/>
            <w:shd w:val="clear" w:color="auto" w:fill="auto"/>
          </w:tcPr>
          <w:p w14:paraId="7692D971" w14:textId="77777777" w:rsidR="0093289B" w:rsidRPr="008E1326" w:rsidRDefault="0093289B" w:rsidP="003C29B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289B" w:rsidRPr="008E1326" w14:paraId="082E5B05" w14:textId="77777777" w:rsidTr="007F1952">
        <w:trPr>
          <w:trHeight w:val="20"/>
          <w:tblHeader/>
        </w:trPr>
        <w:tc>
          <w:tcPr>
            <w:tcW w:w="3328" w:type="dxa"/>
            <w:shd w:val="clear" w:color="auto" w:fill="auto"/>
          </w:tcPr>
          <w:p w14:paraId="4FC3F103" w14:textId="78F1B06C" w:rsidR="0093289B" w:rsidRPr="008E1326" w:rsidRDefault="0093289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887A99" w:rsidRPr="00887A9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386F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86F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59" w:type="dxa"/>
            <w:shd w:val="clear" w:color="auto" w:fill="auto"/>
          </w:tcPr>
          <w:p w14:paraId="2B01F235" w14:textId="00840756" w:rsidR="0093289B" w:rsidRPr="008E1326" w:rsidRDefault="0093289B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A1F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4B5A73C" w14:textId="77777777" w:rsidR="0093289B" w:rsidRPr="008E1326" w:rsidRDefault="0093289B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DD6351" w14:textId="5AEDF19C" w:rsidR="0093289B" w:rsidRPr="008E1326" w:rsidRDefault="0093289B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A1F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3" w:type="dxa"/>
            <w:shd w:val="clear" w:color="auto" w:fill="auto"/>
          </w:tcPr>
          <w:p w14:paraId="1337EEF3" w14:textId="77777777" w:rsidR="0093289B" w:rsidRPr="008E1326" w:rsidRDefault="0093289B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3D68F8E" w14:textId="3711F959" w:rsidR="0093289B" w:rsidRPr="008E1326" w:rsidRDefault="0093289B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A1F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94E2C07" w14:textId="77777777" w:rsidR="0093289B" w:rsidRPr="008E1326" w:rsidRDefault="0093289B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06FBE289" w14:textId="1F1E60DE" w:rsidR="0093289B" w:rsidRPr="008E1326" w:rsidRDefault="0093289B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A1F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93289B" w:rsidRPr="008E1326" w14:paraId="668F3D97" w14:textId="77777777" w:rsidTr="007F1952">
        <w:trPr>
          <w:trHeight w:val="20"/>
          <w:tblHeader/>
        </w:trPr>
        <w:tc>
          <w:tcPr>
            <w:tcW w:w="3328" w:type="dxa"/>
            <w:shd w:val="clear" w:color="auto" w:fill="auto"/>
          </w:tcPr>
          <w:p w14:paraId="75667999" w14:textId="77777777" w:rsidR="0093289B" w:rsidRPr="00DE375A" w:rsidRDefault="0093289B" w:rsidP="003C29B8">
            <w:pPr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5848" w:type="dxa"/>
            <w:gridSpan w:val="7"/>
            <w:shd w:val="clear" w:color="auto" w:fill="auto"/>
          </w:tcPr>
          <w:p w14:paraId="7753D7EB" w14:textId="77777777" w:rsidR="0093289B" w:rsidRPr="00DE375A" w:rsidRDefault="0093289B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E375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DE37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93289B" w:rsidRPr="008E1326" w14:paraId="70A72F22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203AC75D" w14:textId="77777777" w:rsidR="0093289B" w:rsidRPr="008E1326" w:rsidRDefault="0093289B" w:rsidP="003C29B8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  <w:shd w:val="clear" w:color="auto" w:fill="auto"/>
          </w:tcPr>
          <w:p w14:paraId="09FEF7C8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746197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CD09E98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3" w:type="dxa"/>
            <w:shd w:val="clear" w:color="auto" w:fill="auto"/>
          </w:tcPr>
          <w:p w14:paraId="5A6104A9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6FCA042" w14:textId="6E91D8F5" w:rsidR="0093289B" w:rsidRPr="008E1326" w:rsidRDefault="0093289B" w:rsidP="003C29B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49CEE27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03691069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86FBF" w:rsidRPr="008E1326" w14:paraId="0012A47A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592667C5" w14:textId="21956DF7" w:rsidR="00386FBF" w:rsidRPr="008E1326" w:rsidRDefault="00386FBF" w:rsidP="00386FB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รายได้ตามสัญญา</w:t>
            </w:r>
          </w:p>
        </w:tc>
        <w:tc>
          <w:tcPr>
            <w:tcW w:w="1259" w:type="dxa"/>
            <w:shd w:val="clear" w:color="auto" w:fill="auto"/>
          </w:tcPr>
          <w:p w14:paraId="3167E6F4" w14:textId="5AF83549" w:rsidR="00386FBF" w:rsidRDefault="00C518FC" w:rsidP="00386FBF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13F82D" w14:textId="77777777" w:rsidR="00386FBF" w:rsidRPr="008E1326" w:rsidRDefault="00386FBF" w:rsidP="00386FB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B24D8DF" w14:textId="6A217DCC" w:rsidR="00386FBF" w:rsidRPr="008E1326" w:rsidRDefault="00386FBF" w:rsidP="00386FBF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FA0CD08" w14:textId="77777777" w:rsidR="00386FBF" w:rsidRPr="008E1326" w:rsidRDefault="00386FBF" w:rsidP="00386F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6E6AD02" w14:textId="6876601F" w:rsidR="00386FBF" w:rsidRDefault="00176B40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927</w:t>
            </w:r>
          </w:p>
        </w:tc>
        <w:tc>
          <w:tcPr>
            <w:tcW w:w="270" w:type="dxa"/>
            <w:shd w:val="clear" w:color="auto" w:fill="auto"/>
          </w:tcPr>
          <w:p w14:paraId="6A87FE5D" w14:textId="77777777" w:rsidR="00386FBF" w:rsidRPr="00B557A3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7E36316A" w14:textId="54C8ECE0" w:rsidR="00386FBF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3,794</w:t>
            </w:r>
          </w:p>
        </w:tc>
      </w:tr>
      <w:tr w:rsidR="00386FBF" w:rsidRPr="008E1326" w14:paraId="1CDF6E92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58C824E2" w14:textId="77777777" w:rsidR="00386FBF" w:rsidRPr="008E1326" w:rsidRDefault="00386FBF" w:rsidP="00386FB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59" w:type="dxa"/>
            <w:shd w:val="clear" w:color="auto" w:fill="auto"/>
          </w:tcPr>
          <w:p w14:paraId="113BE3EC" w14:textId="7F212A00" w:rsidR="00386FBF" w:rsidRPr="008E1326" w:rsidRDefault="00C518FC" w:rsidP="00386FBF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A384D7" w14:textId="77777777" w:rsidR="00386FBF" w:rsidRPr="008E1326" w:rsidRDefault="00386FBF" w:rsidP="00386FB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92BF71C" w14:textId="77777777" w:rsidR="00386FBF" w:rsidRPr="008E1326" w:rsidRDefault="00386FBF" w:rsidP="00386FBF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6B3C031" w14:textId="77777777" w:rsidR="00386FBF" w:rsidRPr="008E1326" w:rsidRDefault="00386FBF" w:rsidP="00386F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8E0FB88" w14:textId="74721DF9" w:rsidR="00386FBF" w:rsidRPr="008E1326" w:rsidRDefault="003E1296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299</w:t>
            </w:r>
          </w:p>
        </w:tc>
        <w:tc>
          <w:tcPr>
            <w:tcW w:w="270" w:type="dxa"/>
            <w:shd w:val="clear" w:color="auto" w:fill="auto"/>
          </w:tcPr>
          <w:p w14:paraId="0A1E612F" w14:textId="77777777" w:rsidR="00386FBF" w:rsidRPr="00B557A3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4A82F435" w14:textId="59F6C47B" w:rsidR="00386FBF" w:rsidRPr="008E1326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</w:tr>
      <w:tr w:rsidR="00386FBF" w:rsidRPr="008E1326" w14:paraId="66335310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42A19E4C" w14:textId="77777777" w:rsidR="00386FBF" w:rsidRPr="008E1326" w:rsidRDefault="00386FBF" w:rsidP="00386FB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59" w:type="dxa"/>
            <w:shd w:val="clear" w:color="auto" w:fill="auto"/>
          </w:tcPr>
          <w:p w14:paraId="4D42997C" w14:textId="36554533" w:rsidR="00386FBF" w:rsidRPr="008E1326" w:rsidRDefault="00C518FC" w:rsidP="00386FBF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06F5A7" w14:textId="77777777" w:rsidR="00386FBF" w:rsidRPr="008E1326" w:rsidRDefault="00386FBF" w:rsidP="00386FB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90AC5B6" w14:textId="77777777" w:rsidR="00386FBF" w:rsidRPr="008E1326" w:rsidRDefault="00386FBF" w:rsidP="00386FBF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D4F99E1" w14:textId="77777777" w:rsidR="00386FBF" w:rsidRPr="008E1326" w:rsidRDefault="00386FBF" w:rsidP="00386F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CF2083" w14:textId="7361CEDC" w:rsidR="00386FBF" w:rsidRPr="008E1326" w:rsidRDefault="00D12115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851</w:t>
            </w:r>
          </w:p>
        </w:tc>
        <w:tc>
          <w:tcPr>
            <w:tcW w:w="270" w:type="dxa"/>
            <w:shd w:val="clear" w:color="auto" w:fill="auto"/>
          </w:tcPr>
          <w:p w14:paraId="021EF7EB" w14:textId="77777777" w:rsidR="00386FBF" w:rsidRPr="00B557A3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791999EF" w14:textId="28822844" w:rsidR="00386FBF" w:rsidRPr="008E1326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851</w:t>
            </w:r>
          </w:p>
        </w:tc>
      </w:tr>
      <w:tr w:rsidR="00386FBF" w:rsidRPr="008E1326" w14:paraId="6209DD8B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5A067F14" w14:textId="77777777" w:rsidR="00386FBF" w:rsidRPr="008E1326" w:rsidRDefault="00386FBF" w:rsidP="00386FB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59" w:type="dxa"/>
            <w:shd w:val="clear" w:color="auto" w:fill="auto"/>
          </w:tcPr>
          <w:p w14:paraId="4645FC2E" w14:textId="004C9178" w:rsidR="00386FBF" w:rsidRPr="008E1326" w:rsidRDefault="00C518FC" w:rsidP="00386FBF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E8495B" w14:textId="77777777" w:rsidR="00386FBF" w:rsidRPr="008E1326" w:rsidRDefault="00386FBF" w:rsidP="00386FB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52D6F7" w14:textId="77777777" w:rsidR="00386FBF" w:rsidRPr="008E1326" w:rsidRDefault="00386FBF" w:rsidP="00386FBF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40D9054" w14:textId="77777777" w:rsidR="00386FBF" w:rsidRPr="008E1326" w:rsidRDefault="00386FBF" w:rsidP="00386FBF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66D51C" w14:textId="64B39BA2" w:rsidR="00386FBF" w:rsidRPr="008E1326" w:rsidRDefault="00A036C5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</w:t>
            </w:r>
          </w:p>
        </w:tc>
        <w:tc>
          <w:tcPr>
            <w:tcW w:w="270" w:type="dxa"/>
            <w:shd w:val="clear" w:color="auto" w:fill="auto"/>
          </w:tcPr>
          <w:p w14:paraId="4F0A70E8" w14:textId="77777777" w:rsidR="00386FBF" w:rsidRPr="008E1326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5E9A5709" w14:textId="1976CA09" w:rsidR="00386FBF" w:rsidRPr="008E1326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865</w:t>
            </w:r>
          </w:p>
        </w:tc>
      </w:tr>
      <w:tr w:rsidR="00386FBF" w:rsidRPr="008E1326" w14:paraId="665B2248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2F84FF34" w14:textId="77777777" w:rsidR="00386FBF" w:rsidRPr="008E1326" w:rsidRDefault="00386FBF" w:rsidP="00386FB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59" w:type="dxa"/>
            <w:shd w:val="clear" w:color="auto" w:fill="auto"/>
          </w:tcPr>
          <w:p w14:paraId="1C3F4256" w14:textId="14755734" w:rsidR="00386FBF" w:rsidRPr="008E1326" w:rsidRDefault="00C518FC" w:rsidP="00386FBF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E0ABEB" w14:textId="77777777" w:rsidR="00386FBF" w:rsidRPr="008E1326" w:rsidRDefault="00386FBF" w:rsidP="00386FB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3302592" w14:textId="77777777" w:rsidR="00386FBF" w:rsidRPr="008E1326" w:rsidRDefault="00386FBF" w:rsidP="00386FBF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91E2BA7" w14:textId="77777777" w:rsidR="00386FBF" w:rsidRPr="008E1326" w:rsidRDefault="00386FBF" w:rsidP="00386FBF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57D88CD" w14:textId="41079FD6" w:rsidR="00386FBF" w:rsidRPr="008E1326" w:rsidRDefault="0031680A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2,811</w:t>
            </w:r>
          </w:p>
        </w:tc>
        <w:tc>
          <w:tcPr>
            <w:tcW w:w="270" w:type="dxa"/>
            <w:shd w:val="clear" w:color="auto" w:fill="auto"/>
          </w:tcPr>
          <w:p w14:paraId="5BF5DFDC" w14:textId="77777777" w:rsidR="00386FBF" w:rsidRPr="008E1326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0299EE64" w14:textId="6F2A07C2" w:rsidR="00386FBF" w:rsidRPr="008E1326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506</w:t>
            </w:r>
          </w:p>
        </w:tc>
      </w:tr>
      <w:tr w:rsidR="00386FBF" w:rsidRPr="008E1326" w14:paraId="0DDDEF50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513F0796" w14:textId="77777777" w:rsidR="00386FBF" w:rsidRPr="008E1326" w:rsidRDefault="00386FBF" w:rsidP="00386FB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59" w:type="dxa"/>
            <w:shd w:val="clear" w:color="auto" w:fill="auto"/>
          </w:tcPr>
          <w:p w14:paraId="7A12F7C1" w14:textId="749F189E" w:rsidR="00386FBF" w:rsidRPr="008E1326" w:rsidRDefault="00C518FC" w:rsidP="00386FBF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B7A764" w14:textId="77777777" w:rsidR="00386FBF" w:rsidRPr="008E1326" w:rsidRDefault="00386FBF" w:rsidP="00386FBF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49D7FF8" w14:textId="77777777" w:rsidR="00386FBF" w:rsidRPr="008E1326" w:rsidRDefault="00386FBF" w:rsidP="00386FBF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943225D" w14:textId="77777777" w:rsidR="00386FBF" w:rsidRPr="008E1326" w:rsidRDefault="00386FBF" w:rsidP="00386FBF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F8A1862" w14:textId="1D461429" w:rsidR="00386FBF" w:rsidRPr="008E1326" w:rsidRDefault="00605DF0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</w:t>
            </w:r>
          </w:p>
        </w:tc>
        <w:tc>
          <w:tcPr>
            <w:tcW w:w="270" w:type="dxa"/>
            <w:shd w:val="clear" w:color="auto" w:fill="auto"/>
          </w:tcPr>
          <w:p w14:paraId="4FD65632" w14:textId="77777777" w:rsidR="00386FBF" w:rsidRPr="008E1326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6CB599E6" w14:textId="403A6E7A" w:rsidR="00386FBF" w:rsidRPr="008E1326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</w:t>
            </w:r>
          </w:p>
        </w:tc>
      </w:tr>
      <w:tr w:rsidR="00386FBF" w:rsidRPr="008E1326" w14:paraId="3F40A429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16329320" w14:textId="77777777" w:rsidR="00386FBF" w:rsidRPr="008E1326" w:rsidRDefault="00386FBF" w:rsidP="00386FB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59" w:type="dxa"/>
            <w:shd w:val="clear" w:color="auto" w:fill="auto"/>
          </w:tcPr>
          <w:p w14:paraId="2D42FBE8" w14:textId="16804C7C" w:rsidR="00386FBF" w:rsidRPr="008E1326" w:rsidRDefault="00C518FC" w:rsidP="00386FBF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C6BF7B" w14:textId="77777777" w:rsidR="00386FBF" w:rsidRPr="008E1326" w:rsidRDefault="00386FBF" w:rsidP="00386FBF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CACC778" w14:textId="77777777" w:rsidR="00386FBF" w:rsidRPr="008E1326" w:rsidRDefault="00386FBF" w:rsidP="00386FBF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1B6D351E" w14:textId="77777777" w:rsidR="00386FBF" w:rsidRPr="008E1326" w:rsidRDefault="00386FBF" w:rsidP="00386FBF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9B704D" w14:textId="75FA95F5" w:rsidR="00386FBF" w:rsidRPr="008E1326" w:rsidRDefault="004C5F8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3,077</w:t>
            </w:r>
          </w:p>
        </w:tc>
        <w:tc>
          <w:tcPr>
            <w:tcW w:w="270" w:type="dxa"/>
            <w:shd w:val="clear" w:color="auto" w:fill="auto"/>
          </w:tcPr>
          <w:p w14:paraId="313020DA" w14:textId="77777777" w:rsidR="00386FBF" w:rsidRPr="008E1326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1E690DBC" w14:textId="35376914" w:rsidR="00386FBF" w:rsidRPr="008E1326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055</w:t>
            </w:r>
          </w:p>
        </w:tc>
      </w:tr>
      <w:tr w:rsidR="00386FBF" w:rsidRPr="008E1326" w14:paraId="5F284F82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2DE6A1F2" w14:textId="77777777" w:rsidR="00386FBF" w:rsidRPr="00423B98" w:rsidRDefault="00386FBF" w:rsidP="00386FBF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03DF8DB8" w14:textId="77777777" w:rsidR="00386FBF" w:rsidRPr="00B557A3" w:rsidRDefault="00386FBF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24C864A" w14:textId="77777777" w:rsidR="00386FBF" w:rsidRPr="00B557A3" w:rsidRDefault="00386FBF" w:rsidP="00386FBF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C8926F" w14:textId="77777777" w:rsidR="00386FBF" w:rsidRPr="00B557A3" w:rsidRDefault="00386FBF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75A68616" w14:textId="77777777" w:rsidR="00386FBF" w:rsidRPr="00B557A3" w:rsidRDefault="00386FBF" w:rsidP="00386FBF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072EB10" w14:textId="77777777" w:rsidR="00386FBF" w:rsidRPr="00B557A3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3B07C09" w14:textId="77777777" w:rsidR="00386FBF" w:rsidRPr="00B557A3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44933A17" w14:textId="77777777" w:rsidR="00386FBF" w:rsidRPr="00B557A3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386FBF" w:rsidRPr="008E1326" w14:paraId="7C1F75E8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287F0F2F" w14:textId="77777777" w:rsidR="00386FBF" w:rsidRPr="008E1326" w:rsidRDefault="00386FBF" w:rsidP="00386FB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1259" w:type="dxa"/>
            <w:shd w:val="clear" w:color="auto" w:fill="auto"/>
          </w:tcPr>
          <w:p w14:paraId="2D765990" w14:textId="77777777" w:rsidR="00386FBF" w:rsidRPr="00B557A3" w:rsidRDefault="00386FBF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56BAD6" w14:textId="77777777" w:rsidR="00386FBF" w:rsidRPr="008E1326" w:rsidRDefault="00386FBF" w:rsidP="00386FB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A4A6F33" w14:textId="77777777" w:rsidR="00386FBF" w:rsidRPr="00B557A3" w:rsidRDefault="00386FBF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6498A7A1" w14:textId="77777777" w:rsidR="00386FBF" w:rsidRPr="008E1326" w:rsidRDefault="00386FBF" w:rsidP="00386F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F63BCDB" w14:textId="77777777" w:rsidR="00386FBF" w:rsidRPr="00B557A3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50F094" w14:textId="77777777" w:rsidR="00386FBF" w:rsidRPr="00B557A3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7C2A417E" w14:textId="77777777" w:rsidR="00386FBF" w:rsidRPr="00B557A3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386FBF" w:rsidRPr="008E1326" w14:paraId="600D577B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5DFB3E4A" w14:textId="77777777" w:rsidR="00386FBF" w:rsidRPr="008E1326" w:rsidRDefault="00386FBF" w:rsidP="00386FB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59" w:type="dxa"/>
            <w:shd w:val="clear" w:color="auto" w:fill="auto"/>
          </w:tcPr>
          <w:p w14:paraId="0A918436" w14:textId="72E2D59C" w:rsidR="00386FBF" w:rsidRPr="008E1326" w:rsidRDefault="00CD645C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11,686</w:t>
            </w:r>
          </w:p>
        </w:tc>
        <w:tc>
          <w:tcPr>
            <w:tcW w:w="270" w:type="dxa"/>
            <w:shd w:val="clear" w:color="auto" w:fill="auto"/>
          </w:tcPr>
          <w:p w14:paraId="0B89D19B" w14:textId="77777777" w:rsidR="00386FBF" w:rsidRPr="008E1326" w:rsidRDefault="00386FBF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13ACD73" w14:textId="18BF6E0A" w:rsidR="00386FBF" w:rsidRPr="008E1326" w:rsidRDefault="00386FBF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955</w:t>
            </w:r>
          </w:p>
        </w:tc>
        <w:tc>
          <w:tcPr>
            <w:tcW w:w="273" w:type="dxa"/>
            <w:shd w:val="clear" w:color="auto" w:fill="auto"/>
          </w:tcPr>
          <w:p w14:paraId="07E879B7" w14:textId="77777777" w:rsidR="00386FBF" w:rsidRPr="008E1326" w:rsidRDefault="00386FBF" w:rsidP="00386F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C921926" w14:textId="390B4B9D" w:rsidR="00386FBF" w:rsidRPr="008E1326" w:rsidRDefault="002B08D5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</w:t>
            </w:r>
            <w:r w:rsidR="00B900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686</w:t>
            </w:r>
          </w:p>
        </w:tc>
        <w:tc>
          <w:tcPr>
            <w:tcW w:w="270" w:type="dxa"/>
            <w:shd w:val="clear" w:color="auto" w:fill="auto"/>
          </w:tcPr>
          <w:p w14:paraId="0BDBC570" w14:textId="77777777" w:rsidR="00386FBF" w:rsidRPr="00B557A3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09320C45" w14:textId="1B6E4350" w:rsidR="00386FBF" w:rsidRPr="008E1326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955</w:t>
            </w:r>
          </w:p>
        </w:tc>
      </w:tr>
      <w:tr w:rsidR="00386FBF" w:rsidRPr="008E1326" w14:paraId="25316324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7AE1EE29" w14:textId="77777777" w:rsidR="00386FBF" w:rsidRPr="008E1326" w:rsidRDefault="00386FBF" w:rsidP="00386FB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59" w:type="dxa"/>
            <w:shd w:val="clear" w:color="auto" w:fill="auto"/>
          </w:tcPr>
          <w:p w14:paraId="487A8AFD" w14:textId="3C985E47" w:rsidR="00386FBF" w:rsidRPr="008E1326" w:rsidRDefault="0069142A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  <w:tc>
          <w:tcPr>
            <w:tcW w:w="270" w:type="dxa"/>
            <w:shd w:val="clear" w:color="auto" w:fill="auto"/>
          </w:tcPr>
          <w:p w14:paraId="2032DB90" w14:textId="77777777" w:rsidR="00386FBF" w:rsidRPr="008E1326" w:rsidRDefault="00386FBF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A1DDA02" w14:textId="5EDBEE04" w:rsidR="00386FBF" w:rsidRPr="008E1326" w:rsidRDefault="00386FBF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  <w:tc>
          <w:tcPr>
            <w:tcW w:w="273" w:type="dxa"/>
            <w:shd w:val="clear" w:color="auto" w:fill="auto"/>
          </w:tcPr>
          <w:p w14:paraId="46416F7E" w14:textId="77777777" w:rsidR="00386FBF" w:rsidRPr="008E1326" w:rsidRDefault="00386FBF" w:rsidP="00386F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75F1CC6" w14:textId="6A8E750D" w:rsidR="00386FBF" w:rsidRPr="00B557A3" w:rsidRDefault="00677D27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  <w:tc>
          <w:tcPr>
            <w:tcW w:w="270" w:type="dxa"/>
            <w:shd w:val="clear" w:color="auto" w:fill="auto"/>
          </w:tcPr>
          <w:p w14:paraId="76DFB643" w14:textId="77777777" w:rsidR="00386FBF" w:rsidRPr="00B557A3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7F601C7A" w14:textId="0F287DEF" w:rsidR="00386FBF" w:rsidRPr="008E1326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</w:tr>
      <w:tr w:rsidR="00386FBF" w:rsidRPr="008E1326" w14:paraId="0D4C90A9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72B5286D" w14:textId="77777777" w:rsidR="00386FBF" w:rsidRPr="008E1326" w:rsidRDefault="00386FBF" w:rsidP="00386FB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59" w:type="dxa"/>
            <w:shd w:val="clear" w:color="auto" w:fill="auto"/>
          </w:tcPr>
          <w:p w14:paraId="2ADCE153" w14:textId="68D80491" w:rsidR="00386FBF" w:rsidRPr="008E1326" w:rsidRDefault="001068F3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4,665</w:t>
            </w:r>
          </w:p>
        </w:tc>
        <w:tc>
          <w:tcPr>
            <w:tcW w:w="270" w:type="dxa"/>
            <w:shd w:val="clear" w:color="auto" w:fill="auto"/>
          </w:tcPr>
          <w:p w14:paraId="76BCED37" w14:textId="77777777" w:rsidR="00386FBF" w:rsidRPr="008E1326" w:rsidRDefault="00386FBF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8E53C6F" w14:textId="5B14780A" w:rsidR="00386FBF" w:rsidRPr="008E1326" w:rsidRDefault="00386FBF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027</w:t>
            </w:r>
          </w:p>
        </w:tc>
        <w:tc>
          <w:tcPr>
            <w:tcW w:w="273" w:type="dxa"/>
            <w:shd w:val="clear" w:color="auto" w:fill="auto"/>
          </w:tcPr>
          <w:p w14:paraId="1D4C4611" w14:textId="77777777" w:rsidR="00386FBF" w:rsidRPr="008E1326" w:rsidRDefault="00386FBF" w:rsidP="00386F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228C88E" w14:textId="0A4FF978" w:rsidR="00386FBF" w:rsidRPr="00B557A3" w:rsidRDefault="00A468DB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4,538</w:t>
            </w:r>
          </w:p>
        </w:tc>
        <w:tc>
          <w:tcPr>
            <w:tcW w:w="270" w:type="dxa"/>
            <w:shd w:val="clear" w:color="auto" w:fill="auto"/>
          </w:tcPr>
          <w:p w14:paraId="41A2A2E9" w14:textId="77777777" w:rsidR="00386FBF" w:rsidRPr="00B557A3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1750AEBF" w14:textId="3BBFC787" w:rsidR="00386FBF" w:rsidRPr="008E1326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682</w:t>
            </w:r>
          </w:p>
        </w:tc>
      </w:tr>
      <w:tr w:rsidR="00386FBF" w:rsidRPr="008E1326" w14:paraId="45AA2633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1F42593A" w14:textId="318B5D3F" w:rsidR="00386FBF" w:rsidRPr="008E1326" w:rsidRDefault="00386FBF" w:rsidP="00386FB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เงินมัดจำซื้อที่ดิน</w:t>
            </w:r>
          </w:p>
        </w:tc>
        <w:tc>
          <w:tcPr>
            <w:tcW w:w="1259" w:type="dxa"/>
            <w:shd w:val="clear" w:color="auto" w:fill="auto"/>
          </w:tcPr>
          <w:p w14:paraId="4F65C10A" w14:textId="48E8065E" w:rsidR="00386FBF" w:rsidRDefault="002E56F1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201,715</w:t>
            </w:r>
          </w:p>
        </w:tc>
        <w:tc>
          <w:tcPr>
            <w:tcW w:w="270" w:type="dxa"/>
            <w:shd w:val="clear" w:color="auto" w:fill="auto"/>
          </w:tcPr>
          <w:p w14:paraId="0DAB749A" w14:textId="77777777" w:rsidR="00386FBF" w:rsidRPr="008E1326" w:rsidRDefault="00386FBF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5A4F4DE" w14:textId="4A85081D" w:rsidR="00386FBF" w:rsidRDefault="00386FBF" w:rsidP="00386FBF">
            <w:pPr>
              <w:pStyle w:val="a1"/>
              <w:tabs>
                <w:tab w:val="decimal" w:pos="699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24528F9D" w14:textId="77777777" w:rsidR="00386FBF" w:rsidRPr="008E1326" w:rsidRDefault="00386FBF" w:rsidP="00386F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E5C3EE6" w14:textId="41624EAB" w:rsidR="00386FBF" w:rsidRDefault="00A468DB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201,</w:t>
            </w:r>
            <w:r w:rsidR="00A379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</w:p>
        </w:tc>
        <w:tc>
          <w:tcPr>
            <w:tcW w:w="270" w:type="dxa"/>
            <w:shd w:val="clear" w:color="auto" w:fill="auto"/>
          </w:tcPr>
          <w:p w14:paraId="03E5AE43" w14:textId="77777777" w:rsidR="00386FBF" w:rsidRPr="00B557A3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1D5AF65E" w14:textId="1C17A488" w:rsidR="00386FBF" w:rsidRDefault="00386FBF" w:rsidP="00386FBF">
            <w:pPr>
              <w:pStyle w:val="a1"/>
              <w:tabs>
                <w:tab w:val="decimal" w:pos="703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86FBF" w:rsidRPr="008E1326" w14:paraId="5E2CB84F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4D564A82" w14:textId="77777777" w:rsidR="00386FBF" w:rsidRPr="008E1326" w:rsidRDefault="00386FBF" w:rsidP="00386FB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59" w:type="dxa"/>
            <w:shd w:val="clear" w:color="auto" w:fill="auto"/>
          </w:tcPr>
          <w:p w14:paraId="02753007" w14:textId="68757320" w:rsidR="00386FBF" w:rsidRPr="008E1326" w:rsidRDefault="00E86D0E" w:rsidP="00386FBF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C02501" w14:textId="77777777" w:rsidR="00386FBF" w:rsidRPr="008E1326" w:rsidRDefault="00386FBF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A587481" w14:textId="4D39B59C" w:rsidR="00386FBF" w:rsidRPr="008E1326" w:rsidRDefault="00386FBF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</w:t>
            </w:r>
          </w:p>
        </w:tc>
        <w:tc>
          <w:tcPr>
            <w:tcW w:w="273" w:type="dxa"/>
            <w:shd w:val="clear" w:color="auto" w:fill="auto"/>
          </w:tcPr>
          <w:p w14:paraId="6E7A3ADF" w14:textId="77777777" w:rsidR="00386FBF" w:rsidRPr="008E1326" w:rsidRDefault="00386FBF" w:rsidP="00386F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317E30" w14:textId="1BBE095A" w:rsidR="00386FBF" w:rsidRPr="00B557A3" w:rsidRDefault="00AA1CFC" w:rsidP="00386FBF">
            <w:pPr>
              <w:pStyle w:val="a1"/>
              <w:tabs>
                <w:tab w:val="decimal" w:pos="705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C2D6F9" w14:textId="77777777" w:rsidR="00386FBF" w:rsidRPr="00B557A3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10BDD8A4" w14:textId="7543D40F" w:rsidR="00386FBF" w:rsidRPr="008E1326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</w:t>
            </w:r>
          </w:p>
        </w:tc>
      </w:tr>
      <w:tr w:rsidR="00386FBF" w:rsidRPr="008E1326" w14:paraId="3950CBE1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74A79965" w14:textId="77777777" w:rsidR="00386FBF" w:rsidRPr="008E1326" w:rsidRDefault="00386FBF" w:rsidP="00386FB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59" w:type="dxa"/>
            <w:shd w:val="clear" w:color="auto" w:fill="auto"/>
          </w:tcPr>
          <w:p w14:paraId="5CB4AAB4" w14:textId="116CF563" w:rsidR="00386FBF" w:rsidRPr="008E1326" w:rsidRDefault="009C2453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690</w:t>
            </w:r>
          </w:p>
        </w:tc>
        <w:tc>
          <w:tcPr>
            <w:tcW w:w="270" w:type="dxa"/>
            <w:shd w:val="clear" w:color="auto" w:fill="auto"/>
          </w:tcPr>
          <w:p w14:paraId="1A05B4B4" w14:textId="77777777" w:rsidR="00386FBF" w:rsidRPr="008E1326" w:rsidRDefault="00386FBF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7F213C9" w14:textId="21C702E5" w:rsidR="00386FBF" w:rsidRPr="008E1326" w:rsidRDefault="00386FBF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846</w:t>
            </w:r>
          </w:p>
        </w:tc>
        <w:tc>
          <w:tcPr>
            <w:tcW w:w="273" w:type="dxa"/>
            <w:shd w:val="clear" w:color="auto" w:fill="auto"/>
          </w:tcPr>
          <w:p w14:paraId="4CEE0147" w14:textId="77777777" w:rsidR="00386FBF" w:rsidRPr="008E1326" w:rsidRDefault="00386FBF" w:rsidP="00386F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1B3D2EA" w14:textId="216FEF84" w:rsidR="00386FBF" w:rsidRPr="003B355B" w:rsidRDefault="009C2453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690</w:t>
            </w:r>
          </w:p>
        </w:tc>
        <w:tc>
          <w:tcPr>
            <w:tcW w:w="270" w:type="dxa"/>
            <w:shd w:val="clear" w:color="auto" w:fill="auto"/>
          </w:tcPr>
          <w:p w14:paraId="4AAF37D8" w14:textId="77777777" w:rsidR="00386FBF" w:rsidRPr="00B557A3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3EFE3555" w14:textId="05114C85" w:rsidR="00386FBF" w:rsidRPr="008E1326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720</w:t>
            </w:r>
          </w:p>
        </w:tc>
      </w:tr>
      <w:tr w:rsidR="00386FBF" w:rsidRPr="008E1326" w14:paraId="47BE7757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6BAA53F2" w14:textId="77777777" w:rsidR="00386FBF" w:rsidRPr="008E1326" w:rsidRDefault="00386FBF" w:rsidP="00386FB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ค่าบริหารและ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59" w:type="dxa"/>
            <w:shd w:val="clear" w:color="auto" w:fill="auto"/>
          </w:tcPr>
          <w:p w14:paraId="0063699F" w14:textId="35217E6E" w:rsidR="00386FBF" w:rsidRPr="008E1326" w:rsidRDefault="009C2453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A33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</w:p>
        </w:tc>
        <w:tc>
          <w:tcPr>
            <w:tcW w:w="270" w:type="dxa"/>
            <w:shd w:val="clear" w:color="auto" w:fill="auto"/>
          </w:tcPr>
          <w:p w14:paraId="00D7B23C" w14:textId="77777777" w:rsidR="00386FBF" w:rsidRPr="008E1326" w:rsidRDefault="00386FBF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DDD677C" w14:textId="3EB2A0CF" w:rsidR="00386FBF" w:rsidRPr="008E1326" w:rsidRDefault="00386FBF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</w:t>
            </w:r>
          </w:p>
        </w:tc>
        <w:tc>
          <w:tcPr>
            <w:tcW w:w="273" w:type="dxa"/>
            <w:shd w:val="clear" w:color="auto" w:fill="auto"/>
          </w:tcPr>
          <w:p w14:paraId="61D7F765" w14:textId="77777777" w:rsidR="00386FBF" w:rsidRPr="008E1326" w:rsidRDefault="00386FBF" w:rsidP="00386F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53AB9C7" w14:textId="763A837F" w:rsidR="00386FBF" w:rsidRPr="003B355B" w:rsidRDefault="009C2453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A1CF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220</w:t>
            </w:r>
          </w:p>
        </w:tc>
        <w:tc>
          <w:tcPr>
            <w:tcW w:w="270" w:type="dxa"/>
            <w:shd w:val="clear" w:color="auto" w:fill="auto"/>
          </w:tcPr>
          <w:p w14:paraId="28F5EA33" w14:textId="77777777" w:rsidR="00386FBF" w:rsidRPr="008E1326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7D26775F" w14:textId="66CE8677" w:rsidR="00386FBF" w:rsidRPr="008E1326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334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2334D">
              <w:rPr>
                <w:rFonts w:ascii="Angsana New" w:hAnsi="Angsana New"/>
                <w:sz w:val="30"/>
                <w:szCs w:val="30"/>
                <w:lang w:val="en-US"/>
              </w:rPr>
              <w:t>168</w:t>
            </w:r>
          </w:p>
        </w:tc>
      </w:tr>
      <w:tr w:rsidR="00386FBF" w:rsidRPr="008E1326" w14:paraId="4DBA1739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5A5EE8BF" w14:textId="77777777" w:rsidR="001A2D3B" w:rsidRPr="00832E7B" w:rsidRDefault="001A2D3B" w:rsidP="009D7D67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E34FAA" w14:textId="59B6F196" w:rsidR="00386FBF" w:rsidRPr="008E1326" w:rsidRDefault="00386FBF" w:rsidP="009D7D67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59" w:type="dxa"/>
            <w:shd w:val="clear" w:color="auto" w:fill="auto"/>
          </w:tcPr>
          <w:p w14:paraId="6F73ECD2" w14:textId="77777777" w:rsidR="00386FBF" w:rsidRPr="008E1326" w:rsidRDefault="00386FBF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5119BE" w14:textId="77777777" w:rsidR="00386FBF" w:rsidRPr="008E1326" w:rsidRDefault="00386FBF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5565C4" w14:textId="77777777" w:rsidR="00386FBF" w:rsidRPr="008E1326" w:rsidRDefault="00386FBF" w:rsidP="00386FBF">
            <w:pPr>
              <w:pStyle w:val="a1"/>
              <w:tabs>
                <w:tab w:val="decimal" w:pos="522"/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562DDE94" w14:textId="77777777" w:rsidR="00386FBF" w:rsidRPr="008E1326" w:rsidRDefault="00386FBF" w:rsidP="00386F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8C0AD75" w14:textId="77777777" w:rsidR="00386FBF" w:rsidRPr="008E1326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2CB253D" w14:textId="77777777" w:rsidR="00386FBF" w:rsidRPr="008E1326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566076CA" w14:textId="77777777" w:rsidR="00386FBF" w:rsidRPr="008E1326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386FBF" w:rsidRPr="008E1326" w14:paraId="200C2FDC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7719B880" w14:textId="77777777" w:rsidR="00386FBF" w:rsidRPr="008E1326" w:rsidRDefault="00386FBF" w:rsidP="00386FB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59" w:type="dxa"/>
            <w:shd w:val="clear" w:color="auto" w:fill="auto"/>
          </w:tcPr>
          <w:p w14:paraId="30C7FBB0" w14:textId="77777777" w:rsidR="00386FBF" w:rsidRPr="008E1326" w:rsidRDefault="00386FBF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30F6C14" w14:textId="77777777" w:rsidR="00386FBF" w:rsidRPr="008E1326" w:rsidRDefault="00386FBF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B1E647" w14:textId="77777777" w:rsidR="00386FBF" w:rsidRPr="008E1326" w:rsidRDefault="00386FBF" w:rsidP="00386FBF">
            <w:pPr>
              <w:pStyle w:val="a1"/>
              <w:tabs>
                <w:tab w:val="decimal" w:pos="522"/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20DBEF50" w14:textId="77777777" w:rsidR="00386FBF" w:rsidRPr="008E1326" w:rsidRDefault="00386FBF" w:rsidP="00386F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789F68" w14:textId="77777777" w:rsidR="00386FBF" w:rsidRPr="008E1326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8838B1" w14:textId="77777777" w:rsidR="00386FBF" w:rsidRPr="008E1326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6AF3A4F5" w14:textId="77777777" w:rsidR="00386FBF" w:rsidRPr="008E1326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386FBF" w:rsidRPr="008E1326" w14:paraId="57D1746C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0E94D148" w14:textId="77777777" w:rsidR="00386FBF" w:rsidRPr="008E1326" w:rsidRDefault="00386FBF" w:rsidP="00386FBF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1259" w:type="dxa"/>
            <w:shd w:val="clear" w:color="auto" w:fill="auto"/>
          </w:tcPr>
          <w:p w14:paraId="7E2D8022" w14:textId="75FE2C5A" w:rsidR="00386FBF" w:rsidRPr="008E1326" w:rsidRDefault="00CA3C46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440</w:t>
            </w:r>
          </w:p>
        </w:tc>
        <w:tc>
          <w:tcPr>
            <w:tcW w:w="270" w:type="dxa"/>
            <w:shd w:val="clear" w:color="auto" w:fill="auto"/>
          </w:tcPr>
          <w:p w14:paraId="32999568" w14:textId="77777777" w:rsidR="00386FBF" w:rsidRPr="008E1326" w:rsidRDefault="00386FBF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90596C4" w14:textId="154514F8" w:rsidR="00386FBF" w:rsidRPr="008E1326" w:rsidRDefault="00386FBF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982</w:t>
            </w:r>
          </w:p>
        </w:tc>
        <w:tc>
          <w:tcPr>
            <w:tcW w:w="273" w:type="dxa"/>
            <w:shd w:val="clear" w:color="auto" w:fill="auto"/>
          </w:tcPr>
          <w:p w14:paraId="7675AAD3" w14:textId="77777777" w:rsidR="00386FBF" w:rsidRPr="008E1326" w:rsidRDefault="00386FBF" w:rsidP="00386F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B2767C0" w14:textId="31FDD062" w:rsidR="00386FBF" w:rsidRPr="008E1326" w:rsidRDefault="00F90B38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440</w:t>
            </w:r>
          </w:p>
        </w:tc>
        <w:tc>
          <w:tcPr>
            <w:tcW w:w="270" w:type="dxa"/>
            <w:shd w:val="clear" w:color="auto" w:fill="auto"/>
          </w:tcPr>
          <w:p w14:paraId="51C3F768" w14:textId="77777777" w:rsidR="00386FBF" w:rsidRPr="008E1326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65F735A2" w14:textId="692B2341" w:rsidR="00386FBF" w:rsidRPr="008E1326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334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2334D">
              <w:rPr>
                <w:rFonts w:ascii="Angsana New" w:hAnsi="Angsana New"/>
                <w:sz w:val="30"/>
                <w:szCs w:val="30"/>
                <w:lang w:val="en-US"/>
              </w:rPr>
              <w:t>814</w:t>
            </w:r>
          </w:p>
        </w:tc>
      </w:tr>
      <w:tr w:rsidR="00386FBF" w:rsidRPr="008E1326" w14:paraId="34A338D9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196C34A5" w14:textId="77777777" w:rsidR="00386FBF" w:rsidRPr="008E1326" w:rsidRDefault="00386FBF" w:rsidP="00386FBF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ผลประโยชน์ระยะยาวของผู้บริหาร</w:t>
            </w:r>
          </w:p>
        </w:tc>
        <w:tc>
          <w:tcPr>
            <w:tcW w:w="1259" w:type="dxa"/>
            <w:shd w:val="clear" w:color="auto" w:fill="auto"/>
          </w:tcPr>
          <w:p w14:paraId="672C5683" w14:textId="42EB98AE" w:rsidR="00386FBF" w:rsidRPr="008E1326" w:rsidRDefault="00CA3C46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282</w:t>
            </w:r>
          </w:p>
        </w:tc>
        <w:tc>
          <w:tcPr>
            <w:tcW w:w="270" w:type="dxa"/>
            <w:shd w:val="clear" w:color="auto" w:fill="auto"/>
          </w:tcPr>
          <w:p w14:paraId="2AFFBEC0" w14:textId="77777777" w:rsidR="00386FBF" w:rsidRPr="008E1326" w:rsidRDefault="00386FBF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459974" w14:textId="0122FA52" w:rsidR="00386FBF" w:rsidRPr="008E1326" w:rsidRDefault="00386FBF" w:rsidP="00386FBF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33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198</w:t>
            </w:r>
          </w:p>
        </w:tc>
        <w:tc>
          <w:tcPr>
            <w:tcW w:w="273" w:type="dxa"/>
            <w:shd w:val="clear" w:color="auto" w:fill="auto"/>
          </w:tcPr>
          <w:p w14:paraId="791CB87A" w14:textId="77777777" w:rsidR="00386FBF" w:rsidRPr="008E1326" w:rsidRDefault="00386FBF" w:rsidP="00386F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DDE0925" w14:textId="01243713" w:rsidR="00386FBF" w:rsidRPr="008E1326" w:rsidRDefault="00F90B38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282</w:t>
            </w:r>
          </w:p>
        </w:tc>
        <w:tc>
          <w:tcPr>
            <w:tcW w:w="270" w:type="dxa"/>
            <w:shd w:val="clear" w:color="auto" w:fill="auto"/>
          </w:tcPr>
          <w:p w14:paraId="2A11AEC7" w14:textId="77777777" w:rsidR="00386FBF" w:rsidRPr="008E1326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036AD613" w14:textId="56867D65" w:rsidR="00386FBF" w:rsidRPr="008E1326" w:rsidRDefault="00386FBF" w:rsidP="00386FBF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334D"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</w:tr>
    </w:tbl>
    <w:p w14:paraId="1BDA5D23" w14:textId="77777777" w:rsidR="0093289B" w:rsidRPr="001F68DE" w:rsidRDefault="0093289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10"/>
          <w:lang w:eastAsia="x-none"/>
        </w:rPr>
      </w:pPr>
    </w:p>
    <w:p w14:paraId="00333627" w14:textId="1FBCAFC2" w:rsidR="00562CEB" w:rsidRPr="00F1598F" w:rsidRDefault="00562CEB" w:rsidP="00186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>ยอดคงเหลือกับ</w:t>
      </w:r>
      <w:r w:rsidR="00034FD7" w:rsidRPr="00F1598F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F1598F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A55922" w:rsidRPr="00A55922">
        <w:rPr>
          <w:rFonts w:asciiTheme="majorBidi" w:hAnsiTheme="majorBidi" w:hint="cs"/>
          <w:sz w:val="30"/>
          <w:szCs w:val="30"/>
          <w:cs/>
        </w:rPr>
        <w:t>วันที่</w:t>
      </w:r>
      <w:r w:rsidR="00A55922" w:rsidRPr="00A55922">
        <w:rPr>
          <w:rFonts w:asciiTheme="majorBidi" w:hAnsiTheme="majorBidi"/>
          <w:sz w:val="30"/>
          <w:szCs w:val="30"/>
          <w:cs/>
        </w:rPr>
        <w:t xml:space="preserve"> </w:t>
      </w:r>
      <w:r w:rsidR="00211B79">
        <w:rPr>
          <w:rFonts w:asciiTheme="majorBidi" w:hAnsiTheme="majorBidi"/>
          <w:sz w:val="30"/>
          <w:szCs w:val="30"/>
        </w:rPr>
        <w:t>30</w:t>
      </w:r>
      <w:r w:rsidR="00211B79" w:rsidRPr="00A55922">
        <w:rPr>
          <w:rFonts w:asciiTheme="majorBidi" w:hAnsiTheme="majorBidi"/>
          <w:sz w:val="30"/>
          <w:szCs w:val="30"/>
          <w:cs/>
        </w:rPr>
        <w:t xml:space="preserve"> </w:t>
      </w:r>
      <w:r w:rsidR="00211B79" w:rsidRPr="00A55922">
        <w:rPr>
          <w:rFonts w:asciiTheme="majorBidi" w:hAnsiTheme="majorBidi" w:hint="cs"/>
          <w:sz w:val="30"/>
          <w:szCs w:val="30"/>
          <w:cs/>
        </w:rPr>
        <w:t>มิถุนายน</w:t>
      </w:r>
      <w:r w:rsidR="00211B79" w:rsidRPr="00A55922">
        <w:rPr>
          <w:rFonts w:asciiTheme="majorBidi" w:hAnsiTheme="majorBidi"/>
          <w:sz w:val="30"/>
          <w:szCs w:val="30"/>
          <w:cs/>
        </w:rPr>
        <w:t xml:space="preserve"> </w:t>
      </w:r>
      <w:r w:rsidR="00BF6C69" w:rsidRPr="00F1598F">
        <w:rPr>
          <w:rFonts w:asciiTheme="majorBidi" w:hAnsiTheme="majorBidi" w:cstheme="majorBidi"/>
          <w:sz w:val="30"/>
          <w:szCs w:val="30"/>
        </w:rPr>
        <w:t>256</w:t>
      </w:r>
      <w:r w:rsidR="00BF6C69">
        <w:rPr>
          <w:rFonts w:asciiTheme="majorBidi" w:hAnsiTheme="majorBidi" w:cstheme="majorBidi"/>
          <w:sz w:val="30"/>
          <w:szCs w:val="30"/>
        </w:rPr>
        <w:t>7</w:t>
      </w:r>
      <w:r w:rsidR="00BF6C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1598F">
        <w:rPr>
          <w:rFonts w:asciiTheme="majorBidi" w:hAnsiTheme="majorBidi" w:cstheme="majorBidi"/>
          <w:sz w:val="30"/>
          <w:szCs w:val="30"/>
        </w:rPr>
        <w:t xml:space="preserve">31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D0FB7" w:rsidRPr="00F1598F">
        <w:rPr>
          <w:rFonts w:asciiTheme="majorBidi" w:hAnsiTheme="majorBidi" w:cstheme="majorBidi"/>
          <w:sz w:val="30"/>
          <w:szCs w:val="30"/>
        </w:rPr>
        <w:t>256</w:t>
      </w:r>
      <w:r w:rsidR="00BF6C69">
        <w:rPr>
          <w:rFonts w:asciiTheme="majorBidi" w:hAnsiTheme="majorBidi" w:cstheme="majorBidi"/>
          <w:sz w:val="30"/>
          <w:szCs w:val="30"/>
        </w:rPr>
        <w:t>6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BAEEF1C" w14:textId="77777777" w:rsidR="001F0366" w:rsidRPr="001F68DE" w:rsidRDefault="001F0366" w:rsidP="001F0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0"/>
        <w:gridCol w:w="349"/>
        <w:gridCol w:w="1258"/>
        <w:gridCol w:w="238"/>
        <w:gridCol w:w="1204"/>
        <w:gridCol w:w="273"/>
        <w:gridCol w:w="1251"/>
        <w:gridCol w:w="272"/>
        <w:gridCol w:w="1258"/>
      </w:tblGrid>
      <w:tr w:rsidR="001F0366" w:rsidRPr="006639B9" w14:paraId="5A7922F8" w14:textId="77777777" w:rsidTr="00183C59">
        <w:trPr>
          <w:cantSplit/>
          <w:tblHeader/>
        </w:trPr>
        <w:tc>
          <w:tcPr>
            <w:tcW w:w="6039" w:type="dxa"/>
            <w:gridSpan w:val="5"/>
          </w:tcPr>
          <w:p w14:paraId="7117C323" w14:textId="77777777" w:rsidR="001F0366" w:rsidRPr="006639B9" w:rsidRDefault="001F0366" w:rsidP="001F036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ไม่รวมรายการกับบริษัท ขอนแก่น ช.ทวี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37A5F7DF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7522FE0D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0366" w:rsidRPr="006639B9" w14:paraId="27B6202C" w14:textId="77777777" w:rsidTr="00183C59">
        <w:trPr>
          <w:cantSplit/>
          <w:tblHeader/>
        </w:trPr>
        <w:tc>
          <w:tcPr>
            <w:tcW w:w="2990" w:type="dxa"/>
          </w:tcPr>
          <w:p w14:paraId="743F73CF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9" w:type="dxa"/>
          </w:tcPr>
          <w:p w14:paraId="414AC5BC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700" w:type="dxa"/>
            <w:gridSpan w:val="3"/>
          </w:tcPr>
          <w:p w14:paraId="6C9088BF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3" w:type="dxa"/>
          </w:tcPr>
          <w:p w14:paraId="7FDB0437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81" w:type="dxa"/>
            <w:gridSpan w:val="3"/>
          </w:tcPr>
          <w:p w14:paraId="103DA380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1F0366" w:rsidRPr="006639B9" w14:paraId="5A93875B" w14:textId="77777777" w:rsidTr="00183C59">
        <w:trPr>
          <w:cantSplit/>
          <w:tblHeader/>
        </w:trPr>
        <w:tc>
          <w:tcPr>
            <w:tcW w:w="2990" w:type="dxa"/>
          </w:tcPr>
          <w:p w14:paraId="10FCF414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</w:tcPr>
          <w:p w14:paraId="532C70AA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AEB1BF2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589C0C39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758DC38A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020B" w:rsidRPr="006639B9" w14:paraId="082E5DA0" w14:textId="77777777" w:rsidTr="00183C59">
        <w:trPr>
          <w:cantSplit/>
          <w:tblHeader/>
        </w:trPr>
        <w:tc>
          <w:tcPr>
            <w:tcW w:w="2990" w:type="dxa"/>
          </w:tcPr>
          <w:p w14:paraId="50A6242E" w14:textId="77777777" w:rsidR="0080020B" w:rsidRPr="006639B9" w:rsidRDefault="0080020B" w:rsidP="00800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10C6D553" w14:textId="77777777" w:rsidR="0080020B" w:rsidRPr="006639B9" w:rsidRDefault="0080020B" w:rsidP="00800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36F2981C" w14:textId="1AF145D0" w:rsidR="0080020B" w:rsidRPr="006639B9" w:rsidRDefault="00386FBF" w:rsidP="0080020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8" w:type="dxa"/>
            <w:shd w:val="clear" w:color="auto" w:fill="auto"/>
          </w:tcPr>
          <w:p w14:paraId="13C2448A" w14:textId="77777777" w:rsidR="0080020B" w:rsidRPr="006639B9" w:rsidRDefault="0080020B" w:rsidP="0080020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1ECC17DC" w14:textId="66961432" w:rsidR="0080020B" w:rsidRPr="006639B9" w:rsidRDefault="0080020B" w:rsidP="0080020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3" w:type="dxa"/>
            <w:shd w:val="clear" w:color="auto" w:fill="auto"/>
          </w:tcPr>
          <w:p w14:paraId="16BC0F77" w14:textId="77777777" w:rsidR="0080020B" w:rsidRPr="006639B9" w:rsidRDefault="0080020B" w:rsidP="0080020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47AA1914" w14:textId="12DE4254" w:rsidR="0080020B" w:rsidRPr="006639B9" w:rsidRDefault="00386FBF" w:rsidP="0080020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2" w:type="dxa"/>
            <w:shd w:val="clear" w:color="auto" w:fill="auto"/>
          </w:tcPr>
          <w:p w14:paraId="6390EDBA" w14:textId="77777777" w:rsidR="0080020B" w:rsidRPr="006639B9" w:rsidRDefault="0080020B" w:rsidP="0080020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49FCF420" w14:textId="32728844" w:rsidR="0080020B" w:rsidRPr="006639B9" w:rsidRDefault="0080020B" w:rsidP="0080020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8C7715" w:rsidRPr="006639B9" w14:paraId="19E7993B" w14:textId="77777777" w:rsidTr="00183C59">
        <w:trPr>
          <w:cantSplit/>
          <w:tblHeader/>
        </w:trPr>
        <w:tc>
          <w:tcPr>
            <w:tcW w:w="2990" w:type="dxa"/>
          </w:tcPr>
          <w:p w14:paraId="68BCA292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27B5A630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7EB54F88" w14:textId="07B17DE4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F6C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8" w:type="dxa"/>
            <w:shd w:val="clear" w:color="auto" w:fill="auto"/>
          </w:tcPr>
          <w:p w14:paraId="0CB91B48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34584AD6" w14:textId="447B46BE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F6C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3" w:type="dxa"/>
            <w:shd w:val="clear" w:color="auto" w:fill="auto"/>
          </w:tcPr>
          <w:p w14:paraId="3A3BB7A1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200064B2" w14:textId="1EEE37C7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F6C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2" w:type="dxa"/>
            <w:shd w:val="clear" w:color="auto" w:fill="auto"/>
          </w:tcPr>
          <w:p w14:paraId="4A23C5E6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596BDC19" w14:textId="796C3DD5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F6C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8C7715" w:rsidRPr="006639B9" w14:paraId="53D81B29" w14:textId="77777777" w:rsidTr="00183C59">
        <w:trPr>
          <w:cantSplit/>
          <w:tblHeader/>
        </w:trPr>
        <w:tc>
          <w:tcPr>
            <w:tcW w:w="3339" w:type="dxa"/>
            <w:gridSpan w:val="2"/>
          </w:tcPr>
          <w:p w14:paraId="64EE205B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4" w:type="dxa"/>
            <w:gridSpan w:val="7"/>
          </w:tcPr>
          <w:p w14:paraId="1E5C3E8B" w14:textId="77777777" w:rsidR="008C7715" w:rsidRPr="006639B9" w:rsidRDefault="008C7715" w:rsidP="008C771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2E87" w:rsidRPr="006639B9" w14:paraId="137892EF" w14:textId="77777777" w:rsidTr="00183C59">
        <w:trPr>
          <w:cantSplit/>
        </w:trPr>
        <w:tc>
          <w:tcPr>
            <w:tcW w:w="3339" w:type="dxa"/>
            <w:gridSpan w:val="2"/>
          </w:tcPr>
          <w:p w14:paraId="2496C45F" w14:textId="77777777" w:rsidR="00442E87" w:rsidRPr="006639B9" w:rsidRDefault="00442E87" w:rsidP="00442E8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8" w:type="dxa"/>
          </w:tcPr>
          <w:p w14:paraId="46F82722" w14:textId="2754374E" w:rsidR="00442E87" w:rsidRPr="006639B9" w:rsidRDefault="0076291B" w:rsidP="00484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9022D27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38AF6EE" w14:textId="2E6D21AD" w:rsidR="00442E87" w:rsidRPr="006639B9" w:rsidRDefault="00442E87" w:rsidP="00484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252FC00F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3E7D0BF" w14:textId="6C31A9AD" w:rsidR="00442E87" w:rsidRPr="006639B9" w:rsidRDefault="00FF694F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1,399</w:t>
            </w:r>
          </w:p>
        </w:tc>
        <w:tc>
          <w:tcPr>
            <w:tcW w:w="272" w:type="dxa"/>
          </w:tcPr>
          <w:p w14:paraId="5F400C4C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724A271" w14:textId="68BBAD26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442E87" w:rsidRPr="006639B9" w14:paraId="320E5FA6" w14:textId="77777777" w:rsidTr="00183C59">
        <w:trPr>
          <w:cantSplit/>
        </w:trPr>
        <w:tc>
          <w:tcPr>
            <w:tcW w:w="3339" w:type="dxa"/>
            <w:gridSpan w:val="2"/>
          </w:tcPr>
          <w:p w14:paraId="13A9920D" w14:textId="77777777" w:rsidR="00442E87" w:rsidRPr="006639B9" w:rsidRDefault="00442E87" w:rsidP="00442E8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58" w:type="dxa"/>
          </w:tcPr>
          <w:p w14:paraId="6B54AB2D" w14:textId="4DE67D24" w:rsidR="00442E87" w:rsidRPr="006639B9" w:rsidRDefault="00896A34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45,453</w:t>
            </w:r>
          </w:p>
        </w:tc>
        <w:tc>
          <w:tcPr>
            <w:tcW w:w="238" w:type="dxa"/>
          </w:tcPr>
          <w:p w14:paraId="2A37CEDE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A07D551" w14:textId="15424EFC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30,082</w:t>
            </w:r>
          </w:p>
        </w:tc>
        <w:tc>
          <w:tcPr>
            <w:tcW w:w="273" w:type="dxa"/>
          </w:tcPr>
          <w:p w14:paraId="598F66E1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D6AB980" w14:textId="73DAA201" w:rsidR="00442E87" w:rsidRPr="006639B9" w:rsidRDefault="00355386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45,453</w:t>
            </w:r>
          </w:p>
        </w:tc>
        <w:tc>
          <w:tcPr>
            <w:tcW w:w="272" w:type="dxa"/>
          </w:tcPr>
          <w:p w14:paraId="325B55B1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4F33A3E" w14:textId="13D3635A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30,082</w:t>
            </w:r>
          </w:p>
        </w:tc>
      </w:tr>
      <w:tr w:rsidR="00442E87" w:rsidRPr="006639B9" w14:paraId="35105DE3" w14:textId="77777777" w:rsidTr="00183C59">
        <w:trPr>
          <w:cantSplit/>
        </w:trPr>
        <w:tc>
          <w:tcPr>
            <w:tcW w:w="3339" w:type="dxa"/>
            <w:gridSpan w:val="2"/>
          </w:tcPr>
          <w:p w14:paraId="6C783859" w14:textId="77777777" w:rsidR="00442E87" w:rsidRPr="006639B9" w:rsidRDefault="00442E87" w:rsidP="00442E8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5B168E64" w14:textId="37FC32AC" w:rsidR="00442E87" w:rsidRPr="006639B9" w:rsidRDefault="00896A34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</w:t>
            </w:r>
            <w:r w:rsidR="004E09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="00130C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14:paraId="0B616713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2BC0817" w14:textId="52F116FC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30,082</w:t>
            </w:r>
          </w:p>
        </w:tc>
        <w:tc>
          <w:tcPr>
            <w:tcW w:w="273" w:type="dxa"/>
          </w:tcPr>
          <w:p w14:paraId="728F1911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76C1A2A6" w14:textId="0B016D42" w:rsidR="00442E87" w:rsidRPr="006639B9" w:rsidRDefault="00D000D4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</w:t>
            </w:r>
            <w:r w:rsidR="003525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852</w:t>
            </w:r>
          </w:p>
        </w:tc>
        <w:tc>
          <w:tcPr>
            <w:tcW w:w="272" w:type="dxa"/>
          </w:tcPr>
          <w:p w14:paraId="7D89B5B5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270CE741" w14:textId="545F3050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30,175</w:t>
            </w:r>
          </w:p>
        </w:tc>
      </w:tr>
      <w:tr w:rsidR="00442E87" w:rsidRPr="006639B9" w14:paraId="3BA18053" w14:textId="77777777" w:rsidTr="00183C59">
        <w:trPr>
          <w:cantSplit/>
          <w:trHeight w:val="443"/>
        </w:trPr>
        <w:tc>
          <w:tcPr>
            <w:tcW w:w="3339" w:type="dxa"/>
            <w:gridSpan w:val="2"/>
          </w:tcPr>
          <w:p w14:paraId="4FEEACEC" w14:textId="77777777" w:rsidR="00442E87" w:rsidRDefault="00442E87" w:rsidP="00442E87">
            <w:pPr>
              <w:tabs>
                <w:tab w:val="left" w:pos="342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6639B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6639B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87278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                 </w:t>
            </w:r>
          </w:p>
          <w:p w14:paraId="126CC350" w14:textId="77777777" w:rsidR="00442E87" w:rsidRPr="00CC6849" w:rsidRDefault="00442E87" w:rsidP="00442E87">
            <w:pPr>
              <w:tabs>
                <w:tab w:val="left" w:pos="342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718D84EA" w14:textId="593B1B0E" w:rsidR="00442E87" w:rsidRPr="006639B9" w:rsidRDefault="00B755C5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(17,</w:t>
            </w:r>
            <w:r w:rsidR="001B531C">
              <w:rPr>
                <w:rFonts w:asciiTheme="majorBidi" w:hAnsiTheme="majorBidi" w:cstheme="majorBidi"/>
                <w:sz w:val="30"/>
                <w:szCs w:val="30"/>
              </w:rPr>
              <w:t>512)</w:t>
            </w:r>
          </w:p>
        </w:tc>
        <w:tc>
          <w:tcPr>
            <w:tcW w:w="238" w:type="dxa"/>
            <w:vAlign w:val="bottom"/>
          </w:tcPr>
          <w:p w14:paraId="5D30EF54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395A6021" w14:textId="5030AA4B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(3,463)</w:t>
            </w:r>
          </w:p>
        </w:tc>
        <w:tc>
          <w:tcPr>
            <w:tcW w:w="273" w:type="dxa"/>
            <w:vAlign w:val="bottom"/>
          </w:tcPr>
          <w:p w14:paraId="5B269A11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72F17456" w14:textId="0ACCB7B8" w:rsidR="00442E87" w:rsidRPr="006639B9" w:rsidRDefault="00571C89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(17,</w:t>
            </w:r>
            <w:r w:rsidR="003A0ACC">
              <w:rPr>
                <w:rFonts w:asciiTheme="majorBidi" w:hAnsiTheme="majorBidi" w:cstheme="majorBidi"/>
                <w:sz w:val="30"/>
                <w:szCs w:val="30"/>
              </w:rPr>
              <w:t>512)</w:t>
            </w:r>
          </w:p>
        </w:tc>
        <w:tc>
          <w:tcPr>
            <w:tcW w:w="272" w:type="dxa"/>
            <w:vAlign w:val="bottom"/>
          </w:tcPr>
          <w:p w14:paraId="3408F23E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5641F6AF" w14:textId="58AFB6DF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(3,463)</w:t>
            </w:r>
          </w:p>
        </w:tc>
      </w:tr>
      <w:tr w:rsidR="00442E87" w:rsidRPr="006639B9" w14:paraId="1033980B" w14:textId="77777777" w:rsidTr="00183C59">
        <w:trPr>
          <w:cantSplit/>
        </w:trPr>
        <w:tc>
          <w:tcPr>
            <w:tcW w:w="3339" w:type="dxa"/>
            <w:gridSpan w:val="2"/>
          </w:tcPr>
          <w:p w14:paraId="3DC4C772" w14:textId="77777777" w:rsidR="00442E87" w:rsidRPr="006639B9" w:rsidRDefault="00442E87" w:rsidP="00442E8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41242B58" w14:textId="2755563C" w:rsidR="00442E87" w:rsidRPr="006639B9" w:rsidRDefault="00130C15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27,941</w:t>
            </w:r>
          </w:p>
        </w:tc>
        <w:tc>
          <w:tcPr>
            <w:tcW w:w="238" w:type="dxa"/>
          </w:tcPr>
          <w:p w14:paraId="239F9B06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D0AF6AB" w14:textId="4150A2E3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26,619</w:t>
            </w:r>
          </w:p>
        </w:tc>
        <w:tc>
          <w:tcPr>
            <w:tcW w:w="273" w:type="dxa"/>
          </w:tcPr>
          <w:p w14:paraId="68A5CE84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3BF09A56" w14:textId="5CA87C66" w:rsidR="00442E87" w:rsidRPr="006639B9" w:rsidRDefault="001D6ADB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29,340</w:t>
            </w:r>
          </w:p>
        </w:tc>
        <w:tc>
          <w:tcPr>
            <w:tcW w:w="272" w:type="dxa"/>
          </w:tcPr>
          <w:p w14:paraId="185D9CCD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A5529DB" w14:textId="00C69B95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26,712</w:t>
            </w:r>
          </w:p>
        </w:tc>
      </w:tr>
    </w:tbl>
    <w:p w14:paraId="41BF4B26" w14:textId="77777777" w:rsidR="00E6225C" w:rsidRPr="002A40F8" w:rsidRDefault="00E62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35FFD9B0" w14:textId="77777777" w:rsidR="00F4178C" w:rsidRPr="002A40F8" w:rsidRDefault="00F41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0"/>
        <w:gridCol w:w="340"/>
        <w:gridCol w:w="9"/>
        <w:gridCol w:w="1251"/>
        <w:gridCol w:w="9"/>
        <w:gridCol w:w="236"/>
        <w:gridCol w:w="25"/>
        <w:gridCol w:w="1179"/>
        <w:gridCol w:w="81"/>
        <w:gridCol w:w="192"/>
        <w:gridCol w:w="78"/>
        <w:gridCol w:w="1179"/>
        <w:gridCol w:w="81"/>
        <w:gridCol w:w="191"/>
        <w:gridCol w:w="79"/>
        <w:gridCol w:w="1179"/>
        <w:gridCol w:w="81"/>
      </w:tblGrid>
      <w:tr w:rsidR="001F0366" w:rsidRPr="006639B9" w14:paraId="7D7191F5" w14:textId="77777777" w:rsidTr="00367501">
        <w:trPr>
          <w:gridAfter w:val="1"/>
          <w:wAfter w:w="81" w:type="dxa"/>
          <w:cantSplit/>
        </w:trPr>
        <w:tc>
          <w:tcPr>
            <w:tcW w:w="6039" w:type="dxa"/>
            <w:gridSpan w:val="8"/>
          </w:tcPr>
          <w:p w14:paraId="4A146BCF" w14:textId="77777777" w:rsidR="001F0366" w:rsidRDefault="001F0366" w:rsidP="001F036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ไม่รวมรายการกับบริษัท ขอนแก่น ช.ทวี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  <w:p w14:paraId="0C78B247" w14:textId="77777777" w:rsidR="001F0366" w:rsidRPr="002A40F8" w:rsidRDefault="001F0366" w:rsidP="001F036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  <w:gridSpan w:val="2"/>
          </w:tcPr>
          <w:p w14:paraId="0D5C0B9D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6"/>
          </w:tcPr>
          <w:p w14:paraId="1F3633E5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0366" w:rsidRPr="006639B9" w14:paraId="714C57A8" w14:textId="77777777" w:rsidTr="00367501">
        <w:trPr>
          <w:gridAfter w:val="1"/>
          <w:wAfter w:w="81" w:type="dxa"/>
          <w:cantSplit/>
        </w:trPr>
        <w:tc>
          <w:tcPr>
            <w:tcW w:w="2990" w:type="dxa"/>
          </w:tcPr>
          <w:p w14:paraId="08F965EF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  <w:gridSpan w:val="2"/>
          </w:tcPr>
          <w:p w14:paraId="62C83419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5"/>
          </w:tcPr>
          <w:p w14:paraId="35839EB7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14:paraId="156CA115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6"/>
          </w:tcPr>
          <w:p w14:paraId="036C6ADD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7715" w:rsidRPr="006639B9" w14:paraId="320584EA" w14:textId="77777777" w:rsidTr="00367501">
        <w:trPr>
          <w:gridAfter w:val="1"/>
          <w:wAfter w:w="81" w:type="dxa"/>
          <w:cantSplit/>
        </w:trPr>
        <w:tc>
          <w:tcPr>
            <w:tcW w:w="2990" w:type="dxa"/>
          </w:tcPr>
          <w:p w14:paraId="3CE9BF60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9" w:type="dxa"/>
            <w:gridSpan w:val="2"/>
          </w:tcPr>
          <w:p w14:paraId="6E5F9E23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542A3DE" w14:textId="6308E1BB" w:rsidR="008C7715" w:rsidRPr="006639B9" w:rsidRDefault="00386FBF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48955EEE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5679DCA" w14:textId="454376DD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131D133F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14:paraId="5D780897" w14:textId="21F37696" w:rsidR="008C7715" w:rsidRPr="006639B9" w:rsidRDefault="00386FBF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60EE653E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14:paraId="34AED3F1" w14:textId="06098E0E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8C7715" w:rsidRPr="006639B9" w14:paraId="13AFEEF0" w14:textId="77777777" w:rsidTr="00367501">
        <w:trPr>
          <w:gridAfter w:val="1"/>
          <w:wAfter w:w="81" w:type="dxa"/>
          <w:cantSplit/>
        </w:trPr>
        <w:tc>
          <w:tcPr>
            <w:tcW w:w="2990" w:type="dxa"/>
          </w:tcPr>
          <w:p w14:paraId="18CBAACA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9" w:type="dxa"/>
            <w:gridSpan w:val="2"/>
          </w:tcPr>
          <w:p w14:paraId="5863CA71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75A40B3" w14:textId="644AAD41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F6C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2C70B8DE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B70EC12" w14:textId="43FD56F0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F6C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361D5D0F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14:paraId="1F87DF4B" w14:textId="4D8FC43A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F6C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3A8E07BA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14:paraId="75CB4F59" w14:textId="68CEF0EE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F6C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8C7715" w:rsidRPr="006639B9" w14:paraId="75283B4A" w14:textId="77777777" w:rsidTr="00367501">
        <w:trPr>
          <w:gridAfter w:val="1"/>
          <w:wAfter w:w="81" w:type="dxa"/>
          <w:cantSplit/>
        </w:trPr>
        <w:tc>
          <w:tcPr>
            <w:tcW w:w="3339" w:type="dxa"/>
            <w:gridSpan w:val="3"/>
          </w:tcPr>
          <w:p w14:paraId="5F6E2C5A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13"/>
          </w:tcPr>
          <w:p w14:paraId="20A85742" w14:textId="77777777" w:rsidR="008C7715" w:rsidRPr="006639B9" w:rsidRDefault="008C7715" w:rsidP="008C771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2D11" w:rsidRPr="006639B9" w14:paraId="0C46814F" w14:textId="77777777">
        <w:trPr>
          <w:gridAfter w:val="1"/>
          <w:wAfter w:w="81" w:type="dxa"/>
          <w:cantSplit/>
        </w:trPr>
        <w:tc>
          <w:tcPr>
            <w:tcW w:w="3339" w:type="dxa"/>
            <w:gridSpan w:val="3"/>
          </w:tcPr>
          <w:p w14:paraId="23778E8E" w14:textId="77777777" w:rsidR="00DA2D11" w:rsidRPr="006639B9" w:rsidRDefault="00DA2D11" w:rsidP="00DA2D1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3CA49D0D" w14:textId="244CB484" w:rsidR="00DA2D11" w:rsidRPr="006639B9" w:rsidRDefault="0085394B" w:rsidP="009F3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29CFCC" w14:textId="77777777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91570F1" w14:textId="07E2BA02" w:rsidR="00DA2D11" w:rsidRPr="006639B9" w:rsidRDefault="00DA2D11" w:rsidP="009F3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A2D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</w:tcPr>
          <w:p w14:paraId="769AB15A" w14:textId="77777777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gridSpan w:val="2"/>
          </w:tcPr>
          <w:p w14:paraId="2792C7CD" w14:textId="13082EC7" w:rsidR="00DA2D11" w:rsidRPr="006639B9" w:rsidRDefault="0044453A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139,</w:t>
            </w:r>
            <w:r w:rsidR="00762937"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  <w:tc>
          <w:tcPr>
            <w:tcW w:w="272" w:type="dxa"/>
            <w:gridSpan w:val="2"/>
          </w:tcPr>
          <w:p w14:paraId="4507D1EC" w14:textId="77777777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580D2B64" w14:textId="11A267B3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108,906</w:t>
            </w:r>
          </w:p>
        </w:tc>
      </w:tr>
      <w:tr w:rsidR="00DA2D11" w:rsidRPr="006639B9" w14:paraId="2F4777B1" w14:textId="77777777" w:rsidTr="00367501">
        <w:trPr>
          <w:gridAfter w:val="1"/>
          <w:wAfter w:w="81" w:type="dxa"/>
          <w:cantSplit/>
        </w:trPr>
        <w:tc>
          <w:tcPr>
            <w:tcW w:w="3339" w:type="dxa"/>
            <w:gridSpan w:val="3"/>
          </w:tcPr>
          <w:p w14:paraId="07DB6F59" w14:textId="77777777" w:rsidR="00DA2D11" w:rsidRPr="006639B9" w:rsidRDefault="00DA2D11" w:rsidP="00DA2D1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84B4CED" w14:textId="65B6E90D" w:rsidR="00DA2D11" w:rsidRPr="006639B9" w:rsidRDefault="0085394B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31,723</w:t>
            </w:r>
          </w:p>
        </w:tc>
        <w:tc>
          <w:tcPr>
            <w:tcW w:w="236" w:type="dxa"/>
          </w:tcPr>
          <w:p w14:paraId="4BD2DE4A" w14:textId="77777777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73A68D94" w14:textId="5F34BDA3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31,651</w:t>
            </w:r>
          </w:p>
        </w:tc>
        <w:tc>
          <w:tcPr>
            <w:tcW w:w="273" w:type="dxa"/>
            <w:gridSpan w:val="2"/>
          </w:tcPr>
          <w:p w14:paraId="579258A8" w14:textId="77777777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gridSpan w:val="2"/>
            <w:tcBorders>
              <w:bottom w:val="single" w:sz="4" w:space="0" w:color="auto"/>
            </w:tcBorders>
          </w:tcPr>
          <w:p w14:paraId="24600278" w14:textId="05D6F2DD" w:rsidR="00DA2D11" w:rsidRPr="006639B9" w:rsidRDefault="0085394B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77,620</w:t>
            </w:r>
          </w:p>
        </w:tc>
        <w:tc>
          <w:tcPr>
            <w:tcW w:w="272" w:type="dxa"/>
            <w:gridSpan w:val="2"/>
          </w:tcPr>
          <w:p w14:paraId="124B7C7B" w14:textId="77777777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</w:tcPr>
          <w:p w14:paraId="74F327B6" w14:textId="6DC29579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77,388</w:t>
            </w:r>
          </w:p>
        </w:tc>
      </w:tr>
      <w:tr w:rsidR="00DA2D11" w:rsidRPr="006639B9" w14:paraId="6BF6EAEC" w14:textId="77777777" w:rsidTr="00367501">
        <w:trPr>
          <w:gridAfter w:val="1"/>
          <w:wAfter w:w="81" w:type="dxa"/>
          <w:cantSplit/>
        </w:trPr>
        <w:tc>
          <w:tcPr>
            <w:tcW w:w="3339" w:type="dxa"/>
            <w:gridSpan w:val="3"/>
          </w:tcPr>
          <w:p w14:paraId="63C77D77" w14:textId="77777777" w:rsidR="00DA2D11" w:rsidRPr="006639B9" w:rsidRDefault="00DA2D11" w:rsidP="00DA2D1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2538F6" w14:textId="7DFD9F7C" w:rsidR="00DA2D11" w:rsidRPr="006639B9" w:rsidRDefault="0085394B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31,723</w:t>
            </w:r>
          </w:p>
        </w:tc>
        <w:tc>
          <w:tcPr>
            <w:tcW w:w="236" w:type="dxa"/>
          </w:tcPr>
          <w:p w14:paraId="6A07236F" w14:textId="77777777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E75316" w14:textId="3285613A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31,651</w:t>
            </w:r>
          </w:p>
        </w:tc>
        <w:tc>
          <w:tcPr>
            <w:tcW w:w="273" w:type="dxa"/>
            <w:gridSpan w:val="2"/>
          </w:tcPr>
          <w:p w14:paraId="7B6B2CD5" w14:textId="77777777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A3F046" w14:textId="595B72B7" w:rsidR="00DA2D11" w:rsidRPr="006639B9" w:rsidRDefault="0085394B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217,240</w:t>
            </w:r>
          </w:p>
        </w:tc>
        <w:tc>
          <w:tcPr>
            <w:tcW w:w="272" w:type="dxa"/>
            <w:gridSpan w:val="2"/>
          </w:tcPr>
          <w:p w14:paraId="014581E1" w14:textId="77777777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943D0C" w14:textId="12E9083B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186,294</w:t>
            </w:r>
          </w:p>
        </w:tc>
      </w:tr>
      <w:tr w:rsidR="00DA2D11" w:rsidRPr="003A3A7C" w14:paraId="3BCE91A2" w14:textId="77777777" w:rsidTr="001F0366">
        <w:tc>
          <w:tcPr>
            <w:tcW w:w="9180" w:type="dxa"/>
            <w:gridSpan w:val="17"/>
            <w:shd w:val="clear" w:color="auto" w:fill="auto"/>
          </w:tcPr>
          <w:p w14:paraId="79884A24" w14:textId="77777777" w:rsidR="00DF61B7" w:rsidRDefault="00DF61B7" w:rsidP="00DA2D11">
            <w:pPr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56D7BA6" w14:textId="31B14A9D" w:rsidR="00DA2D11" w:rsidRDefault="00DA2D11" w:rsidP="00DA2D11">
            <w:pPr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รายการที่เกี่ยวกับบริษัท ขอนแก่น ช.ทวี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</w:p>
          <w:p w14:paraId="642D6027" w14:textId="77777777" w:rsidR="00DA2D11" w:rsidRPr="001F68DE" w:rsidRDefault="00DA2D11" w:rsidP="00DA2D11">
            <w:pPr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DA2D11" w:rsidRPr="003A3A7C" w14:paraId="442F4A53" w14:textId="77777777" w:rsidTr="001F0366">
        <w:tc>
          <w:tcPr>
            <w:tcW w:w="3330" w:type="dxa"/>
            <w:gridSpan w:val="2"/>
            <w:shd w:val="clear" w:color="auto" w:fill="auto"/>
          </w:tcPr>
          <w:p w14:paraId="7EB5C90B" w14:textId="77777777" w:rsidR="00DA2D11" w:rsidRPr="003A3A7C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7"/>
            <w:shd w:val="clear" w:color="auto" w:fill="auto"/>
          </w:tcPr>
          <w:p w14:paraId="1EEE98FE" w14:textId="77777777" w:rsidR="00DA2D11" w:rsidRPr="003A3A7C" w:rsidRDefault="00DA2D11" w:rsidP="00DA2D1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7014A0" w14:textId="77777777" w:rsidR="00DA2D11" w:rsidRPr="003A3A7C" w:rsidRDefault="00DA2D11" w:rsidP="00DA2D1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6"/>
            <w:shd w:val="clear" w:color="auto" w:fill="auto"/>
          </w:tcPr>
          <w:p w14:paraId="60D41B7C" w14:textId="77777777" w:rsidR="00DA2D11" w:rsidRPr="003A3A7C" w:rsidRDefault="00DA2D11" w:rsidP="00DA2D1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2D11" w:rsidRPr="003A3A7C" w14:paraId="765DF576" w14:textId="77777777" w:rsidTr="001F0366">
        <w:tc>
          <w:tcPr>
            <w:tcW w:w="3330" w:type="dxa"/>
            <w:gridSpan w:val="2"/>
            <w:shd w:val="clear" w:color="auto" w:fill="auto"/>
          </w:tcPr>
          <w:p w14:paraId="22208B25" w14:textId="77777777" w:rsidR="00DA2D11" w:rsidRPr="003A3A7C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586DA64" w14:textId="1FFBFFE8" w:rsidR="00DA2D11" w:rsidRPr="003A3A7C" w:rsidRDefault="00386FBF" w:rsidP="00DA2D1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317500E6" w14:textId="77777777" w:rsidR="00DA2D11" w:rsidRPr="003A3A7C" w:rsidRDefault="00DA2D11" w:rsidP="00DA2D1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0B057D6" w14:textId="62D138A7" w:rsidR="00DA2D11" w:rsidRPr="003A3A7C" w:rsidRDefault="00DA2D11" w:rsidP="00DA2D1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26963E" w14:textId="77777777" w:rsidR="00DA2D11" w:rsidRPr="003A3A7C" w:rsidRDefault="00DA2D11" w:rsidP="00DA2D1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B5E98C6" w14:textId="2B37B463" w:rsidR="00DA2D11" w:rsidRPr="003A3A7C" w:rsidRDefault="00386FBF" w:rsidP="00DA2D1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717AC03" w14:textId="77777777" w:rsidR="00DA2D11" w:rsidRPr="003A3A7C" w:rsidRDefault="00DA2D11" w:rsidP="00DA2D1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22EBEE4" w14:textId="6D8E7013" w:rsidR="00DA2D11" w:rsidRPr="003A3A7C" w:rsidRDefault="00DA2D11" w:rsidP="00DA2D1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DA2D11" w:rsidRPr="003A3A7C" w14:paraId="6475EB82" w14:textId="77777777" w:rsidTr="001F0366">
        <w:tc>
          <w:tcPr>
            <w:tcW w:w="3330" w:type="dxa"/>
            <w:gridSpan w:val="2"/>
            <w:shd w:val="clear" w:color="auto" w:fill="auto"/>
          </w:tcPr>
          <w:p w14:paraId="654329AB" w14:textId="77777777" w:rsidR="00DA2D11" w:rsidRPr="003A3A7C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CA264F4" w14:textId="51B5973D" w:rsidR="00DA2D11" w:rsidRPr="003A3A7C" w:rsidRDefault="00DA2D11" w:rsidP="00DA2D1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5D07CAB1" w14:textId="77777777" w:rsidR="00DA2D11" w:rsidRPr="003A3A7C" w:rsidRDefault="00DA2D11" w:rsidP="00DA2D1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EF7D147" w14:textId="16D54649" w:rsidR="00DA2D11" w:rsidRPr="003A3A7C" w:rsidRDefault="00DA2D11" w:rsidP="00DA2D1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42456A0" w14:textId="77777777" w:rsidR="00DA2D11" w:rsidRPr="003A3A7C" w:rsidRDefault="00DA2D11" w:rsidP="00DA2D1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11C1D0E" w14:textId="14F16936" w:rsidR="00DA2D11" w:rsidRPr="003A3A7C" w:rsidRDefault="00DA2D11" w:rsidP="00DA2D1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E936F42" w14:textId="77777777" w:rsidR="00DA2D11" w:rsidRPr="003A3A7C" w:rsidRDefault="00DA2D11" w:rsidP="00DA2D1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9203A9F" w14:textId="0CDEA2BA" w:rsidR="00DA2D11" w:rsidRPr="003A3A7C" w:rsidRDefault="00DA2D11" w:rsidP="00DA2D1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DA2D11" w:rsidRPr="003A3A7C" w14:paraId="690E4A51" w14:textId="77777777" w:rsidTr="001F0366">
        <w:trPr>
          <w:trHeight w:val="344"/>
        </w:trPr>
        <w:tc>
          <w:tcPr>
            <w:tcW w:w="3330" w:type="dxa"/>
            <w:gridSpan w:val="2"/>
            <w:shd w:val="clear" w:color="auto" w:fill="auto"/>
          </w:tcPr>
          <w:p w14:paraId="1AD8BCE9" w14:textId="77777777" w:rsidR="00DA2D11" w:rsidRPr="003A3A7C" w:rsidRDefault="00DA2D11" w:rsidP="00DA2D11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15"/>
            <w:shd w:val="clear" w:color="auto" w:fill="auto"/>
          </w:tcPr>
          <w:p w14:paraId="07D3F297" w14:textId="77777777" w:rsidR="00DA2D11" w:rsidRPr="003A3A7C" w:rsidRDefault="00DA2D11" w:rsidP="00DA2D1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DA2D11" w:rsidRPr="003A3A7C" w14:paraId="397CDF9D" w14:textId="77777777" w:rsidTr="001F0366">
        <w:tc>
          <w:tcPr>
            <w:tcW w:w="3330" w:type="dxa"/>
            <w:gridSpan w:val="2"/>
            <w:shd w:val="clear" w:color="auto" w:fill="auto"/>
          </w:tcPr>
          <w:p w14:paraId="6445FFDB" w14:textId="77777777" w:rsidR="00DA2D11" w:rsidRPr="003A3A7C" w:rsidRDefault="00DA2D11" w:rsidP="00DA2D11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C756D1E" w14:textId="77777777" w:rsidR="00DA2D11" w:rsidRPr="003A3A7C" w:rsidRDefault="00DA2D11" w:rsidP="00DA2D11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6FE7FBB3" w14:textId="77777777" w:rsidR="00DA2D11" w:rsidRPr="003A3A7C" w:rsidRDefault="00DA2D11" w:rsidP="00DA2D11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1B00022" w14:textId="77777777" w:rsidR="00DA2D11" w:rsidRPr="003A3A7C" w:rsidRDefault="00DA2D11" w:rsidP="00DA2D11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801E6CD" w14:textId="77777777" w:rsidR="00DA2D11" w:rsidRPr="003A3A7C" w:rsidRDefault="00DA2D11" w:rsidP="00DA2D11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C002722" w14:textId="77777777" w:rsidR="00DA2D11" w:rsidRPr="003A3A7C" w:rsidRDefault="00DA2D11" w:rsidP="00DA2D11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CEA02F6" w14:textId="77777777" w:rsidR="00DA2D11" w:rsidRPr="003A3A7C" w:rsidRDefault="00DA2D11" w:rsidP="00DA2D11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8809FBD" w14:textId="77777777" w:rsidR="00DA2D11" w:rsidRPr="003A3A7C" w:rsidRDefault="00DA2D11" w:rsidP="00DA2D11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DA2D11" w:rsidRPr="003A3A7C" w14:paraId="26CDF164" w14:textId="77777777" w:rsidTr="001F0366">
        <w:tc>
          <w:tcPr>
            <w:tcW w:w="3330" w:type="dxa"/>
            <w:gridSpan w:val="2"/>
            <w:shd w:val="clear" w:color="auto" w:fill="auto"/>
          </w:tcPr>
          <w:p w14:paraId="069B6E98" w14:textId="77777777" w:rsidR="00DA2D11" w:rsidRPr="003A3A7C" w:rsidRDefault="00DA2D11" w:rsidP="00DA2D11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: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60" w:type="dxa"/>
            <w:gridSpan w:val="2"/>
          </w:tcPr>
          <w:p w14:paraId="13EE678E" w14:textId="52CADDA8" w:rsidR="00DA2D11" w:rsidRPr="003A3A7C" w:rsidRDefault="008F5658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</w:t>
            </w:r>
            <w:r w:rsidR="009B0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747</w:t>
            </w:r>
          </w:p>
        </w:tc>
        <w:tc>
          <w:tcPr>
            <w:tcW w:w="270" w:type="dxa"/>
            <w:gridSpan w:val="3"/>
          </w:tcPr>
          <w:p w14:paraId="3C077E1D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067DFBF9" w14:textId="3A00E06C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40,314</w:t>
            </w:r>
          </w:p>
        </w:tc>
        <w:tc>
          <w:tcPr>
            <w:tcW w:w="270" w:type="dxa"/>
            <w:gridSpan w:val="2"/>
          </w:tcPr>
          <w:p w14:paraId="2A384657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4BEF4B00" w14:textId="1608872B" w:rsidR="00DA2D11" w:rsidRPr="00560ED3" w:rsidRDefault="00E40CE7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7,7</w:t>
            </w:r>
            <w:r w:rsidR="00A112FB">
              <w:rPr>
                <w:rFonts w:asciiTheme="majorBidi" w:hAnsiTheme="majorBidi"/>
                <w:sz w:val="30"/>
                <w:szCs w:val="30"/>
                <w:lang w:val="en-US"/>
              </w:rPr>
              <w:t>47</w:t>
            </w:r>
          </w:p>
        </w:tc>
        <w:tc>
          <w:tcPr>
            <w:tcW w:w="270" w:type="dxa"/>
            <w:gridSpan w:val="2"/>
          </w:tcPr>
          <w:p w14:paraId="361D1F35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164316CA" w14:textId="1AF2F646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27,054</w:t>
            </w:r>
          </w:p>
        </w:tc>
      </w:tr>
      <w:tr w:rsidR="00DA2D11" w:rsidRPr="003A3A7C" w14:paraId="6E092F64" w14:textId="77777777" w:rsidTr="001F0366">
        <w:tc>
          <w:tcPr>
            <w:tcW w:w="3330" w:type="dxa"/>
            <w:gridSpan w:val="2"/>
            <w:shd w:val="clear" w:color="auto" w:fill="auto"/>
          </w:tcPr>
          <w:p w14:paraId="45B25109" w14:textId="77777777" w:rsidR="00DA2D11" w:rsidRPr="003A3A7C" w:rsidRDefault="00DA2D11" w:rsidP="00DA2D11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: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gridSpan w:val="2"/>
          </w:tcPr>
          <w:p w14:paraId="64DB9996" w14:textId="32954C9D" w:rsidR="00DA2D11" w:rsidRPr="003A3A7C" w:rsidRDefault="006431B2" w:rsidP="00C063D5">
            <w:pPr>
              <w:pStyle w:val="a1"/>
              <w:tabs>
                <w:tab w:val="decimal" w:pos="253"/>
              </w:tabs>
              <w:ind w:right="-20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14:paraId="57A00F18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326FF25F" w14:textId="15B99BCA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034</w:t>
            </w:r>
          </w:p>
        </w:tc>
        <w:tc>
          <w:tcPr>
            <w:tcW w:w="270" w:type="dxa"/>
            <w:gridSpan w:val="2"/>
          </w:tcPr>
          <w:p w14:paraId="0BB1FA83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45E41874" w14:textId="2A6AFE55" w:rsidR="00DA2D11" w:rsidRPr="003A3A7C" w:rsidRDefault="004E7570" w:rsidP="00C063D5">
            <w:pPr>
              <w:pStyle w:val="a1"/>
              <w:ind w:right="-286"/>
              <w:jc w:val="center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A8B0211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21DB1D8B" w14:textId="75A75141" w:rsidR="00DA2D11" w:rsidRPr="003A3A7C" w:rsidRDefault="00DA2D11" w:rsidP="00C063D5">
            <w:pPr>
              <w:pStyle w:val="a1"/>
              <w:tabs>
                <w:tab w:val="decimal" w:pos="256"/>
              </w:tabs>
              <w:ind w:right="-2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DA2D11" w:rsidRPr="003A3A7C" w14:paraId="17FF2E2B" w14:textId="77777777" w:rsidTr="001F0366">
        <w:tc>
          <w:tcPr>
            <w:tcW w:w="3330" w:type="dxa"/>
            <w:gridSpan w:val="2"/>
            <w:shd w:val="clear" w:color="auto" w:fill="auto"/>
          </w:tcPr>
          <w:p w14:paraId="716BFD9F" w14:textId="77777777" w:rsidR="00DA2D11" w:rsidRPr="003A3A7C" w:rsidRDefault="00DA2D11" w:rsidP="00DA2D11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0" w:type="dxa"/>
            <w:gridSpan w:val="2"/>
          </w:tcPr>
          <w:p w14:paraId="56EDA4FC" w14:textId="61B5937F" w:rsidR="00DA2D11" w:rsidRPr="003A3A7C" w:rsidRDefault="006431B2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30,817</w:t>
            </w:r>
          </w:p>
        </w:tc>
        <w:tc>
          <w:tcPr>
            <w:tcW w:w="270" w:type="dxa"/>
            <w:gridSpan w:val="3"/>
          </w:tcPr>
          <w:p w14:paraId="75DF4ADC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1247C8AB" w14:textId="18F10FFF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641</w:t>
            </w:r>
          </w:p>
        </w:tc>
        <w:tc>
          <w:tcPr>
            <w:tcW w:w="270" w:type="dxa"/>
            <w:gridSpan w:val="2"/>
          </w:tcPr>
          <w:p w14:paraId="66EA0D94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3C17CF37" w14:textId="2374D6C4" w:rsidR="00DA2D11" w:rsidRPr="003A3A7C" w:rsidRDefault="000901CD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18,251</w:t>
            </w:r>
          </w:p>
        </w:tc>
        <w:tc>
          <w:tcPr>
            <w:tcW w:w="270" w:type="dxa"/>
            <w:gridSpan w:val="2"/>
          </w:tcPr>
          <w:p w14:paraId="787552C2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47F4DE41" w14:textId="252D4DC4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314</w:t>
            </w:r>
          </w:p>
        </w:tc>
      </w:tr>
      <w:tr w:rsidR="00DA2D11" w:rsidRPr="003A3A7C" w14:paraId="6E114555" w14:textId="77777777" w:rsidTr="00A939EF">
        <w:tc>
          <w:tcPr>
            <w:tcW w:w="3330" w:type="dxa"/>
            <w:gridSpan w:val="2"/>
            <w:shd w:val="clear" w:color="auto" w:fill="auto"/>
          </w:tcPr>
          <w:p w14:paraId="339AF732" w14:textId="77777777" w:rsidR="00DA2D11" w:rsidRPr="003A3A7C" w:rsidRDefault="00DA2D11" w:rsidP="00DA2D11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gridSpan w:val="2"/>
          </w:tcPr>
          <w:p w14:paraId="5B0A0F41" w14:textId="76137F39" w:rsidR="00DA2D11" w:rsidRPr="001F1F0E" w:rsidRDefault="006431B2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15,790</w:t>
            </w:r>
          </w:p>
        </w:tc>
        <w:tc>
          <w:tcPr>
            <w:tcW w:w="270" w:type="dxa"/>
            <w:gridSpan w:val="3"/>
          </w:tcPr>
          <w:p w14:paraId="2BF82581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69C38720" w14:textId="4D052C48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17,946</w:t>
            </w:r>
          </w:p>
        </w:tc>
        <w:tc>
          <w:tcPr>
            <w:tcW w:w="270" w:type="dxa"/>
            <w:gridSpan w:val="2"/>
          </w:tcPr>
          <w:p w14:paraId="0D23B87C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2E692911" w14:textId="68E6FFF8" w:rsidR="00DA2D11" w:rsidRPr="007E7693" w:rsidRDefault="000901CD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15,790</w:t>
            </w:r>
          </w:p>
        </w:tc>
        <w:tc>
          <w:tcPr>
            <w:tcW w:w="270" w:type="dxa"/>
            <w:gridSpan w:val="2"/>
          </w:tcPr>
          <w:p w14:paraId="1359379D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60B72B9E" w14:textId="503AA4B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946</w:t>
            </w:r>
          </w:p>
        </w:tc>
      </w:tr>
      <w:tr w:rsidR="00DA2D11" w:rsidRPr="003A3A7C" w14:paraId="6EF15EAD" w14:textId="77777777" w:rsidTr="001F0366">
        <w:tc>
          <w:tcPr>
            <w:tcW w:w="3330" w:type="dxa"/>
            <w:gridSpan w:val="2"/>
            <w:shd w:val="clear" w:color="auto" w:fill="auto"/>
          </w:tcPr>
          <w:p w14:paraId="279DAE2A" w14:textId="77777777" w:rsidR="00DA2D11" w:rsidRPr="003A3A7C" w:rsidRDefault="00DA2D11" w:rsidP="00DA2D11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672F4477" w14:textId="5B808F05" w:rsidR="00DA2D11" w:rsidRPr="003A3A7C" w:rsidRDefault="00752F76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54,354</w:t>
            </w:r>
          </w:p>
        </w:tc>
        <w:tc>
          <w:tcPr>
            <w:tcW w:w="270" w:type="dxa"/>
            <w:gridSpan w:val="3"/>
          </w:tcPr>
          <w:p w14:paraId="1B6286D0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2DDA9D86" w14:textId="118CE213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98,935</w:t>
            </w:r>
          </w:p>
        </w:tc>
        <w:tc>
          <w:tcPr>
            <w:tcW w:w="270" w:type="dxa"/>
            <w:gridSpan w:val="2"/>
          </w:tcPr>
          <w:p w14:paraId="36D9EDDB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6186ABAB" w14:textId="48B9B30D" w:rsidR="00DA2D11" w:rsidRPr="003A3A7C" w:rsidRDefault="00740E84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41</w:t>
            </w:r>
            <w:r w:rsidR="0040561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,788</w:t>
            </w:r>
          </w:p>
        </w:tc>
        <w:tc>
          <w:tcPr>
            <w:tcW w:w="270" w:type="dxa"/>
            <w:gridSpan w:val="2"/>
          </w:tcPr>
          <w:p w14:paraId="0674B968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46F98F0A" w14:textId="18CFE6DE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64,314</w:t>
            </w:r>
          </w:p>
        </w:tc>
      </w:tr>
      <w:tr w:rsidR="00DA2D11" w:rsidRPr="003A3A7C" w14:paraId="088F086A" w14:textId="77777777" w:rsidTr="00930B0C">
        <w:tc>
          <w:tcPr>
            <w:tcW w:w="3330" w:type="dxa"/>
            <w:gridSpan w:val="2"/>
            <w:shd w:val="clear" w:color="auto" w:fill="auto"/>
          </w:tcPr>
          <w:p w14:paraId="3CCA1034" w14:textId="77777777" w:rsidR="00DA2D11" w:rsidRPr="003A3A7C" w:rsidRDefault="00DA2D11" w:rsidP="00DA2D11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br/>
              <w:t xml:space="preserve">   จะเกิดขึ้น</w:t>
            </w:r>
          </w:p>
        </w:tc>
        <w:tc>
          <w:tcPr>
            <w:tcW w:w="1260" w:type="dxa"/>
            <w:gridSpan w:val="2"/>
            <w:vAlign w:val="bottom"/>
          </w:tcPr>
          <w:p w14:paraId="2EDC7063" w14:textId="50ED8354" w:rsidR="00DA2D11" w:rsidRPr="00641868" w:rsidRDefault="00302AE2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(106)</w:t>
            </w:r>
          </w:p>
        </w:tc>
        <w:tc>
          <w:tcPr>
            <w:tcW w:w="270" w:type="dxa"/>
            <w:gridSpan w:val="3"/>
          </w:tcPr>
          <w:p w14:paraId="59D0431B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6846F7E" w14:textId="26656FE5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(169)</w:t>
            </w:r>
          </w:p>
        </w:tc>
        <w:tc>
          <w:tcPr>
            <w:tcW w:w="270" w:type="dxa"/>
            <w:gridSpan w:val="2"/>
          </w:tcPr>
          <w:p w14:paraId="11B60CF8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01C318E" w14:textId="60268881" w:rsidR="00DA2D11" w:rsidRPr="00CC0C11" w:rsidRDefault="000901CD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(106)</w:t>
            </w:r>
          </w:p>
        </w:tc>
        <w:tc>
          <w:tcPr>
            <w:tcW w:w="270" w:type="dxa"/>
            <w:gridSpan w:val="2"/>
          </w:tcPr>
          <w:p w14:paraId="24A5D58D" w14:textId="77777777" w:rsidR="00DA2D11" w:rsidRPr="00CC0C11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E24E5C2" w14:textId="628F6969" w:rsidR="00DA2D11" w:rsidRPr="003A3A7C" w:rsidRDefault="00DA2D11" w:rsidP="00DA2D11">
            <w:pPr>
              <w:pStyle w:val="a1"/>
              <w:tabs>
                <w:tab w:val="decimal" w:pos="970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73427">
              <w:rPr>
                <w:lang w:val="en-US"/>
              </w:rPr>
              <w:t>(</w:t>
            </w:r>
            <w:r w:rsidRPr="00D72D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</w:t>
            </w:r>
            <w:r w:rsidRPr="00C73427">
              <w:rPr>
                <w:lang w:val="en-US"/>
              </w:rPr>
              <w:t>)</w:t>
            </w:r>
          </w:p>
        </w:tc>
      </w:tr>
      <w:tr w:rsidR="00DA2D11" w:rsidRPr="003A3A7C" w14:paraId="47A6A7CD" w14:textId="77777777" w:rsidTr="001F0366">
        <w:tc>
          <w:tcPr>
            <w:tcW w:w="3330" w:type="dxa"/>
            <w:gridSpan w:val="2"/>
            <w:shd w:val="clear" w:color="auto" w:fill="auto"/>
          </w:tcPr>
          <w:p w14:paraId="7242822D" w14:textId="77777777" w:rsidR="00DA2D11" w:rsidRPr="003A3A7C" w:rsidRDefault="00DA2D11" w:rsidP="00DA2D11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8F6F9" w14:textId="62DED8C4" w:rsidR="00DA2D11" w:rsidRPr="003A3A7C" w:rsidRDefault="00134A9E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="00165A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248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2D77ADC3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1DCB1" w14:textId="53F3588B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98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766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68C5DBF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5545B" w14:textId="394E9A9F" w:rsidR="00DA2D11" w:rsidRPr="003A3A7C" w:rsidRDefault="00870823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</w:t>
            </w:r>
            <w:r w:rsidR="007B47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,682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B21D73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077F5" w14:textId="51AAEF59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64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145</w:t>
            </w:r>
          </w:p>
        </w:tc>
      </w:tr>
    </w:tbl>
    <w:p w14:paraId="6E5A7CF5" w14:textId="77777777" w:rsidR="001F0366" w:rsidRPr="00346488" w:rsidRDefault="001F0366" w:rsidP="00D80D43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2BE4F84" w14:textId="3D8D3586" w:rsidR="00D80D43" w:rsidRDefault="00D80D43" w:rsidP="00D80D43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/>
          <w:sz w:val="30"/>
          <w:szCs w:val="30"/>
          <w:cs/>
        </w:rPr>
        <w:t xml:space="preserve">ในเดือนมกราคม </w:t>
      </w:r>
      <w:r w:rsidRPr="00F1598F">
        <w:rPr>
          <w:rFonts w:ascii="Angsana New" w:hAnsi="Angsana New"/>
          <w:sz w:val="30"/>
          <w:szCs w:val="30"/>
        </w:rPr>
        <w:t xml:space="preserve">2563 </w:t>
      </w:r>
      <w:r w:rsidRPr="00F1598F">
        <w:rPr>
          <w:rFonts w:ascii="Angsana New" w:hAnsi="Angsana New" w:hint="cs"/>
          <w:sz w:val="30"/>
          <w:szCs w:val="30"/>
          <w:cs/>
        </w:rPr>
        <w:t xml:space="preserve">กลุ่มบริษัทได้ทำบันทึกข้อตกลงร่วมกันกับบริษัท ขอนแก่น ช.ทวี </w:t>
      </w:r>
      <w:r w:rsidRPr="00F1598F">
        <w:rPr>
          <w:rFonts w:ascii="Angsana New" w:hAnsi="Angsana New"/>
          <w:sz w:val="30"/>
          <w:szCs w:val="30"/>
        </w:rPr>
        <w:t xml:space="preserve">(1993) </w:t>
      </w:r>
      <w:r w:rsidRPr="00F1598F">
        <w:rPr>
          <w:rFonts w:ascii="Angsana New" w:hAnsi="Angsana New" w:hint="cs"/>
          <w:sz w:val="30"/>
          <w:szCs w:val="30"/>
          <w:cs/>
        </w:rPr>
        <w:t>จำกัด สำหรับการรับชำระเงินรายเดือนตามมูลค่าหนี้ที่ยังคงค้างอยู่ ดังนี้</w:t>
      </w:r>
    </w:p>
    <w:p w14:paraId="6D4B3CDA" w14:textId="77777777" w:rsidR="00346488" w:rsidRPr="00346488" w:rsidRDefault="00346488" w:rsidP="0034648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9FD2B49" w14:textId="77777777" w:rsidR="00D80D43" w:rsidRPr="00F1598F" w:rsidRDefault="00D80D43" w:rsidP="008673F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F1598F">
        <w:rPr>
          <w:rFonts w:ascii="Angsana New" w:hAnsi="Angsana New" w:hint="cs"/>
          <w:spacing w:val="-2"/>
          <w:sz w:val="30"/>
          <w:szCs w:val="30"/>
          <w:cs/>
        </w:rPr>
        <w:t>การรับชำระสำหรับบริษัท เดือนละ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pacing w:val="-2"/>
          <w:sz w:val="30"/>
          <w:szCs w:val="30"/>
        </w:rPr>
        <w:t>2.3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ล้านบาท เป็นระยะเวลา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pacing w:val="-2"/>
          <w:sz w:val="30"/>
          <w:szCs w:val="30"/>
        </w:rPr>
        <w:t>71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และงวดสุดท้ายจำนวนเงิน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pacing w:val="-2"/>
          <w:sz w:val="30"/>
          <w:szCs w:val="30"/>
        </w:rPr>
        <w:t>4.52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</w:p>
    <w:p w14:paraId="70724910" w14:textId="1ABACBAF" w:rsidR="00D80D43" w:rsidRPr="006B07FC" w:rsidRDefault="00D80D43" w:rsidP="008673F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B07FC">
        <w:rPr>
          <w:rFonts w:ascii="Angsana New" w:hAnsi="Angsana New" w:hint="cs"/>
          <w:sz w:val="30"/>
          <w:szCs w:val="30"/>
          <w:cs/>
        </w:rPr>
        <w:t>การรับชำระสำหรับ</w:t>
      </w:r>
      <w:r w:rsidRPr="006B07FC">
        <w:rPr>
          <w:rFonts w:asciiTheme="majorBidi" w:hAnsiTheme="majorBidi" w:cstheme="majorBidi"/>
          <w:sz w:val="30"/>
          <w:szCs w:val="30"/>
          <w:cs/>
        </w:rPr>
        <w:t>บริษัท ช. ทวี เทอร์โมเทค จำกัด</w:t>
      </w:r>
      <w:r w:rsidRPr="006B07F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B07FC">
        <w:rPr>
          <w:rFonts w:asciiTheme="majorBidi" w:hAnsiTheme="majorBidi" w:cstheme="majorBidi"/>
          <w:sz w:val="30"/>
          <w:szCs w:val="30"/>
        </w:rPr>
        <w:t>(</w:t>
      </w:r>
      <w:r w:rsidRPr="006B07FC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Pr="006B07FC">
        <w:rPr>
          <w:rFonts w:asciiTheme="majorBidi" w:hAnsiTheme="majorBidi" w:cstheme="majorBidi"/>
          <w:sz w:val="30"/>
          <w:szCs w:val="30"/>
        </w:rPr>
        <w:t>)</w:t>
      </w:r>
      <w:r w:rsidRPr="006B07FC">
        <w:rPr>
          <w:rFonts w:ascii="Angsana New" w:hAnsi="Angsana New" w:hint="cs"/>
          <w:sz w:val="30"/>
          <w:szCs w:val="30"/>
          <w:cs/>
        </w:rPr>
        <w:t xml:space="preserve"> เดือนละ</w:t>
      </w:r>
      <w:r w:rsidRPr="006B07FC">
        <w:rPr>
          <w:rFonts w:ascii="Angsana New" w:hAnsi="Angsana New"/>
          <w:sz w:val="30"/>
          <w:szCs w:val="30"/>
          <w:cs/>
        </w:rPr>
        <w:t xml:space="preserve"> </w:t>
      </w:r>
      <w:r w:rsidRPr="006B07FC">
        <w:rPr>
          <w:rFonts w:ascii="Angsana New" w:hAnsi="Angsana New"/>
          <w:sz w:val="30"/>
          <w:szCs w:val="30"/>
        </w:rPr>
        <w:t>1.1</w:t>
      </w:r>
      <w:r w:rsidRPr="006B07FC">
        <w:rPr>
          <w:rFonts w:ascii="Angsana New" w:hAnsi="Angsana New"/>
          <w:sz w:val="30"/>
          <w:szCs w:val="30"/>
          <w:cs/>
        </w:rPr>
        <w:t xml:space="preserve"> </w:t>
      </w:r>
      <w:r w:rsidRPr="006B07FC">
        <w:rPr>
          <w:rFonts w:ascii="Angsana New" w:hAnsi="Angsana New" w:hint="cs"/>
          <w:sz w:val="30"/>
          <w:szCs w:val="30"/>
          <w:cs/>
        </w:rPr>
        <w:t>ล้านบาท เป็นระยะเวลา</w:t>
      </w:r>
      <w:r w:rsidRPr="006B07FC">
        <w:rPr>
          <w:rFonts w:ascii="Angsana New" w:hAnsi="Angsana New"/>
          <w:sz w:val="30"/>
          <w:szCs w:val="30"/>
          <w:cs/>
        </w:rPr>
        <w:t xml:space="preserve"> </w:t>
      </w:r>
      <w:r w:rsidRPr="006B07FC">
        <w:rPr>
          <w:rFonts w:ascii="Angsana New" w:hAnsi="Angsana New"/>
          <w:sz w:val="30"/>
          <w:szCs w:val="30"/>
        </w:rPr>
        <w:t>71</w:t>
      </w:r>
      <w:r w:rsidRPr="006B07FC">
        <w:rPr>
          <w:rFonts w:ascii="Angsana New" w:hAnsi="Angsana New"/>
          <w:sz w:val="30"/>
          <w:szCs w:val="30"/>
          <w:cs/>
        </w:rPr>
        <w:t xml:space="preserve"> </w:t>
      </w:r>
      <w:r w:rsidRPr="006B07FC">
        <w:rPr>
          <w:rFonts w:ascii="Angsana New" w:hAnsi="Angsana New" w:hint="cs"/>
          <w:sz w:val="30"/>
          <w:szCs w:val="30"/>
          <w:cs/>
        </w:rPr>
        <w:t>เดือน</w:t>
      </w:r>
      <w:r w:rsidRPr="006B07FC">
        <w:rPr>
          <w:rFonts w:ascii="Angsana New" w:hAnsi="Angsana New"/>
          <w:sz w:val="30"/>
          <w:szCs w:val="30"/>
          <w:cs/>
        </w:rPr>
        <w:t xml:space="preserve"> </w:t>
      </w:r>
      <w:r w:rsidRPr="006B07FC">
        <w:rPr>
          <w:rFonts w:ascii="Angsana New" w:hAnsi="Angsana New" w:hint="cs"/>
          <w:sz w:val="30"/>
          <w:szCs w:val="30"/>
          <w:cs/>
        </w:rPr>
        <w:t>และงวดสุดท้ายจำนวนเงิน</w:t>
      </w:r>
      <w:r w:rsidRPr="006B07FC">
        <w:rPr>
          <w:rFonts w:ascii="Angsana New" w:hAnsi="Angsana New"/>
          <w:sz w:val="30"/>
          <w:szCs w:val="30"/>
          <w:cs/>
        </w:rPr>
        <w:t xml:space="preserve"> </w:t>
      </w:r>
      <w:r w:rsidRPr="006B07FC">
        <w:rPr>
          <w:rFonts w:ascii="Angsana New" w:hAnsi="Angsana New"/>
          <w:sz w:val="30"/>
          <w:szCs w:val="30"/>
        </w:rPr>
        <w:t>2.2</w:t>
      </w:r>
      <w:r w:rsidR="00B538BE" w:rsidRPr="006B07FC">
        <w:rPr>
          <w:rFonts w:ascii="Angsana New" w:hAnsi="Angsana New"/>
          <w:sz w:val="30"/>
          <w:szCs w:val="30"/>
        </w:rPr>
        <w:t>8</w:t>
      </w:r>
      <w:r w:rsidRPr="006B07FC">
        <w:rPr>
          <w:rFonts w:ascii="Angsana New" w:hAnsi="Angsana New"/>
          <w:sz w:val="30"/>
          <w:szCs w:val="30"/>
          <w:cs/>
        </w:rPr>
        <w:t xml:space="preserve"> </w:t>
      </w:r>
      <w:r w:rsidRPr="006B07FC">
        <w:rPr>
          <w:rFonts w:ascii="Angsana New" w:hAnsi="Angsana New" w:hint="cs"/>
          <w:sz w:val="30"/>
          <w:szCs w:val="30"/>
          <w:cs/>
        </w:rPr>
        <w:t>ล้านบาท</w:t>
      </w:r>
    </w:p>
    <w:p w14:paraId="7E6A5F78" w14:textId="77777777" w:rsidR="0093289B" w:rsidRPr="00346488" w:rsidRDefault="0093289B" w:rsidP="0034648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990E8B0" w14:textId="1C5E8013" w:rsidR="00F909DD" w:rsidRDefault="001D25E1" w:rsidP="00727925">
      <w:pPr>
        <w:tabs>
          <w:tab w:val="clear" w:pos="227"/>
          <w:tab w:val="clear" w:pos="454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3C59">
        <w:rPr>
          <w:rFonts w:ascii="Angsana New" w:hAnsi="Angsana New" w:hint="cs"/>
          <w:sz w:val="30"/>
          <w:szCs w:val="30"/>
          <w:cs/>
        </w:rPr>
        <w:lastRenderedPageBreak/>
        <w:t>นอกจากนี้ กลุ่มบริษัทจะได้รับดอกเบี้ยจากการผิดนัดชำระเพิ่มเติมที่อัตราร้อยละ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/>
          <w:sz w:val="30"/>
          <w:szCs w:val="30"/>
        </w:rPr>
        <w:t xml:space="preserve">7.5 </w:t>
      </w:r>
      <w:r w:rsidRPr="00183C59">
        <w:rPr>
          <w:rFonts w:ascii="Angsana New" w:hAnsi="Angsana New" w:hint="cs"/>
          <w:sz w:val="30"/>
          <w:szCs w:val="30"/>
          <w:cs/>
        </w:rPr>
        <w:t>ต่อปี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>ของมูลค่าหนี้ที่คงค้าง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>โดยบริษัท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>ขอนแก่น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>ช</w:t>
      </w:r>
      <w:r w:rsidRPr="00183C59">
        <w:rPr>
          <w:rFonts w:ascii="Angsana New" w:hAnsi="Angsana New"/>
          <w:sz w:val="30"/>
          <w:szCs w:val="30"/>
          <w:cs/>
        </w:rPr>
        <w:t>.</w:t>
      </w:r>
      <w:r w:rsidRPr="00183C59">
        <w:rPr>
          <w:rFonts w:ascii="Angsana New" w:hAnsi="Angsana New" w:hint="cs"/>
          <w:sz w:val="30"/>
          <w:szCs w:val="30"/>
          <w:cs/>
        </w:rPr>
        <w:t>ทวี</w:t>
      </w:r>
      <w:r w:rsidRPr="00183C59">
        <w:rPr>
          <w:rFonts w:ascii="Angsana New" w:hAnsi="Angsana New"/>
          <w:sz w:val="30"/>
          <w:szCs w:val="30"/>
          <w:cs/>
        </w:rPr>
        <w:t xml:space="preserve"> (</w:t>
      </w:r>
      <w:r w:rsidRPr="00183C59">
        <w:rPr>
          <w:rFonts w:ascii="Angsana New" w:hAnsi="Angsana New"/>
          <w:sz w:val="30"/>
          <w:szCs w:val="30"/>
        </w:rPr>
        <w:t xml:space="preserve">1993) </w:t>
      </w:r>
      <w:r w:rsidRPr="00183C59">
        <w:rPr>
          <w:rFonts w:ascii="Angsana New" w:hAnsi="Angsana New" w:hint="cs"/>
          <w:sz w:val="30"/>
          <w:szCs w:val="30"/>
          <w:cs/>
        </w:rPr>
        <w:t>จำกัด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 xml:space="preserve">สามารถเลือกที่จะชำระเงินค่าหนี้ทั้งจำนวนก่อนสิ้นสุดแผนการรับชำระได้ </w:t>
      </w: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00"/>
        <w:gridCol w:w="180"/>
        <w:gridCol w:w="810"/>
        <w:gridCol w:w="178"/>
        <w:gridCol w:w="902"/>
        <w:gridCol w:w="180"/>
        <w:gridCol w:w="900"/>
      </w:tblGrid>
      <w:tr w:rsidR="00727925" w:rsidRPr="008E1326" w14:paraId="0501C243" w14:textId="77777777">
        <w:trPr>
          <w:cantSplit/>
          <w:tblHeader/>
        </w:trPr>
        <w:tc>
          <w:tcPr>
            <w:tcW w:w="4950" w:type="dxa"/>
            <w:vAlign w:val="bottom"/>
            <w:hideMark/>
          </w:tcPr>
          <w:p w14:paraId="5E6E56BC" w14:textId="7EB208C0" w:rsidR="00727925" w:rsidRPr="008E1326" w:rsidRDefault="00727925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  <w:r w:rsidR="003B5B11" w:rsidRPr="003B5B1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ของลูกหนี้การค้า</w:t>
            </w:r>
          </w:p>
        </w:tc>
        <w:tc>
          <w:tcPr>
            <w:tcW w:w="1890" w:type="dxa"/>
            <w:gridSpan w:val="3"/>
            <w:vAlign w:val="bottom"/>
          </w:tcPr>
          <w:p w14:paraId="4A0253A5" w14:textId="77777777" w:rsidR="00727925" w:rsidRPr="008E1326" w:rsidRDefault="0072792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E1326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564FC99D" w14:textId="77777777" w:rsidR="00727925" w:rsidRPr="008E1326" w:rsidRDefault="0072792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4DF682B9" w14:textId="77777777" w:rsidR="00727925" w:rsidRPr="008E1326" w:rsidRDefault="0072792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7925" w:rsidRPr="008E1326" w14:paraId="54AD87A6" w14:textId="77777777">
        <w:trPr>
          <w:cantSplit/>
          <w:tblHeader/>
        </w:trPr>
        <w:tc>
          <w:tcPr>
            <w:tcW w:w="4950" w:type="dxa"/>
            <w:vAlign w:val="bottom"/>
          </w:tcPr>
          <w:p w14:paraId="2F8629A8" w14:textId="5FFAF55D" w:rsidR="00727925" w:rsidRPr="008E1326" w:rsidRDefault="0072792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A55922" w:rsidRPr="00A559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 w:rsidR="00386FB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="00A55922" w:rsidRPr="00A559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="00A55922" w:rsidRPr="00A559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DA170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 w:rsidR="00386FB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0 </w:t>
            </w:r>
            <w:r w:rsidR="00386FB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900" w:type="dxa"/>
            <w:vAlign w:val="bottom"/>
          </w:tcPr>
          <w:p w14:paraId="48F8D70A" w14:textId="2C5D3F19" w:rsidR="00727925" w:rsidRPr="008E1326" w:rsidRDefault="0072792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DA2D1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D5E7FA4" w14:textId="77777777" w:rsidR="00727925" w:rsidRPr="008E1326" w:rsidRDefault="0072792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D53645B" w14:textId="11E8DC49" w:rsidR="00727925" w:rsidRPr="008E1326" w:rsidRDefault="0072792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DA2D1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033DF697" w14:textId="77777777" w:rsidR="00727925" w:rsidRPr="008E1326" w:rsidRDefault="0072792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7B29B852" w14:textId="1219A860" w:rsidR="00727925" w:rsidRPr="008E1326" w:rsidRDefault="0072792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DA2D11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0A912E36" w14:textId="77777777" w:rsidR="00727925" w:rsidRPr="008E1326" w:rsidRDefault="007279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EA680F1" w14:textId="77739F19" w:rsidR="00727925" w:rsidRPr="008E1326" w:rsidRDefault="0072792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DA2D1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727925" w:rsidRPr="008E1326" w14:paraId="65F2AC8D" w14:textId="77777777">
        <w:trPr>
          <w:cantSplit/>
          <w:trHeight w:val="74"/>
          <w:tblHeader/>
        </w:trPr>
        <w:tc>
          <w:tcPr>
            <w:tcW w:w="4950" w:type="dxa"/>
            <w:vAlign w:val="bottom"/>
            <w:hideMark/>
          </w:tcPr>
          <w:p w14:paraId="2039CCF0" w14:textId="77777777" w:rsidR="00727925" w:rsidRPr="00E10EFF" w:rsidRDefault="0072792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50" w:type="dxa"/>
            <w:gridSpan w:val="7"/>
            <w:vAlign w:val="bottom"/>
            <w:hideMark/>
          </w:tcPr>
          <w:p w14:paraId="6477E0A9" w14:textId="77777777" w:rsidR="00727925" w:rsidRPr="008E1326" w:rsidRDefault="0072792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86FBF" w:rsidRPr="008E1326" w14:paraId="6781A110" w14:textId="77777777" w:rsidTr="00E34184">
        <w:trPr>
          <w:cantSplit/>
        </w:trPr>
        <w:tc>
          <w:tcPr>
            <w:tcW w:w="4950" w:type="dxa"/>
          </w:tcPr>
          <w:p w14:paraId="29D2926A" w14:textId="10B3BFD3" w:rsidR="00386FBF" w:rsidRPr="00A939EF" w:rsidRDefault="00386FBF" w:rsidP="00386FBF">
            <w:pPr>
              <w:tabs>
                <w:tab w:val="clear" w:pos="227"/>
                <w:tab w:val="clear" w:pos="907"/>
                <w:tab w:val="left" w:pos="190"/>
              </w:tabs>
              <w:spacing w:line="240" w:lineRule="auto"/>
              <w:ind w:left="188" w:hanging="18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939EF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ผลขาดทุนด้านเครดิตที่คาดว่าจะเกิดขึ้นของลูกหนี้การค้า</w:t>
            </w:r>
            <w:r>
              <w:rPr>
                <w:rFonts w:asciiTheme="majorBidi" w:hAnsiTheme="majorBidi"/>
                <w:spacing w:val="-6"/>
                <w:sz w:val="30"/>
                <w:szCs w:val="30"/>
              </w:rPr>
              <w:br/>
            </w:r>
            <w:r w:rsidRPr="00A939EF">
              <w:rPr>
                <w:rFonts w:asciiTheme="majorBidi" w:hAnsiTheme="majorBidi"/>
                <w:spacing w:val="-6"/>
                <w:sz w:val="30"/>
                <w:szCs w:val="30"/>
              </w:rPr>
              <w:t>(</w:t>
            </w:r>
            <w:r w:rsidRPr="00A939EF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กลับรายการ</w:t>
            </w:r>
            <w:r w:rsidRPr="00A939EF">
              <w:rPr>
                <w:rFonts w:asciiTheme="majorBidi" w:hAnsiTheme="majorBidi"/>
                <w:spacing w:val="-6"/>
                <w:sz w:val="30"/>
                <w:szCs w:val="30"/>
              </w:rPr>
              <w:t xml:space="preserve">) </w:t>
            </w:r>
            <w:r w:rsidRPr="00A939EF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สำหรับ</w:t>
            </w:r>
            <w:r w:rsidRPr="00A5592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งวด</w:t>
            </w:r>
            <w:r w:rsidR="00211B79" w:rsidRPr="00A5592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หกเดือนสิ้นสุดวันที่</w:t>
            </w:r>
            <w:r w:rsidR="00211B79" w:rsidRPr="00A5592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211B79"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11B79" w:rsidRPr="00A5592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211B79" w:rsidRPr="00A5592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E47A349" w14:textId="6B5B2DE7" w:rsidR="00386FBF" w:rsidRPr="008E1326" w:rsidRDefault="00872E23" w:rsidP="00386FB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(63)</w:t>
            </w:r>
          </w:p>
        </w:tc>
        <w:tc>
          <w:tcPr>
            <w:tcW w:w="180" w:type="dxa"/>
          </w:tcPr>
          <w:p w14:paraId="6D4FD287" w14:textId="77777777" w:rsidR="00386FBF" w:rsidRPr="008E1326" w:rsidRDefault="00386FBF" w:rsidP="00386FB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A4C68ED" w14:textId="2F9B0116" w:rsidR="00386FBF" w:rsidRPr="008E1326" w:rsidRDefault="00386FBF" w:rsidP="00386FB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178" w:type="dxa"/>
          </w:tcPr>
          <w:p w14:paraId="50620485" w14:textId="77777777" w:rsidR="00386FBF" w:rsidRPr="008E1326" w:rsidRDefault="00386FBF" w:rsidP="00386FB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vAlign w:val="bottom"/>
          </w:tcPr>
          <w:p w14:paraId="5B54338A" w14:textId="52CE1BEF" w:rsidR="00386FBF" w:rsidRPr="00E10EFF" w:rsidRDefault="00872E23" w:rsidP="00386FBF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82" w:right="-1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(63)</w:t>
            </w:r>
          </w:p>
        </w:tc>
        <w:tc>
          <w:tcPr>
            <w:tcW w:w="180" w:type="dxa"/>
          </w:tcPr>
          <w:p w14:paraId="484A0B13" w14:textId="77777777" w:rsidR="00386FBF" w:rsidRPr="00E10EFF" w:rsidRDefault="00386FBF" w:rsidP="00386FB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B97BEDA" w14:textId="42A3B291" w:rsidR="00386FBF" w:rsidRPr="008E1326" w:rsidRDefault="00386FBF" w:rsidP="00386FBF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210</w:t>
            </w:r>
          </w:p>
        </w:tc>
      </w:tr>
    </w:tbl>
    <w:p w14:paraId="579C045D" w14:textId="77777777" w:rsidR="00346488" w:rsidRPr="00346488" w:rsidRDefault="00346488" w:rsidP="001D25E1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237B167F" w14:textId="174D1CCE" w:rsidR="00A56AA5" w:rsidRPr="00010756" w:rsidRDefault="00A56AA5" w:rsidP="003F1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010756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เงินให้กู้ยืมระยะสั้นแก่บุคคลและกิจการที่เกี่ยวข้องกัน</w:t>
      </w:r>
      <w:r w:rsidRPr="0001075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01075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2F010F19" w14:textId="3E5339E4" w:rsidR="00A56AA5" w:rsidRPr="000A4D8B" w:rsidRDefault="00A56AA5" w:rsidP="006B0C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2"/>
          <w:szCs w:val="22"/>
        </w:rPr>
      </w:pPr>
    </w:p>
    <w:p w14:paraId="7517D6A4" w14:textId="77777777" w:rsidR="00494DE9" w:rsidRDefault="00494DE9" w:rsidP="00494DE9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บริษัทมีสัญญาให้เงินกู้ยืมระยะสั้นแก่บริษัท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ร่วม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ในวงเงิน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>15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0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มีอัตราดอกเบี้ย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ร้อยละ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>MLR-1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ต่อปี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กำหนดชำระคืนเมื่อทวงถาม</w:t>
      </w:r>
    </w:p>
    <w:p w14:paraId="1CF16E0E" w14:textId="77777777" w:rsidR="00494DE9" w:rsidRDefault="00494DE9" w:rsidP="000C797A">
      <w:pPr>
        <w:tabs>
          <w:tab w:val="clear" w:pos="454"/>
          <w:tab w:val="clear" w:pos="680"/>
          <w:tab w:val="left" w:pos="540"/>
        </w:tabs>
        <w:ind w:left="227" w:firstLine="31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8280FAD" w14:textId="31EE459D" w:rsidR="00A56AA5" w:rsidRDefault="00A56AA5" w:rsidP="00A56AA5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บริษัทมีสัญญาให้เงินกู้ยืมระยะสั้นแก่บริษัทย่อยในวงเงิน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19191D">
        <w:rPr>
          <w:rFonts w:asciiTheme="majorBidi" w:hAnsiTheme="majorBidi" w:cstheme="majorBidi"/>
          <w:spacing w:val="-2"/>
          <w:sz w:val="30"/>
          <w:szCs w:val="30"/>
        </w:rPr>
        <w:t>270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19191D">
        <w:rPr>
          <w:rFonts w:asciiTheme="majorBidi" w:hAnsiTheme="majorBidi" w:cstheme="majorBidi"/>
          <w:spacing w:val="-2"/>
          <w:sz w:val="30"/>
          <w:szCs w:val="30"/>
        </w:rPr>
        <w:t>25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มีอัตราดอกเบี้ยร้อยละ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8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ต่อปี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กำหนดชำระคืนเมื่อทวงถาม</w:t>
      </w:r>
    </w:p>
    <w:p w14:paraId="3DB48FF5" w14:textId="77777777" w:rsidR="00A56AA5" w:rsidRPr="000A4D8B" w:rsidRDefault="00A56AA5" w:rsidP="006B0C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2"/>
        <w:gridCol w:w="1253"/>
        <w:gridCol w:w="1185"/>
        <w:gridCol w:w="270"/>
        <w:gridCol w:w="1080"/>
        <w:gridCol w:w="270"/>
        <w:gridCol w:w="1170"/>
        <w:gridCol w:w="270"/>
        <w:gridCol w:w="1170"/>
      </w:tblGrid>
      <w:tr w:rsidR="0029573E" w:rsidRPr="00F1598F" w14:paraId="71FD3731" w14:textId="77777777" w:rsidTr="001218D9">
        <w:trPr>
          <w:cantSplit/>
        </w:trPr>
        <w:tc>
          <w:tcPr>
            <w:tcW w:w="2512" w:type="dxa"/>
          </w:tcPr>
          <w:p w14:paraId="64804A0E" w14:textId="77777777" w:rsidR="0029573E" w:rsidRPr="00F1598F" w:rsidRDefault="0029573E" w:rsidP="002957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253" w:type="dxa"/>
          </w:tcPr>
          <w:p w14:paraId="28A5DC7F" w14:textId="77777777" w:rsidR="0029573E" w:rsidRPr="00F1598F" w:rsidRDefault="0029573E" w:rsidP="002957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35" w:type="dxa"/>
            <w:gridSpan w:val="3"/>
            <w:hideMark/>
          </w:tcPr>
          <w:p w14:paraId="7E08ACB4" w14:textId="77777777" w:rsidR="0029573E" w:rsidRPr="00F1598F" w:rsidRDefault="0029573E" w:rsidP="0029573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D67AEA" w14:textId="77777777" w:rsidR="0029573E" w:rsidRPr="00F1598F" w:rsidRDefault="0029573E" w:rsidP="0029573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183630DC" w14:textId="77777777" w:rsidR="0029573E" w:rsidRPr="00F1598F" w:rsidRDefault="0029573E" w:rsidP="0029573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7715" w:rsidRPr="00F1598F" w14:paraId="3D327FA8" w14:textId="77777777" w:rsidTr="001218D9">
        <w:trPr>
          <w:cantSplit/>
        </w:trPr>
        <w:tc>
          <w:tcPr>
            <w:tcW w:w="2512" w:type="dxa"/>
          </w:tcPr>
          <w:p w14:paraId="1A3B59C0" w14:textId="77777777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Merge w:val="restart"/>
          </w:tcPr>
          <w:p w14:paraId="71EED378" w14:textId="3DBADA6D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อัตราดอกเบี้ย</w:t>
            </w:r>
            <w:r w:rsidRPr="00F159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159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85" w:type="dxa"/>
            <w:hideMark/>
          </w:tcPr>
          <w:p w14:paraId="72338FB0" w14:textId="2697BD6B" w:rsidR="008C7715" w:rsidRPr="00F1598F" w:rsidRDefault="00386FBF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  <w:r w:rsidR="00DA2D11" w:rsidRPr="009B6A87">
              <w:rPr>
                <w:rFonts w:asciiTheme="majorBidi" w:hAnsiTheme="majorBidi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="008C7715"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DA2D11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F1C3EC2" w14:textId="77777777" w:rsidR="008C7715" w:rsidRPr="00F1598F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39A08101" w14:textId="0ADEC4D1" w:rsidR="008C7715" w:rsidRPr="00F1598F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DA2D11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D81C5C0" w14:textId="77777777" w:rsidR="008C7715" w:rsidRPr="00F1598F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hideMark/>
          </w:tcPr>
          <w:p w14:paraId="568C2E0A" w14:textId="1CD5EE35" w:rsidR="008C7715" w:rsidRPr="00F1598F" w:rsidRDefault="00386FBF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  <w:r w:rsidR="00DA2D11" w:rsidRPr="009B6A87">
              <w:rPr>
                <w:rFonts w:asciiTheme="majorBidi" w:hAnsiTheme="majorBidi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="008C7715"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DA2D11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ACF26EC" w14:textId="77777777" w:rsidR="008C7715" w:rsidRPr="00F1598F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hideMark/>
          </w:tcPr>
          <w:p w14:paraId="58151E26" w14:textId="7C7E6B22" w:rsidR="008C7715" w:rsidRPr="00F1598F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DA2D11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</w:p>
        </w:tc>
      </w:tr>
      <w:tr w:rsidR="008C7715" w:rsidRPr="00F1598F" w14:paraId="38D9CB68" w14:textId="77777777" w:rsidTr="001218D9">
        <w:trPr>
          <w:cantSplit/>
        </w:trPr>
        <w:tc>
          <w:tcPr>
            <w:tcW w:w="2512" w:type="dxa"/>
          </w:tcPr>
          <w:p w14:paraId="5558206E" w14:textId="77777777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Merge/>
          </w:tcPr>
          <w:p w14:paraId="30E0F1FB" w14:textId="77777777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5415" w:type="dxa"/>
            <w:gridSpan w:val="7"/>
            <w:hideMark/>
          </w:tcPr>
          <w:p w14:paraId="40AFF1BE" w14:textId="77777777" w:rsidR="008C7715" w:rsidRPr="00F1598F" w:rsidRDefault="008C7715" w:rsidP="008C771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0E97" w:rsidRPr="00F1598F" w14:paraId="6928579F" w14:textId="77777777" w:rsidTr="007062FD">
        <w:trPr>
          <w:cantSplit/>
        </w:trPr>
        <w:tc>
          <w:tcPr>
            <w:tcW w:w="2512" w:type="dxa"/>
          </w:tcPr>
          <w:p w14:paraId="351D5C8D" w14:textId="0E085DB9" w:rsidR="00C90E97" w:rsidRPr="00F1598F" w:rsidRDefault="00C90E97" w:rsidP="00C90E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5CA4">
              <w:rPr>
                <w:rFonts w:asciiTheme="majorBidi" w:hAnsiTheme="majorBidi" w:cstheme="majorBidi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53" w:type="dxa"/>
          </w:tcPr>
          <w:p w14:paraId="42744AF7" w14:textId="77777777" w:rsidR="00C90E97" w:rsidRPr="00F1598F" w:rsidRDefault="00C90E97" w:rsidP="00C90E97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026CB2FC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1B2B71" w14:textId="77777777" w:rsidR="00C90E97" w:rsidRPr="00F1598F" w:rsidRDefault="00C90E97" w:rsidP="00C90E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5E42E0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387E63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559545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left" w:pos="70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4C7B43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21BBA4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4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2D11" w:rsidRPr="00470C1F" w14:paraId="404D24FB" w14:textId="77777777" w:rsidTr="007062FD">
        <w:trPr>
          <w:cantSplit/>
        </w:trPr>
        <w:tc>
          <w:tcPr>
            <w:tcW w:w="2512" w:type="dxa"/>
          </w:tcPr>
          <w:p w14:paraId="6659377F" w14:textId="72004DA8" w:rsidR="00DA2D11" w:rsidRPr="00470C1F" w:rsidRDefault="00DA2D11" w:rsidP="00DA2D11">
            <w:pPr>
              <w:tabs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 เมดิแคน จำกัด</w:t>
            </w:r>
          </w:p>
        </w:tc>
        <w:tc>
          <w:tcPr>
            <w:tcW w:w="1253" w:type="dxa"/>
          </w:tcPr>
          <w:p w14:paraId="07B2FF72" w14:textId="39823DA3" w:rsidR="00DA2D11" w:rsidRPr="00470C1F" w:rsidRDefault="00DA2D11" w:rsidP="00DA2D11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MLR-1%</w:t>
            </w:r>
          </w:p>
        </w:tc>
        <w:tc>
          <w:tcPr>
            <w:tcW w:w="1185" w:type="dxa"/>
            <w:vAlign w:val="bottom"/>
          </w:tcPr>
          <w:p w14:paraId="78FE7900" w14:textId="27D00A94" w:rsidR="00DA2D11" w:rsidRPr="00470C1F" w:rsidRDefault="007912F8" w:rsidP="00DA2D11">
            <w:pPr>
              <w:pStyle w:val="a1"/>
              <w:tabs>
                <w:tab w:val="decimal" w:pos="90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117</w:t>
            </w:r>
            <w:r w:rsidR="00CB19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B192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471</w:t>
            </w:r>
          </w:p>
        </w:tc>
        <w:tc>
          <w:tcPr>
            <w:tcW w:w="270" w:type="dxa"/>
          </w:tcPr>
          <w:p w14:paraId="5574E4DE" w14:textId="77777777" w:rsidR="00DA2D11" w:rsidRPr="00470C1F" w:rsidRDefault="00DA2D11" w:rsidP="00DA2D1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7CF9D6" w14:textId="60503289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48"/>
                <w:tab w:val="left" w:pos="338"/>
              </w:tabs>
              <w:spacing w:line="240" w:lineRule="auto"/>
              <w:ind w:left="-108" w:right="6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102,157</w:t>
            </w:r>
          </w:p>
        </w:tc>
        <w:tc>
          <w:tcPr>
            <w:tcW w:w="270" w:type="dxa"/>
          </w:tcPr>
          <w:p w14:paraId="55892A68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2CC34F" w14:textId="59F20730" w:rsidR="00DA2D11" w:rsidRPr="00470C1F" w:rsidRDefault="00CB192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left" w:pos="70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117,471</w:t>
            </w:r>
          </w:p>
        </w:tc>
        <w:tc>
          <w:tcPr>
            <w:tcW w:w="270" w:type="dxa"/>
          </w:tcPr>
          <w:p w14:paraId="724D5F60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50D020" w14:textId="2DE71CA2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102,157</w:t>
            </w:r>
          </w:p>
        </w:tc>
      </w:tr>
      <w:tr w:rsidR="00DA2D11" w:rsidRPr="00470C1F" w14:paraId="4F8BD5D4" w14:textId="77777777" w:rsidTr="007062FD">
        <w:trPr>
          <w:cantSplit/>
        </w:trPr>
        <w:tc>
          <w:tcPr>
            <w:tcW w:w="2512" w:type="dxa"/>
          </w:tcPr>
          <w:p w14:paraId="79FE252C" w14:textId="77777777" w:rsidR="00DA2D11" w:rsidRPr="00470C1F" w:rsidRDefault="00DA2D11" w:rsidP="00DA2D11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25E4F808" w14:textId="77777777" w:rsidR="00DA2D11" w:rsidRPr="00470C1F" w:rsidRDefault="00DA2D11" w:rsidP="00DA2D11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5C0C05E0" w14:textId="77777777" w:rsidR="00DA2D11" w:rsidRPr="00470C1F" w:rsidRDefault="00DA2D11" w:rsidP="00DA2D11">
            <w:pPr>
              <w:pStyle w:val="a1"/>
              <w:tabs>
                <w:tab w:val="decimal" w:pos="90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4A3A57" w14:textId="77777777" w:rsidR="00DA2D11" w:rsidRPr="00470C1F" w:rsidRDefault="00DA2D11" w:rsidP="00DA2D1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ACFEE3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BB17CB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8C8B9B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left" w:pos="70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D4905F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B38F43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4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2D11" w:rsidRPr="00470C1F" w14:paraId="3CC65C53" w14:textId="77777777" w:rsidTr="007062FD">
        <w:trPr>
          <w:cantSplit/>
        </w:trPr>
        <w:tc>
          <w:tcPr>
            <w:tcW w:w="2512" w:type="dxa"/>
          </w:tcPr>
          <w:p w14:paraId="60DFF508" w14:textId="1006C0AD" w:rsidR="00DA2D11" w:rsidRPr="00470C1F" w:rsidRDefault="00DA2D11" w:rsidP="00DA2D11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3" w:type="dxa"/>
          </w:tcPr>
          <w:p w14:paraId="0AC8310A" w14:textId="77777777" w:rsidR="00DA2D11" w:rsidRPr="00470C1F" w:rsidRDefault="00DA2D11" w:rsidP="00DA2D11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3D0E0D26" w14:textId="77777777" w:rsidR="00DA2D11" w:rsidRPr="00470C1F" w:rsidRDefault="00DA2D11" w:rsidP="00DA2D11">
            <w:pPr>
              <w:pStyle w:val="a1"/>
              <w:tabs>
                <w:tab w:val="decimal" w:pos="90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F1B2D57" w14:textId="77777777" w:rsidR="00DA2D11" w:rsidRPr="00470C1F" w:rsidRDefault="00DA2D11" w:rsidP="00DA2D1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A747D6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7B9F6E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A00BC3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left" w:pos="70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F018A7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E65DC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4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2D11" w:rsidRPr="00470C1F" w14:paraId="22F657FB" w14:textId="77777777">
        <w:trPr>
          <w:cantSplit/>
        </w:trPr>
        <w:tc>
          <w:tcPr>
            <w:tcW w:w="2512" w:type="dxa"/>
            <w:hideMark/>
          </w:tcPr>
          <w:p w14:paraId="71F9CDAD" w14:textId="731E58FB" w:rsidR="00DA2D11" w:rsidRPr="00470C1F" w:rsidRDefault="00DA2D11" w:rsidP="00DA2D1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บริษัท ช. ทวี</w:t>
            </w:r>
            <w:r w:rsidRPr="00470C1F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</w:t>
            </w:r>
            <w:r w:rsidRPr="00470C1F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เทอร์โมเทค จำกัด</w:t>
            </w:r>
          </w:p>
        </w:tc>
        <w:tc>
          <w:tcPr>
            <w:tcW w:w="1253" w:type="dxa"/>
          </w:tcPr>
          <w:p w14:paraId="175453B2" w14:textId="61F0431E" w:rsidR="00DA2D11" w:rsidRPr="00470C1F" w:rsidRDefault="00DA2D11" w:rsidP="00DA2D11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85" w:type="dxa"/>
            <w:vAlign w:val="bottom"/>
          </w:tcPr>
          <w:p w14:paraId="191B923B" w14:textId="350A9F0B" w:rsidR="00DA2D11" w:rsidRPr="00470C1F" w:rsidRDefault="00CB1921" w:rsidP="00772D23">
            <w:pPr>
              <w:pStyle w:val="a1"/>
              <w:tabs>
                <w:tab w:val="decimal" w:pos="270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1C5AE9C" w14:textId="77777777" w:rsidR="00DA2D11" w:rsidRPr="00470C1F" w:rsidRDefault="00DA2D11" w:rsidP="00DA2D1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C873F6" w14:textId="0C1E7643" w:rsidR="00DA2D11" w:rsidRPr="00470C1F" w:rsidRDefault="00DA2D11" w:rsidP="00772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5"/>
              </w:tabs>
              <w:spacing w:line="240" w:lineRule="auto"/>
              <w:ind w:left="-108" w:right="-285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155D50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A9A1B3" w14:textId="0A1ED1DD" w:rsidR="00DA2D11" w:rsidRPr="00470C1F" w:rsidRDefault="00826D47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48,492</w:t>
            </w:r>
          </w:p>
        </w:tc>
        <w:tc>
          <w:tcPr>
            <w:tcW w:w="270" w:type="dxa"/>
          </w:tcPr>
          <w:p w14:paraId="2CAD2F7D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0391A0" w14:textId="043525A3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78,546</w:t>
            </w:r>
          </w:p>
        </w:tc>
      </w:tr>
      <w:tr w:rsidR="00A372DD" w:rsidRPr="00470C1F" w14:paraId="65FD1A24" w14:textId="77777777">
        <w:trPr>
          <w:cantSplit/>
        </w:trPr>
        <w:tc>
          <w:tcPr>
            <w:tcW w:w="2512" w:type="dxa"/>
          </w:tcPr>
          <w:p w14:paraId="4864C2F4" w14:textId="1E003E80" w:rsidR="00A372DD" w:rsidRPr="00470C1F" w:rsidRDefault="00A372DD" w:rsidP="00A372D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hint="cs"/>
                <w:spacing w:val="-16"/>
                <w:sz w:val="30"/>
                <w:szCs w:val="30"/>
                <w:cs/>
              </w:rPr>
              <w:t>บริษัท</w:t>
            </w:r>
            <w:r w:rsidRPr="00470C1F">
              <w:rPr>
                <w:rFonts w:asciiTheme="majorBidi" w:hAnsiTheme="majorBidi"/>
                <w:spacing w:val="-16"/>
                <w:sz w:val="30"/>
                <w:szCs w:val="30"/>
                <w:cs/>
              </w:rPr>
              <w:t xml:space="preserve"> </w:t>
            </w:r>
            <w:r w:rsidRPr="00470C1F">
              <w:rPr>
                <w:rFonts w:asciiTheme="majorBidi" w:hAnsiTheme="majorBidi"/>
                <w:spacing w:val="-16"/>
                <w:sz w:val="30"/>
                <w:szCs w:val="30"/>
              </w:rPr>
              <w:t xml:space="preserve"> </w:t>
            </w:r>
            <w:r w:rsidRPr="00470C1F">
              <w:rPr>
                <w:rFonts w:asciiTheme="majorBidi" w:hAnsiTheme="majorBidi" w:hint="cs"/>
                <w:spacing w:val="-16"/>
                <w:sz w:val="30"/>
                <w:szCs w:val="30"/>
                <w:cs/>
              </w:rPr>
              <w:t>อมรรัตน์โกสินทร์</w:t>
            </w:r>
            <w:r w:rsidRPr="00470C1F">
              <w:rPr>
                <w:rFonts w:asciiTheme="majorBidi" w:hAnsiTheme="majorBidi"/>
                <w:spacing w:val="-16"/>
                <w:sz w:val="30"/>
                <w:szCs w:val="30"/>
              </w:rPr>
              <w:t xml:space="preserve"> </w:t>
            </w:r>
            <w:r w:rsidRPr="00470C1F">
              <w:rPr>
                <w:rFonts w:asciiTheme="majorBidi" w:hAnsiTheme="majorBidi" w:hint="cs"/>
                <w:spacing w:val="-16"/>
                <w:sz w:val="30"/>
                <w:szCs w:val="30"/>
                <w:cs/>
              </w:rPr>
              <w:t>จำกัด</w:t>
            </w:r>
          </w:p>
        </w:tc>
        <w:tc>
          <w:tcPr>
            <w:tcW w:w="1253" w:type="dxa"/>
          </w:tcPr>
          <w:p w14:paraId="5C97F1AA" w14:textId="0A6A880C" w:rsidR="00A372DD" w:rsidRPr="00470C1F" w:rsidRDefault="00A372DD" w:rsidP="00A372DD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85" w:type="dxa"/>
            <w:vAlign w:val="bottom"/>
          </w:tcPr>
          <w:p w14:paraId="4C1EFD98" w14:textId="73844455" w:rsidR="00A372DD" w:rsidRPr="00470C1F" w:rsidRDefault="00CB1921" w:rsidP="00A372DD">
            <w:pPr>
              <w:pStyle w:val="a1"/>
              <w:tabs>
                <w:tab w:val="decimal" w:pos="270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BF38D34" w14:textId="77777777" w:rsidR="00A372DD" w:rsidRPr="00470C1F" w:rsidRDefault="00A372DD" w:rsidP="00A372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7CEDB1" w14:textId="6562CB5D" w:rsidR="00A372DD" w:rsidRPr="00470C1F" w:rsidRDefault="00A372DD" w:rsidP="00A3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5"/>
              </w:tabs>
              <w:spacing w:line="240" w:lineRule="auto"/>
              <w:ind w:left="-108" w:right="-285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B7650F" w14:textId="77777777" w:rsidR="00A372DD" w:rsidRPr="00470C1F" w:rsidRDefault="00A372DD" w:rsidP="00A372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ACCE68" w14:textId="758B2C73" w:rsidR="00A372DD" w:rsidRPr="00470C1F" w:rsidRDefault="00CA017F" w:rsidP="00A3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23,375</w:t>
            </w:r>
          </w:p>
        </w:tc>
        <w:tc>
          <w:tcPr>
            <w:tcW w:w="270" w:type="dxa"/>
          </w:tcPr>
          <w:p w14:paraId="76776370" w14:textId="77777777" w:rsidR="00A372DD" w:rsidRPr="00470C1F" w:rsidRDefault="00A372DD" w:rsidP="00A3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2EC309" w14:textId="7230D9BA" w:rsidR="00A372DD" w:rsidRPr="00470C1F" w:rsidRDefault="00A372DD" w:rsidP="00A3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23,146</w:t>
            </w:r>
          </w:p>
        </w:tc>
      </w:tr>
      <w:tr w:rsidR="00A372DD" w:rsidRPr="00470C1F" w14:paraId="1AC9ACCF" w14:textId="77777777">
        <w:trPr>
          <w:cantSplit/>
        </w:trPr>
        <w:tc>
          <w:tcPr>
            <w:tcW w:w="2512" w:type="dxa"/>
          </w:tcPr>
          <w:p w14:paraId="1BFDA7B3" w14:textId="75C5CD2E" w:rsidR="00A372DD" w:rsidRPr="00470C1F" w:rsidRDefault="00F65537" w:rsidP="00A372D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proofErr w:type="spellStart"/>
            <w:r w:rsidRPr="00470C1F">
              <w:rPr>
                <w:rFonts w:asciiTheme="majorBidi" w:hAnsiTheme="majorBidi"/>
                <w:spacing w:val="-16"/>
                <w:sz w:val="30"/>
                <w:szCs w:val="30"/>
              </w:rPr>
              <w:t>Singto</w:t>
            </w:r>
            <w:proofErr w:type="spellEnd"/>
            <w:r w:rsidRPr="00470C1F">
              <w:rPr>
                <w:rFonts w:asciiTheme="majorBidi" w:hAnsiTheme="majorBidi"/>
                <w:spacing w:val="-16"/>
                <w:sz w:val="30"/>
                <w:szCs w:val="30"/>
              </w:rPr>
              <w:t xml:space="preserve"> Limited Liability Company</w:t>
            </w:r>
          </w:p>
        </w:tc>
        <w:tc>
          <w:tcPr>
            <w:tcW w:w="1253" w:type="dxa"/>
          </w:tcPr>
          <w:p w14:paraId="6D173955" w14:textId="4D60AB0D" w:rsidR="00A372DD" w:rsidRPr="00470C1F" w:rsidRDefault="00A372DD" w:rsidP="00A372DD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2EFF5606" w14:textId="343E5AD4" w:rsidR="00A372DD" w:rsidRPr="00470C1F" w:rsidRDefault="00CB1921" w:rsidP="00A372DD">
            <w:pPr>
              <w:pStyle w:val="a1"/>
              <w:tabs>
                <w:tab w:val="decimal" w:pos="270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493E1D9" w14:textId="77777777" w:rsidR="00A372DD" w:rsidRPr="00470C1F" w:rsidRDefault="00A372DD" w:rsidP="00A372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4C081E" w14:textId="15648E8D" w:rsidR="00A372DD" w:rsidRPr="00470C1F" w:rsidRDefault="00F65537" w:rsidP="00DF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48"/>
                <w:tab w:val="left" w:pos="338"/>
              </w:tabs>
              <w:spacing w:line="240" w:lineRule="auto"/>
              <w:ind w:left="-108" w:right="6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0F7EFB" w:rsidRPr="00470C1F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270" w:type="dxa"/>
          </w:tcPr>
          <w:p w14:paraId="67E028E8" w14:textId="77777777" w:rsidR="00A372DD" w:rsidRPr="00470C1F" w:rsidRDefault="00A372DD" w:rsidP="00A372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8E4D76" w14:textId="2E8B11F0" w:rsidR="00A372DD" w:rsidRPr="00470C1F" w:rsidRDefault="009D05D7" w:rsidP="0020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5"/>
              </w:tabs>
              <w:spacing w:line="240" w:lineRule="auto"/>
              <w:ind w:left="-108" w:right="-285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3E6109" w14:textId="77777777" w:rsidR="00A372DD" w:rsidRPr="00470C1F" w:rsidRDefault="00A372DD" w:rsidP="00A3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1D86D0" w14:textId="2B27AB13" w:rsidR="00A372DD" w:rsidRPr="00470C1F" w:rsidRDefault="00A372DD" w:rsidP="00A3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2D11" w:rsidRPr="00470C1F" w14:paraId="06048546" w14:textId="77777777">
        <w:trPr>
          <w:cantSplit/>
        </w:trPr>
        <w:tc>
          <w:tcPr>
            <w:tcW w:w="2512" w:type="dxa"/>
          </w:tcPr>
          <w:p w14:paraId="63A99090" w14:textId="7D3F6CCF" w:rsidR="00DA2D11" w:rsidRPr="00470C1F" w:rsidRDefault="00DA2D11" w:rsidP="00DA2D1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/>
                <w:spacing w:val="-16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3" w:type="dxa"/>
          </w:tcPr>
          <w:p w14:paraId="7B1BC172" w14:textId="77777777" w:rsidR="00DA2D11" w:rsidRPr="00470C1F" w:rsidRDefault="00DA2D11" w:rsidP="00DA2D11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92A26" w14:textId="1BBE927A" w:rsidR="00DA2D11" w:rsidRPr="00470C1F" w:rsidRDefault="00826D47" w:rsidP="001A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70"/>
                <w:tab w:val="left" w:pos="338"/>
              </w:tabs>
              <w:spacing w:line="240" w:lineRule="auto"/>
              <w:ind w:left="-108" w:right="64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117,471</w:t>
            </w:r>
          </w:p>
        </w:tc>
        <w:tc>
          <w:tcPr>
            <w:tcW w:w="270" w:type="dxa"/>
          </w:tcPr>
          <w:p w14:paraId="1032D7D6" w14:textId="77777777" w:rsidR="00DA2D11" w:rsidRPr="00470C1F" w:rsidRDefault="00DA2D11" w:rsidP="00DA2D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8EF31A" w14:textId="3927D196" w:rsidR="00DA2D11" w:rsidRPr="00470C1F" w:rsidRDefault="006036C0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48"/>
                <w:tab w:val="left" w:pos="338"/>
              </w:tabs>
              <w:spacing w:line="240" w:lineRule="auto"/>
              <w:ind w:left="-108" w:right="64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</w:t>
            </w:r>
            <w:r w:rsidR="00DF1983"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489</w:t>
            </w:r>
          </w:p>
        </w:tc>
        <w:tc>
          <w:tcPr>
            <w:tcW w:w="270" w:type="dxa"/>
          </w:tcPr>
          <w:p w14:paraId="4C10F56D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A42D4A" w14:textId="3DA54B87" w:rsidR="00DA2D11" w:rsidRPr="00470C1F" w:rsidRDefault="00C7009F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189,338</w:t>
            </w:r>
          </w:p>
        </w:tc>
        <w:tc>
          <w:tcPr>
            <w:tcW w:w="270" w:type="dxa"/>
          </w:tcPr>
          <w:p w14:paraId="526A4FCA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83E567" w14:textId="20F894CC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203,849</w:t>
            </w:r>
          </w:p>
        </w:tc>
      </w:tr>
    </w:tbl>
    <w:p w14:paraId="68F64039" w14:textId="77777777" w:rsidR="00A56AA5" w:rsidRPr="00470C1F" w:rsidRDefault="00A56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7AC5F375" w14:textId="77777777" w:rsidR="00E8526C" w:rsidRDefault="00E85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51C12144" w14:textId="77777777" w:rsidR="00E8526C" w:rsidRDefault="00E85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42A8D4EB" w14:textId="77777777" w:rsidR="00E8526C" w:rsidRPr="00470C1F" w:rsidRDefault="00E85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3EF9DEDB" w14:textId="6558D937" w:rsidR="00E6225C" w:rsidRPr="00470C1F" w:rsidRDefault="007713E1" w:rsidP="00E622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70C1F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รายการเคลื่อนไหวของเงินให้กู้ยืมแก่บุคคล</w:t>
      </w:r>
      <w:r w:rsidRPr="00470C1F">
        <w:rPr>
          <w:rFonts w:asciiTheme="majorBidi" w:hAnsiTheme="majorBidi" w:cstheme="majorBidi" w:hint="cs"/>
          <w:sz w:val="30"/>
          <w:szCs w:val="30"/>
          <w:cs/>
        </w:rPr>
        <w:t>และกิ</w:t>
      </w:r>
      <w:r w:rsidRPr="00470C1F">
        <w:rPr>
          <w:rFonts w:asciiTheme="majorBidi" w:hAnsiTheme="majorBidi" w:cstheme="majorBidi"/>
          <w:sz w:val="30"/>
          <w:szCs w:val="30"/>
          <w:cs/>
        </w:rPr>
        <w:t>จการที่เกี่ยวข้องกัน</w:t>
      </w:r>
      <w:r w:rsidR="00D27482" w:rsidRPr="00470C1F">
        <w:rPr>
          <w:rFonts w:asciiTheme="majorBidi" w:hAnsiTheme="majorBidi" w:hint="cs"/>
          <w:sz w:val="30"/>
          <w:szCs w:val="30"/>
          <w:cs/>
        </w:rPr>
        <w:t>สำหรับงวด</w:t>
      </w:r>
      <w:r w:rsidR="001B74F1">
        <w:rPr>
          <w:rFonts w:asciiTheme="majorBidi" w:hAnsiTheme="majorBidi" w:hint="cs"/>
          <w:sz w:val="30"/>
          <w:szCs w:val="30"/>
          <w:cs/>
        </w:rPr>
        <w:t>หก</w:t>
      </w:r>
      <w:r w:rsidR="00D27482" w:rsidRPr="00470C1F">
        <w:rPr>
          <w:rFonts w:asciiTheme="majorBidi" w:hAnsiTheme="majorBidi" w:hint="cs"/>
          <w:sz w:val="30"/>
          <w:szCs w:val="30"/>
          <w:cs/>
        </w:rPr>
        <w:t>เดือนสิ้นสุดวันที่</w:t>
      </w:r>
      <w:r w:rsidR="00D27482" w:rsidRPr="00470C1F">
        <w:rPr>
          <w:rFonts w:asciiTheme="majorBidi" w:hAnsiTheme="majorBidi"/>
          <w:sz w:val="30"/>
          <w:szCs w:val="30"/>
          <w:cs/>
        </w:rPr>
        <w:t xml:space="preserve"> </w:t>
      </w:r>
      <w:r w:rsidR="00386FBF">
        <w:rPr>
          <w:rFonts w:asciiTheme="majorBidi" w:hAnsiTheme="majorBidi" w:cstheme="majorBidi"/>
          <w:sz w:val="30"/>
          <w:szCs w:val="30"/>
        </w:rPr>
        <w:t xml:space="preserve">30 </w:t>
      </w:r>
      <w:r w:rsidR="00386FB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AF075D" w:rsidRPr="00470C1F">
        <w:rPr>
          <w:rFonts w:asciiTheme="majorBidi" w:hAnsiTheme="majorBidi"/>
          <w:sz w:val="30"/>
          <w:szCs w:val="30"/>
          <w:cs/>
        </w:rPr>
        <w:t xml:space="preserve"> </w:t>
      </w:r>
      <w:r w:rsidRPr="00470C1F">
        <w:rPr>
          <w:rFonts w:asciiTheme="majorBidi" w:hAnsiTheme="majorBidi" w:cstheme="majorBidi"/>
          <w:sz w:val="30"/>
          <w:szCs w:val="30"/>
        </w:rPr>
        <w:t>256</w:t>
      </w:r>
      <w:r w:rsidR="00AF075D" w:rsidRPr="00470C1F">
        <w:rPr>
          <w:rFonts w:asciiTheme="majorBidi" w:hAnsiTheme="majorBidi" w:cstheme="majorBidi"/>
          <w:sz w:val="30"/>
          <w:szCs w:val="30"/>
        </w:rPr>
        <w:t>7</w:t>
      </w:r>
      <w:r w:rsidRPr="00470C1F">
        <w:rPr>
          <w:rFonts w:asciiTheme="majorBidi" w:hAnsiTheme="majorBidi" w:cstheme="majorBidi"/>
          <w:sz w:val="30"/>
          <w:szCs w:val="30"/>
        </w:rPr>
        <w:t xml:space="preserve"> </w:t>
      </w:r>
      <w:r w:rsidRPr="00470C1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470C1F">
        <w:rPr>
          <w:rFonts w:asciiTheme="majorBidi" w:hAnsiTheme="majorBidi" w:cstheme="majorBidi"/>
          <w:sz w:val="30"/>
          <w:szCs w:val="30"/>
        </w:rPr>
        <w:t>256</w:t>
      </w:r>
      <w:r w:rsidR="00AF075D" w:rsidRPr="00470C1F">
        <w:rPr>
          <w:rFonts w:asciiTheme="majorBidi" w:hAnsiTheme="majorBidi" w:cstheme="majorBidi"/>
          <w:sz w:val="30"/>
          <w:szCs w:val="30"/>
        </w:rPr>
        <w:t>6</w:t>
      </w:r>
      <w:r w:rsidRPr="00470C1F">
        <w:rPr>
          <w:rFonts w:asciiTheme="majorBidi" w:hAnsiTheme="majorBidi" w:cstheme="majorBidi"/>
          <w:sz w:val="30"/>
          <w:szCs w:val="30"/>
        </w:rPr>
        <w:t xml:space="preserve"> </w:t>
      </w:r>
      <w:r w:rsidRPr="00470C1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Style w:val="TableGrid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7"/>
        <w:gridCol w:w="1209"/>
        <w:gridCol w:w="6"/>
        <w:gridCol w:w="236"/>
        <w:gridCol w:w="1035"/>
        <w:gridCol w:w="236"/>
        <w:gridCol w:w="922"/>
        <w:gridCol w:w="237"/>
        <w:gridCol w:w="969"/>
        <w:gridCol w:w="236"/>
        <w:gridCol w:w="1011"/>
        <w:gridCol w:w="6"/>
      </w:tblGrid>
      <w:tr w:rsidR="006D2EBE" w:rsidRPr="00470C1F" w14:paraId="5FBFCF5B" w14:textId="77777777">
        <w:trPr>
          <w:gridAfter w:val="1"/>
          <w:wAfter w:w="6" w:type="dxa"/>
          <w:tblHeader/>
        </w:trPr>
        <w:tc>
          <w:tcPr>
            <w:tcW w:w="3087" w:type="dxa"/>
            <w:shd w:val="clear" w:color="auto" w:fill="auto"/>
            <w:vAlign w:val="bottom"/>
          </w:tcPr>
          <w:p w14:paraId="4A244684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6CB202D4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042366CC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</w:tcPr>
          <w:p w14:paraId="5D2B4340" w14:textId="2AD5D94F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3079DA" w:rsidRPr="00470C1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D2EBE" w:rsidRPr="00470C1F" w14:paraId="0F7D1374" w14:textId="77777777">
        <w:trPr>
          <w:tblHeader/>
        </w:trPr>
        <w:tc>
          <w:tcPr>
            <w:tcW w:w="3087" w:type="dxa"/>
            <w:vAlign w:val="bottom"/>
          </w:tcPr>
          <w:p w14:paraId="5C82BF7B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209" w:type="dxa"/>
            <w:vAlign w:val="bottom"/>
          </w:tcPr>
          <w:p w14:paraId="1EF8C154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  <w:gridSpan w:val="2"/>
            <w:vAlign w:val="bottom"/>
          </w:tcPr>
          <w:p w14:paraId="481D7FB8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EB98545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1E3A703A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42F01179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14:paraId="0EDB35D6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0AAD1548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2D162A06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4656EADE" w14:textId="6EF1EEC2" w:rsidR="006D2EBE" w:rsidRPr="00470C1F" w:rsidRDefault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6D2EBE" w:rsidRPr="00470C1F" w14:paraId="34835B02" w14:textId="77777777">
        <w:trPr>
          <w:gridAfter w:val="1"/>
          <w:wAfter w:w="6" w:type="dxa"/>
          <w:tblHeader/>
        </w:trPr>
        <w:tc>
          <w:tcPr>
            <w:tcW w:w="3087" w:type="dxa"/>
            <w:vAlign w:val="bottom"/>
          </w:tcPr>
          <w:p w14:paraId="4C600396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1A765F0C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0C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42" w:type="dxa"/>
            <w:gridSpan w:val="2"/>
            <w:vAlign w:val="bottom"/>
          </w:tcPr>
          <w:p w14:paraId="4A2902C3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  <w:vAlign w:val="bottom"/>
          </w:tcPr>
          <w:p w14:paraId="225BBD8C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70C1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470C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6D2EBE" w:rsidRPr="00470C1F" w14:paraId="39D441EB" w14:textId="77777777">
        <w:tc>
          <w:tcPr>
            <w:tcW w:w="3087" w:type="dxa"/>
            <w:vAlign w:val="bottom"/>
          </w:tcPr>
          <w:p w14:paraId="2E472994" w14:textId="2A3FED35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470C1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</w:t>
            </w:r>
            <w:r w:rsidR="00AF075D" w:rsidRPr="00470C1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7</w:t>
            </w:r>
          </w:p>
        </w:tc>
        <w:tc>
          <w:tcPr>
            <w:tcW w:w="1209" w:type="dxa"/>
            <w:vAlign w:val="bottom"/>
          </w:tcPr>
          <w:p w14:paraId="7B12E209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1E767A38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23B6F11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D20A5E8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889A11A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02F64AF9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3DA6F4D8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90BD9C3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66ADEFC5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F075D" w:rsidRPr="00470C1F" w14:paraId="6B35D50E" w14:textId="77777777">
        <w:tc>
          <w:tcPr>
            <w:tcW w:w="3087" w:type="dxa"/>
          </w:tcPr>
          <w:p w14:paraId="1EF196AF" w14:textId="1DE1A64D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470C1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209" w:type="dxa"/>
          </w:tcPr>
          <w:p w14:paraId="352E87E6" w14:textId="117BCA88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MLR-1%</w:t>
            </w:r>
          </w:p>
        </w:tc>
        <w:tc>
          <w:tcPr>
            <w:tcW w:w="242" w:type="dxa"/>
            <w:gridSpan w:val="2"/>
          </w:tcPr>
          <w:p w14:paraId="5520519A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3E772FC" w14:textId="056499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102,366</w:t>
            </w:r>
          </w:p>
        </w:tc>
        <w:tc>
          <w:tcPr>
            <w:tcW w:w="236" w:type="dxa"/>
          </w:tcPr>
          <w:p w14:paraId="713318EB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504FD460" w14:textId="2EA7437D" w:rsidR="00AF075D" w:rsidRPr="00470C1F" w:rsidRDefault="00422DEF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15,345</w:t>
            </w:r>
          </w:p>
        </w:tc>
        <w:tc>
          <w:tcPr>
            <w:tcW w:w="237" w:type="dxa"/>
          </w:tcPr>
          <w:p w14:paraId="21933B06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284C07FC" w14:textId="61D4E4E8" w:rsidR="00AF075D" w:rsidRPr="00470C1F" w:rsidRDefault="00422DEF" w:rsidP="00772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DB07DF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14:paraId="78C9A7C3" w14:textId="394F1C31" w:rsidR="00AF075D" w:rsidRPr="00470C1F" w:rsidRDefault="00422DEF" w:rsidP="00145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117,711</w:t>
            </w:r>
          </w:p>
        </w:tc>
      </w:tr>
      <w:tr w:rsidR="00AF075D" w:rsidRPr="00470C1F" w14:paraId="5EF35F99" w14:textId="77777777">
        <w:tc>
          <w:tcPr>
            <w:tcW w:w="3087" w:type="dxa"/>
          </w:tcPr>
          <w:p w14:paraId="0B3B659D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00B5DE54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</w:tcPr>
          <w:p w14:paraId="5C1EE906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28DE60FA" w14:textId="254C66D4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102,366</w:t>
            </w:r>
          </w:p>
        </w:tc>
        <w:tc>
          <w:tcPr>
            <w:tcW w:w="236" w:type="dxa"/>
          </w:tcPr>
          <w:p w14:paraId="763B14EF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539F04EB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68C7B06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26584BE1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63C125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21F56A15" w14:textId="158AF322" w:rsidR="00AF075D" w:rsidRPr="00470C1F" w:rsidRDefault="00422DEF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117,711</w:t>
            </w:r>
          </w:p>
        </w:tc>
      </w:tr>
      <w:tr w:rsidR="00AF075D" w:rsidRPr="00470C1F" w14:paraId="6C811E71" w14:textId="77777777" w:rsidTr="00B96506">
        <w:trPr>
          <w:gridAfter w:val="1"/>
          <w:wAfter w:w="6" w:type="dxa"/>
        </w:trPr>
        <w:tc>
          <w:tcPr>
            <w:tcW w:w="3087" w:type="dxa"/>
          </w:tcPr>
          <w:p w14:paraId="39A764B9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70C1F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Pr="00470C1F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470C1F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15" w:type="dxa"/>
            <w:gridSpan w:val="2"/>
          </w:tcPr>
          <w:p w14:paraId="65CFD583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3EE74A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153C06E2" w14:textId="63B3E425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(209)</w:t>
            </w:r>
          </w:p>
        </w:tc>
        <w:tc>
          <w:tcPr>
            <w:tcW w:w="236" w:type="dxa"/>
            <w:vAlign w:val="bottom"/>
          </w:tcPr>
          <w:p w14:paraId="3AE0CF76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5D83C705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2376ECE6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246B047B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95"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8979CC1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2B656930" w14:textId="7F13DCA7" w:rsidR="00AF075D" w:rsidRPr="00470C1F" w:rsidRDefault="00FD2064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(240)</w:t>
            </w:r>
          </w:p>
        </w:tc>
      </w:tr>
      <w:tr w:rsidR="00AF075D" w:rsidRPr="00470C1F" w14:paraId="35799976" w14:textId="77777777">
        <w:tc>
          <w:tcPr>
            <w:tcW w:w="3087" w:type="dxa"/>
          </w:tcPr>
          <w:p w14:paraId="3079C43F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4A6A6DA4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6FFD14BA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10FD7" w14:textId="5FBDCC2C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102,157</w:t>
            </w:r>
          </w:p>
        </w:tc>
        <w:tc>
          <w:tcPr>
            <w:tcW w:w="236" w:type="dxa"/>
          </w:tcPr>
          <w:p w14:paraId="38999714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7745AA49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6A2B26C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6AA3B578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575AD70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8B6A4B" w14:textId="2ABCE84E" w:rsidR="00AF075D" w:rsidRPr="00470C1F" w:rsidRDefault="00DA0E88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</w:t>
            </w:r>
            <w:r w:rsidR="008679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,471</w:t>
            </w:r>
          </w:p>
        </w:tc>
      </w:tr>
    </w:tbl>
    <w:p w14:paraId="3A2CDF8C" w14:textId="77777777" w:rsidR="0094054C" w:rsidRPr="00470C1F" w:rsidRDefault="0094054C" w:rsidP="00E622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7"/>
        <w:gridCol w:w="1209"/>
        <w:gridCol w:w="6"/>
        <w:gridCol w:w="236"/>
        <w:gridCol w:w="1035"/>
        <w:gridCol w:w="236"/>
        <w:gridCol w:w="922"/>
        <w:gridCol w:w="237"/>
        <w:gridCol w:w="969"/>
        <w:gridCol w:w="236"/>
        <w:gridCol w:w="1011"/>
        <w:gridCol w:w="6"/>
      </w:tblGrid>
      <w:tr w:rsidR="007713E1" w:rsidRPr="00470C1F" w14:paraId="408A91CC" w14:textId="77777777" w:rsidTr="00461BDF">
        <w:trPr>
          <w:gridAfter w:val="1"/>
          <w:wAfter w:w="6" w:type="dxa"/>
          <w:tblHeader/>
        </w:trPr>
        <w:tc>
          <w:tcPr>
            <w:tcW w:w="3087" w:type="dxa"/>
            <w:shd w:val="clear" w:color="auto" w:fill="auto"/>
            <w:vAlign w:val="bottom"/>
          </w:tcPr>
          <w:p w14:paraId="2D9AE4FC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2A4F683F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435F046A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</w:tcPr>
          <w:p w14:paraId="2F3933F2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13E1" w:rsidRPr="00470C1F" w14:paraId="16D5C94A" w14:textId="77777777" w:rsidTr="00461BDF">
        <w:trPr>
          <w:tblHeader/>
        </w:trPr>
        <w:tc>
          <w:tcPr>
            <w:tcW w:w="3087" w:type="dxa"/>
            <w:vAlign w:val="bottom"/>
          </w:tcPr>
          <w:p w14:paraId="1F081282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209" w:type="dxa"/>
            <w:vAlign w:val="bottom"/>
          </w:tcPr>
          <w:p w14:paraId="13BABF13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  <w:gridSpan w:val="2"/>
            <w:vAlign w:val="bottom"/>
          </w:tcPr>
          <w:p w14:paraId="7E40F811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D799EE9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5DD21880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002C7C1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14:paraId="65B62E79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1921BF5C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3EB6F960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C89A042" w14:textId="67F124EB" w:rsidR="007713E1" w:rsidRPr="00470C1F" w:rsidRDefault="00386FBF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7713E1" w:rsidRPr="00470C1F" w14:paraId="67DA2F33" w14:textId="77777777" w:rsidTr="00461BDF">
        <w:trPr>
          <w:gridAfter w:val="1"/>
          <w:wAfter w:w="6" w:type="dxa"/>
          <w:tblHeader/>
        </w:trPr>
        <w:tc>
          <w:tcPr>
            <w:tcW w:w="3087" w:type="dxa"/>
            <w:vAlign w:val="bottom"/>
          </w:tcPr>
          <w:p w14:paraId="2297D009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3514ACEE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0C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42" w:type="dxa"/>
            <w:gridSpan w:val="2"/>
            <w:vAlign w:val="bottom"/>
          </w:tcPr>
          <w:p w14:paraId="753B011F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  <w:vAlign w:val="bottom"/>
          </w:tcPr>
          <w:p w14:paraId="73A6FA38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70C1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470C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7713E1" w:rsidRPr="00470C1F" w14:paraId="6062117F" w14:textId="77777777" w:rsidTr="00461BDF">
        <w:tc>
          <w:tcPr>
            <w:tcW w:w="3087" w:type="dxa"/>
            <w:vAlign w:val="bottom"/>
          </w:tcPr>
          <w:p w14:paraId="3851B748" w14:textId="38774390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470C1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</w:t>
            </w:r>
            <w:r w:rsidR="00AF075D" w:rsidRPr="00470C1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7</w:t>
            </w:r>
          </w:p>
        </w:tc>
        <w:tc>
          <w:tcPr>
            <w:tcW w:w="1209" w:type="dxa"/>
            <w:vAlign w:val="bottom"/>
          </w:tcPr>
          <w:p w14:paraId="31F11362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0881625C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66A70909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1127F27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2DA4CFB0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26C06895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3E78E735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3F4AB63E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303E4822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C431F" w:rsidRPr="00470C1F" w14:paraId="5BF006CA" w14:textId="77777777">
        <w:tc>
          <w:tcPr>
            <w:tcW w:w="3087" w:type="dxa"/>
          </w:tcPr>
          <w:p w14:paraId="19B613AB" w14:textId="435A2AE4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470C1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209" w:type="dxa"/>
          </w:tcPr>
          <w:p w14:paraId="791D4310" w14:textId="3D2D107A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MLR-1%</w:t>
            </w:r>
          </w:p>
        </w:tc>
        <w:tc>
          <w:tcPr>
            <w:tcW w:w="242" w:type="dxa"/>
            <w:gridSpan w:val="2"/>
          </w:tcPr>
          <w:p w14:paraId="72A2A2A3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44641B9" w14:textId="02C623FA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102,366</w:t>
            </w:r>
          </w:p>
        </w:tc>
        <w:tc>
          <w:tcPr>
            <w:tcW w:w="236" w:type="dxa"/>
          </w:tcPr>
          <w:p w14:paraId="76542F72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6AD0F12" w14:textId="045CCC3A" w:rsidR="005C431F" w:rsidRPr="00470C1F" w:rsidRDefault="00C0024E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15,345</w:t>
            </w:r>
          </w:p>
        </w:tc>
        <w:tc>
          <w:tcPr>
            <w:tcW w:w="237" w:type="dxa"/>
          </w:tcPr>
          <w:p w14:paraId="0827D353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7AE2C9F3" w14:textId="3115D3B5" w:rsidR="005C431F" w:rsidRPr="00470C1F" w:rsidRDefault="00397910" w:rsidP="00772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line="240" w:lineRule="auto"/>
              <w:ind w:left="-95"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6A7552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</w:tcPr>
          <w:p w14:paraId="3423C958" w14:textId="4D89E11E" w:rsidR="005C431F" w:rsidRPr="00470C1F" w:rsidRDefault="00397910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117,711</w:t>
            </w:r>
          </w:p>
        </w:tc>
      </w:tr>
      <w:tr w:rsidR="005C431F" w:rsidRPr="00470C1F" w14:paraId="5C95244D" w14:textId="77777777">
        <w:tc>
          <w:tcPr>
            <w:tcW w:w="3087" w:type="dxa"/>
          </w:tcPr>
          <w:p w14:paraId="2DCA6246" w14:textId="7CE5A420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4828D791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61E2C218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533D0C8D" w14:textId="2CAB5982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102,366</w:t>
            </w:r>
          </w:p>
        </w:tc>
        <w:tc>
          <w:tcPr>
            <w:tcW w:w="236" w:type="dxa"/>
          </w:tcPr>
          <w:p w14:paraId="68176466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64737B76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3D5458FA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67E63301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53F9272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72E1D429" w14:textId="79DF2052" w:rsidR="005C431F" w:rsidRPr="00470C1F" w:rsidRDefault="00397910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117,711</w:t>
            </w:r>
          </w:p>
        </w:tc>
      </w:tr>
      <w:tr w:rsidR="005C431F" w:rsidRPr="00470C1F" w14:paraId="701182F9" w14:textId="77777777" w:rsidTr="00A939EF">
        <w:tc>
          <w:tcPr>
            <w:tcW w:w="3087" w:type="dxa"/>
          </w:tcPr>
          <w:p w14:paraId="2A865674" w14:textId="0AC83E1C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470C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70C1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70C1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09" w:type="dxa"/>
          </w:tcPr>
          <w:p w14:paraId="7EAF6CF0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2AF33A5C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5012A8F9" w14:textId="1325D34C" w:rsidR="005C431F" w:rsidRPr="00470C1F" w:rsidRDefault="005C431F" w:rsidP="00446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4"/>
              </w:tabs>
              <w:spacing w:line="240" w:lineRule="auto"/>
              <w:ind w:left="-95" w:right="-4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(209)</w:t>
            </w:r>
          </w:p>
        </w:tc>
        <w:tc>
          <w:tcPr>
            <w:tcW w:w="236" w:type="dxa"/>
            <w:vAlign w:val="bottom"/>
          </w:tcPr>
          <w:p w14:paraId="76E93238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B387F69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717CBCBA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596126D3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F1B6535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vAlign w:val="bottom"/>
          </w:tcPr>
          <w:p w14:paraId="5906AC6C" w14:textId="58C68E10" w:rsidR="005C431F" w:rsidRPr="00470C1F" w:rsidRDefault="00E31436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95"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(240)</w:t>
            </w:r>
          </w:p>
        </w:tc>
      </w:tr>
      <w:tr w:rsidR="005C431F" w:rsidRPr="00470C1F" w14:paraId="6F9946AF" w14:textId="77777777">
        <w:tc>
          <w:tcPr>
            <w:tcW w:w="3087" w:type="dxa"/>
          </w:tcPr>
          <w:p w14:paraId="1EC68A59" w14:textId="6AE2702A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41B628F6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044E3ACA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48320D8E" w14:textId="1AA47780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102,157</w:t>
            </w:r>
          </w:p>
        </w:tc>
        <w:tc>
          <w:tcPr>
            <w:tcW w:w="236" w:type="dxa"/>
          </w:tcPr>
          <w:p w14:paraId="433EE6F0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5F2E63AC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11B29933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0BABF998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F92FB4F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24BFDD4B" w14:textId="124B2D0E" w:rsidR="005C431F" w:rsidRPr="00470C1F" w:rsidRDefault="00E31436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</w:t>
            </w:r>
            <w:r w:rsidR="006B7F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471</w:t>
            </w:r>
          </w:p>
        </w:tc>
      </w:tr>
      <w:tr w:rsidR="00AF075D" w:rsidRPr="00470C1F" w14:paraId="00FDAA34" w14:textId="77777777" w:rsidTr="00A939EF">
        <w:tc>
          <w:tcPr>
            <w:tcW w:w="3087" w:type="dxa"/>
          </w:tcPr>
          <w:p w14:paraId="289D7A8B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</w:tcPr>
          <w:p w14:paraId="3C72F09A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20851013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BC6715C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F7A2B2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1529836C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74A38A57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40FF3014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87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8E44E81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9A4592C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075D" w:rsidRPr="00470C1F" w14:paraId="29E9C0AC" w14:textId="77777777">
        <w:tc>
          <w:tcPr>
            <w:tcW w:w="3087" w:type="dxa"/>
          </w:tcPr>
          <w:p w14:paraId="2D462A7A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470C1F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209" w:type="dxa"/>
          </w:tcPr>
          <w:p w14:paraId="77D84F07" w14:textId="0099F3D3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7 - 8</w:t>
            </w:r>
          </w:p>
        </w:tc>
        <w:tc>
          <w:tcPr>
            <w:tcW w:w="242" w:type="dxa"/>
            <w:gridSpan w:val="2"/>
          </w:tcPr>
          <w:p w14:paraId="405CAF09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EB3D0E6" w14:textId="4738FBA2" w:rsidR="00AF075D" w:rsidRPr="00470C1F" w:rsidRDefault="0063434C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101,</w:t>
            </w:r>
            <w:r w:rsidR="002A4CE5" w:rsidRPr="00470C1F"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  <w:tc>
          <w:tcPr>
            <w:tcW w:w="236" w:type="dxa"/>
            <w:vAlign w:val="bottom"/>
          </w:tcPr>
          <w:p w14:paraId="1361DF39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2CBD551D" w14:textId="023CB337" w:rsidR="00AF075D" w:rsidRPr="00470C1F" w:rsidRDefault="00AC49B3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2,048</w:t>
            </w:r>
          </w:p>
        </w:tc>
        <w:tc>
          <w:tcPr>
            <w:tcW w:w="237" w:type="dxa"/>
            <w:vAlign w:val="bottom"/>
          </w:tcPr>
          <w:p w14:paraId="76771758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51C774B1" w14:textId="286EF129" w:rsidR="00AF075D" w:rsidRPr="00470C1F" w:rsidRDefault="003D322E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87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(31,933)</w:t>
            </w:r>
          </w:p>
        </w:tc>
        <w:tc>
          <w:tcPr>
            <w:tcW w:w="236" w:type="dxa"/>
            <w:vAlign w:val="bottom"/>
          </w:tcPr>
          <w:p w14:paraId="6BD48F87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54931717" w14:textId="13BDD115" w:rsidR="00AF075D" w:rsidRPr="00470C1F" w:rsidRDefault="003D322E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72,014</w:t>
            </w:r>
          </w:p>
        </w:tc>
      </w:tr>
      <w:tr w:rsidR="00AF075D" w:rsidRPr="008E1326" w14:paraId="4E445330" w14:textId="77777777">
        <w:tc>
          <w:tcPr>
            <w:tcW w:w="3087" w:type="dxa"/>
          </w:tcPr>
          <w:p w14:paraId="07914EDE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6C8B5FF4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</w:tcPr>
          <w:p w14:paraId="39ED1485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5738F5FA" w14:textId="20D47F35" w:rsidR="00AF075D" w:rsidRPr="00470C1F" w:rsidRDefault="0063434C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27288"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01,</w:t>
            </w:r>
            <w:r w:rsidR="003216E8"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899</w:t>
            </w:r>
          </w:p>
        </w:tc>
        <w:tc>
          <w:tcPr>
            <w:tcW w:w="236" w:type="dxa"/>
            <w:vAlign w:val="bottom"/>
          </w:tcPr>
          <w:p w14:paraId="3F41527C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480630A5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3084FC5D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78D24E21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57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70C39BB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vAlign w:val="bottom"/>
          </w:tcPr>
          <w:p w14:paraId="6B0F8A94" w14:textId="121F1028" w:rsidR="00AF075D" w:rsidRPr="008E1326" w:rsidRDefault="0076363E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72,014</w:t>
            </w:r>
          </w:p>
        </w:tc>
      </w:tr>
      <w:tr w:rsidR="00AF075D" w:rsidRPr="008E1326" w14:paraId="6E5864D9" w14:textId="77777777" w:rsidTr="00A939EF">
        <w:trPr>
          <w:gridAfter w:val="1"/>
          <w:wAfter w:w="6" w:type="dxa"/>
        </w:trPr>
        <w:tc>
          <w:tcPr>
            <w:tcW w:w="3087" w:type="dxa"/>
          </w:tcPr>
          <w:p w14:paraId="2E38495B" w14:textId="70642613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64290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864290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15" w:type="dxa"/>
            <w:gridSpan w:val="2"/>
          </w:tcPr>
          <w:p w14:paraId="4062F7A2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C2D7F2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0E32D70" w14:textId="773B8F80" w:rsidR="00AF075D" w:rsidRPr="008E1326" w:rsidRDefault="003216E8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(207)</w:t>
            </w:r>
          </w:p>
        </w:tc>
        <w:tc>
          <w:tcPr>
            <w:tcW w:w="236" w:type="dxa"/>
            <w:vAlign w:val="bottom"/>
          </w:tcPr>
          <w:p w14:paraId="06530951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3A9923EB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75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2003D0C1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4D6C428C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70"/>
                <w:tab w:val="decimal" w:pos="75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41C4CF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6F280BC5" w14:textId="0C934C0E" w:rsidR="00AF075D" w:rsidRPr="008E1326" w:rsidRDefault="0076363E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95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(147)</w:t>
            </w:r>
          </w:p>
        </w:tc>
      </w:tr>
      <w:tr w:rsidR="00AF075D" w:rsidRPr="008E1326" w14:paraId="109C1F73" w14:textId="77777777">
        <w:tc>
          <w:tcPr>
            <w:tcW w:w="3087" w:type="dxa"/>
          </w:tcPr>
          <w:p w14:paraId="5021C268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3A2BE713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414C8ED5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31104D6F" w14:textId="52C4A31D" w:rsidR="00AF075D" w:rsidRPr="008E1326" w:rsidRDefault="003216E8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101,692</w:t>
            </w:r>
          </w:p>
        </w:tc>
        <w:tc>
          <w:tcPr>
            <w:tcW w:w="236" w:type="dxa"/>
            <w:vAlign w:val="bottom"/>
          </w:tcPr>
          <w:p w14:paraId="59775CCF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533067F6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03111E64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42C78386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57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B0D7110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76B4C" w14:textId="2B1A56AD" w:rsidR="00AF075D" w:rsidRPr="008E1326" w:rsidRDefault="00530C02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71,867</w:t>
            </w:r>
          </w:p>
        </w:tc>
      </w:tr>
      <w:tr w:rsidR="00AF075D" w:rsidRPr="008E1326" w14:paraId="0FCB3CD0" w14:textId="77777777" w:rsidTr="00AD7E85">
        <w:tc>
          <w:tcPr>
            <w:tcW w:w="3087" w:type="dxa"/>
            <w:vAlign w:val="bottom"/>
          </w:tcPr>
          <w:p w14:paraId="7289513A" w14:textId="3D3E227A" w:rsidR="00AF075D" w:rsidRPr="00D613A4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ja-JP"/>
              </w:rPr>
            </w:pPr>
            <w:r w:rsidRPr="00D613A4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eastAsia="ja-JP"/>
              </w:rPr>
              <w:t>รวม</w:t>
            </w:r>
          </w:p>
        </w:tc>
        <w:tc>
          <w:tcPr>
            <w:tcW w:w="1209" w:type="dxa"/>
            <w:vAlign w:val="bottom"/>
          </w:tcPr>
          <w:p w14:paraId="18FE0D44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654FB275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3D7E1AA8" w14:textId="3EB5A5EE" w:rsidR="00AF075D" w:rsidRPr="004A2565" w:rsidRDefault="00607177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203,849</w:t>
            </w:r>
          </w:p>
        </w:tc>
        <w:tc>
          <w:tcPr>
            <w:tcW w:w="236" w:type="dxa"/>
            <w:vAlign w:val="bottom"/>
          </w:tcPr>
          <w:p w14:paraId="29D164F1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11A3715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45C0100C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74347A04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1C39ED9B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D1A6A" w14:textId="5CECC183" w:rsidR="00AF075D" w:rsidRPr="00F04F56" w:rsidRDefault="00536D00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189,338</w:t>
            </w:r>
          </w:p>
        </w:tc>
      </w:tr>
      <w:tr w:rsidR="00D3352D" w:rsidRPr="008E1326" w14:paraId="7705D3F0" w14:textId="77777777" w:rsidTr="002527AC">
        <w:tc>
          <w:tcPr>
            <w:tcW w:w="3087" w:type="dxa"/>
            <w:vAlign w:val="bottom"/>
          </w:tcPr>
          <w:p w14:paraId="58DF9695" w14:textId="77777777" w:rsidR="00D3352D" w:rsidRPr="00D613A4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14A0B4AA" w14:textId="77777777" w:rsidR="00D3352D" w:rsidRPr="008E1326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743F8BC3" w14:textId="77777777" w:rsidR="00D3352D" w:rsidRPr="008E1326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44E1A5E9" w14:textId="77777777" w:rsidR="00D3352D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FA6AF0B" w14:textId="77777777" w:rsidR="00D3352D" w:rsidRPr="008E1326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5895F2D7" w14:textId="77777777" w:rsidR="00D3352D" w:rsidRPr="008E1326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0B9204A4" w14:textId="77777777" w:rsidR="00D3352D" w:rsidRPr="008E1326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7BC8B595" w14:textId="77777777" w:rsidR="00D3352D" w:rsidRPr="008E1326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DEB0332" w14:textId="77777777" w:rsidR="00D3352D" w:rsidRPr="008E1326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vAlign w:val="bottom"/>
          </w:tcPr>
          <w:p w14:paraId="1BE68EED" w14:textId="77777777" w:rsidR="00D3352D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352D" w:rsidRPr="008E1326" w14:paraId="53786074" w14:textId="77777777" w:rsidTr="002527AC">
        <w:tc>
          <w:tcPr>
            <w:tcW w:w="3087" w:type="dxa"/>
            <w:vAlign w:val="bottom"/>
          </w:tcPr>
          <w:p w14:paraId="31AE744C" w14:textId="77777777" w:rsidR="00D3352D" w:rsidRPr="00D613A4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0CB04E7F" w14:textId="77777777" w:rsidR="00D3352D" w:rsidRPr="008E1326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62C00B2B" w14:textId="77777777" w:rsidR="00D3352D" w:rsidRPr="008E1326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C7950D3" w14:textId="77777777" w:rsidR="00D3352D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51EB78C" w14:textId="77777777" w:rsidR="00D3352D" w:rsidRPr="008E1326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16744A4E" w14:textId="77777777" w:rsidR="00D3352D" w:rsidRPr="008E1326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06536104" w14:textId="77777777" w:rsidR="00D3352D" w:rsidRPr="008E1326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47BD7F4A" w14:textId="77777777" w:rsidR="00D3352D" w:rsidRPr="008E1326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BC9137F" w14:textId="77777777" w:rsidR="00D3352D" w:rsidRPr="008E1326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7BFDD243" w14:textId="77777777" w:rsidR="00D3352D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352D" w:rsidRPr="008E1326" w14:paraId="51E4061F" w14:textId="77777777" w:rsidTr="002527AC">
        <w:tc>
          <w:tcPr>
            <w:tcW w:w="3087" w:type="dxa"/>
            <w:vAlign w:val="bottom"/>
          </w:tcPr>
          <w:p w14:paraId="629269E3" w14:textId="77777777" w:rsidR="00D3352D" w:rsidRPr="00D613A4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25F50541" w14:textId="77777777" w:rsidR="00D3352D" w:rsidRPr="008E1326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43D755A5" w14:textId="77777777" w:rsidR="00D3352D" w:rsidRPr="008E1326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6FD7C46" w14:textId="77777777" w:rsidR="00D3352D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5956165" w14:textId="77777777" w:rsidR="00D3352D" w:rsidRPr="008E1326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3EC642F9" w14:textId="77777777" w:rsidR="00D3352D" w:rsidRPr="008E1326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570417C8" w14:textId="77777777" w:rsidR="00D3352D" w:rsidRPr="008E1326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53113EE1" w14:textId="77777777" w:rsidR="00D3352D" w:rsidRPr="008E1326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7A614CE" w14:textId="77777777" w:rsidR="00D3352D" w:rsidRPr="008E1326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1978FF3A" w14:textId="77777777" w:rsidR="00D3352D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352D" w:rsidRPr="008E1326" w14:paraId="3D079765" w14:textId="77777777" w:rsidTr="002527AC">
        <w:tc>
          <w:tcPr>
            <w:tcW w:w="3087" w:type="dxa"/>
            <w:vAlign w:val="bottom"/>
          </w:tcPr>
          <w:p w14:paraId="1C3A6444" w14:textId="77777777" w:rsidR="00D3352D" w:rsidRPr="00D613A4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07254A8A" w14:textId="77777777" w:rsidR="00D3352D" w:rsidRPr="008E1326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3CA94EB3" w14:textId="77777777" w:rsidR="00D3352D" w:rsidRPr="008E1326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63CF634" w14:textId="77777777" w:rsidR="00D3352D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BBE062E" w14:textId="77777777" w:rsidR="00D3352D" w:rsidRPr="008E1326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33FFCBA8" w14:textId="77777777" w:rsidR="00D3352D" w:rsidRPr="008E1326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7734C7AA" w14:textId="77777777" w:rsidR="00D3352D" w:rsidRPr="008E1326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3EDCCA95" w14:textId="77777777" w:rsidR="00D3352D" w:rsidRPr="008E1326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3754797E" w14:textId="77777777" w:rsidR="00D3352D" w:rsidRPr="008E1326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3EC59590" w14:textId="77777777" w:rsidR="00D3352D" w:rsidRDefault="00D3352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527AC" w:rsidRPr="008E1326" w14:paraId="0C0EF346" w14:textId="77777777" w:rsidTr="002527AC">
        <w:tc>
          <w:tcPr>
            <w:tcW w:w="3087" w:type="dxa"/>
            <w:vAlign w:val="bottom"/>
          </w:tcPr>
          <w:p w14:paraId="3C3E1073" w14:textId="77777777" w:rsidR="002527AC" w:rsidRPr="00D613A4" w:rsidRDefault="002527AC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3409EDB6" w14:textId="77777777" w:rsidR="002527AC" w:rsidRPr="008E1326" w:rsidRDefault="002527AC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7BF1221A" w14:textId="77777777" w:rsidR="002527AC" w:rsidRPr="008E1326" w:rsidRDefault="002527AC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CB6281E" w14:textId="77777777" w:rsidR="002527AC" w:rsidRDefault="002527AC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32DFDA9" w14:textId="77777777" w:rsidR="002527AC" w:rsidRPr="008E1326" w:rsidRDefault="002527AC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3669127D" w14:textId="77777777" w:rsidR="002527AC" w:rsidRPr="008E1326" w:rsidRDefault="002527AC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77F713EF" w14:textId="77777777" w:rsidR="002527AC" w:rsidRPr="008E1326" w:rsidRDefault="002527AC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5CC49F73" w14:textId="77777777" w:rsidR="002527AC" w:rsidRPr="008E1326" w:rsidRDefault="002527AC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E25E0B5" w14:textId="77777777" w:rsidR="002527AC" w:rsidRPr="008E1326" w:rsidRDefault="002527AC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E2A691B" w14:textId="77777777" w:rsidR="002527AC" w:rsidRDefault="002527AC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F075D" w:rsidRPr="008E1326" w14:paraId="618A978E" w14:textId="77777777" w:rsidTr="002527AC">
        <w:tc>
          <w:tcPr>
            <w:tcW w:w="3087" w:type="dxa"/>
            <w:vAlign w:val="bottom"/>
          </w:tcPr>
          <w:p w14:paraId="1AE3B3E5" w14:textId="77777777" w:rsidR="00AF075D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</w:p>
          <w:p w14:paraId="196A8D42" w14:textId="73ACA7B2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991C6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6</w:t>
            </w:r>
          </w:p>
        </w:tc>
        <w:tc>
          <w:tcPr>
            <w:tcW w:w="1209" w:type="dxa"/>
            <w:vAlign w:val="bottom"/>
          </w:tcPr>
          <w:p w14:paraId="27B9DC25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203F2FA4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331362E6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9C5CD80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046966F8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5A9FE5CC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433FBBAB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F0F72EC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EB8C5D8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86FBF" w:rsidRPr="008E1326" w14:paraId="161F1479" w14:textId="77777777">
        <w:tc>
          <w:tcPr>
            <w:tcW w:w="3087" w:type="dxa"/>
          </w:tcPr>
          <w:p w14:paraId="6F68C6D2" w14:textId="7F79610D" w:rsidR="00386FBF" w:rsidRPr="00D93D74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209" w:type="dxa"/>
          </w:tcPr>
          <w:p w14:paraId="21A05590" w14:textId="6E8D1E2A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MLR-1%</w:t>
            </w:r>
          </w:p>
        </w:tc>
        <w:tc>
          <w:tcPr>
            <w:tcW w:w="242" w:type="dxa"/>
            <w:gridSpan w:val="2"/>
          </w:tcPr>
          <w:p w14:paraId="1EFF35AE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FBB08D0" w14:textId="2E100B9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47,994</w:t>
            </w:r>
          </w:p>
        </w:tc>
        <w:tc>
          <w:tcPr>
            <w:tcW w:w="236" w:type="dxa"/>
            <w:vAlign w:val="bottom"/>
          </w:tcPr>
          <w:p w14:paraId="054DDAAC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6CABA6D" w14:textId="642526F9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28,605</w:t>
            </w:r>
          </w:p>
        </w:tc>
        <w:tc>
          <w:tcPr>
            <w:tcW w:w="237" w:type="dxa"/>
          </w:tcPr>
          <w:p w14:paraId="7A5E9513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198A03EC" w14:textId="57D48120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line="240" w:lineRule="auto"/>
              <w:ind w:left="-95"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C53EB0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</w:tcPr>
          <w:p w14:paraId="5002CA7E" w14:textId="267AF688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76,599</w:t>
            </w:r>
          </w:p>
        </w:tc>
      </w:tr>
      <w:tr w:rsidR="00386FBF" w:rsidRPr="008E1326" w14:paraId="6332277F" w14:textId="77777777">
        <w:tc>
          <w:tcPr>
            <w:tcW w:w="3087" w:type="dxa"/>
          </w:tcPr>
          <w:p w14:paraId="4F82BA1B" w14:textId="2AB9DEB0" w:rsidR="00386FBF" w:rsidRPr="00D93D74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652A82BC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2AE659D7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62114407" w14:textId="1D520079" w:rsidR="00386FBF" w:rsidRPr="002644C2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44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47,994</w:t>
            </w:r>
          </w:p>
        </w:tc>
        <w:tc>
          <w:tcPr>
            <w:tcW w:w="236" w:type="dxa"/>
            <w:vAlign w:val="bottom"/>
          </w:tcPr>
          <w:p w14:paraId="4B6B9FDA" w14:textId="77777777" w:rsidR="00386FBF" w:rsidRPr="002644C2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7AE049D4" w14:textId="77777777" w:rsidR="00386FBF" w:rsidRPr="002644C2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097D4FD7" w14:textId="77777777" w:rsidR="00386FBF" w:rsidRPr="002644C2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276CAE78" w14:textId="77777777" w:rsidR="00386FBF" w:rsidRPr="002644C2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F6DF063" w14:textId="77777777" w:rsidR="00386FBF" w:rsidRPr="002644C2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07ABC1B0" w14:textId="6C619F93" w:rsidR="00386FBF" w:rsidRPr="002644C2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76,599</w:t>
            </w:r>
          </w:p>
        </w:tc>
      </w:tr>
      <w:tr w:rsidR="00386FBF" w:rsidRPr="008E1326" w14:paraId="50715244" w14:textId="77777777" w:rsidTr="007A5220">
        <w:tc>
          <w:tcPr>
            <w:tcW w:w="3087" w:type="dxa"/>
          </w:tcPr>
          <w:p w14:paraId="25BD500C" w14:textId="28648073" w:rsidR="00386FBF" w:rsidRPr="00D93D74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64290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864290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</w:t>
            </w:r>
            <w:r w:rsidRPr="00337F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209" w:type="dxa"/>
          </w:tcPr>
          <w:p w14:paraId="6AB4A1D1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2EB0B761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4C77BFA8" w14:textId="3D0464E9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spacing w:line="240" w:lineRule="auto"/>
              <w:ind w:left="-129"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9006B72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1026BEF9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3978FFAB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71F51936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2D52181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vAlign w:val="bottom"/>
          </w:tcPr>
          <w:p w14:paraId="2573397E" w14:textId="73EB0555" w:rsidR="00386FBF" w:rsidRPr="008E1326" w:rsidRDefault="00386FBF" w:rsidP="006D40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  <w:tab w:val="left" w:pos="415"/>
              </w:tabs>
              <w:spacing w:line="240" w:lineRule="auto"/>
              <w:ind w:left="-95" w:right="-4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(157)</w:t>
            </w:r>
          </w:p>
        </w:tc>
      </w:tr>
      <w:tr w:rsidR="00386FBF" w:rsidRPr="008E1326" w14:paraId="45C5A2D5" w14:textId="77777777">
        <w:tc>
          <w:tcPr>
            <w:tcW w:w="3087" w:type="dxa"/>
          </w:tcPr>
          <w:p w14:paraId="257EC4AF" w14:textId="15E5BEF8" w:rsidR="00386FBF" w:rsidRPr="00D93D74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0B4C36A2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05D89C27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61EB3997" w14:textId="59179A10" w:rsidR="00386FBF" w:rsidRPr="00C675FA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7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994</w:t>
            </w:r>
          </w:p>
        </w:tc>
        <w:tc>
          <w:tcPr>
            <w:tcW w:w="236" w:type="dxa"/>
            <w:vAlign w:val="bottom"/>
          </w:tcPr>
          <w:p w14:paraId="180D4341" w14:textId="77777777" w:rsidR="00386FBF" w:rsidRPr="00C675FA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4FD9CF95" w14:textId="77777777" w:rsidR="00386FBF" w:rsidRPr="00C675FA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71FD5F18" w14:textId="77777777" w:rsidR="00386FBF" w:rsidRPr="00C675FA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2035FF00" w14:textId="77777777" w:rsidR="00386FBF" w:rsidRPr="00C675FA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2847066" w14:textId="77777777" w:rsidR="00386FBF" w:rsidRPr="00C675FA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3DD8EB3F" w14:textId="03DB2DF8" w:rsidR="00386FBF" w:rsidRPr="00C675FA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76,442</w:t>
            </w:r>
          </w:p>
        </w:tc>
      </w:tr>
      <w:tr w:rsidR="00386FBF" w:rsidRPr="008E1326" w14:paraId="3D811998" w14:textId="77777777" w:rsidTr="007A5220">
        <w:tc>
          <w:tcPr>
            <w:tcW w:w="3087" w:type="dxa"/>
          </w:tcPr>
          <w:p w14:paraId="2763373A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9" w:type="dxa"/>
          </w:tcPr>
          <w:p w14:paraId="244A77C0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57E0C5C2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650F887A" w14:textId="2ABD900C" w:rsidR="00386FBF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FF3AAD5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1ED602E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6A8FA464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23A28ECF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E4D660E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6A50EC2B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86FBF" w:rsidRPr="008E1326" w14:paraId="4D22EE2D" w14:textId="77777777">
        <w:tc>
          <w:tcPr>
            <w:tcW w:w="3087" w:type="dxa"/>
          </w:tcPr>
          <w:p w14:paraId="1CE5033F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209" w:type="dxa"/>
          </w:tcPr>
          <w:p w14:paraId="18BA4781" w14:textId="22668223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- 8</w:t>
            </w:r>
          </w:p>
        </w:tc>
        <w:tc>
          <w:tcPr>
            <w:tcW w:w="242" w:type="dxa"/>
            <w:gridSpan w:val="2"/>
          </w:tcPr>
          <w:p w14:paraId="3D55DB82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1D2D42F" w14:textId="2021989F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110,829</w:t>
            </w:r>
          </w:p>
        </w:tc>
        <w:tc>
          <w:tcPr>
            <w:tcW w:w="236" w:type="dxa"/>
            <w:vAlign w:val="bottom"/>
          </w:tcPr>
          <w:p w14:paraId="3022CD44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42297A67" w14:textId="139F8351" w:rsidR="00386FBF" w:rsidRPr="00134E4D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969</w:t>
            </w:r>
          </w:p>
        </w:tc>
        <w:tc>
          <w:tcPr>
            <w:tcW w:w="237" w:type="dxa"/>
            <w:vAlign w:val="bottom"/>
          </w:tcPr>
          <w:p w14:paraId="4C498CF2" w14:textId="77777777" w:rsidR="00386FBF" w:rsidRPr="00134E4D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3CB0FD5A" w14:textId="0AD73523" w:rsidR="00386FBF" w:rsidRPr="00134E4D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87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(4,343)</w:t>
            </w:r>
          </w:p>
        </w:tc>
        <w:tc>
          <w:tcPr>
            <w:tcW w:w="236" w:type="dxa"/>
            <w:vAlign w:val="bottom"/>
          </w:tcPr>
          <w:p w14:paraId="6CF42C93" w14:textId="77777777" w:rsidR="00386FBF" w:rsidRPr="00134E4D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6E5EFD29" w14:textId="0CF77572" w:rsidR="00386FBF" w:rsidRPr="00134E4D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107,455</w:t>
            </w:r>
          </w:p>
        </w:tc>
      </w:tr>
      <w:tr w:rsidR="00386FBF" w:rsidRPr="008E1326" w14:paraId="508FB2A4" w14:textId="77777777">
        <w:tc>
          <w:tcPr>
            <w:tcW w:w="3087" w:type="dxa"/>
          </w:tcPr>
          <w:p w14:paraId="50181DEC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4840BDF3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76C3FD99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57E4CD1E" w14:textId="2F8FA7FB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110,829</w:t>
            </w:r>
          </w:p>
        </w:tc>
        <w:tc>
          <w:tcPr>
            <w:tcW w:w="236" w:type="dxa"/>
            <w:vAlign w:val="bottom"/>
          </w:tcPr>
          <w:p w14:paraId="7F9DDF85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694F989" w14:textId="77777777" w:rsidR="00386FBF" w:rsidRPr="00134E4D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7C35DF4C" w14:textId="77777777" w:rsidR="00386FBF" w:rsidRPr="00134E4D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39C46158" w14:textId="77777777" w:rsidR="00386FBF" w:rsidRPr="00134E4D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57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DD734D3" w14:textId="77777777" w:rsidR="00386FBF" w:rsidRPr="00134E4D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vAlign w:val="bottom"/>
          </w:tcPr>
          <w:p w14:paraId="041263EA" w14:textId="0E75DDCF" w:rsidR="00386FBF" w:rsidRPr="00134E4D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107,455</w:t>
            </w:r>
          </w:p>
        </w:tc>
      </w:tr>
      <w:tr w:rsidR="00386FBF" w:rsidRPr="00134E4D" w14:paraId="498A64D6" w14:textId="77777777">
        <w:trPr>
          <w:gridAfter w:val="1"/>
          <w:wAfter w:w="6" w:type="dxa"/>
          <w:trHeight w:val="389"/>
        </w:trPr>
        <w:tc>
          <w:tcPr>
            <w:tcW w:w="3087" w:type="dxa"/>
          </w:tcPr>
          <w:p w14:paraId="33C524FB" w14:textId="44688FFF" w:rsidR="00386FBF" w:rsidRPr="00E6225C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/>
                <w:sz w:val="30"/>
                <w:szCs w:val="30"/>
              </w:rPr>
            </w:pPr>
            <w:r w:rsidRPr="0007576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E6225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64290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864290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15" w:type="dxa"/>
            <w:gridSpan w:val="2"/>
          </w:tcPr>
          <w:p w14:paraId="2D287E23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7BCD19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7977FD63" w14:textId="42AAF68D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(144)</w:t>
            </w:r>
          </w:p>
        </w:tc>
        <w:tc>
          <w:tcPr>
            <w:tcW w:w="236" w:type="dxa"/>
            <w:vAlign w:val="bottom"/>
          </w:tcPr>
          <w:p w14:paraId="0B40BFD8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4E0C8521" w14:textId="77777777" w:rsidR="00386FBF" w:rsidRPr="00134E4D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515C1DA7" w14:textId="77777777" w:rsidR="00386FBF" w:rsidRPr="00134E4D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55EA6144" w14:textId="77777777" w:rsidR="00386FBF" w:rsidRPr="00134E4D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70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BA24020" w14:textId="77777777" w:rsidR="00386FBF" w:rsidRPr="00134E4D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3A82DDF9" w14:textId="3B004504" w:rsidR="00386FBF" w:rsidRPr="00134E4D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(218)</w:t>
            </w:r>
          </w:p>
        </w:tc>
      </w:tr>
      <w:tr w:rsidR="00386FBF" w:rsidRPr="008E1326" w14:paraId="2FA7B2F9" w14:textId="77777777">
        <w:tc>
          <w:tcPr>
            <w:tcW w:w="3087" w:type="dxa"/>
          </w:tcPr>
          <w:p w14:paraId="5D4B353D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29465AA6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0B1064F4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DA588" w14:textId="41A5E78A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110,685</w:t>
            </w:r>
          </w:p>
        </w:tc>
        <w:tc>
          <w:tcPr>
            <w:tcW w:w="236" w:type="dxa"/>
            <w:vAlign w:val="bottom"/>
          </w:tcPr>
          <w:p w14:paraId="33C4116C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03DD2CDC" w14:textId="77777777" w:rsidR="00386FBF" w:rsidRPr="00134E4D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570EB87B" w14:textId="77777777" w:rsidR="00386FBF" w:rsidRPr="00134E4D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6AC8283D" w14:textId="77777777" w:rsidR="00386FBF" w:rsidRPr="00134E4D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57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BBC9909" w14:textId="77777777" w:rsidR="00386FBF" w:rsidRPr="00134E4D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79EE6" w14:textId="70E8EF42" w:rsidR="00386FBF" w:rsidRPr="00134E4D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107,237</w:t>
            </w:r>
          </w:p>
        </w:tc>
      </w:tr>
      <w:tr w:rsidR="00386FBF" w:rsidRPr="008E1326" w14:paraId="33A4EF30" w14:textId="77777777">
        <w:tc>
          <w:tcPr>
            <w:tcW w:w="3087" w:type="dxa"/>
          </w:tcPr>
          <w:p w14:paraId="32C680D1" w14:textId="7700F96F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0448A866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7270F5B1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8E80AF" w14:textId="372BBFD2" w:rsidR="00386FBF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158,679</w:t>
            </w:r>
          </w:p>
        </w:tc>
        <w:tc>
          <w:tcPr>
            <w:tcW w:w="236" w:type="dxa"/>
            <w:vAlign w:val="bottom"/>
          </w:tcPr>
          <w:p w14:paraId="5FEB9D4D" w14:textId="77777777" w:rsidR="00386FBF" w:rsidRPr="008E1326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CFE8A2E" w14:textId="77777777" w:rsidR="00386FBF" w:rsidRPr="00134E4D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7C080689" w14:textId="77777777" w:rsidR="00386FBF" w:rsidRPr="00134E4D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5AEFB17A" w14:textId="77777777" w:rsidR="00386FBF" w:rsidRPr="00134E4D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57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8786AF7" w14:textId="77777777" w:rsidR="00386FBF" w:rsidRPr="00134E4D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AC50CE" w14:textId="469F07F6" w:rsidR="00386FBF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183,679</w:t>
            </w:r>
          </w:p>
        </w:tc>
      </w:tr>
    </w:tbl>
    <w:p w14:paraId="1E1CD7F9" w14:textId="0DA097B7" w:rsidR="0041610E" w:rsidRPr="001E5E52" w:rsidRDefault="00416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6"/>
        <w:gridCol w:w="274"/>
        <w:gridCol w:w="1081"/>
        <w:gridCol w:w="255"/>
        <w:gridCol w:w="1096"/>
        <w:gridCol w:w="263"/>
        <w:gridCol w:w="1085"/>
      </w:tblGrid>
      <w:tr w:rsidR="007713E1" w:rsidRPr="008E1326" w14:paraId="101F15DD" w14:textId="77777777" w:rsidTr="00A939EF">
        <w:trPr>
          <w:tblHeader/>
        </w:trPr>
        <w:tc>
          <w:tcPr>
            <w:tcW w:w="2206" w:type="pct"/>
          </w:tcPr>
          <w:p w14:paraId="7643217F" w14:textId="6719CF06" w:rsidR="007713E1" w:rsidRPr="003F1A8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0868EF17" w14:textId="77777777" w:rsidR="007713E1" w:rsidRPr="008E1326" w:rsidRDefault="007713E1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3CA8F2D6" w14:textId="77777777" w:rsidR="007713E1" w:rsidRPr="008E1326" w:rsidRDefault="007713E1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3878DF66" w14:textId="77777777" w:rsidR="007713E1" w:rsidRPr="008E1326" w:rsidRDefault="007713E1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97A" w:rsidRPr="008E1326" w14:paraId="1BADDFC2" w14:textId="77777777" w:rsidTr="00A939EF">
        <w:trPr>
          <w:tblHeader/>
        </w:trPr>
        <w:tc>
          <w:tcPr>
            <w:tcW w:w="2206" w:type="pct"/>
          </w:tcPr>
          <w:p w14:paraId="13966F8B" w14:textId="64280DC4" w:rsidR="00C2497A" w:rsidRPr="003F1A8F" w:rsidRDefault="00C2497A" w:rsidP="00C2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586" w:type="pct"/>
          </w:tcPr>
          <w:p w14:paraId="0D41DA13" w14:textId="41F2D211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13ED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3257D5AF" w14:textId="77777777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EAD58B0" w14:textId="2220DE43" w:rsidR="00C2497A" w:rsidRPr="008E1326" w:rsidRDefault="00C13ED3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9" w:type="pct"/>
          </w:tcPr>
          <w:p w14:paraId="0B304809" w14:textId="77777777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6482A8E" w14:textId="70222D1A" w:rsidR="00C2497A" w:rsidRPr="008E1326" w:rsidRDefault="00C13ED3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299566A6" w14:textId="77777777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38FB8B5" w14:textId="29F48EBF" w:rsidR="00C2497A" w:rsidRPr="008E1326" w:rsidRDefault="00C13ED3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713E1" w:rsidRPr="008E1326" w14:paraId="7BF04A0A" w14:textId="77777777" w:rsidTr="00A939EF">
        <w:trPr>
          <w:trHeight w:val="209"/>
          <w:tblHeader/>
        </w:trPr>
        <w:tc>
          <w:tcPr>
            <w:tcW w:w="2206" w:type="pct"/>
          </w:tcPr>
          <w:p w14:paraId="786DCD72" w14:textId="325DBE04" w:rsidR="007713E1" w:rsidRPr="003F1A8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794" w:type="pct"/>
            <w:gridSpan w:val="7"/>
          </w:tcPr>
          <w:p w14:paraId="276F828E" w14:textId="77777777" w:rsidR="007713E1" w:rsidRPr="008E1326" w:rsidRDefault="007713E1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86FBF" w:rsidRPr="008E1326" w14:paraId="018FB8B5" w14:textId="77777777" w:rsidTr="00A939EF">
        <w:tc>
          <w:tcPr>
            <w:tcW w:w="2206" w:type="pct"/>
          </w:tcPr>
          <w:p w14:paraId="1EF02827" w14:textId="63A82749" w:rsidR="00386FBF" w:rsidRPr="00AF075D" w:rsidRDefault="00386FBF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Theme="majorBidi" w:hAnsi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ผลขาดทุนด้านเครดิตที่คาดว่าจะเกิดขึ้นของเงินให้กู้ยืมระยะสั้นแก่กิจการที่เกี่ยวข้องกัน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br/>
              <w:t>(</w:t>
            </w:r>
            <w:r w:rsidRPr="008E1326"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/>
                <w:sz w:val="30"/>
                <w:szCs w:val="30"/>
              </w:rPr>
              <w:t xml:space="preserve">) </w:t>
            </w:r>
            <w:r w:rsidR="001B74F1" w:rsidRPr="00261BD8">
              <w:rPr>
                <w:rFonts w:asciiTheme="majorBidi" w:hAnsiTheme="majorBidi" w:hint="cs"/>
                <w:sz w:val="30"/>
                <w:szCs w:val="30"/>
                <w:cs/>
              </w:rPr>
              <w:t>สำหรับงวดหกเดือนสิ้นสุดวันที่</w:t>
            </w:r>
            <w:r w:rsidR="001B74F1" w:rsidRPr="00261BD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1B74F1"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B74F1" w:rsidRPr="00261BD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1B74F1" w:rsidRPr="00261BD8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6" w:type="pct"/>
            <w:vAlign w:val="bottom"/>
          </w:tcPr>
          <w:p w14:paraId="7E411DD5" w14:textId="2FAB5F87" w:rsidR="00386FBF" w:rsidRPr="008E1326" w:rsidRDefault="006506EF" w:rsidP="00386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49" w:type="pct"/>
            <w:vAlign w:val="bottom"/>
          </w:tcPr>
          <w:p w14:paraId="23226107" w14:textId="77777777" w:rsidR="00386FBF" w:rsidRPr="008E1326" w:rsidRDefault="00386FBF" w:rsidP="00386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  <w:tab w:val="decimal" w:pos="873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8F10BB4" w14:textId="59324F2F" w:rsidR="00386FBF" w:rsidRPr="008E1326" w:rsidRDefault="008F4F41" w:rsidP="0038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15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139" w:type="pct"/>
            <w:vAlign w:val="bottom"/>
          </w:tcPr>
          <w:p w14:paraId="525AE124" w14:textId="77777777" w:rsidR="00386FBF" w:rsidRPr="008E1326" w:rsidRDefault="00386FBF" w:rsidP="00386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037BF986" w14:textId="4511CC77" w:rsidR="00386FBF" w:rsidRPr="008E1326" w:rsidRDefault="006506EF" w:rsidP="00386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(29)</w:t>
            </w:r>
          </w:p>
        </w:tc>
        <w:tc>
          <w:tcPr>
            <w:tcW w:w="143" w:type="pct"/>
            <w:vAlign w:val="bottom"/>
          </w:tcPr>
          <w:p w14:paraId="46203C2E" w14:textId="77777777" w:rsidR="00386FBF" w:rsidRPr="008E1326" w:rsidRDefault="00386FBF" w:rsidP="00386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5DB19AE2" w14:textId="76D914A7" w:rsidR="00386FBF" w:rsidRPr="008E1326" w:rsidRDefault="00386FBF" w:rsidP="00386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</w:t>
            </w:r>
          </w:p>
        </w:tc>
      </w:tr>
    </w:tbl>
    <w:p w14:paraId="51BACB9E" w14:textId="77777777" w:rsidR="007713E1" w:rsidRPr="00073C79" w:rsidRDefault="007713E1" w:rsidP="00010756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44D6E85B" w14:textId="77777777" w:rsidR="001E5E52" w:rsidRDefault="001E5E52" w:rsidP="00010756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32F21DEE" w14:textId="77777777" w:rsidR="001E5E52" w:rsidRDefault="001E5E52" w:rsidP="00010756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11C6952A" w14:textId="77777777" w:rsidR="001E5E52" w:rsidRDefault="001E5E52" w:rsidP="00010756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0116654C" w14:textId="77777777" w:rsidR="001E5E52" w:rsidRPr="00073C79" w:rsidRDefault="001E5E52" w:rsidP="00010756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tbl>
      <w:tblPr>
        <w:tblW w:w="92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210"/>
        <w:gridCol w:w="236"/>
        <w:gridCol w:w="1210"/>
        <w:gridCol w:w="236"/>
        <w:gridCol w:w="1210"/>
        <w:gridCol w:w="236"/>
        <w:gridCol w:w="1210"/>
      </w:tblGrid>
      <w:tr w:rsidR="00A722DB" w:rsidRPr="00E3593F" w14:paraId="4E28F00F" w14:textId="77777777" w:rsidTr="001F68DE">
        <w:trPr>
          <w:cantSplit/>
          <w:tblHeader/>
        </w:trPr>
        <w:tc>
          <w:tcPr>
            <w:tcW w:w="3708" w:type="dxa"/>
          </w:tcPr>
          <w:p w14:paraId="26ED4997" w14:textId="30B0159A" w:rsidR="00A722DB" w:rsidRPr="00F1598F" w:rsidRDefault="00A722DB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เจ้าหนี้การค้าและเจ้าหนี้อื่น</w:t>
            </w:r>
          </w:p>
        </w:tc>
        <w:tc>
          <w:tcPr>
            <w:tcW w:w="1210" w:type="dxa"/>
          </w:tcPr>
          <w:p w14:paraId="782CDAFA" w14:textId="77777777" w:rsidR="00A722DB" w:rsidRPr="00991C6E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D9A0B4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16F70B36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75C6CC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27585215" w14:textId="77777777" w:rsidR="00A722DB" w:rsidRPr="00991C6E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51BE88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15072526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22DB" w:rsidRPr="00E3593F" w14:paraId="5FC363E8" w14:textId="77777777" w:rsidTr="001F68DE">
        <w:trPr>
          <w:cantSplit/>
          <w:tblHeader/>
        </w:trPr>
        <w:tc>
          <w:tcPr>
            <w:tcW w:w="3708" w:type="dxa"/>
          </w:tcPr>
          <w:p w14:paraId="138E4459" w14:textId="77777777" w:rsidR="00A722DB" w:rsidRPr="00F1598F" w:rsidRDefault="00A722DB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6" w:type="dxa"/>
            <w:gridSpan w:val="3"/>
          </w:tcPr>
          <w:p w14:paraId="53E0B617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EB66D30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6" w:type="dxa"/>
            <w:gridSpan w:val="3"/>
          </w:tcPr>
          <w:p w14:paraId="6787CCA9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22DB" w:rsidRPr="00F1598F" w14:paraId="36C9B0A0" w14:textId="77777777" w:rsidTr="001F68DE">
        <w:trPr>
          <w:cantSplit/>
          <w:tblHeader/>
        </w:trPr>
        <w:tc>
          <w:tcPr>
            <w:tcW w:w="3708" w:type="dxa"/>
          </w:tcPr>
          <w:p w14:paraId="65DCA66D" w14:textId="77777777" w:rsidR="00A722DB" w:rsidRPr="00F1598F" w:rsidRDefault="00A722DB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</w:tcPr>
          <w:p w14:paraId="5CE99A0F" w14:textId="69CC372B" w:rsidR="00A722DB" w:rsidRPr="00F1598F" w:rsidRDefault="00386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08C811F6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7E65BC0B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3593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1FEBDC3F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366D263E" w14:textId="2B91784F" w:rsidR="00A722DB" w:rsidRPr="00F1598F" w:rsidRDefault="00386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1460EBB2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653ED6F7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3593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722DB" w:rsidRPr="00E3593F" w14:paraId="5420ECDD" w14:textId="77777777" w:rsidTr="001F68DE">
        <w:trPr>
          <w:cantSplit/>
          <w:tblHeader/>
        </w:trPr>
        <w:tc>
          <w:tcPr>
            <w:tcW w:w="3708" w:type="dxa"/>
          </w:tcPr>
          <w:p w14:paraId="7289BD5E" w14:textId="77777777" w:rsidR="00A722DB" w:rsidRPr="00F1598F" w:rsidRDefault="00A722DB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14:paraId="2932B7C9" w14:textId="7F07D569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F075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9C15E95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14:paraId="2A563553" w14:textId="29CB2638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F075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84877A9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14:paraId="1F236550" w14:textId="39A61143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F075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BF27C84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14:paraId="109F8E40" w14:textId="64CB27C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F075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722DB" w:rsidRPr="00E3593F" w14:paraId="31FBB015" w14:textId="77777777" w:rsidTr="001F68DE">
        <w:trPr>
          <w:cantSplit/>
          <w:trHeight w:val="389"/>
        </w:trPr>
        <w:tc>
          <w:tcPr>
            <w:tcW w:w="3708" w:type="dxa"/>
          </w:tcPr>
          <w:p w14:paraId="0E2BBC4B" w14:textId="77777777" w:rsidR="00A722DB" w:rsidRPr="00E3593F" w:rsidRDefault="00A722DB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48" w:type="dxa"/>
            <w:gridSpan w:val="7"/>
          </w:tcPr>
          <w:p w14:paraId="3EE35333" w14:textId="77777777" w:rsidR="00A722DB" w:rsidRPr="00E3593F" w:rsidRDefault="00A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075D" w:rsidRPr="00F1598F" w14:paraId="24C0CA4C" w14:textId="77777777" w:rsidTr="001F68DE">
        <w:trPr>
          <w:cantSplit/>
          <w:trHeight w:val="389"/>
        </w:trPr>
        <w:tc>
          <w:tcPr>
            <w:tcW w:w="3708" w:type="dxa"/>
          </w:tcPr>
          <w:p w14:paraId="1F9EE654" w14:textId="542D7140" w:rsidR="00AF075D" w:rsidRPr="00F1598F" w:rsidRDefault="00AF075D" w:rsidP="00AF075D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10" w:type="dxa"/>
          </w:tcPr>
          <w:p w14:paraId="2DF6F00B" w14:textId="3BAAE688" w:rsidR="00AF075D" w:rsidRPr="00364AD2" w:rsidRDefault="00311960" w:rsidP="0046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08" w:right="-225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63B36E" w14:textId="77777777" w:rsidR="00AF075D" w:rsidRPr="00F1598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0CE77036" w14:textId="5C1BD095" w:rsidR="00AF075D" w:rsidRPr="00F1598F" w:rsidRDefault="00AF075D" w:rsidP="0046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C874CD" w14:textId="77777777" w:rsidR="00AF075D" w:rsidRPr="00F1598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1635A442" w14:textId="0AB0A591" w:rsidR="00AF075D" w:rsidRPr="00F1598F" w:rsidRDefault="00311960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06462C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236" w:type="dxa"/>
          </w:tcPr>
          <w:p w14:paraId="22EB2BE7" w14:textId="77777777" w:rsidR="00AF075D" w:rsidRPr="00F1598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3300120A" w14:textId="2DD52A69" w:rsidR="00AF075D" w:rsidRPr="00F1598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1,790</w:t>
            </w:r>
          </w:p>
        </w:tc>
      </w:tr>
      <w:tr w:rsidR="00AF075D" w:rsidRPr="00F1598F" w14:paraId="0D0C6BA6" w14:textId="77777777" w:rsidTr="001F68DE">
        <w:trPr>
          <w:cantSplit/>
          <w:trHeight w:val="389"/>
        </w:trPr>
        <w:tc>
          <w:tcPr>
            <w:tcW w:w="3708" w:type="dxa"/>
          </w:tcPr>
          <w:p w14:paraId="18B278A7" w14:textId="6E5E7F5C" w:rsidR="00AF075D" w:rsidRPr="00E3593F" w:rsidRDefault="00AF075D" w:rsidP="00AF075D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10" w:type="dxa"/>
          </w:tcPr>
          <w:p w14:paraId="11CB5D89" w14:textId="7A751489" w:rsidR="00AF075D" w:rsidRPr="00E3593F" w:rsidRDefault="00311960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2,655</w:t>
            </w:r>
          </w:p>
        </w:tc>
        <w:tc>
          <w:tcPr>
            <w:tcW w:w="236" w:type="dxa"/>
          </w:tcPr>
          <w:p w14:paraId="41D01375" w14:textId="77777777" w:rsidR="00AF075D" w:rsidRPr="00F1598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66873C4E" w14:textId="5F1D276E" w:rsidR="00AF075D" w:rsidRPr="00E3593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4,905</w:t>
            </w:r>
          </w:p>
        </w:tc>
        <w:tc>
          <w:tcPr>
            <w:tcW w:w="236" w:type="dxa"/>
          </w:tcPr>
          <w:p w14:paraId="6D215D24" w14:textId="77777777" w:rsidR="00AF075D" w:rsidRPr="00F1598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33FF21FE" w14:textId="66FBB3EF" w:rsidR="00AF075D" w:rsidRPr="00E3593F" w:rsidRDefault="0006462C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2,655</w:t>
            </w:r>
          </w:p>
        </w:tc>
        <w:tc>
          <w:tcPr>
            <w:tcW w:w="236" w:type="dxa"/>
          </w:tcPr>
          <w:p w14:paraId="5DC7E71C" w14:textId="77777777" w:rsidR="00AF075D" w:rsidRPr="00F1598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58FA1535" w14:textId="607B051D" w:rsidR="00AF075D" w:rsidRPr="00E3593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4,859</w:t>
            </w:r>
          </w:p>
        </w:tc>
      </w:tr>
      <w:tr w:rsidR="00AF075D" w:rsidRPr="00F1598F" w14:paraId="68D3DF18" w14:textId="77777777" w:rsidTr="001F68DE">
        <w:trPr>
          <w:cantSplit/>
          <w:trHeight w:val="389"/>
        </w:trPr>
        <w:tc>
          <w:tcPr>
            <w:tcW w:w="3708" w:type="dxa"/>
          </w:tcPr>
          <w:p w14:paraId="131D9616" w14:textId="77777777" w:rsidR="00AF075D" w:rsidRPr="00F1598F" w:rsidRDefault="00AF075D" w:rsidP="00AF075D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7113809D" w14:textId="2F17ACC5" w:rsidR="00AF075D" w:rsidRPr="00364AD2" w:rsidRDefault="00311960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2,655</w:t>
            </w:r>
          </w:p>
        </w:tc>
        <w:tc>
          <w:tcPr>
            <w:tcW w:w="236" w:type="dxa"/>
          </w:tcPr>
          <w:p w14:paraId="1439F0D6" w14:textId="77777777" w:rsidR="00AF075D" w:rsidRPr="00F1598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0DD90781" w14:textId="1C7EE5E1" w:rsidR="00AF075D" w:rsidRPr="00F1598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4,905</w:t>
            </w:r>
          </w:p>
        </w:tc>
        <w:tc>
          <w:tcPr>
            <w:tcW w:w="236" w:type="dxa"/>
          </w:tcPr>
          <w:p w14:paraId="5A019775" w14:textId="77777777" w:rsidR="00AF075D" w:rsidRPr="00F1598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0A1C5B2B" w14:textId="01F0B610" w:rsidR="00AF075D" w:rsidRPr="00DD1353" w:rsidRDefault="0006462C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4,984</w:t>
            </w:r>
          </w:p>
        </w:tc>
        <w:tc>
          <w:tcPr>
            <w:tcW w:w="236" w:type="dxa"/>
          </w:tcPr>
          <w:p w14:paraId="7CE2372A" w14:textId="77777777" w:rsidR="00AF075D" w:rsidRPr="00F1598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0D6B4F74" w14:textId="4B9E3097" w:rsidR="00AF075D" w:rsidRPr="00F1598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6,649</w:t>
            </w:r>
          </w:p>
        </w:tc>
      </w:tr>
    </w:tbl>
    <w:p w14:paraId="1622D71B" w14:textId="77777777" w:rsidR="00A722DB" w:rsidRDefault="00A722DB" w:rsidP="00C2497A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2"/>
        </w:rPr>
      </w:pPr>
    </w:p>
    <w:p w14:paraId="3B68DC14" w14:textId="1C1ED7DB" w:rsidR="00757623" w:rsidRPr="003A58D9" w:rsidRDefault="00757623" w:rsidP="00010756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</w:pPr>
      <w:r w:rsidRPr="005601F4"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724689E5" w14:textId="77777777" w:rsidR="007713E1" w:rsidRPr="005F19CF" w:rsidRDefault="007713E1" w:rsidP="007713E1">
      <w:pPr>
        <w:tabs>
          <w:tab w:val="clear" w:pos="680"/>
          <w:tab w:val="left" w:pos="63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DB68833" w14:textId="62A46985" w:rsidR="007713E1" w:rsidRPr="005601F4" w:rsidRDefault="007713E1" w:rsidP="007713E1">
      <w:pPr>
        <w:tabs>
          <w:tab w:val="clear" w:pos="680"/>
          <w:tab w:val="left" w:pos="63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73F2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07B43">
        <w:rPr>
          <w:rFonts w:asciiTheme="majorBidi" w:hAnsiTheme="majorBidi" w:cstheme="majorBidi"/>
          <w:sz w:val="30"/>
          <w:szCs w:val="30"/>
        </w:rPr>
        <w:t>30</w:t>
      </w:r>
      <w:r w:rsidR="00386FBF" w:rsidRPr="00A73F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6FBF" w:rsidRPr="00A73F26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AF075D" w:rsidRPr="00A73F26">
        <w:rPr>
          <w:rFonts w:asciiTheme="majorBidi" w:hAnsiTheme="majorBidi"/>
          <w:sz w:val="30"/>
          <w:szCs w:val="30"/>
          <w:cs/>
        </w:rPr>
        <w:t xml:space="preserve"> </w:t>
      </w:r>
      <w:r w:rsidR="00307B43">
        <w:rPr>
          <w:rFonts w:asciiTheme="majorBidi" w:hAnsiTheme="majorBidi" w:cstheme="majorBidi"/>
          <w:sz w:val="30"/>
          <w:szCs w:val="30"/>
        </w:rPr>
        <w:t>2567</w:t>
      </w:r>
      <w:r w:rsidRPr="00A73F26">
        <w:rPr>
          <w:rFonts w:asciiTheme="majorBidi" w:hAnsiTheme="majorBidi" w:cstheme="majorBidi"/>
          <w:sz w:val="30"/>
          <w:szCs w:val="30"/>
          <w:cs/>
        </w:rPr>
        <w:t xml:space="preserve"> สัญญาสำคัญที่ทำกับบุคคลและกิจการที่เกี่ยวข้องกันมีดังนี้</w:t>
      </w:r>
      <w:r w:rsidRPr="005601F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D46768C" w14:textId="77777777" w:rsidR="005F19CF" w:rsidRPr="005F19CF" w:rsidRDefault="005F19CF" w:rsidP="007713E1">
      <w:pPr>
        <w:tabs>
          <w:tab w:val="clear" w:pos="680"/>
          <w:tab w:val="left" w:pos="63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1DDB8F43" w14:textId="77777777" w:rsidR="00C2497A" w:rsidRPr="00DD79BD" w:rsidRDefault="00C2497A" w:rsidP="008673F1">
      <w:pPr>
        <w:pStyle w:val="ListParagraph"/>
        <w:numPr>
          <w:ilvl w:val="0"/>
          <w:numId w:val="20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D79BD">
        <w:rPr>
          <w:rFonts w:asciiTheme="majorBidi" w:hAnsiTheme="majorBidi" w:cstheme="majorBidi"/>
          <w:sz w:val="30"/>
          <w:szCs w:val="30"/>
          <w:cs/>
        </w:rPr>
        <w:t>บริษัทมีสัญญาเช่าอาคารสำนักงานกับกรรมการของบริษัท สัญญาสามารถต่ออายุได้เป็นรายปี จนกว่าฝ่ายหนึ่งฝ่ายใดจะบอกเลิกเป็นลายลักษณ์อักษร</w:t>
      </w:r>
    </w:p>
    <w:p w14:paraId="0B13AE92" w14:textId="77777777" w:rsidR="00C2497A" w:rsidRPr="007A20B6" w:rsidRDefault="00C2497A" w:rsidP="00C2497A">
      <w:pPr>
        <w:pStyle w:val="ListParagraph"/>
        <w:ind w:left="900"/>
        <w:rPr>
          <w:rFonts w:asciiTheme="majorBidi" w:hAnsiTheme="majorBidi" w:cstheme="majorBidi"/>
          <w:sz w:val="22"/>
          <w:highlight w:val="yellow"/>
          <w:cs/>
        </w:rPr>
      </w:pPr>
    </w:p>
    <w:p w14:paraId="0D1CD77B" w14:textId="4B4230B4" w:rsidR="00C2497A" w:rsidRPr="00C02F97" w:rsidRDefault="00C2497A" w:rsidP="008673F1">
      <w:pPr>
        <w:pStyle w:val="ListParagraph"/>
        <w:numPr>
          <w:ilvl w:val="0"/>
          <w:numId w:val="20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02F97">
        <w:rPr>
          <w:rFonts w:asciiTheme="majorBidi" w:hAnsiTheme="majorBidi" w:cstheme="majorBidi"/>
          <w:sz w:val="30"/>
          <w:szCs w:val="30"/>
          <w:cs/>
        </w:rPr>
        <w:t>บริษัทมีสัญญา</w:t>
      </w:r>
      <w:r w:rsidRPr="00C02F97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C02F97">
        <w:rPr>
          <w:rFonts w:asciiTheme="majorBidi" w:hAnsiTheme="majorBidi" w:cstheme="majorBidi"/>
          <w:sz w:val="30"/>
          <w:szCs w:val="30"/>
          <w:cs/>
        </w:rPr>
        <w:t xml:space="preserve">เช่าอาคารสำนักงานกับบริษัทย่อยแห่งหนึ่ง โดยมีกำหนดระยะเวลา </w:t>
      </w:r>
      <w:r w:rsidR="00506E96" w:rsidRPr="00C02F97">
        <w:rPr>
          <w:rFonts w:asciiTheme="majorBidi" w:hAnsiTheme="majorBidi" w:cstheme="majorBidi"/>
          <w:sz w:val="30"/>
          <w:szCs w:val="30"/>
        </w:rPr>
        <w:t>3</w:t>
      </w:r>
      <w:r w:rsidRPr="00C02F97">
        <w:rPr>
          <w:rFonts w:asciiTheme="majorBidi" w:hAnsiTheme="majorBidi" w:cstheme="majorBidi"/>
          <w:sz w:val="30"/>
          <w:szCs w:val="30"/>
        </w:rPr>
        <w:t xml:space="preserve"> </w:t>
      </w:r>
      <w:r w:rsidRPr="00C02F97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2021CA" w:rsidRPr="00C02F97">
        <w:rPr>
          <w:rFonts w:asciiTheme="majorBidi" w:hAnsiTheme="majorBidi" w:cstheme="majorBidi" w:hint="cs"/>
          <w:sz w:val="30"/>
          <w:szCs w:val="30"/>
          <w:cs/>
        </w:rPr>
        <w:t>โดยจะ</w:t>
      </w:r>
      <w:r w:rsidR="00864290" w:rsidRPr="00C02F97">
        <w:rPr>
          <w:rFonts w:asciiTheme="majorBidi" w:hAnsiTheme="majorBidi" w:cstheme="majorBidi" w:hint="cs"/>
          <w:sz w:val="30"/>
          <w:szCs w:val="30"/>
          <w:cs/>
        </w:rPr>
        <w:t>สิ้นสุดสัญญา</w:t>
      </w:r>
      <w:r w:rsidR="002021CA" w:rsidRPr="00C02F97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="00E505CE" w:rsidRPr="00C02F97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2021CA" w:rsidRPr="00C02F9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021CA" w:rsidRPr="00C02F97">
        <w:rPr>
          <w:rFonts w:asciiTheme="majorBidi" w:hAnsiTheme="majorBidi" w:cstheme="majorBidi"/>
          <w:sz w:val="30"/>
          <w:szCs w:val="30"/>
        </w:rPr>
        <w:t>25</w:t>
      </w:r>
      <w:r w:rsidR="00506E96" w:rsidRPr="00C02F97">
        <w:rPr>
          <w:rFonts w:asciiTheme="majorBidi" w:hAnsiTheme="majorBidi" w:cstheme="majorBidi"/>
          <w:sz w:val="30"/>
          <w:szCs w:val="30"/>
        </w:rPr>
        <w:t>70</w:t>
      </w:r>
    </w:p>
    <w:p w14:paraId="26834541" w14:textId="77777777" w:rsidR="00C2497A" w:rsidRPr="007A20B6" w:rsidRDefault="00C2497A" w:rsidP="00C2497A">
      <w:pPr>
        <w:jc w:val="thaiDistribute"/>
        <w:rPr>
          <w:rFonts w:asciiTheme="majorBidi" w:hAnsiTheme="majorBidi" w:cstheme="majorBidi"/>
          <w:sz w:val="22"/>
          <w:szCs w:val="22"/>
          <w:highlight w:val="yellow"/>
        </w:rPr>
      </w:pPr>
    </w:p>
    <w:p w14:paraId="2F6D5290" w14:textId="0C3049B0" w:rsidR="00F97D90" w:rsidRPr="001D37F7" w:rsidRDefault="00C2497A" w:rsidP="008673F1">
      <w:pPr>
        <w:pStyle w:val="ListParagraph"/>
        <w:numPr>
          <w:ilvl w:val="0"/>
          <w:numId w:val="20"/>
        </w:numPr>
        <w:ind w:left="900"/>
        <w:jc w:val="thaiDistribute"/>
        <w:rPr>
          <w:rFonts w:asciiTheme="majorBidi" w:hAnsiTheme="majorBidi" w:cstheme="majorBidi"/>
          <w:sz w:val="20"/>
          <w:szCs w:val="20"/>
        </w:rPr>
      </w:pPr>
      <w:r w:rsidRPr="00B7354C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บริษัทมีสัญญาเช่าอาคารสำนักงานกับบริษัทย่อยแห่งหนึ่ง โดยมีกำหนดระยะเวลา </w:t>
      </w:r>
      <w:r w:rsidR="00CA4665">
        <w:rPr>
          <w:rFonts w:asciiTheme="majorBidi" w:hAnsiTheme="majorBidi" w:cstheme="majorBidi"/>
          <w:sz w:val="30"/>
          <w:szCs w:val="30"/>
        </w:rPr>
        <w:t>3</w:t>
      </w:r>
      <w:r w:rsidRPr="00B7354C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="00864290" w:rsidRPr="00B7354C">
        <w:rPr>
          <w:rFonts w:asciiTheme="majorBidi" w:hAnsiTheme="majorBidi" w:cstheme="majorBidi" w:hint="cs"/>
          <w:sz w:val="30"/>
          <w:szCs w:val="30"/>
          <w:cs/>
        </w:rPr>
        <w:t>สัญญาสิ้นสุด</w:t>
      </w:r>
      <w:r w:rsidRPr="00B7354C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FA7610" w:rsidRPr="00B7354C"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Pr="00B7354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A4665">
        <w:rPr>
          <w:rFonts w:asciiTheme="majorBidi" w:hAnsiTheme="majorBidi" w:cstheme="majorBidi"/>
          <w:sz w:val="30"/>
          <w:szCs w:val="30"/>
        </w:rPr>
        <w:t>2568</w:t>
      </w:r>
      <w:r w:rsidRPr="00B7354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6769EC4" w14:textId="77777777" w:rsidR="001D37F7" w:rsidRPr="00B7354C" w:rsidRDefault="001D37F7" w:rsidP="001D37F7">
      <w:pPr>
        <w:pStyle w:val="ListParagraph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57824B4C" w14:textId="77777777" w:rsidR="00C2497A" w:rsidRPr="006B1372" w:rsidRDefault="00C2497A" w:rsidP="008673F1">
      <w:pPr>
        <w:pStyle w:val="ListParagraph"/>
        <w:numPr>
          <w:ilvl w:val="0"/>
          <w:numId w:val="20"/>
        </w:numPr>
        <w:spacing w:after="24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B1372">
        <w:rPr>
          <w:rFonts w:asciiTheme="majorBidi" w:hAnsiTheme="majorBidi" w:cstheme="majorBidi"/>
          <w:sz w:val="30"/>
          <w:szCs w:val="30"/>
          <w:cs/>
        </w:rPr>
        <w:t>บริษัทมีสัญญาจ้างบริหารจัดการกับบริษัทย่อย โดยจะให้บริการความช่วยเหลือในการดำเนินงาน ตลอดจนให้คำแนะนำทางธุรกิจ</w:t>
      </w:r>
    </w:p>
    <w:p w14:paraId="455B09B1" w14:textId="77777777" w:rsidR="000B5778" w:rsidRPr="00320DAE" w:rsidRDefault="000B5778" w:rsidP="001F68DE">
      <w:pPr>
        <w:pStyle w:val="ListParagraph"/>
        <w:spacing w:after="240"/>
        <w:ind w:left="900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74201E68" w14:textId="77777777" w:rsidR="000A53E3" w:rsidRDefault="00C2497A" w:rsidP="008673F1">
      <w:pPr>
        <w:pStyle w:val="ListParagraph"/>
        <w:numPr>
          <w:ilvl w:val="0"/>
          <w:numId w:val="20"/>
        </w:numPr>
        <w:ind w:left="90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16104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บริษัทมีสัญญากับบริษัท ขอนแก่น ช. ทวี (</w:t>
      </w:r>
      <w:r w:rsidRPr="00116104">
        <w:rPr>
          <w:rFonts w:asciiTheme="majorBidi" w:hAnsiTheme="majorBidi" w:cstheme="majorBidi"/>
          <w:spacing w:val="-4"/>
          <w:sz w:val="30"/>
          <w:szCs w:val="30"/>
        </w:rPr>
        <w:t>1993</w:t>
      </w:r>
      <w:r w:rsidRPr="00116104">
        <w:rPr>
          <w:rFonts w:asciiTheme="majorBidi" w:hAnsiTheme="majorBidi" w:cstheme="majorBidi"/>
          <w:spacing w:val="-4"/>
          <w:sz w:val="30"/>
          <w:szCs w:val="30"/>
          <w:cs/>
        </w:rPr>
        <w:t xml:space="preserve">) จำกัด </w:t>
      </w:r>
      <w:r w:rsidR="0008111C" w:rsidRPr="00116104">
        <w:rPr>
          <w:rFonts w:asciiTheme="majorBidi" w:hAnsiTheme="majorBidi" w:cstheme="majorBidi"/>
          <w:spacing w:val="-4"/>
          <w:sz w:val="30"/>
          <w:szCs w:val="30"/>
          <w:cs/>
        </w:rPr>
        <w:t>ในการ</w:t>
      </w:r>
      <w:r w:rsidRPr="00116104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ขอวงเงินสินเชื่อร่วมกันกับสถาบันการเงินแห่งหนึ่ง เป็นจำนวนเงินรวม </w:t>
      </w:r>
      <w:r w:rsidR="008554F3" w:rsidRPr="00116104">
        <w:rPr>
          <w:rFonts w:asciiTheme="majorBidi" w:hAnsiTheme="majorBidi" w:cstheme="majorBidi"/>
          <w:spacing w:val="-4"/>
          <w:sz w:val="30"/>
          <w:szCs w:val="30"/>
        </w:rPr>
        <w:t>20</w:t>
      </w:r>
      <w:r w:rsidR="006B2838" w:rsidRPr="00116104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11610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16104">
        <w:rPr>
          <w:rFonts w:asciiTheme="majorBidi" w:hAnsiTheme="majorBidi" w:cstheme="majorBidi"/>
          <w:spacing w:val="-4"/>
          <w:sz w:val="30"/>
          <w:szCs w:val="30"/>
          <w:cs/>
        </w:rPr>
        <w:t>ล้านบาท โดยนำที่ดินของบริษัท ขอนแก่น ช. ทวี (</w:t>
      </w:r>
      <w:r w:rsidRPr="00116104">
        <w:rPr>
          <w:rFonts w:asciiTheme="majorBidi" w:hAnsiTheme="majorBidi" w:cstheme="majorBidi"/>
          <w:spacing w:val="-4"/>
          <w:sz w:val="30"/>
          <w:szCs w:val="30"/>
        </w:rPr>
        <w:t>1993</w:t>
      </w:r>
      <w:r w:rsidRPr="00116104">
        <w:rPr>
          <w:rFonts w:asciiTheme="majorBidi" w:hAnsiTheme="majorBidi" w:cstheme="majorBidi"/>
          <w:spacing w:val="-4"/>
          <w:sz w:val="30"/>
          <w:szCs w:val="30"/>
          <w:cs/>
        </w:rPr>
        <w:t>) จำกัด ไปค้ำประกันกับสถาบันการเงิน และบริษัทตกลงจ่ายค่าธรรมเนียม</w:t>
      </w:r>
      <w:r w:rsidR="00E67752" w:rsidRPr="00116104">
        <w:rPr>
          <w:rFonts w:asciiTheme="majorBidi" w:hAnsiTheme="majorBidi"/>
          <w:spacing w:val="-4"/>
          <w:sz w:val="30"/>
          <w:szCs w:val="30"/>
          <w:cs/>
        </w:rPr>
        <w:t>ให้กับบริษัท ขอนแก่น ช. ทวี (</w:t>
      </w:r>
      <w:r w:rsidR="00C33FDC" w:rsidRPr="00116104">
        <w:rPr>
          <w:rFonts w:asciiTheme="majorBidi" w:hAnsiTheme="majorBidi"/>
          <w:spacing w:val="-4"/>
          <w:sz w:val="30"/>
          <w:szCs w:val="30"/>
        </w:rPr>
        <w:t>1993</w:t>
      </w:r>
      <w:r w:rsidR="00E67752" w:rsidRPr="00116104">
        <w:rPr>
          <w:rFonts w:asciiTheme="majorBidi" w:hAnsiTheme="majorBidi"/>
          <w:spacing w:val="-4"/>
          <w:sz w:val="30"/>
          <w:szCs w:val="30"/>
          <w:cs/>
        </w:rPr>
        <w:t xml:space="preserve">) จำกัด </w:t>
      </w:r>
      <w:r w:rsidRPr="00116104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จำนวนเงิน </w:t>
      </w:r>
      <w:r w:rsidR="003D49C4" w:rsidRPr="00116104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11610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16104">
        <w:rPr>
          <w:rFonts w:asciiTheme="majorBidi" w:hAnsiTheme="majorBidi" w:cstheme="majorBidi"/>
          <w:spacing w:val="-4"/>
          <w:sz w:val="30"/>
          <w:szCs w:val="30"/>
          <w:cs/>
        </w:rPr>
        <w:t>ล้านบาทต่อปี</w:t>
      </w:r>
    </w:p>
    <w:p w14:paraId="0F3B705F" w14:textId="77777777" w:rsidR="000A53E3" w:rsidRPr="003A2845" w:rsidRDefault="000A53E3" w:rsidP="000A53E3">
      <w:pPr>
        <w:pStyle w:val="ListParagraph"/>
        <w:rPr>
          <w:rFonts w:asciiTheme="majorBidi" w:hAnsiTheme="majorBidi" w:cstheme="majorBidi"/>
          <w:spacing w:val="-4"/>
          <w:sz w:val="20"/>
          <w:szCs w:val="20"/>
          <w:cs/>
        </w:rPr>
      </w:pPr>
    </w:p>
    <w:p w14:paraId="4A67B201" w14:textId="10A38C7B" w:rsidR="007713E1" w:rsidRPr="00116104" w:rsidRDefault="0059235E" w:rsidP="008673F1">
      <w:pPr>
        <w:pStyle w:val="ListParagraph"/>
        <w:numPr>
          <w:ilvl w:val="0"/>
          <w:numId w:val="20"/>
        </w:numPr>
        <w:ind w:left="90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26735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="003763C8" w:rsidRPr="00C26735">
        <w:rPr>
          <w:rFonts w:asciiTheme="majorBidi" w:hAnsiTheme="majorBidi" w:cstheme="majorBidi" w:hint="cs"/>
          <w:spacing w:val="-4"/>
          <w:sz w:val="30"/>
          <w:szCs w:val="30"/>
          <w:cs/>
        </w:rPr>
        <w:t>มีสัญญา</w:t>
      </w:r>
      <w:r w:rsidR="006F069F" w:rsidRPr="00C2673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กับบริษัท ขอนแก่น ช. ทวี </w:t>
      </w:r>
      <w:r w:rsidR="006F069F" w:rsidRPr="00C26735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="00FF6CE2">
        <w:rPr>
          <w:rFonts w:asciiTheme="majorBidi" w:hAnsiTheme="majorBidi" w:cstheme="majorBidi"/>
          <w:spacing w:val="-4"/>
          <w:sz w:val="30"/>
          <w:szCs w:val="30"/>
        </w:rPr>
        <w:t>1993</w:t>
      </w:r>
      <w:r w:rsidR="006F069F" w:rsidRPr="00C26735">
        <w:rPr>
          <w:rFonts w:asciiTheme="majorBidi" w:hAnsiTheme="majorBidi" w:cstheme="majorBidi"/>
          <w:spacing w:val="-4"/>
          <w:sz w:val="30"/>
          <w:szCs w:val="30"/>
          <w:cs/>
        </w:rPr>
        <w:t xml:space="preserve">) </w:t>
      </w:r>
      <w:r w:rsidR="006F069F" w:rsidRPr="00C26735">
        <w:rPr>
          <w:rFonts w:asciiTheme="majorBidi" w:hAnsiTheme="majorBidi" w:cstheme="majorBidi" w:hint="cs"/>
          <w:spacing w:val="-4"/>
          <w:sz w:val="30"/>
          <w:szCs w:val="30"/>
          <w:cs/>
        </w:rPr>
        <w:t>จำกัด ใน</w:t>
      </w:r>
      <w:r w:rsidR="00260975" w:rsidRPr="00C26735">
        <w:rPr>
          <w:rFonts w:asciiTheme="majorBidi" w:hAnsiTheme="majorBidi" w:cstheme="majorBidi" w:hint="cs"/>
          <w:spacing w:val="-4"/>
          <w:sz w:val="30"/>
          <w:szCs w:val="30"/>
          <w:cs/>
        </w:rPr>
        <w:t>การตกลง</w:t>
      </w:r>
      <w:r w:rsidR="00C232FC" w:rsidRPr="00C26735">
        <w:rPr>
          <w:rFonts w:asciiTheme="majorBidi" w:hAnsiTheme="majorBidi" w:cstheme="majorBidi" w:hint="cs"/>
          <w:spacing w:val="-4"/>
          <w:sz w:val="30"/>
          <w:szCs w:val="30"/>
          <w:cs/>
        </w:rPr>
        <w:t>ที่จะซื้อขายที่ดิน</w:t>
      </w:r>
      <w:r w:rsidR="00AB0CBF" w:rsidRPr="00C2673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AB0CBF" w:rsidRPr="00C26735">
        <w:rPr>
          <w:rFonts w:asciiTheme="majorBidi" w:hAnsiTheme="majorBidi" w:cstheme="majorBidi" w:hint="cs"/>
          <w:spacing w:val="-4"/>
          <w:sz w:val="30"/>
          <w:szCs w:val="30"/>
          <w:cs/>
        </w:rPr>
        <w:t>จำนวนเงิน</w:t>
      </w:r>
      <w:r w:rsidR="002F74D8" w:rsidRPr="00C26735">
        <w:rPr>
          <w:rFonts w:asciiTheme="majorBidi" w:hAnsiTheme="majorBidi" w:cstheme="majorBidi" w:hint="cs"/>
          <w:spacing w:val="-4"/>
          <w:sz w:val="30"/>
          <w:szCs w:val="30"/>
          <w:cs/>
        </w:rPr>
        <w:t>รวม</w:t>
      </w:r>
      <w:r w:rsidR="00381F8F" w:rsidRPr="00C2673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FF6CE2">
        <w:rPr>
          <w:rFonts w:asciiTheme="majorBidi" w:hAnsiTheme="majorBidi" w:cstheme="majorBidi"/>
          <w:spacing w:val="-4"/>
          <w:sz w:val="30"/>
          <w:szCs w:val="30"/>
        </w:rPr>
        <w:t>415</w:t>
      </w:r>
      <w:r w:rsidR="00723073" w:rsidRPr="00C2673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5A2B6D" w:rsidRPr="00C26735">
        <w:rPr>
          <w:rFonts w:asciiTheme="majorBidi" w:hAnsiTheme="majorBidi" w:cstheme="majorBidi" w:hint="cs"/>
          <w:spacing w:val="-4"/>
          <w:sz w:val="30"/>
          <w:szCs w:val="30"/>
          <w:cs/>
        </w:rPr>
        <w:t>ล้าน</w:t>
      </w:r>
      <w:r w:rsidR="00723073" w:rsidRPr="00C26735">
        <w:rPr>
          <w:rFonts w:asciiTheme="majorBidi" w:hAnsiTheme="majorBidi" w:cstheme="majorBidi" w:hint="cs"/>
          <w:spacing w:val="-4"/>
          <w:sz w:val="30"/>
          <w:szCs w:val="30"/>
          <w:cs/>
        </w:rPr>
        <w:t>บาท</w:t>
      </w:r>
      <w:r w:rsidR="00F8713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โดย</w:t>
      </w:r>
      <w:r w:rsidR="00B045FF">
        <w:rPr>
          <w:rFonts w:asciiTheme="majorBidi" w:hAnsiTheme="majorBidi" w:cstheme="majorBidi" w:hint="cs"/>
          <w:spacing w:val="-4"/>
          <w:sz w:val="30"/>
          <w:szCs w:val="30"/>
          <w:cs/>
        </w:rPr>
        <w:t>จะ</w:t>
      </w:r>
      <w:r w:rsidR="002E1F42">
        <w:rPr>
          <w:rFonts w:asciiTheme="majorBidi" w:hAnsiTheme="majorBidi" w:cstheme="majorBidi" w:hint="cs"/>
          <w:spacing w:val="-4"/>
          <w:sz w:val="30"/>
          <w:szCs w:val="30"/>
          <w:cs/>
        </w:rPr>
        <w:t>ทยอยแบ่งชำระ</w:t>
      </w:r>
      <w:r w:rsidR="00F67E63">
        <w:rPr>
          <w:rFonts w:asciiTheme="majorBidi" w:hAnsiTheme="majorBidi" w:cstheme="majorBidi" w:hint="cs"/>
          <w:spacing w:val="-4"/>
          <w:sz w:val="30"/>
          <w:szCs w:val="30"/>
          <w:cs/>
        </w:rPr>
        <w:t>ตามที่กำหนดในสัญญา</w:t>
      </w:r>
      <w:r w:rsidR="002B2EB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ภายในปี </w:t>
      </w:r>
      <w:r w:rsidR="00FF6CE2">
        <w:rPr>
          <w:rFonts w:asciiTheme="majorBidi" w:hAnsiTheme="majorBidi" w:cstheme="majorBidi"/>
          <w:spacing w:val="-4"/>
          <w:sz w:val="30"/>
          <w:szCs w:val="30"/>
        </w:rPr>
        <w:t>2569</w:t>
      </w:r>
      <w:r w:rsidR="00C2497A" w:rsidRPr="0011610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5B2C71" w:rsidRPr="002B580B">
        <w:rPr>
          <w:rFonts w:asciiTheme="majorBidi" w:hAnsiTheme="majorBidi" w:cstheme="majorBidi" w:hint="cs"/>
          <w:spacing w:val="-4"/>
          <w:sz w:val="30"/>
          <w:szCs w:val="30"/>
          <w:cs/>
        </w:rPr>
        <w:t>ทั้งนี้ ณ วันท</w:t>
      </w:r>
      <w:r w:rsidR="002B580B">
        <w:rPr>
          <w:rFonts w:asciiTheme="majorBidi" w:hAnsiTheme="majorBidi" w:cstheme="majorBidi" w:hint="cs"/>
          <w:spacing w:val="-4"/>
          <w:sz w:val="30"/>
          <w:szCs w:val="30"/>
          <w:cs/>
        </w:rPr>
        <w:t>ี่</w:t>
      </w:r>
      <w:r w:rsidR="005B2C71" w:rsidRPr="002B580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FF6CE2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5B2C71" w:rsidRPr="002B58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FF07F3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="005B2C71" w:rsidRPr="002B580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FF6CE2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5B2C71" w:rsidRPr="002B58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5B2C71" w:rsidRPr="002B580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บริษัทมีภาระผูกพันที่ต้องชำระ รวมจำนวนเงิน </w:t>
      </w:r>
      <w:r w:rsidR="00FF6CE2">
        <w:rPr>
          <w:rFonts w:asciiTheme="majorBidi" w:hAnsiTheme="majorBidi" w:cstheme="majorBidi"/>
          <w:spacing w:val="-4"/>
          <w:sz w:val="30"/>
          <w:szCs w:val="30"/>
        </w:rPr>
        <w:t>213</w:t>
      </w:r>
      <w:r w:rsidR="005B2C71" w:rsidRPr="002B58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5B2C71" w:rsidRPr="002B580B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</w:p>
    <w:p w14:paraId="3A46625F" w14:textId="163AE25F" w:rsidR="00BB475C" w:rsidRPr="00C26735" w:rsidRDefault="005F1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br w:type="page"/>
      </w:r>
    </w:p>
    <w:p w14:paraId="6AC99DDA" w14:textId="1CC88785" w:rsidR="00F2727B" w:rsidRDefault="00CD4502" w:rsidP="008673F1">
      <w:pPr>
        <w:pStyle w:val="Heading6"/>
        <w:numPr>
          <w:ilvl w:val="0"/>
          <w:numId w:val="2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F1598F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ลูกหนี้การค้า</w:t>
      </w:r>
    </w:p>
    <w:p w14:paraId="5403B8A1" w14:textId="77777777" w:rsidR="006C3079" w:rsidRPr="001F68DE" w:rsidRDefault="006C3079" w:rsidP="006C3079">
      <w:pPr>
        <w:rPr>
          <w:cs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0"/>
        <w:gridCol w:w="1260"/>
        <w:gridCol w:w="178"/>
        <w:gridCol w:w="1172"/>
        <w:gridCol w:w="180"/>
        <w:gridCol w:w="1260"/>
      </w:tblGrid>
      <w:tr w:rsidR="00D04F76" w:rsidRPr="00F1598F" w14:paraId="7489294A" w14:textId="77777777" w:rsidTr="0091112F">
        <w:trPr>
          <w:cantSplit/>
          <w:tblHeader/>
        </w:trPr>
        <w:tc>
          <w:tcPr>
            <w:tcW w:w="3510" w:type="dxa"/>
            <w:vAlign w:val="bottom"/>
          </w:tcPr>
          <w:p w14:paraId="7B84BFB6" w14:textId="348F36E6" w:rsidR="00D04F76" w:rsidRPr="00F1598F" w:rsidRDefault="00D04F76" w:rsidP="0066325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EBB9397" w14:textId="5FF27535" w:rsidR="00D04F76" w:rsidRPr="00F1598F" w:rsidRDefault="00D04F76" w:rsidP="0066325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1598F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6D19E60A" w14:textId="77777777" w:rsidR="00D04F76" w:rsidRPr="00F1598F" w:rsidRDefault="00D04F76" w:rsidP="0066325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159AF3D7" w14:textId="40783E15" w:rsidR="00D04F76" w:rsidRPr="00F1598F" w:rsidRDefault="00D04F76" w:rsidP="0066325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3666" w:rsidRPr="00F1598F" w14:paraId="0BF98E12" w14:textId="77777777" w:rsidTr="000A4D8B">
        <w:trPr>
          <w:cantSplit/>
          <w:tblHeader/>
        </w:trPr>
        <w:tc>
          <w:tcPr>
            <w:tcW w:w="3510" w:type="dxa"/>
            <w:vAlign w:val="bottom"/>
          </w:tcPr>
          <w:p w14:paraId="4D01DFD6" w14:textId="7539D22C" w:rsidR="00193666" w:rsidRPr="00F1598F" w:rsidRDefault="00193666" w:rsidP="0019366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F4FA91" w14:textId="70F52D92" w:rsidR="00193666" w:rsidRPr="00F1598F" w:rsidRDefault="00386FBF" w:rsidP="0019366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386FB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30 </w:t>
            </w:r>
            <w:r w:rsidRPr="00386FB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  <w:r w:rsidR="00261BD8"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93666" w:rsidRPr="00F1598F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</w:t>
            </w:r>
            <w:r w:rsidR="00AF075D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03D871B" w14:textId="77777777" w:rsidR="00193666" w:rsidRPr="00F1598F" w:rsidRDefault="00193666" w:rsidP="00193666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750F5F" w14:textId="322352E7" w:rsidR="00193666" w:rsidRPr="00F1598F" w:rsidRDefault="00193666" w:rsidP="00193666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 w:rsidR="00AF075D">
              <w:rPr>
                <w:rFonts w:ascii="Angsana New" w:hAnsi="Angsana New" w:cs="Angsana New"/>
                <w:b w:val="0"/>
                <w:sz w:val="30"/>
                <w:szCs w:val="30"/>
              </w:rPr>
              <w:t>6</w:t>
            </w:r>
          </w:p>
        </w:tc>
        <w:tc>
          <w:tcPr>
            <w:tcW w:w="178" w:type="dxa"/>
          </w:tcPr>
          <w:p w14:paraId="2CDB6CF4" w14:textId="77777777" w:rsidR="00193666" w:rsidRPr="00F1598F" w:rsidRDefault="00193666" w:rsidP="0019366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8EFA461" w14:textId="3E2C635C" w:rsidR="00193666" w:rsidRPr="00F1598F" w:rsidRDefault="00386FBF" w:rsidP="0019366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6FB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86F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86FB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1C8211FB" w14:textId="77777777" w:rsidR="00193666" w:rsidRPr="00F1598F" w:rsidRDefault="00193666" w:rsidP="0019366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F87DA9" w14:textId="451EC69A" w:rsidR="00193666" w:rsidRPr="00F1598F" w:rsidRDefault="00193666" w:rsidP="00193666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 w:rsidR="00AF075D">
              <w:rPr>
                <w:rFonts w:ascii="Angsana New" w:hAnsi="Angsana New" w:cs="Angsana New"/>
                <w:b w:val="0"/>
                <w:sz w:val="30"/>
                <w:szCs w:val="30"/>
              </w:rPr>
              <w:t>6</w:t>
            </w:r>
          </w:p>
        </w:tc>
      </w:tr>
      <w:tr w:rsidR="00193666" w:rsidRPr="00F1598F" w14:paraId="4B61E4AC" w14:textId="77777777" w:rsidTr="0091112F">
        <w:trPr>
          <w:cantSplit/>
          <w:tblHeader/>
        </w:trPr>
        <w:tc>
          <w:tcPr>
            <w:tcW w:w="3510" w:type="dxa"/>
            <w:vAlign w:val="bottom"/>
            <w:hideMark/>
          </w:tcPr>
          <w:p w14:paraId="7FCBFB90" w14:textId="77777777" w:rsidR="00193666" w:rsidRPr="00F1598F" w:rsidRDefault="00193666" w:rsidP="0019366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4F7EB7E6" w14:textId="6A6EEC25" w:rsidR="00193666" w:rsidRPr="00F1598F" w:rsidRDefault="00193666" w:rsidP="0019366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E4597" w:rsidRPr="00F1598F" w14:paraId="0180E408" w14:textId="77777777" w:rsidTr="000A4D8B">
        <w:trPr>
          <w:cantSplit/>
        </w:trPr>
        <w:tc>
          <w:tcPr>
            <w:tcW w:w="3510" w:type="dxa"/>
            <w:hideMark/>
          </w:tcPr>
          <w:p w14:paraId="058E6677" w14:textId="0AE89878" w:rsidR="001E4597" w:rsidRPr="00F1598F" w:rsidRDefault="001E4597" w:rsidP="001E45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2FD9DC0" w14:textId="5AC3C51D" w:rsidR="001E4597" w:rsidRPr="00F1598F" w:rsidRDefault="00141CA1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24,303</w:t>
            </w:r>
          </w:p>
        </w:tc>
        <w:tc>
          <w:tcPr>
            <w:tcW w:w="180" w:type="dxa"/>
          </w:tcPr>
          <w:p w14:paraId="1699A346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F1963B6" w14:textId="3B06A24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20,461</w:t>
            </w:r>
          </w:p>
        </w:tc>
        <w:tc>
          <w:tcPr>
            <w:tcW w:w="178" w:type="dxa"/>
          </w:tcPr>
          <w:p w14:paraId="2C130832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12E4026" w14:textId="6B87E7EF" w:rsidR="001E4597" w:rsidRPr="00EA7280" w:rsidRDefault="00827CF9" w:rsidP="001E459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</w:t>
            </w:r>
            <w:r w:rsidR="00746F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667</w:t>
            </w:r>
          </w:p>
        </w:tc>
        <w:tc>
          <w:tcPr>
            <w:tcW w:w="180" w:type="dxa"/>
          </w:tcPr>
          <w:p w14:paraId="165FF7C8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AB15E70" w14:textId="49509D38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20,466</w:t>
            </w:r>
          </w:p>
        </w:tc>
      </w:tr>
      <w:tr w:rsidR="001E4597" w:rsidRPr="00F1598F" w14:paraId="2C24B21D" w14:textId="77777777" w:rsidTr="000A4D8B">
        <w:trPr>
          <w:cantSplit/>
        </w:trPr>
        <w:tc>
          <w:tcPr>
            <w:tcW w:w="3510" w:type="dxa"/>
            <w:hideMark/>
          </w:tcPr>
          <w:p w14:paraId="48B8A567" w14:textId="0E7F8345" w:rsidR="001E4597" w:rsidRPr="00F1598F" w:rsidRDefault="001E4597" w:rsidP="001E45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6EAE377C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C9377E6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6B831B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7916067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F2C0EBC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3E086E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D63E66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E4597" w:rsidRPr="00F1598F" w14:paraId="32C5A27F" w14:textId="77777777" w:rsidTr="000A4D8B">
        <w:trPr>
          <w:cantSplit/>
        </w:trPr>
        <w:tc>
          <w:tcPr>
            <w:tcW w:w="3510" w:type="dxa"/>
            <w:hideMark/>
          </w:tcPr>
          <w:p w14:paraId="16D1BB1C" w14:textId="4C7D1825" w:rsidR="001E4597" w:rsidRPr="00F1598F" w:rsidRDefault="001E4597" w:rsidP="001E459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น้อยกว่า</w:t>
            </w:r>
            <w:proofErr w:type="spellEnd"/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</w:tcPr>
          <w:p w14:paraId="0703D9F9" w14:textId="1A29542F" w:rsidR="001E4597" w:rsidRPr="00F1598F" w:rsidRDefault="00141CA1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16,929</w:t>
            </w:r>
          </w:p>
        </w:tc>
        <w:tc>
          <w:tcPr>
            <w:tcW w:w="180" w:type="dxa"/>
          </w:tcPr>
          <w:p w14:paraId="39CDCCCC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7366F73" w14:textId="09E580B8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54,614</w:t>
            </w:r>
          </w:p>
        </w:tc>
        <w:tc>
          <w:tcPr>
            <w:tcW w:w="178" w:type="dxa"/>
          </w:tcPr>
          <w:p w14:paraId="6E5E513C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5F6F6C" w14:textId="76F772F6" w:rsidR="001E4597" w:rsidRPr="00F1598F" w:rsidRDefault="00746F63" w:rsidP="001E459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</w:t>
            </w:r>
            <w:r w:rsidR="00A92C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930</w:t>
            </w:r>
          </w:p>
        </w:tc>
        <w:tc>
          <w:tcPr>
            <w:tcW w:w="180" w:type="dxa"/>
          </w:tcPr>
          <w:p w14:paraId="6F424930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CFEB72A" w14:textId="535E4346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54,614</w:t>
            </w:r>
          </w:p>
        </w:tc>
      </w:tr>
      <w:tr w:rsidR="001E4597" w:rsidRPr="00F1598F" w14:paraId="4FF8E82C" w14:textId="77777777" w:rsidTr="000A4D8B">
        <w:trPr>
          <w:cantSplit/>
        </w:trPr>
        <w:tc>
          <w:tcPr>
            <w:tcW w:w="3510" w:type="dxa"/>
            <w:hideMark/>
          </w:tcPr>
          <w:p w14:paraId="62F7AC9D" w14:textId="480D550E" w:rsidR="001E4597" w:rsidRPr="00F1598F" w:rsidRDefault="001E4597" w:rsidP="001E459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</w:tcPr>
          <w:p w14:paraId="52A5F201" w14:textId="44E5CBCD" w:rsidR="001E4597" w:rsidRPr="00F1598F" w:rsidRDefault="00141CA1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13,549</w:t>
            </w:r>
          </w:p>
        </w:tc>
        <w:tc>
          <w:tcPr>
            <w:tcW w:w="180" w:type="dxa"/>
          </w:tcPr>
          <w:p w14:paraId="4341EA94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2D0FDEA" w14:textId="277F8D15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6,312</w:t>
            </w:r>
          </w:p>
        </w:tc>
        <w:tc>
          <w:tcPr>
            <w:tcW w:w="178" w:type="dxa"/>
          </w:tcPr>
          <w:p w14:paraId="36A9E528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EC8FFA2" w14:textId="77BD8C5D" w:rsidR="001E4597" w:rsidRPr="004A6F9A" w:rsidRDefault="00A92CFE" w:rsidP="001E459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14,542</w:t>
            </w:r>
          </w:p>
        </w:tc>
        <w:tc>
          <w:tcPr>
            <w:tcW w:w="180" w:type="dxa"/>
          </w:tcPr>
          <w:p w14:paraId="7003A3FE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6B745AD" w14:textId="76F4B0B2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5,743</w:t>
            </w:r>
          </w:p>
        </w:tc>
      </w:tr>
      <w:tr w:rsidR="001E4597" w:rsidRPr="00F1598F" w14:paraId="0423DE35" w14:textId="77777777" w:rsidTr="000A4D8B">
        <w:trPr>
          <w:cantSplit/>
          <w:trHeight w:val="74"/>
        </w:trPr>
        <w:tc>
          <w:tcPr>
            <w:tcW w:w="3510" w:type="dxa"/>
            <w:hideMark/>
          </w:tcPr>
          <w:p w14:paraId="1AEFB029" w14:textId="5A4601EF" w:rsidR="001E4597" w:rsidRPr="00F1598F" w:rsidRDefault="001E4597" w:rsidP="001E4597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6 - 12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</w:tcPr>
          <w:p w14:paraId="7845D601" w14:textId="219405BB" w:rsidR="001E4597" w:rsidRPr="00F1598F" w:rsidRDefault="00C946F3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41,180</w:t>
            </w:r>
          </w:p>
        </w:tc>
        <w:tc>
          <w:tcPr>
            <w:tcW w:w="180" w:type="dxa"/>
          </w:tcPr>
          <w:p w14:paraId="2A2FDEA6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97D4A91" w14:textId="3101658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7,612</w:t>
            </w:r>
          </w:p>
        </w:tc>
        <w:tc>
          <w:tcPr>
            <w:tcW w:w="178" w:type="dxa"/>
          </w:tcPr>
          <w:p w14:paraId="26A2625C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EA43A6A" w14:textId="7A97CF75" w:rsidR="001E4597" w:rsidRPr="00F1598F" w:rsidRDefault="00A92CFE" w:rsidP="001E459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662EA9">
              <w:rPr>
                <w:rFonts w:asciiTheme="majorBidi" w:hAnsiTheme="majorBidi" w:cstheme="majorBidi"/>
                <w:sz w:val="30"/>
                <w:szCs w:val="30"/>
              </w:rPr>
              <w:t>,180</w:t>
            </w:r>
          </w:p>
        </w:tc>
        <w:tc>
          <w:tcPr>
            <w:tcW w:w="180" w:type="dxa"/>
          </w:tcPr>
          <w:p w14:paraId="3D61C9ED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B8C65A2" w14:textId="36B81335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2,930</w:t>
            </w:r>
          </w:p>
        </w:tc>
      </w:tr>
      <w:tr w:rsidR="001E4597" w:rsidRPr="00F1598F" w14:paraId="3709CF9A" w14:textId="77777777" w:rsidTr="000A4D8B">
        <w:trPr>
          <w:cantSplit/>
        </w:trPr>
        <w:tc>
          <w:tcPr>
            <w:tcW w:w="3510" w:type="dxa"/>
            <w:hideMark/>
          </w:tcPr>
          <w:p w14:paraId="6F104F86" w14:textId="0413E4F3" w:rsidR="001E4597" w:rsidRPr="00F1598F" w:rsidRDefault="001E4597" w:rsidP="001E459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7B154" w14:textId="6DB04499" w:rsidR="001E4597" w:rsidRPr="00F1598F" w:rsidRDefault="00C946F3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33,441</w:t>
            </w:r>
          </w:p>
        </w:tc>
        <w:tc>
          <w:tcPr>
            <w:tcW w:w="180" w:type="dxa"/>
          </w:tcPr>
          <w:p w14:paraId="0AEAC1DB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1B95F8" w14:textId="373F758A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74,597</w:t>
            </w:r>
          </w:p>
        </w:tc>
        <w:tc>
          <w:tcPr>
            <w:tcW w:w="178" w:type="dxa"/>
          </w:tcPr>
          <w:p w14:paraId="1C5539C4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5D29F" w14:textId="32D3B8D6" w:rsidR="001E4597" w:rsidRPr="00F1598F" w:rsidRDefault="00662EA9" w:rsidP="001E459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32,506</w:t>
            </w:r>
          </w:p>
        </w:tc>
        <w:tc>
          <w:tcPr>
            <w:tcW w:w="180" w:type="dxa"/>
          </w:tcPr>
          <w:p w14:paraId="6ABDDD00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D42E88" w14:textId="12146B78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52,674</w:t>
            </w:r>
          </w:p>
        </w:tc>
      </w:tr>
      <w:tr w:rsidR="001E4597" w:rsidRPr="00F1598F" w14:paraId="64A9E720" w14:textId="77777777" w:rsidTr="000A4D8B">
        <w:trPr>
          <w:cantSplit/>
        </w:trPr>
        <w:tc>
          <w:tcPr>
            <w:tcW w:w="3510" w:type="dxa"/>
            <w:hideMark/>
          </w:tcPr>
          <w:p w14:paraId="0E6E29A1" w14:textId="0187157F" w:rsidR="001E4597" w:rsidRPr="00F1598F" w:rsidRDefault="001E4597" w:rsidP="001E459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FC16F" w14:textId="4B89989F" w:rsidR="001E4597" w:rsidRPr="00F1598F" w:rsidRDefault="00C946F3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129,402</w:t>
            </w:r>
          </w:p>
        </w:tc>
        <w:tc>
          <w:tcPr>
            <w:tcW w:w="180" w:type="dxa"/>
          </w:tcPr>
          <w:p w14:paraId="2FEC7ECA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C8DF74" w14:textId="748FD648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163,596</w:t>
            </w:r>
          </w:p>
        </w:tc>
        <w:tc>
          <w:tcPr>
            <w:tcW w:w="178" w:type="dxa"/>
          </w:tcPr>
          <w:p w14:paraId="1B313757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4C20C" w14:textId="4631DA5B" w:rsidR="001E4597" w:rsidRPr="00F1598F" w:rsidRDefault="00662EA9" w:rsidP="001E459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129,825</w:t>
            </w:r>
          </w:p>
        </w:tc>
        <w:tc>
          <w:tcPr>
            <w:tcW w:w="180" w:type="dxa"/>
          </w:tcPr>
          <w:p w14:paraId="7F351E19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3D099D2" w14:textId="20861410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136,427</w:t>
            </w:r>
          </w:p>
        </w:tc>
      </w:tr>
      <w:tr w:rsidR="001E4597" w:rsidRPr="00F1598F" w14:paraId="567AC7CA" w14:textId="77777777" w:rsidTr="000A4D8B">
        <w:trPr>
          <w:cantSplit/>
          <w:trHeight w:val="71"/>
        </w:trPr>
        <w:tc>
          <w:tcPr>
            <w:tcW w:w="3510" w:type="dxa"/>
            <w:vAlign w:val="bottom"/>
            <w:hideMark/>
          </w:tcPr>
          <w:p w14:paraId="7A5007D9" w14:textId="77777777" w:rsidR="001E4597" w:rsidRPr="003A3A7C" w:rsidRDefault="001E4597" w:rsidP="001E45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</w:p>
          <w:p w14:paraId="6514AEA8" w14:textId="6B49FBBA" w:rsidR="001E4597" w:rsidRPr="00F1598F" w:rsidRDefault="001E4597" w:rsidP="001E45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D62C8" w14:textId="1169AD9F" w:rsidR="001E4597" w:rsidRPr="0091112F" w:rsidRDefault="00C946F3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(41</w:t>
            </w:r>
            <w:r w:rsidR="009D51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,088)</w:t>
            </w:r>
          </w:p>
        </w:tc>
        <w:tc>
          <w:tcPr>
            <w:tcW w:w="180" w:type="dxa"/>
            <w:vAlign w:val="bottom"/>
          </w:tcPr>
          <w:p w14:paraId="1643873F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A847A4" w14:textId="5B267D7A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(25,499)</w:t>
            </w:r>
          </w:p>
        </w:tc>
        <w:tc>
          <w:tcPr>
            <w:tcW w:w="178" w:type="dxa"/>
            <w:vAlign w:val="bottom"/>
          </w:tcPr>
          <w:p w14:paraId="4DD12A8E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5A6A77" w14:textId="024AB856" w:rsidR="001E4597" w:rsidRPr="0091112F" w:rsidRDefault="00662EA9" w:rsidP="001E459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(40,134)</w:t>
            </w:r>
          </w:p>
        </w:tc>
        <w:tc>
          <w:tcPr>
            <w:tcW w:w="180" w:type="dxa"/>
            <w:vAlign w:val="bottom"/>
          </w:tcPr>
          <w:p w14:paraId="63B3521C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161F82D" w14:textId="210B7DC5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(23,415)</w:t>
            </w:r>
          </w:p>
        </w:tc>
      </w:tr>
      <w:tr w:rsidR="001E4597" w:rsidRPr="00F1598F" w14:paraId="76E14176" w14:textId="77777777" w:rsidTr="000A4D8B">
        <w:trPr>
          <w:cantSplit/>
        </w:trPr>
        <w:tc>
          <w:tcPr>
            <w:tcW w:w="3510" w:type="dxa"/>
            <w:hideMark/>
          </w:tcPr>
          <w:p w14:paraId="3F4F6A86" w14:textId="159026D5" w:rsidR="001E4597" w:rsidRPr="00F1598F" w:rsidRDefault="001E4597" w:rsidP="001E459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B65DDC" w14:textId="00586F45" w:rsidR="001E4597" w:rsidRPr="00F1598F" w:rsidRDefault="002360AE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88,314</w:t>
            </w:r>
          </w:p>
        </w:tc>
        <w:tc>
          <w:tcPr>
            <w:tcW w:w="180" w:type="dxa"/>
          </w:tcPr>
          <w:p w14:paraId="433BB031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3E31786" w14:textId="557BF835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138,097</w:t>
            </w:r>
          </w:p>
        </w:tc>
        <w:tc>
          <w:tcPr>
            <w:tcW w:w="178" w:type="dxa"/>
          </w:tcPr>
          <w:p w14:paraId="1A0A53B6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3A3367" w14:textId="01C0C10F" w:rsidR="001E4597" w:rsidRPr="00F1598F" w:rsidRDefault="00462DC3" w:rsidP="001E459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89,691</w:t>
            </w:r>
          </w:p>
        </w:tc>
        <w:tc>
          <w:tcPr>
            <w:tcW w:w="180" w:type="dxa"/>
          </w:tcPr>
          <w:p w14:paraId="68D2B86D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2" w:space="0" w:color="auto"/>
              <w:bottom w:val="double" w:sz="4" w:space="0" w:color="auto"/>
            </w:tcBorders>
          </w:tcPr>
          <w:p w14:paraId="76FA2EC5" w14:textId="7156CD11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113,012</w:t>
            </w:r>
          </w:p>
        </w:tc>
      </w:tr>
    </w:tbl>
    <w:p w14:paraId="0F94052B" w14:textId="77777777" w:rsidR="006C3079" w:rsidRPr="006C3079" w:rsidRDefault="006C3079" w:rsidP="006C3079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00"/>
        <w:gridCol w:w="180"/>
        <w:gridCol w:w="810"/>
        <w:gridCol w:w="178"/>
        <w:gridCol w:w="902"/>
        <w:gridCol w:w="180"/>
        <w:gridCol w:w="900"/>
      </w:tblGrid>
      <w:tr w:rsidR="00A271EF" w:rsidRPr="008E1326" w14:paraId="49CA5B37" w14:textId="77777777" w:rsidTr="003C29B8">
        <w:trPr>
          <w:cantSplit/>
          <w:tblHeader/>
        </w:trPr>
        <w:tc>
          <w:tcPr>
            <w:tcW w:w="4950" w:type="dxa"/>
            <w:vAlign w:val="bottom"/>
            <w:hideMark/>
          </w:tcPr>
          <w:p w14:paraId="11692C02" w14:textId="77777777" w:rsidR="00A271EF" w:rsidRPr="008E1326" w:rsidRDefault="00A271EF" w:rsidP="003C29B8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bookmarkStart w:id="1" w:name="_Hlk130571046"/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1890" w:type="dxa"/>
            <w:gridSpan w:val="3"/>
            <w:vAlign w:val="bottom"/>
          </w:tcPr>
          <w:p w14:paraId="0AC9F157" w14:textId="77777777" w:rsidR="00A271EF" w:rsidRPr="008E1326" w:rsidRDefault="00A271EF" w:rsidP="003C29B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E1326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003C5B52" w14:textId="77777777" w:rsidR="00A271EF" w:rsidRPr="008E1326" w:rsidRDefault="00A271EF" w:rsidP="003C29B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2687FB8F" w14:textId="77777777" w:rsidR="00A271EF" w:rsidRPr="008E1326" w:rsidRDefault="00A271EF" w:rsidP="003C29B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1BD8" w:rsidRPr="008E1326" w14:paraId="50CD7FA3" w14:textId="77777777" w:rsidTr="003C29B8">
        <w:trPr>
          <w:cantSplit/>
          <w:tblHeader/>
        </w:trPr>
        <w:tc>
          <w:tcPr>
            <w:tcW w:w="4950" w:type="dxa"/>
            <w:vAlign w:val="bottom"/>
          </w:tcPr>
          <w:p w14:paraId="731A3308" w14:textId="2902A6A9" w:rsidR="00261BD8" w:rsidRPr="008E1326" w:rsidRDefault="00261BD8" w:rsidP="00261BD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5328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1B74F1" w:rsidRPr="00991C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1B74F1"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1B74F1"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900" w:type="dxa"/>
            <w:vAlign w:val="bottom"/>
          </w:tcPr>
          <w:p w14:paraId="4F24A2E1" w14:textId="2337078E" w:rsidR="00261BD8" w:rsidRPr="008E1326" w:rsidRDefault="00261BD8" w:rsidP="005740AA">
            <w:pPr>
              <w:pStyle w:val="acctmergecolhdg"/>
              <w:spacing w:line="240" w:lineRule="auto"/>
              <w:ind w:right="-80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1E459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4B897E02" w14:textId="77777777" w:rsidR="00261BD8" w:rsidRPr="008E1326" w:rsidRDefault="00261BD8" w:rsidP="00261BD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4B3FE9F" w14:textId="03590AD9" w:rsidR="00261BD8" w:rsidRPr="008E1326" w:rsidRDefault="00261BD8" w:rsidP="005740AA">
            <w:pPr>
              <w:pStyle w:val="acctmergecolhdg"/>
              <w:spacing w:line="240" w:lineRule="auto"/>
              <w:ind w:right="-80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1E459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383C092E" w14:textId="77777777" w:rsidR="00261BD8" w:rsidRPr="008E1326" w:rsidRDefault="00261BD8" w:rsidP="00261B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72390772" w14:textId="0351E3B0" w:rsidR="00261BD8" w:rsidRPr="005740AA" w:rsidRDefault="00261BD8" w:rsidP="005740AA">
            <w:pPr>
              <w:pStyle w:val="acctmergecolhdg"/>
              <w:spacing w:line="240" w:lineRule="auto"/>
              <w:ind w:right="-80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  <w:r w:rsidRPr="005740AA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1E4597">
              <w:rPr>
                <w:rFonts w:asciiTheme="majorBidi" w:hAnsiTheme="majorBidi" w:cstheme="majorBidi"/>
                <w:b w:val="0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10DF832C" w14:textId="77777777" w:rsidR="00261BD8" w:rsidRPr="008E1326" w:rsidRDefault="00261BD8" w:rsidP="00261BD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9B7F20B" w14:textId="306AA88C" w:rsidR="00261BD8" w:rsidRPr="008E1326" w:rsidRDefault="00261BD8" w:rsidP="005740AA">
            <w:pPr>
              <w:pStyle w:val="acctmergecolhdg"/>
              <w:spacing w:line="240" w:lineRule="auto"/>
              <w:ind w:right="-80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1E459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261BD8" w:rsidRPr="008E1326" w14:paraId="6800A7C8" w14:textId="77777777" w:rsidTr="00E10EFF">
        <w:trPr>
          <w:cantSplit/>
          <w:trHeight w:val="74"/>
          <w:tblHeader/>
        </w:trPr>
        <w:tc>
          <w:tcPr>
            <w:tcW w:w="4950" w:type="dxa"/>
            <w:vAlign w:val="bottom"/>
            <w:hideMark/>
          </w:tcPr>
          <w:p w14:paraId="76A682C7" w14:textId="77777777" w:rsidR="00261BD8" w:rsidRPr="00E10EFF" w:rsidRDefault="00261BD8" w:rsidP="00261BD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50" w:type="dxa"/>
            <w:gridSpan w:val="7"/>
            <w:vAlign w:val="bottom"/>
            <w:hideMark/>
          </w:tcPr>
          <w:p w14:paraId="6CF40214" w14:textId="77777777" w:rsidR="00261BD8" w:rsidRPr="008E1326" w:rsidRDefault="00261BD8" w:rsidP="00261B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32859" w:rsidRPr="008E1326" w14:paraId="2EA60A2E" w14:textId="77777777" w:rsidTr="003C29B8">
        <w:trPr>
          <w:cantSplit/>
        </w:trPr>
        <w:tc>
          <w:tcPr>
            <w:tcW w:w="4950" w:type="dxa"/>
          </w:tcPr>
          <w:p w14:paraId="7C31A0DC" w14:textId="77777777" w:rsidR="00532859" w:rsidRPr="008E1326" w:rsidRDefault="00532859" w:rsidP="008673F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907"/>
                <w:tab w:val="left" w:pos="190"/>
              </w:tabs>
              <w:spacing w:line="240" w:lineRule="auto"/>
              <w:ind w:left="375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8E1326">
              <w:rPr>
                <w:rFonts w:asciiTheme="majorBidi" w:hAnsiTheme="majorBidi" w:cstheme="majorBidi"/>
                <w:sz w:val="30"/>
                <w:szCs w:val="30"/>
              </w:rPr>
              <w:t>เพิ่มขึ้น</w:t>
            </w:r>
            <w:proofErr w:type="spellEnd"/>
          </w:p>
        </w:tc>
        <w:tc>
          <w:tcPr>
            <w:tcW w:w="900" w:type="dxa"/>
            <w:vAlign w:val="bottom"/>
          </w:tcPr>
          <w:p w14:paraId="16F505C5" w14:textId="2968A8DF" w:rsidR="00532859" w:rsidRPr="008E1326" w:rsidRDefault="00656108" w:rsidP="00532859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82" w:right="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15,58</w:t>
            </w:r>
            <w:r w:rsidR="008B66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50EB1521" w14:textId="77777777" w:rsidR="00532859" w:rsidRPr="008E1326" w:rsidRDefault="00532859" w:rsidP="00532859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5968687" w14:textId="3F691473" w:rsidR="00532859" w:rsidRPr="008E1326" w:rsidRDefault="00532859" w:rsidP="0053285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5,794</w:t>
            </w:r>
          </w:p>
        </w:tc>
        <w:tc>
          <w:tcPr>
            <w:tcW w:w="178" w:type="dxa"/>
          </w:tcPr>
          <w:p w14:paraId="5AB3C654" w14:textId="77777777" w:rsidR="00532859" w:rsidRPr="008E1326" w:rsidRDefault="00532859" w:rsidP="00532859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3DCC63D3" w14:textId="137907DF" w:rsidR="00532859" w:rsidRPr="00E10EFF" w:rsidRDefault="00656108" w:rsidP="00532859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82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8F77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,719</w:t>
            </w:r>
          </w:p>
        </w:tc>
        <w:tc>
          <w:tcPr>
            <w:tcW w:w="180" w:type="dxa"/>
          </w:tcPr>
          <w:p w14:paraId="651E714A" w14:textId="77777777" w:rsidR="00532859" w:rsidRPr="00E10EFF" w:rsidRDefault="00532859" w:rsidP="0053285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BED0357" w14:textId="348EDE6B" w:rsidR="00532859" w:rsidRPr="008E1326" w:rsidRDefault="00532859" w:rsidP="00532859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6,172</w:t>
            </w:r>
          </w:p>
        </w:tc>
      </w:tr>
      <w:bookmarkEnd w:id="1"/>
    </w:tbl>
    <w:p w14:paraId="41E9912C" w14:textId="0D1F98FA" w:rsidR="00F32812" w:rsidRDefault="00F32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172FADAA" w14:textId="7FA51375" w:rsidR="007578AB" w:rsidRDefault="007578AB" w:rsidP="00757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CD75AA">
        <w:rPr>
          <w:rFonts w:asciiTheme="majorBidi" w:hAnsiTheme="majorBidi"/>
          <w:spacing w:val="-2"/>
          <w:sz w:val="30"/>
          <w:szCs w:val="30"/>
          <w:cs/>
        </w:rPr>
        <w:t xml:space="preserve">ในปี </w:t>
      </w:r>
      <w:r w:rsidRPr="00CD75AA">
        <w:rPr>
          <w:rFonts w:asciiTheme="majorBidi" w:hAnsiTheme="majorBidi"/>
          <w:spacing w:val="-2"/>
          <w:sz w:val="30"/>
          <w:szCs w:val="30"/>
        </w:rPr>
        <w:t>2563</w:t>
      </w:r>
      <w:r w:rsidRPr="00CD75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D75AA">
        <w:rPr>
          <w:rFonts w:asciiTheme="majorBidi" w:hAnsiTheme="majorBidi" w:hint="cs"/>
          <w:spacing w:val="-2"/>
          <w:sz w:val="30"/>
          <w:szCs w:val="30"/>
          <w:cs/>
        </w:rPr>
        <w:t>ลูกค้าของกลุ่มบริษัทซึ่งอยู่ในธุรกิจสายการบินแห่งหนึ่งในประเทศไทยได้เข้าสู่แผนฟื้นฟูธุรกิจภายใต้กระบวนการฟื้นฟูกิจการของศาลล้มละลายกลาง</w:t>
      </w:r>
      <w:r w:rsidRPr="00CD75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D75AA">
        <w:rPr>
          <w:rFonts w:asciiTheme="majorBidi" w:hAnsiTheme="majorBidi" w:hint="cs"/>
          <w:spacing w:val="-2"/>
          <w:sz w:val="30"/>
          <w:szCs w:val="30"/>
          <w:cs/>
        </w:rPr>
        <w:t>ส่งผลให้ธุรกรรมระหว่างกันรวมถึงการรับชำระเงินต้องหยุดพักชั่วคราว</w:t>
      </w:r>
      <w:r w:rsidRPr="00CD75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D75AA">
        <w:rPr>
          <w:rFonts w:asciiTheme="majorBidi" w:hAnsiTheme="majorBidi" w:hint="cs"/>
          <w:spacing w:val="-2"/>
          <w:sz w:val="30"/>
          <w:szCs w:val="30"/>
          <w:cs/>
        </w:rPr>
        <w:t>โดย</w:t>
      </w:r>
      <w:r w:rsidRPr="00CD75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D75AA">
        <w:rPr>
          <w:rFonts w:asciiTheme="majorBidi" w:hAnsiTheme="majorBidi" w:hint="cs"/>
          <w:spacing w:val="-2"/>
          <w:sz w:val="30"/>
          <w:szCs w:val="30"/>
          <w:cs/>
        </w:rPr>
        <w:t>ณ</w:t>
      </w:r>
      <w:r w:rsidRPr="00CD75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D75AA">
        <w:rPr>
          <w:rFonts w:asciiTheme="majorBidi" w:hAnsiTheme="majorBidi" w:hint="cs"/>
          <w:spacing w:val="-2"/>
          <w:sz w:val="30"/>
          <w:szCs w:val="30"/>
          <w:cs/>
        </w:rPr>
        <w:t>วันที่</w:t>
      </w:r>
      <w:r w:rsidRPr="00CD75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D75AA">
        <w:rPr>
          <w:rFonts w:asciiTheme="majorBidi" w:hAnsiTheme="majorBidi"/>
          <w:spacing w:val="-2"/>
          <w:sz w:val="30"/>
          <w:szCs w:val="30"/>
        </w:rPr>
        <w:t>3</w:t>
      </w:r>
      <w:r>
        <w:rPr>
          <w:rFonts w:asciiTheme="majorBidi" w:hAnsiTheme="majorBidi"/>
          <w:spacing w:val="-2"/>
          <w:sz w:val="30"/>
          <w:szCs w:val="30"/>
        </w:rPr>
        <w:t>0</w:t>
      </w:r>
      <w:r w:rsidRPr="00CD75AA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CD75AA">
        <w:rPr>
          <w:rFonts w:asciiTheme="majorBidi" w:hAnsiTheme="majorBidi" w:hint="cs"/>
          <w:spacing w:val="-2"/>
          <w:sz w:val="30"/>
          <w:szCs w:val="30"/>
          <w:cs/>
        </w:rPr>
        <w:t>ม</w:t>
      </w:r>
      <w:r>
        <w:rPr>
          <w:rFonts w:asciiTheme="majorBidi" w:hAnsiTheme="majorBidi" w:hint="cs"/>
          <w:spacing w:val="-2"/>
          <w:sz w:val="30"/>
          <w:szCs w:val="30"/>
          <w:cs/>
        </w:rPr>
        <w:t>ิถุนายน</w:t>
      </w:r>
      <w:r w:rsidRPr="00CD75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D75AA">
        <w:rPr>
          <w:rFonts w:asciiTheme="majorBidi" w:hAnsiTheme="majorBidi"/>
          <w:spacing w:val="-2"/>
          <w:sz w:val="30"/>
          <w:szCs w:val="30"/>
        </w:rPr>
        <w:t xml:space="preserve">2567 </w:t>
      </w:r>
      <w:r w:rsidRPr="00CD75AA">
        <w:rPr>
          <w:rFonts w:asciiTheme="majorBidi" w:hAnsiTheme="majorBidi" w:hint="cs"/>
          <w:spacing w:val="-2"/>
          <w:sz w:val="30"/>
          <w:szCs w:val="30"/>
          <w:cs/>
        </w:rPr>
        <w:t>กลุ่มบริษัทมีลูกหนี้การค้าและสินทรัพย์ที่เกิดจากสัญญารวมเป็นจำนวนเงิน</w:t>
      </w:r>
      <w:r w:rsidRPr="00CD75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D313F0">
        <w:rPr>
          <w:rFonts w:asciiTheme="majorBidi" w:hAnsiTheme="majorBidi"/>
          <w:spacing w:val="-2"/>
          <w:sz w:val="30"/>
          <w:szCs w:val="30"/>
        </w:rPr>
        <w:t>49.</w:t>
      </w:r>
      <w:r w:rsidR="00227F7F">
        <w:rPr>
          <w:rFonts w:asciiTheme="majorBidi" w:hAnsiTheme="majorBidi"/>
          <w:spacing w:val="-2"/>
          <w:sz w:val="30"/>
          <w:szCs w:val="30"/>
        </w:rPr>
        <w:t>71</w:t>
      </w:r>
      <w:r w:rsidRPr="00CD75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D75AA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  <w:r w:rsidRPr="00CD75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D75AA">
        <w:rPr>
          <w:rFonts w:asciiTheme="majorBidi" w:hAnsiTheme="majorBidi" w:hint="cs"/>
          <w:spacing w:val="-2"/>
          <w:sz w:val="30"/>
          <w:szCs w:val="30"/>
          <w:cs/>
        </w:rPr>
        <w:t>โดยเกิดจากงานสั่งทำอุปกรณ์ในการดำเนินธุรกิจ ทั้งนี้ ในปี</w:t>
      </w:r>
      <w:r w:rsidRPr="00CD75AA">
        <w:rPr>
          <w:rFonts w:asciiTheme="majorBidi" w:hAnsiTheme="majorBidi"/>
          <w:spacing w:val="-2"/>
          <w:sz w:val="30"/>
          <w:szCs w:val="30"/>
        </w:rPr>
        <w:t xml:space="preserve"> 2564</w:t>
      </w:r>
      <w:r w:rsidRPr="00CD75AA">
        <w:rPr>
          <w:rFonts w:asciiTheme="majorBidi" w:hAnsiTheme="majorBidi" w:hint="cs"/>
          <w:spacing w:val="-2"/>
          <w:sz w:val="30"/>
          <w:szCs w:val="30"/>
          <w:cs/>
        </w:rPr>
        <w:t xml:space="preserve"> แผนฟื้นฟูกิจการดังกล่าวได้รับอนุมัติจากศาลล้มละลายกลาง</w:t>
      </w:r>
      <w:r w:rsidRPr="00CD75AA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CD75AA">
        <w:rPr>
          <w:rFonts w:asciiTheme="majorBidi" w:hAnsiTheme="majorBidi" w:hint="cs"/>
          <w:spacing w:val="-2"/>
          <w:sz w:val="30"/>
          <w:szCs w:val="30"/>
          <w:cs/>
        </w:rPr>
        <w:t>ปัจจุบันบริษัทอยู่ในระหว่างการรอรับการชำระเงินตามแผนฟื้นฟูกิจการตามลำดับ</w:t>
      </w:r>
      <w:r w:rsidRPr="00CD75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2"/>
          <w:sz w:val="30"/>
          <w:szCs w:val="30"/>
          <w:cs/>
        </w:rPr>
        <w:br/>
      </w:r>
      <w:r w:rsidR="001711D9">
        <w:rPr>
          <w:rFonts w:asciiTheme="majorBidi" w:hAnsiTheme="majorBidi" w:hint="cs"/>
          <w:spacing w:val="-2"/>
          <w:sz w:val="30"/>
          <w:szCs w:val="30"/>
          <w:cs/>
        </w:rPr>
        <w:t>ใน</w:t>
      </w:r>
      <w:r w:rsidR="00B963D3">
        <w:rPr>
          <w:rFonts w:asciiTheme="majorBidi" w:hAnsiTheme="majorBidi" w:hint="cs"/>
          <w:spacing w:val="-2"/>
          <w:sz w:val="30"/>
          <w:szCs w:val="30"/>
          <w:cs/>
        </w:rPr>
        <w:t>ระหว่าง</w:t>
      </w:r>
      <w:r w:rsidR="007E2CDC">
        <w:rPr>
          <w:rFonts w:asciiTheme="majorBidi" w:hAnsiTheme="majorBidi" w:hint="cs"/>
          <w:spacing w:val="-2"/>
          <w:sz w:val="30"/>
          <w:szCs w:val="30"/>
          <w:cs/>
        </w:rPr>
        <w:t>งวด กลุ่มบริษัท</w:t>
      </w:r>
      <w:r w:rsidR="00840FCB">
        <w:rPr>
          <w:rFonts w:asciiTheme="majorBidi" w:hAnsiTheme="majorBidi" w:hint="cs"/>
          <w:spacing w:val="-2"/>
          <w:sz w:val="30"/>
          <w:szCs w:val="30"/>
          <w:cs/>
        </w:rPr>
        <w:t>ได้รับชำระเงิน</w:t>
      </w:r>
      <w:r w:rsidR="00201C7C">
        <w:rPr>
          <w:rFonts w:asciiTheme="majorBidi" w:hAnsiTheme="majorBidi" w:hint="cs"/>
          <w:spacing w:val="-2"/>
          <w:sz w:val="30"/>
          <w:szCs w:val="30"/>
          <w:cs/>
        </w:rPr>
        <w:t>เพิ่มเติม</w:t>
      </w:r>
      <w:r w:rsidR="00D56773">
        <w:rPr>
          <w:rFonts w:asciiTheme="majorBidi" w:hAnsiTheme="majorBidi" w:hint="cs"/>
          <w:spacing w:val="-2"/>
          <w:sz w:val="30"/>
          <w:szCs w:val="30"/>
          <w:cs/>
        </w:rPr>
        <w:t>จำนวน</w:t>
      </w:r>
      <w:r w:rsidR="00DD10E3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DD10E3">
        <w:rPr>
          <w:rFonts w:asciiTheme="majorBidi" w:hAnsiTheme="majorBidi"/>
          <w:spacing w:val="-2"/>
          <w:sz w:val="30"/>
          <w:szCs w:val="30"/>
        </w:rPr>
        <w:t xml:space="preserve">1.09 </w:t>
      </w:r>
      <w:r w:rsidR="00DD10E3">
        <w:rPr>
          <w:rFonts w:asciiTheme="majorBidi" w:hAnsiTheme="majorBidi" w:hint="cs"/>
          <w:spacing w:val="-2"/>
          <w:sz w:val="30"/>
          <w:szCs w:val="30"/>
          <w:cs/>
        </w:rPr>
        <w:t xml:space="preserve">ล้านบาท </w:t>
      </w:r>
      <w:r w:rsidRPr="00CD75AA">
        <w:rPr>
          <w:rFonts w:asciiTheme="majorBidi" w:hAnsiTheme="majorBidi" w:hint="cs"/>
          <w:spacing w:val="-2"/>
          <w:sz w:val="30"/>
          <w:szCs w:val="30"/>
          <w:cs/>
        </w:rPr>
        <w:t xml:space="preserve">ณ วันที่ </w:t>
      </w:r>
      <w:r w:rsidRPr="00CD75AA">
        <w:rPr>
          <w:rFonts w:asciiTheme="majorBidi" w:hAnsiTheme="majorBidi"/>
          <w:spacing w:val="-2"/>
          <w:sz w:val="30"/>
          <w:szCs w:val="30"/>
        </w:rPr>
        <w:t>3</w:t>
      </w:r>
      <w:r>
        <w:rPr>
          <w:rFonts w:asciiTheme="majorBidi" w:hAnsiTheme="majorBidi"/>
          <w:spacing w:val="-2"/>
          <w:sz w:val="30"/>
          <w:szCs w:val="30"/>
        </w:rPr>
        <w:t>0</w:t>
      </w:r>
      <w:r w:rsidRPr="00CD75AA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CD75AA">
        <w:rPr>
          <w:rFonts w:asciiTheme="majorBidi" w:hAnsiTheme="majorBidi" w:hint="cs"/>
          <w:spacing w:val="-2"/>
          <w:sz w:val="30"/>
          <w:szCs w:val="30"/>
          <w:cs/>
        </w:rPr>
        <w:t>ม</w:t>
      </w:r>
      <w:r>
        <w:rPr>
          <w:rFonts w:asciiTheme="majorBidi" w:hAnsiTheme="majorBidi" w:hint="cs"/>
          <w:spacing w:val="-2"/>
          <w:sz w:val="30"/>
          <w:szCs w:val="30"/>
          <w:cs/>
        </w:rPr>
        <w:t>ิถุนายน</w:t>
      </w:r>
      <w:r w:rsidRPr="00CD75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D75AA">
        <w:rPr>
          <w:rFonts w:asciiTheme="majorBidi" w:hAnsiTheme="majorBidi"/>
          <w:spacing w:val="-2"/>
          <w:sz w:val="30"/>
          <w:szCs w:val="30"/>
        </w:rPr>
        <w:t xml:space="preserve">2567 </w:t>
      </w:r>
      <w:r w:rsidRPr="00CD75AA">
        <w:rPr>
          <w:rFonts w:asciiTheme="majorBidi" w:hAnsiTheme="majorBidi"/>
          <w:spacing w:val="-2"/>
          <w:sz w:val="30"/>
          <w:szCs w:val="30"/>
          <w:cs/>
        </w:rPr>
        <w:t xml:space="preserve">และวันที่ </w:t>
      </w:r>
      <w:r w:rsidRPr="00CD75AA">
        <w:rPr>
          <w:rFonts w:asciiTheme="majorBidi" w:hAnsiTheme="majorBidi"/>
          <w:spacing w:val="-2"/>
          <w:sz w:val="30"/>
          <w:szCs w:val="30"/>
        </w:rPr>
        <w:t xml:space="preserve">31 </w:t>
      </w:r>
      <w:r w:rsidRPr="00CD75AA">
        <w:rPr>
          <w:rFonts w:asciiTheme="majorBidi" w:hAnsiTheme="majorBidi"/>
          <w:spacing w:val="-2"/>
          <w:sz w:val="30"/>
          <w:szCs w:val="30"/>
          <w:cs/>
        </w:rPr>
        <w:t>ธันวาคม</w:t>
      </w:r>
      <w:r w:rsidRPr="00CD75AA">
        <w:rPr>
          <w:rFonts w:asciiTheme="majorBidi" w:hAnsiTheme="majorBidi"/>
          <w:spacing w:val="-2"/>
          <w:sz w:val="30"/>
          <w:szCs w:val="30"/>
        </w:rPr>
        <w:t xml:space="preserve"> 2566 </w:t>
      </w:r>
      <w:r w:rsidRPr="00CD75AA">
        <w:rPr>
          <w:rFonts w:asciiTheme="majorBidi" w:hAnsiTheme="majorBidi"/>
          <w:spacing w:val="-2"/>
          <w:sz w:val="30"/>
          <w:szCs w:val="30"/>
          <w:cs/>
        </w:rPr>
        <w:t>บริษัทได้พิจารณาและบันทึกผลกระทบการด้อยค่าดังกล่า</w:t>
      </w:r>
      <w:r w:rsidRPr="00CD75AA">
        <w:rPr>
          <w:rFonts w:asciiTheme="majorBidi" w:hAnsiTheme="majorBidi" w:hint="cs"/>
          <w:spacing w:val="-2"/>
          <w:sz w:val="30"/>
          <w:szCs w:val="30"/>
          <w:cs/>
        </w:rPr>
        <w:t>ว</w:t>
      </w:r>
      <w:r w:rsidRPr="00CD75AA">
        <w:rPr>
          <w:rFonts w:asciiTheme="majorBidi" w:hAnsiTheme="majorBidi"/>
          <w:spacing w:val="-2"/>
          <w:sz w:val="30"/>
          <w:szCs w:val="30"/>
          <w:cs/>
        </w:rPr>
        <w:t>แล</w:t>
      </w:r>
      <w:r w:rsidRPr="00CD75AA">
        <w:rPr>
          <w:rFonts w:asciiTheme="majorBidi" w:hAnsiTheme="majorBidi" w:hint="cs"/>
          <w:spacing w:val="-2"/>
          <w:sz w:val="30"/>
          <w:szCs w:val="30"/>
          <w:cs/>
        </w:rPr>
        <w:t>้</w:t>
      </w:r>
      <w:r w:rsidRPr="00CD75AA">
        <w:rPr>
          <w:rFonts w:asciiTheme="majorBidi" w:hAnsiTheme="majorBidi"/>
          <w:spacing w:val="-2"/>
          <w:sz w:val="30"/>
          <w:szCs w:val="30"/>
          <w:cs/>
        </w:rPr>
        <w:t xml:space="preserve">ว </w:t>
      </w:r>
    </w:p>
    <w:p w14:paraId="4A5973A0" w14:textId="77777777" w:rsidR="007578AB" w:rsidRPr="00CD75AA" w:rsidRDefault="007578AB" w:rsidP="00757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pacing w:val="-2"/>
          <w:sz w:val="30"/>
          <w:szCs w:val="30"/>
          <w:cs/>
        </w:rPr>
      </w:pPr>
    </w:p>
    <w:p w14:paraId="5AEBC7D4" w14:textId="77777777" w:rsidR="005F19CF" w:rsidRDefault="005F19CF" w:rsidP="00757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0BAFBC64" w14:textId="77777777" w:rsidR="005F19CF" w:rsidRPr="00CD75AA" w:rsidRDefault="005F19CF" w:rsidP="00757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pacing w:val="-2"/>
          <w:sz w:val="30"/>
          <w:szCs w:val="30"/>
          <w:cs/>
        </w:rPr>
      </w:pPr>
    </w:p>
    <w:p w14:paraId="1B26020A" w14:textId="275CD804" w:rsidR="007578AB" w:rsidRDefault="007578AB" w:rsidP="00757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hint="cs"/>
          <w:sz w:val="30"/>
          <w:szCs w:val="30"/>
          <w:cs/>
        </w:rPr>
        <w:lastRenderedPageBreak/>
        <w:t xml:space="preserve">รายการลูกหนี้การค้าที่เกินกำหนดชำระมากกว่า </w:t>
      </w:r>
      <w:r w:rsidRPr="00F1598F">
        <w:rPr>
          <w:rFonts w:asciiTheme="majorBidi" w:hAnsiTheme="majorBidi"/>
          <w:sz w:val="30"/>
          <w:szCs w:val="30"/>
        </w:rPr>
        <w:t xml:space="preserve">12 </w:t>
      </w:r>
      <w:r w:rsidRPr="00F1598F">
        <w:rPr>
          <w:rFonts w:asciiTheme="majorBidi" w:hAnsiTheme="majorBidi" w:hint="cs"/>
          <w:sz w:val="30"/>
          <w:szCs w:val="30"/>
          <w:cs/>
        </w:rPr>
        <w:t xml:space="preserve">เดือนส่วนใหญ่เป็นรายการกับบริษัท </w:t>
      </w:r>
      <w:r w:rsidRPr="00F1598F">
        <w:rPr>
          <w:rFonts w:asciiTheme="majorBidi" w:hAnsiTheme="majorBidi" w:cstheme="majorBidi"/>
          <w:sz w:val="30"/>
          <w:szCs w:val="30"/>
          <w:cs/>
        </w:rPr>
        <w:t>ขอนแก่น ช. ทวี (</w:t>
      </w:r>
      <w:r w:rsidRPr="00F1598F">
        <w:rPr>
          <w:rFonts w:asciiTheme="majorBidi" w:hAnsiTheme="majorBidi" w:cstheme="majorBidi"/>
          <w:sz w:val="30"/>
          <w:szCs w:val="30"/>
        </w:rPr>
        <w:t>1993</w:t>
      </w:r>
      <w:r w:rsidRPr="00F1598F">
        <w:rPr>
          <w:rFonts w:asciiTheme="majorBidi" w:hAnsiTheme="majorBidi" w:cstheme="majorBidi"/>
          <w:sz w:val="30"/>
          <w:szCs w:val="30"/>
          <w:cs/>
        </w:rPr>
        <w:t>) จำกัด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 ซึ่งกลุ่มบริษัทได้ทำบันทึกข้อตกลงการรับชำระหนี้ไว้แล้วตั้งแต่วันที่ </w:t>
      </w:r>
      <w:r w:rsidRPr="00F1598F">
        <w:rPr>
          <w:rFonts w:asciiTheme="majorBidi" w:hAnsiTheme="majorBidi" w:cstheme="majorBidi"/>
          <w:sz w:val="30"/>
          <w:szCs w:val="30"/>
        </w:rPr>
        <w:t xml:space="preserve">1 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F1598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3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</w:rPr>
        <w:t>(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ดูหมายเหตุ </w:t>
      </w:r>
      <w:r>
        <w:rPr>
          <w:rFonts w:asciiTheme="majorBidi" w:hAnsiTheme="majorBidi" w:cstheme="majorBidi"/>
          <w:sz w:val="30"/>
          <w:szCs w:val="30"/>
        </w:rPr>
        <w:t>2</w:t>
      </w:r>
      <w:r w:rsidRPr="00F1598F">
        <w:rPr>
          <w:rFonts w:asciiTheme="majorBidi" w:hAnsiTheme="majorBidi" w:cstheme="majorBidi"/>
          <w:sz w:val="30"/>
          <w:szCs w:val="30"/>
        </w:rPr>
        <w:t xml:space="preserve">) 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โดย ณ </w:t>
      </w:r>
      <w:r w:rsidRPr="00B71FD1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B71FD1">
        <w:rPr>
          <w:rFonts w:asciiTheme="majorBidi" w:hAnsiTheme="majorBidi"/>
          <w:spacing w:val="-2"/>
          <w:sz w:val="30"/>
          <w:szCs w:val="30"/>
        </w:rPr>
        <w:t xml:space="preserve">30 </w:t>
      </w:r>
      <w:r w:rsidRPr="00B71FD1">
        <w:rPr>
          <w:rFonts w:asciiTheme="majorBidi" w:hAnsiTheme="majorBidi" w:hint="cs"/>
          <w:spacing w:val="-2"/>
          <w:sz w:val="30"/>
          <w:szCs w:val="30"/>
          <w:cs/>
        </w:rPr>
        <w:t>มิถุนายน</w:t>
      </w:r>
      <w:r w:rsidRPr="00B71FD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71FD1">
        <w:rPr>
          <w:rFonts w:asciiTheme="majorBidi" w:hAnsiTheme="majorBidi" w:cstheme="majorBidi"/>
          <w:sz w:val="30"/>
          <w:szCs w:val="30"/>
        </w:rPr>
        <w:t xml:space="preserve">2567 </w:t>
      </w:r>
      <w:r w:rsidRPr="00B71FD1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B71FD1">
        <w:rPr>
          <w:rFonts w:asciiTheme="majorBidi" w:hAnsiTheme="majorBidi" w:cstheme="majorBidi"/>
          <w:sz w:val="30"/>
          <w:szCs w:val="30"/>
        </w:rPr>
        <w:t xml:space="preserve">31 </w:t>
      </w:r>
      <w:r w:rsidRPr="00B71FD1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B71FD1">
        <w:rPr>
          <w:rFonts w:asciiTheme="majorBidi" w:hAnsiTheme="majorBidi" w:cstheme="majorBidi"/>
          <w:sz w:val="30"/>
          <w:szCs w:val="30"/>
        </w:rPr>
        <w:t xml:space="preserve">2566 </w:t>
      </w:r>
      <w:r w:rsidRPr="00B71FD1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ได้พิจารณาแล้วว่าลูกหนี้รายนี้ไม่มีการเพิ่มขึ้นของความเสี่ยงด้านเครดิตอย่างมีนัยสำคัญ ดังนั้นกลุ่มบริษัทจึง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B71FD1">
        <w:rPr>
          <w:rFonts w:asciiTheme="majorBidi" w:hAnsiTheme="majorBidi" w:cstheme="majorBidi"/>
          <w:sz w:val="30"/>
          <w:szCs w:val="30"/>
        </w:rPr>
        <w:t xml:space="preserve">12 </w:t>
      </w:r>
      <w:r w:rsidRPr="00B71FD1">
        <w:rPr>
          <w:rFonts w:asciiTheme="majorBidi" w:hAnsiTheme="majorBidi" w:cstheme="majorBidi" w:hint="cs"/>
          <w:sz w:val="30"/>
          <w:szCs w:val="30"/>
          <w:cs/>
        </w:rPr>
        <w:t>เดือนข้างหน้า</w:t>
      </w:r>
    </w:p>
    <w:p w14:paraId="753371FB" w14:textId="77777777" w:rsidR="006C3079" w:rsidRPr="00100517" w:rsidRDefault="006C3079" w:rsidP="006C3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</w:rPr>
      </w:pPr>
    </w:p>
    <w:p w14:paraId="06458E80" w14:textId="7B3B5335" w:rsidR="008917EE" w:rsidRPr="00A939EF" w:rsidRDefault="008917EE" w:rsidP="008673F1">
      <w:pPr>
        <w:pStyle w:val="Heading6"/>
        <w:numPr>
          <w:ilvl w:val="0"/>
          <w:numId w:val="2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A939EF">
        <w:rPr>
          <w:rFonts w:asciiTheme="majorBidi" w:hAnsiTheme="majorBidi" w:cstheme="majorBidi"/>
          <w:sz w:val="30"/>
          <w:szCs w:val="30"/>
          <w:cs/>
          <w:lang w:val="th-TH"/>
        </w:rPr>
        <w:t>เงินลงทุนใน</w:t>
      </w:r>
      <w:r w:rsidR="00AB6C98" w:rsidRPr="00172958">
        <w:rPr>
          <w:rFonts w:asciiTheme="majorBidi" w:hAnsiTheme="majorBidi" w:cstheme="majorBidi"/>
          <w:sz w:val="30"/>
          <w:szCs w:val="30"/>
          <w:cs/>
          <w:lang w:val="th-TH"/>
        </w:rPr>
        <w:t>บริษัทร่วม</w:t>
      </w:r>
      <w:r w:rsidR="00AB6C98">
        <w:rPr>
          <w:rFonts w:asciiTheme="majorBidi" w:hAnsiTheme="majorBidi" w:cstheme="majorBidi" w:hint="cs"/>
          <w:sz w:val="30"/>
          <w:szCs w:val="30"/>
          <w:cs/>
          <w:lang w:val="th-TH"/>
        </w:rPr>
        <w:t>และ</w:t>
      </w:r>
      <w:r w:rsidRPr="00A939EF">
        <w:rPr>
          <w:rFonts w:asciiTheme="majorBidi" w:hAnsiTheme="majorBidi" w:cstheme="majorBidi"/>
          <w:sz w:val="30"/>
          <w:szCs w:val="30"/>
          <w:cs/>
          <w:lang w:val="th-TH"/>
        </w:rPr>
        <w:t>บริษัทย่อย</w:t>
      </w:r>
    </w:p>
    <w:p w14:paraId="3521F0BD" w14:textId="77777777" w:rsidR="00A271EF" w:rsidRPr="001F68DE" w:rsidRDefault="00A271EF" w:rsidP="00A27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z w:val="14"/>
          <w:szCs w:val="14"/>
        </w:rPr>
      </w:pPr>
    </w:p>
    <w:tbl>
      <w:tblPr>
        <w:tblW w:w="92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9"/>
        <w:gridCol w:w="270"/>
        <w:gridCol w:w="1170"/>
        <w:gridCol w:w="270"/>
        <w:gridCol w:w="1071"/>
        <w:gridCol w:w="267"/>
        <w:gridCol w:w="1106"/>
        <w:gridCol w:w="8"/>
      </w:tblGrid>
      <w:tr w:rsidR="00A271EF" w:rsidRPr="008E1326" w14:paraId="2647B17A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721D5ED2" w14:textId="77777777" w:rsidR="00A271EF" w:rsidRPr="008E1326" w:rsidRDefault="00A271EF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9" w:type="dxa"/>
            <w:gridSpan w:val="3"/>
            <w:shd w:val="clear" w:color="auto" w:fill="auto"/>
          </w:tcPr>
          <w:p w14:paraId="6BCB8829" w14:textId="77777777" w:rsidR="00A271EF" w:rsidRPr="008E1326" w:rsidRDefault="00A271EF" w:rsidP="003C29B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A33800E" w14:textId="77777777" w:rsidR="00A271EF" w:rsidRPr="008E1326" w:rsidRDefault="00A271EF" w:rsidP="003C29B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4" w:type="dxa"/>
            <w:gridSpan w:val="3"/>
            <w:shd w:val="clear" w:color="auto" w:fill="auto"/>
          </w:tcPr>
          <w:p w14:paraId="24C4A055" w14:textId="77777777" w:rsidR="00A271EF" w:rsidRPr="008E1326" w:rsidRDefault="00A271EF" w:rsidP="003C29B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71EF" w:rsidRPr="008E1326" w14:paraId="080EBA9D" w14:textId="77777777" w:rsidTr="00AE0878">
        <w:tc>
          <w:tcPr>
            <w:tcW w:w="3870" w:type="dxa"/>
            <w:shd w:val="clear" w:color="auto" w:fill="auto"/>
          </w:tcPr>
          <w:p w14:paraId="27704B92" w14:textId="744B5EFA" w:rsidR="00A271EF" w:rsidRPr="008E1326" w:rsidRDefault="00261BD8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261BD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3285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61BD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261BD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328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328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9" w:type="dxa"/>
            <w:shd w:val="clear" w:color="auto" w:fill="auto"/>
          </w:tcPr>
          <w:p w14:paraId="1A0FE700" w14:textId="7B3732C0" w:rsidR="00A271EF" w:rsidRPr="008E1326" w:rsidRDefault="00A271EF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1E459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F1D9EFF" w14:textId="77777777" w:rsidR="00A271EF" w:rsidRPr="008E1326" w:rsidRDefault="00A271EF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E699F16" w14:textId="7AADE06F" w:rsidR="00A271EF" w:rsidRPr="008E1326" w:rsidRDefault="00A271EF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1E459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508F1FA" w14:textId="77777777" w:rsidR="00A271EF" w:rsidRPr="008E1326" w:rsidRDefault="00A271EF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71" w:type="dxa"/>
            <w:shd w:val="clear" w:color="auto" w:fill="auto"/>
          </w:tcPr>
          <w:p w14:paraId="1337B547" w14:textId="2A7FB61B" w:rsidR="00A271EF" w:rsidRPr="008E1326" w:rsidRDefault="00A271EF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1E459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267" w:type="dxa"/>
            <w:shd w:val="clear" w:color="auto" w:fill="auto"/>
          </w:tcPr>
          <w:p w14:paraId="5B3213C6" w14:textId="77777777" w:rsidR="00A271EF" w:rsidRPr="008E1326" w:rsidRDefault="00A271EF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2B2D6880" w14:textId="629D57FA" w:rsidR="00A271EF" w:rsidRPr="008E1326" w:rsidRDefault="00A271EF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1E459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</w:p>
        </w:tc>
      </w:tr>
      <w:tr w:rsidR="00A271EF" w:rsidRPr="008E1326" w14:paraId="207D6A80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3819D0C8" w14:textId="77777777" w:rsidR="00A271EF" w:rsidRPr="008E1326" w:rsidRDefault="00A271EF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33" w:type="dxa"/>
            <w:gridSpan w:val="7"/>
            <w:shd w:val="clear" w:color="auto" w:fill="auto"/>
          </w:tcPr>
          <w:p w14:paraId="516B67E4" w14:textId="77777777" w:rsidR="00A271EF" w:rsidRPr="008E1326" w:rsidRDefault="00A271EF" w:rsidP="003C29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F4617" w:rsidRPr="008E1326" w14:paraId="223D63F4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066B6DB8" w14:textId="197B3645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33" w:type="dxa"/>
            <w:gridSpan w:val="7"/>
            <w:shd w:val="clear" w:color="auto" w:fill="auto"/>
          </w:tcPr>
          <w:p w14:paraId="625CEEAE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B74F1" w:rsidRPr="008E1326" w14:paraId="7783FFBA" w14:textId="77777777" w:rsidTr="00AE087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283039D8" w14:textId="356B369C" w:rsidR="001B74F1" w:rsidRPr="008E1326" w:rsidRDefault="001B74F1" w:rsidP="001B74F1">
            <w:pPr>
              <w:ind w:right="-468"/>
              <w:rPr>
                <w:rStyle w:val="Emphasis"/>
                <w:rFonts w:asciiTheme="majorBidi" w:hAnsiTheme="majorBidi" w:cstheme="majorBidi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9" w:type="dxa"/>
            <w:shd w:val="clear" w:color="auto" w:fill="auto"/>
          </w:tcPr>
          <w:p w14:paraId="5D27E1C4" w14:textId="7A55C0CD" w:rsidR="001B74F1" w:rsidRPr="008E1326" w:rsidRDefault="001B74F1" w:rsidP="001B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330,024</w:t>
            </w:r>
          </w:p>
        </w:tc>
        <w:tc>
          <w:tcPr>
            <w:tcW w:w="270" w:type="dxa"/>
            <w:shd w:val="clear" w:color="auto" w:fill="auto"/>
          </w:tcPr>
          <w:p w14:paraId="5E0D1549" w14:textId="77777777" w:rsidR="001B74F1" w:rsidRPr="008E1326" w:rsidRDefault="001B74F1" w:rsidP="001B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F67FBD" w14:textId="0F6DBFF2" w:rsidR="001B74F1" w:rsidRPr="008E1326" w:rsidRDefault="001B74F1" w:rsidP="001B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331,038</w:t>
            </w:r>
          </w:p>
        </w:tc>
        <w:tc>
          <w:tcPr>
            <w:tcW w:w="270" w:type="dxa"/>
            <w:shd w:val="clear" w:color="auto" w:fill="auto"/>
          </w:tcPr>
          <w:p w14:paraId="298F56EB" w14:textId="77777777" w:rsidR="001B74F1" w:rsidRPr="008E1326" w:rsidRDefault="001B74F1" w:rsidP="001B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7B06465E" w14:textId="1E51EA99" w:rsidR="001B74F1" w:rsidRPr="00687B47" w:rsidRDefault="001B74F1" w:rsidP="001B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153,641</w:t>
            </w:r>
          </w:p>
        </w:tc>
        <w:tc>
          <w:tcPr>
            <w:tcW w:w="267" w:type="dxa"/>
            <w:shd w:val="clear" w:color="auto" w:fill="auto"/>
          </w:tcPr>
          <w:p w14:paraId="3AC66B8D" w14:textId="77777777" w:rsidR="001B74F1" w:rsidRPr="008E1326" w:rsidRDefault="001B74F1" w:rsidP="001B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918CD2C" w14:textId="4C0F3C99" w:rsidR="001B74F1" w:rsidRPr="008E1326" w:rsidRDefault="001B74F1" w:rsidP="001B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153,641</w:t>
            </w:r>
          </w:p>
        </w:tc>
      </w:tr>
      <w:tr w:rsidR="001B74F1" w:rsidRPr="008E1326" w14:paraId="20E75C05" w14:textId="77777777" w:rsidTr="00AE087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53A4843F" w14:textId="47B16572" w:rsidR="001B74F1" w:rsidRPr="008E1326" w:rsidRDefault="001B74F1" w:rsidP="001B74F1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ส่วนแบ่งขาดทุนสุทธิ</w:t>
            </w:r>
          </w:p>
        </w:tc>
        <w:tc>
          <w:tcPr>
            <w:tcW w:w="1179" w:type="dxa"/>
            <w:shd w:val="clear" w:color="auto" w:fill="auto"/>
          </w:tcPr>
          <w:p w14:paraId="69723EA6" w14:textId="77777777" w:rsidR="001B74F1" w:rsidRPr="008E1326" w:rsidRDefault="001B74F1" w:rsidP="001B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DA575F" w14:textId="77777777" w:rsidR="001B74F1" w:rsidRPr="008E1326" w:rsidRDefault="001B74F1" w:rsidP="001B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56B505" w14:textId="77777777" w:rsidR="001B74F1" w:rsidRPr="008E1326" w:rsidRDefault="001B74F1" w:rsidP="001B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6B7509" w14:textId="77777777" w:rsidR="001B74F1" w:rsidRPr="008E1326" w:rsidRDefault="001B74F1" w:rsidP="001B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4B758341" w14:textId="77777777" w:rsidR="001B74F1" w:rsidRDefault="001B74F1" w:rsidP="001B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76393C29" w14:textId="77777777" w:rsidR="001B74F1" w:rsidRPr="008E1326" w:rsidRDefault="001B74F1" w:rsidP="001B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CC5F226" w14:textId="77777777" w:rsidR="001B74F1" w:rsidRPr="00A3079E" w:rsidRDefault="001B74F1" w:rsidP="001B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1B74F1" w:rsidRPr="008E1326" w14:paraId="7F657C4B" w14:textId="77777777" w:rsidTr="00A939EF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54559D37" w14:textId="7B8D94A3" w:rsidR="001B74F1" w:rsidRPr="008E1326" w:rsidRDefault="001B74F1" w:rsidP="001B74F1">
            <w:pPr>
              <w:spacing w:line="240" w:lineRule="auto"/>
              <w:ind w:left="525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737D2E9A" w14:textId="4F06E872" w:rsidR="001B74F1" w:rsidRPr="008E1326" w:rsidRDefault="005C1445" w:rsidP="001B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(4,188)</w:t>
            </w:r>
          </w:p>
        </w:tc>
        <w:tc>
          <w:tcPr>
            <w:tcW w:w="270" w:type="dxa"/>
            <w:shd w:val="clear" w:color="auto" w:fill="auto"/>
          </w:tcPr>
          <w:p w14:paraId="2471D22B" w14:textId="77777777" w:rsidR="001B74F1" w:rsidRPr="008E1326" w:rsidRDefault="001B74F1" w:rsidP="001B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9877CA" w14:textId="67979F26" w:rsidR="001B74F1" w:rsidRPr="008E1326" w:rsidRDefault="001B74F1" w:rsidP="001B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(4,540)</w:t>
            </w:r>
          </w:p>
        </w:tc>
        <w:tc>
          <w:tcPr>
            <w:tcW w:w="270" w:type="dxa"/>
            <w:shd w:val="clear" w:color="auto" w:fill="auto"/>
          </w:tcPr>
          <w:p w14:paraId="1D3854C1" w14:textId="77777777" w:rsidR="001B74F1" w:rsidRPr="008E1326" w:rsidRDefault="001B74F1" w:rsidP="001B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51837D3" w14:textId="1A919A0E" w:rsidR="001B74F1" w:rsidRDefault="006773A0" w:rsidP="001B74F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5D22469C" w14:textId="77777777" w:rsidR="001B74F1" w:rsidRPr="008E1326" w:rsidRDefault="001B74F1" w:rsidP="001B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6FBA7EA" w14:textId="0210A61A" w:rsidR="001B74F1" w:rsidRPr="00A3079E" w:rsidRDefault="001B74F1" w:rsidP="001B74F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74F1" w:rsidRPr="008E1326" w14:paraId="17F91D0C" w14:textId="77777777" w:rsidTr="00A939EF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3DCDC9E8" w14:textId="249F026D" w:rsidR="001B74F1" w:rsidRPr="008E1326" w:rsidRDefault="001B74F1" w:rsidP="001B74F1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C7A5E5" w14:textId="219E26D7" w:rsidR="001B74F1" w:rsidRPr="00C90D27" w:rsidRDefault="00AD097C" w:rsidP="001B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325,836</w:t>
            </w:r>
          </w:p>
        </w:tc>
        <w:tc>
          <w:tcPr>
            <w:tcW w:w="270" w:type="dxa"/>
            <w:shd w:val="clear" w:color="auto" w:fill="auto"/>
          </w:tcPr>
          <w:p w14:paraId="78340925" w14:textId="77777777" w:rsidR="001B74F1" w:rsidRPr="008E1326" w:rsidRDefault="001B74F1" w:rsidP="001B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4FD12A" w14:textId="1CFDC172" w:rsidR="001B74F1" w:rsidRPr="008E1326" w:rsidRDefault="001B74F1" w:rsidP="001B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E40F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E40F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</w:t>
            </w:r>
          </w:p>
        </w:tc>
        <w:tc>
          <w:tcPr>
            <w:tcW w:w="270" w:type="dxa"/>
            <w:shd w:val="clear" w:color="auto" w:fill="auto"/>
          </w:tcPr>
          <w:p w14:paraId="34183ADC" w14:textId="77777777" w:rsidR="001B74F1" w:rsidRPr="008E1326" w:rsidRDefault="001B74F1" w:rsidP="001B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6D47A" w14:textId="170E1B5A" w:rsidR="001B74F1" w:rsidRPr="00687B47" w:rsidRDefault="006773A0" w:rsidP="001B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153,641</w:t>
            </w:r>
          </w:p>
        </w:tc>
        <w:tc>
          <w:tcPr>
            <w:tcW w:w="267" w:type="dxa"/>
            <w:shd w:val="clear" w:color="auto" w:fill="auto"/>
          </w:tcPr>
          <w:p w14:paraId="55621BE5" w14:textId="77777777" w:rsidR="001B74F1" w:rsidRPr="008E1326" w:rsidRDefault="001B74F1" w:rsidP="001B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D4F649" w14:textId="2770DF8D" w:rsidR="001B74F1" w:rsidRPr="008E1326" w:rsidRDefault="001B74F1" w:rsidP="001B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153,641</w:t>
            </w:r>
          </w:p>
        </w:tc>
      </w:tr>
      <w:tr w:rsidR="000B6033" w:rsidRPr="008E1326" w14:paraId="717250B7" w14:textId="77777777" w:rsidTr="0057369B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4ADC169F" w14:textId="710D8882" w:rsidR="000B6033" w:rsidRPr="008E1326" w:rsidRDefault="000B6033" w:rsidP="000B6033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14:paraId="785CB39D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6396C8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29C3D29" w14:textId="12AFBD84" w:rsidR="000B6033" w:rsidRPr="003C2800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330,024</w:t>
            </w:r>
          </w:p>
        </w:tc>
        <w:tc>
          <w:tcPr>
            <w:tcW w:w="270" w:type="dxa"/>
            <w:shd w:val="clear" w:color="auto" w:fill="auto"/>
          </w:tcPr>
          <w:p w14:paraId="1EE34B2D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</w:tcPr>
          <w:p w14:paraId="10C7CBCD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5BE231C4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F9C122F" w14:textId="4E3B6022" w:rsidR="000B6033" w:rsidRPr="00687B47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153,641</w:t>
            </w:r>
          </w:p>
        </w:tc>
      </w:tr>
      <w:tr w:rsidR="000B6033" w:rsidRPr="008E1326" w14:paraId="6A743644" w14:textId="77777777" w:rsidTr="0057369B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498F6CCC" w14:textId="77777777" w:rsidR="000B6033" w:rsidRPr="008E1326" w:rsidRDefault="000B6033" w:rsidP="000B6033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1E4DB2BE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CED454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AB461ED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1D788B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6A65639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06468780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shd w:val="clear" w:color="auto" w:fill="auto"/>
          </w:tcPr>
          <w:p w14:paraId="5AC8F537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6033" w:rsidRPr="008E1326" w14:paraId="17F0825A" w14:textId="77777777" w:rsidTr="004B7D80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0752AF24" w14:textId="019D682A" w:rsidR="000B6033" w:rsidRPr="008E1326" w:rsidRDefault="000B6033" w:rsidP="000B6033">
            <w:pPr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9" w:type="dxa"/>
            <w:shd w:val="clear" w:color="auto" w:fill="auto"/>
          </w:tcPr>
          <w:p w14:paraId="0A15A2CA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12E763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43B029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C9DDA7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5491175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2F2F7B6A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B9E6E0B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6033" w:rsidRPr="008E1326" w14:paraId="0F812B97" w14:textId="77777777" w:rsidTr="004B7D80">
        <w:trPr>
          <w:gridAfter w:val="1"/>
          <w:wAfter w:w="8" w:type="dxa"/>
          <w:trHeight w:val="308"/>
        </w:trPr>
        <w:tc>
          <w:tcPr>
            <w:tcW w:w="3870" w:type="dxa"/>
            <w:shd w:val="clear" w:color="auto" w:fill="auto"/>
          </w:tcPr>
          <w:p w14:paraId="00C56ED2" w14:textId="642CB558" w:rsidR="000B6033" w:rsidRPr="008E1326" w:rsidRDefault="000B6033" w:rsidP="000B6033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9" w:type="dxa"/>
            <w:shd w:val="clear" w:color="auto" w:fill="auto"/>
          </w:tcPr>
          <w:p w14:paraId="313923A4" w14:textId="2235E363" w:rsidR="000B6033" w:rsidRPr="00687B47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190AA4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BA2688" w14:textId="08610E75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6515AF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BFDB22B" w14:textId="6B75B902" w:rsidR="000B6033" w:rsidRPr="00687B47" w:rsidRDefault="001B74F1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210,814</w:t>
            </w:r>
          </w:p>
        </w:tc>
        <w:tc>
          <w:tcPr>
            <w:tcW w:w="267" w:type="dxa"/>
            <w:shd w:val="clear" w:color="auto" w:fill="auto"/>
          </w:tcPr>
          <w:p w14:paraId="1EA8DC10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F0F0D61" w14:textId="1239E504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210,814</w:t>
            </w:r>
          </w:p>
        </w:tc>
      </w:tr>
      <w:tr w:rsidR="000B6033" w:rsidRPr="008E1326" w14:paraId="1F6B40DB" w14:textId="77777777" w:rsidTr="002E269B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6972022A" w14:textId="79A0F624" w:rsidR="000B6033" w:rsidRPr="008E1326" w:rsidRDefault="000B6033" w:rsidP="000B6033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328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5328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9" w:type="dxa"/>
            <w:shd w:val="clear" w:color="auto" w:fill="auto"/>
          </w:tcPr>
          <w:p w14:paraId="55C9FBF1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D341F7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966C69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C9BD27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6A662C" w14:textId="42B0825D" w:rsidR="000B6033" w:rsidRPr="00885A23" w:rsidRDefault="000D3788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210,814</w:t>
            </w:r>
          </w:p>
        </w:tc>
        <w:tc>
          <w:tcPr>
            <w:tcW w:w="267" w:type="dxa"/>
            <w:shd w:val="clear" w:color="auto" w:fill="auto"/>
          </w:tcPr>
          <w:p w14:paraId="66DE7A20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001D28" w14:textId="509C479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210,814</w:t>
            </w:r>
          </w:p>
        </w:tc>
      </w:tr>
      <w:tr w:rsidR="000B6033" w:rsidRPr="008E1326" w14:paraId="55AC5A7A" w14:textId="77777777" w:rsidTr="002E269B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70A3C34F" w14:textId="7C854029" w:rsidR="000B6033" w:rsidRPr="008E1326" w:rsidRDefault="000B6033" w:rsidP="000B6033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9" w:type="dxa"/>
            <w:shd w:val="clear" w:color="auto" w:fill="auto"/>
          </w:tcPr>
          <w:p w14:paraId="5588ACB4" w14:textId="1EFB664C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7564ABB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7DE3DD" w14:textId="2D903FC3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9B7FE9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</w:tcPr>
          <w:p w14:paraId="6486D353" w14:textId="11EAE0A1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23661482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E2D94A6" w14:textId="0999F25C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210,814</w:t>
            </w:r>
          </w:p>
        </w:tc>
      </w:tr>
    </w:tbl>
    <w:p w14:paraId="436BCF7C" w14:textId="0019FB5B" w:rsidR="004427F6" w:rsidRPr="008F7EB4" w:rsidRDefault="00442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A1A05D6" w14:textId="52EC6150" w:rsidR="00E01FB3" w:rsidRDefault="00795687" w:rsidP="00C670FE">
      <w:pPr>
        <w:tabs>
          <w:tab w:val="clear" w:pos="227"/>
          <w:tab w:val="clear" w:pos="454"/>
          <w:tab w:val="clear" w:pos="680"/>
          <w:tab w:val="clear" w:pos="907"/>
        </w:tabs>
        <w:ind w:left="706"/>
        <w:jc w:val="thaiDistribute"/>
        <w:rPr>
          <w:rFonts w:ascii="Angsana New" w:hAnsi="Angsana New"/>
          <w:sz w:val="30"/>
          <w:szCs w:val="30"/>
        </w:rPr>
      </w:pPr>
      <w:r w:rsidRPr="00795687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795687">
        <w:rPr>
          <w:rFonts w:ascii="Angsana New" w:hAnsi="Angsana New"/>
          <w:sz w:val="30"/>
          <w:szCs w:val="30"/>
          <w:cs/>
        </w:rPr>
        <w:t xml:space="preserve"> </w:t>
      </w:r>
      <w:r w:rsidRPr="00795687">
        <w:rPr>
          <w:rFonts w:ascii="Angsana New" w:hAnsi="Angsana New"/>
          <w:sz w:val="30"/>
          <w:szCs w:val="30"/>
        </w:rPr>
        <w:t xml:space="preserve">25 </w:t>
      </w:r>
      <w:r w:rsidRPr="00795687">
        <w:rPr>
          <w:rFonts w:ascii="Angsana New" w:hAnsi="Angsana New" w:hint="cs"/>
          <w:sz w:val="30"/>
          <w:szCs w:val="30"/>
          <w:cs/>
        </w:rPr>
        <w:t>มิถุนายน</w:t>
      </w:r>
      <w:r w:rsidRPr="00795687">
        <w:rPr>
          <w:rFonts w:ascii="Angsana New" w:hAnsi="Angsana New"/>
          <w:sz w:val="30"/>
          <w:szCs w:val="30"/>
          <w:cs/>
        </w:rPr>
        <w:t xml:space="preserve"> </w:t>
      </w:r>
      <w:r w:rsidRPr="00795687">
        <w:rPr>
          <w:rFonts w:ascii="Angsana New" w:hAnsi="Angsana New"/>
          <w:sz w:val="30"/>
          <w:szCs w:val="30"/>
        </w:rPr>
        <w:t xml:space="preserve">2567 </w:t>
      </w:r>
      <w:r w:rsidRPr="00795687">
        <w:rPr>
          <w:rFonts w:ascii="Angsana New" w:hAnsi="Angsana New" w:hint="cs"/>
          <w:sz w:val="30"/>
          <w:szCs w:val="30"/>
          <w:cs/>
        </w:rPr>
        <w:t>บริษัท</w:t>
      </w:r>
      <w:r w:rsidRPr="00795687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795687">
        <w:rPr>
          <w:rFonts w:ascii="Angsana New" w:hAnsi="Angsana New"/>
          <w:sz w:val="30"/>
          <w:szCs w:val="30"/>
        </w:rPr>
        <w:t>Arogo</w:t>
      </w:r>
      <w:proofErr w:type="spellEnd"/>
      <w:r w:rsidRPr="00795687">
        <w:rPr>
          <w:rFonts w:ascii="Angsana New" w:hAnsi="Angsana New"/>
          <w:sz w:val="30"/>
          <w:szCs w:val="30"/>
        </w:rPr>
        <w:t xml:space="preserve"> Capital Acquisition Corp. (“AROGO”) </w:t>
      </w:r>
      <w:r w:rsidRPr="00795687">
        <w:rPr>
          <w:rFonts w:ascii="Angsana New" w:hAnsi="Angsana New" w:hint="cs"/>
          <w:sz w:val="30"/>
          <w:szCs w:val="30"/>
          <w:cs/>
        </w:rPr>
        <w:t>ซึ่งเป็นบริษัทร่วมทางอ้อมของกลุ่มบริษัท</w:t>
      </w:r>
      <w:r w:rsidRPr="00795687">
        <w:rPr>
          <w:rFonts w:ascii="Angsana New" w:hAnsi="Angsana New"/>
          <w:sz w:val="30"/>
          <w:szCs w:val="30"/>
          <w:cs/>
        </w:rPr>
        <w:t xml:space="preserve"> </w:t>
      </w:r>
      <w:r w:rsidRPr="00795687">
        <w:rPr>
          <w:rFonts w:ascii="Angsana New" w:hAnsi="Angsana New" w:hint="cs"/>
          <w:sz w:val="30"/>
          <w:szCs w:val="30"/>
          <w:cs/>
        </w:rPr>
        <w:t>และเป็นบริษัทจดทะเบียนในตลาดหลักทรัพย์</w:t>
      </w:r>
      <w:r w:rsidRPr="00795687">
        <w:rPr>
          <w:rFonts w:ascii="Angsana New" w:hAnsi="Angsana New"/>
          <w:sz w:val="30"/>
          <w:szCs w:val="30"/>
          <w:cs/>
        </w:rPr>
        <w:t xml:space="preserve"> </w:t>
      </w:r>
      <w:r w:rsidRPr="00795687">
        <w:rPr>
          <w:rFonts w:ascii="Angsana New" w:hAnsi="Angsana New"/>
          <w:sz w:val="30"/>
          <w:szCs w:val="30"/>
        </w:rPr>
        <w:t xml:space="preserve">NASDAQ </w:t>
      </w:r>
      <w:r w:rsidRPr="00795687">
        <w:rPr>
          <w:rFonts w:ascii="Angsana New" w:hAnsi="Angsana New" w:hint="cs"/>
          <w:sz w:val="30"/>
          <w:szCs w:val="30"/>
          <w:cs/>
        </w:rPr>
        <w:t>ประเทศสหรัฐอเมริกา</w:t>
      </w:r>
      <w:r w:rsidRPr="00795687">
        <w:rPr>
          <w:rFonts w:ascii="Angsana New" w:hAnsi="Angsana New"/>
          <w:sz w:val="30"/>
          <w:szCs w:val="30"/>
          <w:cs/>
        </w:rPr>
        <w:t xml:space="preserve"> </w:t>
      </w:r>
      <w:r w:rsidRPr="00795687">
        <w:rPr>
          <w:rFonts w:ascii="Angsana New" w:hAnsi="Angsana New" w:hint="cs"/>
          <w:sz w:val="30"/>
          <w:szCs w:val="30"/>
          <w:cs/>
        </w:rPr>
        <w:t>เพื่อการลงทุนในรูปแบบ</w:t>
      </w:r>
      <w:r w:rsidRPr="00795687">
        <w:rPr>
          <w:rFonts w:ascii="Angsana New" w:hAnsi="Angsana New"/>
          <w:sz w:val="30"/>
          <w:szCs w:val="30"/>
          <w:cs/>
        </w:rPr>
        <w:t xml:space="preserve"> </w:t>
      </w:r>
      <w:r w:rsidRPr="00795687">
        <w:rPr>
          <w:rFonts w:ascii="Angsana New" w:hAnsi="Angsana New"/>
          <w:sz w:val="30"/>
          <w:szCs w:val="30"/>
        </w:rPr>
        <w:t xml:space="preserve">Special Purpose Acquisition Company (“SPAC”) </w:t>
      </w:r>
      <w:r w:rsidRPr="00795687">
        <w:rPr>
          <w:rFonts w:ascii="Angsana New" w:hAnsi="Angsana New" w:hint="cs"/>
          <w:sz w:val="30"/>
          <w:szCs w:val="30"/>
          <w:cs/>
        </w:rPr>
        <w:t>ได้เข้าทำสัญญา</w:t>
      </w:r>
      <w:r w:rsidRPr="00795687">
        <w:rPr>
          <w:rFonts w:ascii="Angsana New" w:hAnsi="Angsana New"/>
          <w:sz w:val="30"/>
          <w:szCs w:val="30"/>
          <w:cs/>
        </w:rPr>
        <w:t xml:space="preserve"> </w:t>
      </w:r>
      <w:r w:rsidRPr="00795687">
        <w:rPr>
          <w:rFonts w:ascii="Angsana New" w:hAnsi="Angsana New"/>
          <w:sz w:val="30"/>
          <w:szCs w:val="30"/>
        </w:rPr>
        <w:t xml:space="preserve">Definitive Business Combination Agreement </w:t>
      </w:r>
      <w:r w:rsidRPr="00795687">
        <w:rPr>
          <w:rFonts w:ascii="Angsana New" w:hAnsi="Angsana New" w:hint="cs"/>
          <w:sz w:val="30"/>
          <w:szCs w:val="30"/>
          <w:cs/>
        </w:rPr>
        <w:t>กับบริษัท</w:t>
      </w:r>
      <w:r w:rsidRPr="00795687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795687">
        <w:rPr>
          <w:rFonts w:ascii="Angsana New" w:hAnsi="Angsana New"/>
          <w:sz w:val="30"/>
          <w:szCs w:val="30"/>
        </w:rPr>
        <w:t>Ayurcann</w:t>
      </w:r>
      <w:proofErr w:type="spellEnd"/>
      <w:r w:rsidRPr="00795687">
        <w:rPr>
          <w:rFonts w:ascii="Angsana New" w:hAnsi="Angsana New"/>
          <w:sz w:val="30"/>
          <w:szCs w:val="30"/>
        </w:rPr>
        <w:t xml:space="preserve"> Holdings Corp </w:t>
      </w:r>
      <w:r w:rsidRPr="00795687">
        <w:rPr>
          <w:rFonts w:ascii="Angsana New" w:hAnsi="Angsana New" w:hint="cs"/>
          <w:sz w:val="30"/>
          <w:szCs w:val="30"/>
          <w:cs/>
        </w:rPr>
        <w:t>หรือ</w:t>
      </w:r>
      <w:r w:rsidRPr="00795687">
        <w:rPr>
          <w:rFonts w:ascii="Angsana New" w:hAnsi="Angsana New"/>
          <w:sz w:val="30"/>
          <w:szCs w:val="30"/>
          <w:cs/>
        </w:rPr>
        <w:t xml:space="preserve"> (“</w:t>
      </w:r>
      <w:r w:rsidRPr="00795687">
        <w:rPr>
          <w:rFonts w:ascii="Angsana New" w:hAnsi="Angsana New"/>
          <w:sz w:val="30"/>
          <w:szCs w:val="30"/>
        </w:rPr>
        <w:t xml:space="preserve">AYUR”) </w:t>
      </w:r>
      <w:r w:rsidRPr="00795687">
        <w:rPr>
          <w:rFonts w:ascii="Angsana New" w:hAnsi="Angsana New" w:hint="cs"/>
          <w:sz w:val="30"/>
          <w:szCs w:val="30"/>
          <w:cs/>
        </w:rPr>
        <w:t>ซึ่งเป็นบริษัทที่จดทะเบียนในตลาดหลักทรัพย์ประเทศแคนาดา</w:t>
      </w:r>
      <w:r w:rsidRPr="00795687">
        <w:rPr>
          <w:rFonts w:ascii="Angsana New" w:hAnsi="Angsana New"/>
          <w:sz w:val="30"/>
          <w:szCs w:val="30"/>
          <w:cs/>
        </w:rPr>
        <w:t xml:space="preserve"> </w:t>
      </w:r>
      <w:r w:rsidRPr="00795687">
        <w:rPr>
          <w:rFonts w:ascii="Angsana New" w:hAnsi="Angsana New" w:hint="cs"/>
          <w:sz w:val="30"/>
          <w:szCs w:val="30"/>
          <w:cs/>
        </w:rPr>
        <w:t>และเป็นบริษัทที่ดำเนินธุรกิจเกี่ยวกับผลิตภัณฑ์กัญชา</w:t>
      </w:r>
      <w:r w:rsidRPr="00795687">
        <w:rPr>
          <w:rFonts w:ascii="Angsana New" w:hAnsi="Angsana New"/>
          <w:sz w:val="30"/>
          <w:szCs w:val="30"/>
          <w:cs/>
        </w:rPr>
        <w:t xml:space="preserve"> </w:t>
      </w:r>
      <w:r w:rsidRPr="00795687">
        <w:rPr>
          <w:rFonts w:ascii="Angsana New" w:hAnsi="Angsana New" w:hint="cs"/>
          <w:sz w:val="30"/>
          <w:szCs w:val="30"/>
          <w:cs/>
        </w:rPr>
        <w:t>โดยมีความเชี่ยวชาญกระบวนการสกัด</w:t>
      </w:r>
      <w:r w:rsidRPr="00795687">
        <w:rPr>
          <w:rFonts w:ascii="Angsana New" w:hAnsi="Angsana New"/>
          <w:sz w:val="30"/>
          <w:szCs w:val="30"/>
          <w:cs/>
        </w:rPr>
        <w:t xml:space="preserve"> </w:t>
      </w:r>
      <w:r w:rsidRPr="00795687">
        <w:rPr>
          <w:rFonts w:ascii="Angsana New" w:hAnsi="Angsana New" w:hint="cs"/>
          <w:sz w:val="30"/>
          <w:szCs w:val="30"/>
          <w:cs/>
        </w:rPr>
        <w:t>กำหนดสูตร</w:t>
      </w:r>
      <w:r w:rsidRPr="00795687">
        <w:rPr>
          <w:rFonts w:ascii="Angsana New" w:hAnsi="Angsana New"/>
          <w:sz w:val="30"/>
          <w:szCs w:val="30"/>
          <w:cs/>
        </w:rPr>
        <w:t xml:space="preserve"> </w:t>
      </w:r>
      <w:r w:rsidRPr="00795687">
        <w:rPr>
          <w:rFonts w:ascii="Angsana New" w:hAnsi="Angsana New" w:hint="cs"/>
          <w:sz w:val="30"/>
          <w:szCs w:val="30"/>
          <w:cs/>
        </w:rPr>
        <w:t>และพัฒนาผลิตภัณฑ์กัญชา</w:t>
      </w:r>
      <w:r w:rsidRPr="00795687">
        <w:rPr>
          <w:rFonts w:ascii="Angsana New" w:hAnsi="Angsana New"/>
          <w:sz w:val="30"/>
          <w:szCs w:val="30"/>
          <w:cs/>
        </w:rPr>
        <w:t xml:space="preserve"> </w:t>
      </w:r>
      <w:r w:rsidRPr="00795687">
        <w:rPr>
          <w:rFonts w:ascii="Angsana New" w:hAnsi="Angsana New" w:hint="cs"/>
          <w:sz w:val="30"/>
          <w:szCs w:val="30"/>
          <w:cs/>
        </w:rPr>
        <w:t>โดยที่สัญญาดังกล่าวเป็นข้อกำหนดในการตกลงการทำควบรวมกิจการ</w:t>
      </w:r>
      <w:r w:rsidRPr="00795687">
        <w:rPr>
          <w:rFonts w:ascii="Angsana New" w:hAnsi="Angsana New"/>
          <w:sz w:val="30"/>
          <w:szCs w:val="30"/>
          <w:cs/>
        </w:rPr>
        <w:t xml:space="preserve"> </w:t>
      </w:r>
      <w:r w:rsidRPr="00795687">
        <w:rPr>
          <w:rFonts w:ascii="Angsana New" w:hAnsi="Angsana New" w:hint="cs"/>
          <w:sz w:val="30"/>
          <w:szCs w:val="30"/>
          <w:cs/>
        </w:rPr>
        <w:t>ทั้งนี้จำเป็นต้องได้รับอนุมัติจากหน่วยงานที่เกี่ยวข้องต่างๆ</w:t>
      </w:r>
      <w:r w:rsidRPr="00795687">
        <w:rPr>
          <w:rFonts w:ascii="Angsana New" w:hAnsi="Angsana New"/>
          <w:sz w:val="30"/>
          <w:szCs w:val="30"/>
          <w:cs/>
        </w:rPr>
        <w:t xml:space="preserve"> </w:t>
      </w:r>
      <w:r w:rsidRPr="00795687">
        <w:rPr>
          <w:rFonts w:ascii="Angsana New" w:hAnsi="Angsana New" w:hint="cs"/>
          <w:sz w:val="30"/>
          <w:szCs w:val="30"/>
          <w:cs/>
        </w:rPr>
        <w:t>ตามขั้นตอนและเงื่อนไขที่กำหนดไว้ในสัญญา</w:t>
      </w:r>
      <w:r w:rsidRPr="00795687">
        <w:rPr>
          <w:rFonts w:ascii="Angsana New" w:hAnsi="Angsana New"/>
          <w:sz w:val="30"/>
          <w:szCs w:val="30"/>
          <w:cs/>
        </w:rPr>
        <w:t xml:space="preserve"> </w:t>
      </w:r>
      <w:r w:rsidRPr="00795687">
        <w:rPr>
          <w:rFonts w:ascii="Angsana New" w:hAnsi="Angsana New" w:hint="cs"/>
          <w:sz w:val="30"/>
          <w:szCs w:val="30"/>
          <w:cs/>
        </w:rPr>
        <w:t>รวมถึงการเสนอขออนุมัติควบรวมกิจการจากที่ประชุมผู้ถือหุ้น</w:t>
      </w:r>
      <w:r w:rsidRPr="00795687">
        <w:rPr>
          <w:rFonts w:ascii="Angsana New" w:hAnsi="Angsana New"/>
          <w:sz w:val="30"/>
          <w:szCs w:val="30"/>
          <w:cs/>
        </w:rPr>
        <w:t xml:space="preserve"> </w:t>
      </w:r>
      <w:r w:rsidRPr="00795687">
        <w:rPr>
          <w:rFonts w:ascii="Angsana New" w:hAnsi="Angsana New"/>
          <w:sz w:val="30"/>
          <w:szCs w:val="30"/>
        </w:rPr>
        <w:t>AROGO</w:t>
      </w:r>
    </w:p>
    <w:p w14:paraId="06B1B802" w14:textId="77777777" w:rsidR="00795687" w:rsidRPr="00795687" w:rsidRDefault="00795687" w:rsidP="00795687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C4CB1DD" w14:textId="46D70F1E" w:rsidR="00562CEB" w:rsidRDefault="00B7515C" w:rsidP="008673F1">
      <w:pPr>
        <w:pStyle w:val="Heading6"/>
        <w:numPr>
          <w:ilvl w:val="0"/>
          <w:numId w:val="2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04607F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78A6DC3E" w14:textId="77777777" w:rsidR="00130EAE" w:rsidRPr="00130EAE" w:rsidRDefault="00130EAE" w:rsidP="00130EAE">
      <w:pPr>
        <w:rPr>
          <w:cs/>
          <w:lang w:val="th-TH"/>
        </w:rPr>
      </w:pPr>
    </w:p>
    <w:tbl>
      <w:tblPr>
        <w:tblW w:w="8908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540"/>
        <w:gridCol w:w="1620"/>
        <w:gridCol w:w="180"/>
        <w:gridCol w:w="1618"/>
      </w:tblGrid>
      <w:tr w:rsidR="002766F7" w:rsidRPr="008460B7" w14:paraId="6B0EE56D" w14:textId="77777777" w:rsidTr="00B10A45">
        <w:trPr>
          <w:cantSplit/>
          <w:tblHeader/>
        </w:trPr>
        <w:tc>
          <w:tcPr>
            <w:tcW w:w="4950" w:type="dxa"/>
            <w:vAlign w:val="bottom"/>
          </w:tcPr>
          <w:p w14:paraId="64A1E486" w14:textId="1AC68BD7" w:rsidR="002766F7" w:rsidRPr="008460B7" w:rsidRDefault="00261BD8" w:rsidP="00187E0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61BD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53285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261BD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261BD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53285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="0053285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Pr="00261BD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2766F7" w:rsidRPr="008460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0B60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540" w:type="dxa"/>
            <w:vAlign w:val="bottom"/>
          </w:tcPr>
          <w:p w14:paraId="31C8CE35" w14:textId="77777777" w:rsidR="002766F7" w:rsidRPr="008460B7" w:rsidRDefault="002766F7" w:rsidP="00187E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7F9BA5CF" w14:textId="77777777" w:rsidR="002766F7" w:rsidRPr="008460B7" w:rsidRDefault="002766F7" w:rsidP="0018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0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134FF3F" w14:textId="77777777" w:rsidR="002766F7" w:rsidRPr="008460B7" w:rsidRDefault="002766F7" w:rsidP="00187E0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618" w:type="dxa"/>
            <w:vAlign w:val="bottom"/>
          </w:tcPr>
          <w:p w14:paraId="3930CFE8" w14:textId="77777777" w:rsidR="002766F7" w:rsidRPr="008460B7" w:rsidRDefault="002766F7" w:rsidP="00187E0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60B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20A4BDB7" w14:textId="77777777" w:rsidR="002766F7" w:rsidRPr="008460B7" w:rsidRDefault="002766F7" w:rsidP="00187E0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8460B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766F7" w:rsidRPr="008460B7" w14:paraId="3EAD75B8" w14:textId="77777777" w:rsidTr="00B10A45">
        <w:trPr>
          <w:cantSplit/>
        </w:trPr>
        <w:tc>
          <w:tcPr>
            <w:tcW w:w="4950" w:type="dxa"/>
          </w:tcPr>
          <w:p w14:paraId="35847F88" w14:textId="77777777" w:rsidR="002766F7" w:rsidRPr="008460B7" w:rsidRDefault="002766F7" w:rsidP="00187E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371D64D7" w14:textId="77777777" w:rsidR="002766F7" w:rsidRPr="008460B7" w:rsidRDefault="002766F7" w:rsidP="00187E0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418" w:type="dxa"/>
            <w:gridSpan w:val="3"/>
          </w:tcPr>
          <w:p w14:paraId="7DB25D2D" w14:textId="77777777" w:rsidR="002766F7" w:rsidRPr="008460B7" w:rsidRDefault="002766F7" w:rsidP="00187E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460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460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766F7" w:rsidRPr="008460B7" w14:paraId="6C447329" w14:textId="77777777" w:rsidTr="00B10A45">
        <w:trPr>
          <w:cantSplit/>
        </w:trPr>
        <w:tc>
          <w:tcPr>
            <w:tcW w:w="4950" w:type="dxa"/>
          </w:tcPr>
          <w:p w14:paraId="1F89DCC0" w14:textId="77777777" w:rsidR="002766F7" w:rsidRPr="008460B7" w:rsidRDefault="002766F7" w:rsidP="00187E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0B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540" w:type="dxa"/>
          </w:tcPr>
          <w:p w14:paraId="06E6817A" w14:textId="77777777" w:rsidR="002766F7" w:rsidRPr="008460B7" w:rsidRDefault="002766F7" w:rsidP="00187E0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5401E2FC" w14:textId="1AC7D40C" w:rsidR="002766F7" w:rsidRPr="006B0702" w:rsidRDefault="008070E4" w:rsidP="00B10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E16D69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  <w:tc>
          <w:tcPr>
            <w:tcW w:w="180" w:type="dxa"/>
          </w:tcPr>
          <w:p w14:paraId="676DCA31" w14:textId="77777777" w:rsidR="002766F7" w:rsidRPr="008460B7" w:rsidRDefault="002766F7" w:rsidP="00187E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</w:tcPr>
          <w:p w14:paraId="79F2A22C" w14:textId="340DE6C2" w:rsidR="002766F7" w:rsidRPr="008460B7" w:rsidRDefault="00E16D69" w:rsidP="00B10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6,790</w:t>
            </w:r>
          </w:p>
        </w:tc>
      </w:tr>
      <w:tr w:rsidR="00060317" w:rsidRPr="008460B7" w14:paraId="1D367E7E" w14:textId="77777777">
        <w:trPr>
          <w:cantSplit/>
        </w:trPr>
        <w:tc>
          <w:tcPr>
            <w:tcW w:w="4950" w:type="dxa"/>
          </w:tcPr>
          <w:p w14:paraId="5A272277" w14:textId="25E1B6E0" w:rsidR="00060317" w:rsidRPr="008460B7" w:rsidRDefault="00060317" w:rsidP="000603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เปลี่ยนแปลงสัญญาเช่า</w:t>
            </w:r>
          </w:p>
        </w:tc>
        <w:tc>
          <w:tcPr>
            <w:tcW w:w="540" w:type="dxa"/>
          </w:tcPr>
          <w:p w14:paraId="2A6207DF" w14:textId="77777777" w:rsidR="00060317" w:rsidRPr="008460B7" w:rsidRDefault="00060317" w:rsidP="0006031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0DD4CB49" w14:textId="2E9A513A" w:rsidR="00060317" w:rsidRDefault="00060317" w:rsidP="00060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D463B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30F7A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C177F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78757C2" w14:textId="77777777" w:rsidR="00060317" w:rsidRPr="008460B7" w:rsidRDefault="00060317" w:rsidP="000603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  <w:vAlign w:val="bottom"/>
          </w:tcPr>
          <w:p w14:paraId="5E3E75B5" w14:textId="7AE1E143" w:rsidR="00060317" w:rsidRDefault="00060317" w:rsidP="00060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E975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975DF">
              <w:rPr>
                <w:rFonts w:asciiTheme="majorBidi" w:hAnsiTheme="majorBidi" w:cstheme="majorBidi"/>
                <w:sz w:val="30"/>
                <w:szCs w:val="30"/>
              </w:rPr>
              <w:t>344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A1560" w:rsidRPr="008460B7" w14:paraId="60FB1349" w14:textId="77777777" w:rsidTr="00485571">
        <w:trPr>
          <w:cantSplit/>
        </w:trPr>
        <w:tc>
          <w:tcPr>
            <w:tcW w:w="4950" w:type="dxa"/>
          </w:tcPr>
          <w:p w14:paraId="1BE294E0" w14:textId="248EA097" w:rsidR="00AA1560" w:rsidRPr="008460B7" w:rsidRDefault="00AA1560" w:rsidP="00AA15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732">
              <w:rPr>
                <w:rFonts w:asciiTheme="majorBidi" w:hAnsiTheme="majorBidi" w:hint="cs"/>
                <w:sz w:val="30"/>
                <w:szCs w:val="30"/>
                <w:cs/>
              </w:rPr>
              <w:t>จำหน่ายสินทรัพย์</w:t>
            </w:r>
            <w:r w:rsidRPr="00663732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663732">
              <w:rPr>
                <w:rFonts w:asciiTheme="majorBidi" w:hAnsi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540" w:type="dxa"/>
          </w:tcPr>
          <w:p w14:paraId="5E7621F3" w14:textId="77777777" w:rsidR="00AA1560" w:rsidRPr="008460B7" w:rsidRDefault="00AA1560" w:rsidP="00AA156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7501598A" w14:textId="08E0D07D" w:rsidR="00AA1560" w:rsidRPr="00C724BD" w:rsidRDefault="000C5F97" w:rsidP="000C5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(3,812)</w:t>
            </w:r>
          </w:p>
        </w:tc>
        <w:tc>
          <w:tcPr>
            <w:tcW w:w="180" w:type="dxa"/>
          </w:tcPr>
          <w:p w14:paraId="4FD50369" w14:textId="77777777" w:rsidR="00AA1560" w:rsidRPr="00C724BD" w:rsidRDefault="00AA1560" w:rsidP="00AA156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  <w:vAlign w:val="bottom"/>
          </w:tcPr>
          <w:p w14:paraId="39F0ABC9" w14:textId="6D550E60" w:rsidR="00AA1560" w:rsidRPr="00C724BD" w:rsidRDefault="006F48C9" w:rsidP="006F4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(3,812)</w:t>
            </w:r>
          </w:p>
        </w:tc>
      </w:tr>
    </w:tbl>
    <w:p w14:paraId="51B1D7FD" w14:textId="0909AB3C" w:rsidR="006957BE" w:rsidRPr="00923A0C" w:rsidRDefault="00695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4"/>
          <w:szCs w:val="14"/>
        </w:rPr>
      </w:pPr>
    </w:p>
    <w:p w14:paraId="16E44A32" w14:textId="6CDA2F3F" w:rsidR="000573F5" w:rsidRPr="00923A0C" w:rsidRDefault="000573F5" w:rsidP="00A9166C">
      <w:pPr>
        <w:ind w:left="540"/>
        <w:jc w:val="both"/>
        <w:rPr>
          <w:rFonts w:ascii="Calibri" w:hAnsi="Calibri"/>
          <w:sz w:val="28"/>
          <w:szCs w:val="28"/>
        </w:rPr>
      </w:pPr>
      <w:r w:rsidRPr="00F1598F">
        <w:rPr>
          <w:rFonts w:ascii="Angsana New" w:hAnsi="Angsana New" w:hint="cs"/>
          <w:b/>
          <w:bCs/>
          <w:sz w:val="30"/>
          <w:szCs w:val="30"/>
          <w:cs/>
        </w:rPr>
        <w:t>การวัดมูลค่า</w:t>
      </w:r>
      <w:r w:rsidR="00C24C24" w:rsidRPr="00F1598F">
        <w:rPr>
          <w:rFonts w:ascii="Angsana New" w:hAnsi="Angsana New" w:hint="cs"/>
          <w:b/>
          <w:bCs/>
          <w:sz w:val="30"/>
          <w:szCs w:val="30"/>
          <w:cs/>
        </w:rPr>
        <w:t>ด้วยราคาที่ตีใหม่</w:t>
      </w:r>
    </w:p>
    <w:p w14:paraId="4EFF282B" w14:textId="77777777" w:rsidR="000573F5" w:rsidRPr="00923A0C" w:rsidRDefault="000573F5" w:rsidP="00A9166C">
      <w:pPr>
        <w:ind w:left="540"/>
        <w:jc w:val="both"/>
        <w:rPr>
          <w:rFonts w:ascii="Angsana New" w:hAnsi="Angsana New"/>
          <w:i/>
          <w:iCs/>
          <w:sz w:val="16"/>
          <w:szCs w:val="16"/>
        </w:rPr>
      </w:pPr>
    </w:p>
    <w:p w14:paraId="2DB4E8D1" w14:textId="40472A30" w:rsidR="000573F5" w:rsidRPr="00923A0C" w:rsidRDefault="000573F5" w:rsidP="00A9166C">
      <w:pPr>
        <w:ind w:left="540"/>
        <w:jc w:val="both"/>
        <w:rPr>
          <w:rFonts w:ascii="Angsana New" w:hAnsi="Angsana New"/>
          <w:sz w:val="24"/>
          <w:szCs w:val="24"/>
        </w:rPr>
      </w:pPr>
      <w:r w:rsidRPr="00F1598F">
        <w:rPr>
          <w:rFonts w:ascii="Angsana New" w:hAnsi="Angsana New" w:hint="cs"/>
          <w:i/>
          <w:iCs/>
          <w:sz w:val="30"/>
          <w:szCs w:val="30"/>
          <w:cs/>
        </w:rPr>
        <w:t>ลำดับชั้นมูลค่ายุติธรรม</w:t>
      </w:r>
      <w:r w:rsidRPr="00F1598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05A955D" w14:textId="77777777" w:rsidR="000573F5" w:rsidRPr="00923A0C" w:rsidRDefault="000573F5" w:rsidP="00A9166C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3F8E7972" w14:textId="049FB8F5" w:rsidR="00A24DD9" w:rsidRDefault="000573F5" w:rsidP="004B7D80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 w:hint="cs"/>
          <w:sz w:val="30"/>
          <w:szCs w:val="30"/>
          <w:cs/>
        </w:rPr>
        <w:t>การวัดมูลค่า</w:t>
      </w:r>
      <w:r w:rsidR="009C03DB" w:rsidRPr="00F1598F">
        <w:rPr>
          <w:rFonts w:ascii="Angsana New" w:hAnsi="Angsana New" w:hint="cs"/>
          <w:sz w:val="30"/>
          <w:szCs w:val="30"/>
          <w:cs/>
        </w:rPr>
        <w:t>ด้วยราคาที่ตีใหม่</w:t>
      </w:r>
      <w:r w:rsidRPr="00F1598F">
        <w:rPr>
          <w:rFonts w:ascii="Angsana New" w:hAnsi="Angsana New" w:hint="cs"/>
          <w:sz w:val="30"/>
          <w:szCs w:val="30"/>
          <w:cs/>
        </w:rPr>
        <w:t>ของที่ดิน</w:t>
      </w:r>
      <w:r w:rsidR="00375C2E" w:rsidRPr="00F1598F">
        <w:rPr>
          <w:rFonts w:ascii="Angsana New" w:hAnsi="Angsana New" w:hint="cs"/>
          <w:sz w:val="30"/>
          <w:szCs w:val="30"/>
          <w:cs/>
        </w:rPr>
        <w:t>ใช้</w:t>
      </w:r>
      <w:r w:rsidRPr="00F1598F">
        <w:rPr>
          <w:rFonts w:ascii="Angsana New" w:hAnsi="Angsana New" w:hint="cs"/>
          <w:sz w:val="30"/>
          <w:szCs w:val="30"/>
          <w:cs/>
        </w:rPr>
        <w:t xml:space="preserve">ลำดับชั้นการวัดมูลค่ายุติธรรมอยู่ในระดับที่ </w:t>
      </w:r>
      <w:r w:rsidRPr="00F1598F">
        <w:rPr>
          <w:rFonts w:ascii="Angsana New" w:hAnsi="Angsana New" w:hint="cs"/>
          <w:sz w:val="30"/>
          <w:szCs w:val="30"/>
        </w:rPr>
        <w:t>3</w:t>
      </w:r>
      <w:r w:rsidRPr="00F1598F">
        <w:rPr>
          <w:rFonts w:ascii="Angsana New" w:hAnsi="Angsana New" w:hint="cs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โดยวิธีการเปรียบเทียบราคาตลาด</w:t>
      </w:r>
    </w:p>
    <w:p w14:paraId="410D77C2" w14:textId="77777777" w:rsidR="00C460A9" w:rsidRPr="00100517" w:rsidRDefault="00C460A9" w:rsidP="004B7D80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7456BBF" w14:textId="6604C242" w:rsidR="0066515A" w:rsidRPr="00C011A8" w:rsidRDefault="00AC61C0" w:rsidP="008673F1">
      <w:pPr>
        <w:pStyle w:val="Heading6"/>
        <w:numPr>
          <w:ilvl w:val="0"/>
          <w:numId w:val="2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C011A8">
        <w:rPr>
          <w:rFonts w:asciiTheme="majorBidi" w:hAnsiTheme="majorBidi" w:cstheme="majorBidi" w:hint="cs"/>
          <w:sz w:val="30"/>
          <w:szCs w:val="30"/>
          <w:cs/>
          <w:lang w:val="th-TH"/>
        </w:rPr>
        <w:t>หนี้สินที่มีภาระดอกเบี้ย</w:t>
      </w:r>
    </w:p>
    <w:p w14:paraId="538644AF" w14:textId="77777777" w:rsidR="00930B0C" w:rsidRPr="00923A0C" w:rsidRDefault="00930B0C" w:rsidP="00930B0C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16"/>
          <w:szCs w:val="16"/>
          <w:lang w:val="th-TH"/>
        </w:rPr>
      </w:pPr>
    </w:p>
    <w:tbl>
      <w:tblPr>
        <w:tblW w:w="95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36"/>
        <w:gridCol w:w="1294"/>
        <w:gridCol w:w="236"/>
        <w:gridCol w:w="1094"/>
        <w:gridCol w:w="7"/>
        <w:gridCol w:w="229"/>
        <w:gridCol w:w="7"/>
        <w:gridCol w:w="1217"/>
        <w:gridCol w:w="236"/>
        <w:gridCol w:w="1093"/>
        <w:gridCol w:w="8"/>
      </w:tblGrid>
      <w:tr w:rsidR="00930B0C" w:rsidRPr="006639B9" w14:paraId="556B0D21" w14:textId="77777777" w:rsidTr="000637C4">
        <w:trPr>
          <w:gridAfter w:val="1"/>
          <w:wAfter w:w="8" w:type="dxa"/>
          <w:tblHeader/>
        </w:trPr>
        <w:tc>
          <w:tcPr>
            <w:tcW w:w="3870" w:type="dxa"/>
          </w:tcPr>
          <w:p w14:paraId="6105C504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35640352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24" w:type="dxa"/>
            <w:gridSpan w:val="3"/>
          </w:tcPr>
          <w:p w14:paraId="58E02499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29E8EA2F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53" w:type="dxa"/>
            <w:gridSpan w:val="4"/>
          </w:tcPr>
          <w:p w14:paraId="676CD66D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0B0C" w:rsidRPr="006639B9" w14:paraId="172F8AAD" w14:textId="77777777" w:rsidTr="000637C4">
        <w:trPr>
          <w:tblHeader/>
        </w:trPr>
        <w:tc>
          <w:tcPr>
            <w:tcW w:w="3870" w:type="dxa"/>
          </w:tcPr>
          <w:p w14:paraId="675453EE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2924D1D1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491F82D" w14:textId="5B0D85F4" w:rsidR="00930B0C" w:rsidRPr="006639B9" w:rsidRDefault="00532859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6EEA8121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3568C454" w14:textId="6383EC1B" w:rsidR="00930B0C" w:rsidRPr="006639B9" w:rsidRDefault="008917EE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30B0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F408F61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</w:tcPr>
          <w:p w14:paraId="3AC92CF1" w14:textId="4ECCF081" w:rsidR="00930B0C" w:rsidRPr="006639B9" w:rsidRDefault="00532859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52CDF5F0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4260D09A" w14:textId="219176AF" w:rsidR="00930B0C" w:rsidRPr="006639B9" w:rsidRDefault="008917EE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30B0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30B0C" w:rsidRPr="006639B9" w14:paraId="4C9D3597" w14:textId="77777777" w:rsidTr="000637C4">
        <w:trPr>
          <w:tblHeader/>
        </w:trPr>
        <w:tc>
          <w:tcPr>
            <w:tcW w:w="3870" w:type="dxa"/>
          </w:tcPr>
          <w:p w14:paraId="06E39CA9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64FDA18F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12BE48E" w14:textId="35DC6075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011A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BEC1439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6AD09344" w14:textId="131B8CB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011A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EAE7942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</w:tcPr>
          <w:p w14:paraId="666EC5FF" w14:textId="3952EC8E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011A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42AEAC7E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421C23FB" w14:textId="545080D3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011A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30B0C" w:rsidRPr="006639B9" w14:paraId="5B6043F0" w14:textId="77777777" w:rsidTr="000637C4">
        <w:trPr>
          <w:gridAfter w:val="1"/>
          <w:wAfter w:w="8" w:type="dxa"/>
          <w:tblHeader/>
        </w:trPr>
        <w:tc>
          <w:tcPr>
            <w:tcW w:w="3870" w:type="dxa"/>
          </w:tcPr>
          <w:p w14:paraId="461DC0CA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E79E48A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13" w:type="dxa"/>
            <w:gridSpan w:val="9"/>
          </w:tcPr>
          <w:p w14:paraId="25417633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30B0C" w:rsidRPr="006639B9" w14:paraId="6D430F63" w14:textId="77777777" w:rsidTr="00FC52D6">
        <w:trPr>
          <w:tblHeader/>
        </w:trPr>
        <w:tc>
          <w:tcPr>
            <w:tcW w:w="3870" w:type="dxa"/>
          </w:tcPr>
          <w:p w14:paraId="171B3DFC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236" w:type="dxa"/>
          </w:tcPr>
          <w:p w14:paraId="0B25A053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D845756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174726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</w:tcPr>
          <w:p w14:paraId="2D114C88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BB1BB13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</w:tcPr>
          <w:p w14:paraId="3C628E30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F58973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</w:tcPr>
          <w:p w14:paraId="05A6DB98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0B0C" w:rsidRPr="006639B9" w14:paraId="22FE72E9" w14:textId="77777777" w:rsidTr="0091112F">
        <w:tc>
          <w:tcPr>
            <w:tcW w:w="3870" w:type="dxa"/>
          </w:tcPr>
          <w:p w14:paraId="40B23982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236" w:type="dxa"/>
          </w:tcPr>
          <w:p w14:paraId="1055037A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8730B3B" w14:textId="01C45FA0" w:rsidR="00930B0C" w:rsidRPr="00E6043A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0829AD7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</w:tcPr>
          <w:p w14:paraId="0D7B2418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</w:tc>
        <w:tc>
          <w:tcPr>
            <w:tcW w:w="236" w:type="dxa"/>
            <w:gridSpan w:val="2"/>
          </w:tcPr>
          <w:p w14:paraId="4824551B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</w:tcPr>
          <w:p w14:paraId="34E1C2FA" w14:textId="77777777" w:rsidR="00930B0C" w:rsidRPr="0091112F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401C650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</w:tcPr>
          <w:p w14:paraId="6321CE91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11A8" w:rsidRPr="006639B9" w14:paraId="26B0D994" w14:textId="77777777">
        <w:tc>
          <w:tcPr>
            <w:tcW w:w="3870" w:type="dxa"/>
          </w:tcPr>
          <w:p w14:paraId="3D61A020" w14:textId="039F7973" w:rsidR="00C011A8" w:rsidRPr="00EE1919" w:rsidRDefault="00C011A8" w:rsidP="008673F1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EE191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6548CF5A" w14:textId="77777777" w:rsidR="00C011A8" w:rsidRPr="006639B9" w:rsidRDefault="00C011A8" w:rsidP="00C01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547A6D5" w14:textId="4D62B45C" w:rsidR="00C011A8" w:rsidRPr="00461856" w:rsidRDefault="001E33B9" w:rsidP="00C011A8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288,986</w:t>
            </w:r>
          </w:p>
        </w:tc>
        <w:tc>
          <w:tcPr>
            <w:tcW w:w="236" w:type="dxa"/>
          </w:tcPr>
          <w:p w14:paraId="18D80BE1" w14:textId="77777777" w:rsidR="00C011A8" w:rsidRPr="00C011A8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34C69B1" w14:textId="6CF1F5EE" w:rsidR="00C011A8" w:rsidRPr="00C011A8" w:rsidRDefault="00C011A8" w:rsidP="00C011A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011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298,633</w:t>
            </w:r>
          </w:p>
        </w:tc>
        <w:tc>
          <w:tcPr>
            <w:tcW w:w="236" w:type="dxa"/>
            <w:gridSpan w:val="2"/>
          </w:tcPr>
          <w:p w14:paraId="157F728F" w14:textId="77777777" w:rsidR="00C011A8" w:rsidRPr="00461856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</w:tcPr>
          <w:p w14:paraId="555AA7D2" w14:textId="334DB47B" w:rsidR="00C011A8" w:rsidRPr="00461856" w:rsidRDefault="00B52586" w:rsidP="00C011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283,958</w:t>
            </w:r>
          </w:p>
        </w:tc>
        <w:tc>
          <w:tcPr>
            <w:tcW w:w="236" w:type="dxa"/>
          </w:tcPr>
          <w:p w14:paraId="11E51542" w14:textId="77777777" w:rsidR="00C011A8" w:rsidRPr="006639B9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C6D4305" w14:textId="40D3C8BA" w:rsidR="00C011A8" w:rsidRPr="006639B9" w:rsidRDefault="00C011A8" w:rsidP="00C011A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293,610</w:t>
            </w:r>
          </w:p>
        </w:tc>
      </w:tr>
      <w:tr w:rsidR="00C011A8" w:rsidRPr="006639B9" w14:paraId="76F21788" w14:textId="77777777" w:rsidTr="008E1805">
        <w:tc>
          <w:tcPr>
            <w:tcW w:w="3870" w:type="dxa"/>
          </w:tcPr>
          <w:p w14:paraId="168B0D25" w14:textId="77777777" w:rsidR="00C011A8" w:rsidRPr="006639B9" w:rsidRDefault="00C011A8" w:rsidP="008673F1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6F83F644" w14:textId="77777777" w:rsidR="00C011A8" w:rsidRPr="006639B9" w:rsidRDefault="00C011A8" w:rsidP="00C01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B86E4" w14:textId="6BEDA868" w:rsidR="00C011A8" w:rsidRPr="00461856" w:rsidRDefault="0028129F" w:rsidP="00C011A8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7,470</w:t>
            </w:r>
          </w:p>
        </w:tc>
        <w:tc>
          <w:tcPr>
            <w:tcW w:w="236" w:type="dxa"/>
            <w:shd w:val="clear" w:color="auto" w:fill="auto"/>
          </w:tcPr>
          <w:p w14:paraId="67C299CA" w14:textId="77777777" w:rsidR="00C011A8" w:rsidRPr="00461856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2C6BB" w14:textId="29DF420B" w:rsidR="00C011A8" w:rsidRPr="00461856" w:rsidRDefault="00C011A8" w:rsidP="00C011A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7,888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CDEC070" w14:textId="77777777" w:rsidR="00C011A8" w:rsidRPr="00461856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94D9E" w14:textId="777A2839" w:rsidR="00C011A8" w:rsidRPr="00461856" w:rsidRDefault="00EF3C4C" w:rsidP="00C011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7,470</w:t>
            </w:r>
          </w:p>
        </w:tc>
        <w:tc>
          <w:tcPr>
            <w:tcW w:w="236" w:type="dxa"/>
          </w:tcPr>
          <w:p w14:paraId="4673AACC" w14:textId="77777777" w:rsidR="00C011A8" w:rsidRPr="006639B9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14:paraId="5E6C2C73" w14:textId="7A626C70" w:rsidR="00C011A8" w:rsidRPr="00B22171" w:rsidRDefault="00C011A8" w:rsidP="00C011A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7,888</w:t>
            </w:r>
          </w:p>
        </w:tc>
      </w:tr>
      <w:tr w:rsidR="005E0171" w:rsidRPr="006639B9" w14:paraId="0F082353" w14:textId="77777777" w:rsidTr="008E1805">
        <w:tc>
          <w:tcPr>
            <w:tcW w:w="3870" w:type="dxa"/>
          </w:tcPr>
          <w:p w14:paraId="63D8C29B" w14:textId="7ADFBE54" w:rsidR="005E0171" w:rsidRPr="00F00D69" w:rsidRDefault="009A2D0F" w:rsidP="005E0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0D6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0DAE981E" w14:textId="77777777" w:rsidR="005E0171" w:rsidRPr="006639B9" w:rsidRDefault="005E0171" w:rsidP="00C01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E6846" w14:textId="6A555CC8" w:rsidR="005E0171" w:rsidRPr="002D7095" w:rsidRDefault="0028129F" w:rsidP="00C011A8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296,456</w:t>
            </w:r>
          </w:p>
        </w:tc>
        <w:tc>
          <w:tcPr>
            <w:tcW w:w="236" w:type="dxa"/>
            <w:shd w:val="clear" w:color="auto" w:fill="auto"/>
          </w:tcPr>
          <w:p w14:paraId="09C33A2C" w14:textId="77777777" w:rsidR="005E0171" w:rsidRPr="00461856" w:rsidRDefault="005E0171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B5D76" w14:textId="378485D6" w:rsidR="005E0171" w:rsidRPr="002D7095" w:rsidRDefault="002D7095" w:rsidP="00C011A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D70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306,521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05D498A" w14:textId="77777777" w:rsidR="005E0171" w:rsidRPr="00461856" w:rsidRDefault="005E0171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B0C85" w14:textId="6C8BAEC7" w:rsidR="005E0171" w:rsidRPr="008E1805" w:rsidRDefault="00EF3C4C" w:rsidP="00C011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291,428</w:t>
            </w:r>
          </w:p>
        </w:tc>
        <w:tc>
          <w:tcPr>
            <w:tcW w:w="236" w:type="dxa"/>
          </w:tcPr>
          <w:p w14:paraId="6F7C3EE7" w14:textId="77777777" w:rsidR="005E0171" w:rsidRPr="006639B9" w:rsidRDefault="005E0171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</w:tcBorders>
            <w:vAlign w:val="bottom"/>
          </w:tcPr>
          <w:p w14:paraId="0C86160A" w14:textId="78193EC3" w:rsidR="005E0171" w:rsidRPr="008E1805" w:rsidRDefault="008E1805" w:rsidP="00C011A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301</w:t>
            </w:r>
            <w:r w:rsidR="009123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,498</w:t>
            </w:r>
          </w:p>
        </w:tc>
      </w:tr>
      <w:tr w:rsidR="00C011A8" w:rsidRPr="006639B9" w14:paraId="12EC8AAA" w14:textId="77777777" w:rsidTr="0091112F">
        <w:tc>
          <w:tcPr>
            <w:tcW w:w="3870" w:type="dxa"/>
          </w:tcPr>
          <w:p w14:paraId="407DC1DB" w14:textId="77777777" w:rsidR="00C011A8" w:rsidRPr="006639B9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236" w:type="dxa"/>
          </w:tcPr>
          <w:p w14:paraId="3382B55E" w14:textId="77777777" w:rsidR="00C011A8" w:rsidRPr="006639B9" w:rsidRDefault="00C011A8" w:rsidP="00C01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874A393" w14:textId="77777777" w:rsidR="00C011A8" w:rsidRPr="006639B9" w:rsidRDefault="00C011A8" w:rsidP="00C011A8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DB422BB" w14:textId="77777777" w:rsidR="00C011A8" w:rsidRPr="006639B9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2A54217" w14:textId="77777777" w:rsidR="00C011A8" w:rsidRPr="006639B9" w:rsidRDefault="00C011A8" w:rsidP="00C011A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8E54466" w14:textId="77777777" w:rsidR="00C011A8" w:rsidRPr="006639B9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5E7DC0F0" w14:textId="77777777" w:rsidR="00C011A8" w:rsidRPr="00512D4D" w:rsidRDefault="00C011A8" w:rsidP="00C011A8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5FA6C2" w14:textId="77777777" w:rsidR="00C011A8" w:rsidRPr="006639B9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58D25B7" w14:textId="77777777" w:rsidR="00C011A8" w:rsidRPr="006639B9" w:rsidRDefault="00C011A8" w:rsidP="00C011A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11A8" w:rsidRPr="006639B9" w14:paraId="54856899" w14:textId="77777777" w:rsidTr="0091112F">
        <w:tc>
          <w:tcPr>
            <w:tcW w:w="3870" w:type="dxa"/>
          </w:tcPr>
          <w:p w14:paraId="67A0E1A1" w14:textId="00D1E10A" w:rsidR="00C011A8" w:rsidRPr="006639B9" w:rsidRDefault="00C011A8" w:rsidP="008673F1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1919">
              <w:rPr>
                <w:rFonts w:asciiTheme="majorBidi" w:hAnsiTheme="majorBidi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21FCD75C" w14:textId="77777777" w:rsidR="00C011A8" w:rsidRPr="006639B9" w:rsidRDefault="00C011A8" w:rsidP="00C01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BDEBBEF" w14:textId="7F71420C" w:rsidR="00C011A8" w:rsidRPr="006639B9" w:rsidRDefault="0028129F" w:rsidP="00C011A8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18,500</w:t>
            </w:r>
          </w:p>
        </w:tc>
        <w:tc>
          <w:tcPr>
            <w:tcW w:w="236" w:type="dxa"/>
          </w:tcPr>
          <w:p w14:paraId="2ADCC606" w14:textId="77777777" w:rsidR="00C011A8" w:rsidRPr="006639B9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2A593F1" w14:textId="06B4CAE9" w:rsidR="00C011A8" w:rsidRPr="006639B9" w:rsidRDefault="00C011A8" w:rsidP="00C011A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24,717</w:t>
            </w:r>
          </w:p>
        </w:tc>
        <w:tc>
          <w:tcPr>
            <w:tcW w:w="236" w:type="dxa"/>
            <w:gridSpan w:val="2"/>
          </w:tcPr>
          <w:p w14:paraId="5529747E" w14:textId="77777777" w:rsidR="00C011A8" w:rsidRPr="006639B9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3266EE00" w14:textId="3C648B3F" w:rsidR="00C011A8" w:rsidRPr="00512D4D" w:rsidRDefault="00EF3C4C" w:rsidP="00C011A8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18,500</w:t>
            </w:r>
          </w:p>
        </w:tc>
        <w:tc>
          <w:tcPr>
            <w:tcW w:w="236" w:type="dxa"/>
          </w:tcPr>
          <w:p w14:paraId="31C542E1" w14:textId="77777777" w:rsidR="00C011A8" w:rsidRPr="006639B9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7A37326" w14:textId="353AB602" w:rsidR="00C011A8" w:rsidRPr="006639B9" w:rsidRDefault="00C011A8" w:rsidP="00C011A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24,717</w:t>
            </w:r>
          </w:p>
        </w:tc>
      </w:tr>
      <w:tr w:rsidR="00C011A8" w:rsidRPr="006639B9" w14:paraId="023202E3" w14:textId="77777777" w:rsidTr="009123BC">
        <w:tc>
          <w:tcPr>
            <w:tcW w:w="3870" w:type="dxa"/>
          </w:tcPr>
          <w:p w14:paraId="5F4B6C80" w14:textId="77777777" w:rsidR="00C011A8" w:rsidRPr="006639B9" w:rsidRDefault="00C011A8" w:rsidP="008673F1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6B8E5C5A" w14:textId="77777777" w:rsidR="00C011A8" w:rsidRPr="006639B9" w:rsidRDefault="00C011A8" w:rsidP="00C01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F79D5CA" w14:textId="2B354246" w:rsidR="00C011A8" w:rsidRPr="006639B9" w:rsidRDefault="0028129F" w:rsidP="00E9123C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22,672</w:t>
            </w:r>
          </w:p>
        </w:tc>
        <w:tc>
          <w:tcPr>
            <w:tcW w:w="236" w:type="dxa"/>
          </w:tcPr>
          <w:p w14:paraId="100B9235" w14:textId="77777777" w:rsidR="00C011A8" w:rsidRPr="006639B9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14:paraId="26F4BD58" w14:textId="01EBDFA9" w:rsidR="00C011A8" w:rsidRPr="00F16606" w:rsidRDefault="00C011A8" w:rsidP="00C011A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87,604</w:t>
            </w:r>
          </w:p>
        </w:tc>
        <w:tc>
          <w:tcPr>
            <w:tcW w:w="236" w:type="dxa"/>
            <w:gridSpan w:val="2"/>
          </w:tcPr>
          <w:p w14:paraId="16109464" w14:textId="77777777" w:rsidR="00C011A8" w:rsidRPr="006639B9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15197561" w14:textId="2C37ACE9" w:rsidR="00C011A8" w:rsidRPr="00512D4D" w:rsidRDefault="00EF3C4C" w:rsidP="00EF3C4C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22,672</w:t>
            </w:r>
          </w:p>
        </w:tc>
        <w:tc>
          <w:tcPr>
            <w:tcW w:w="236" w:type="dxa"/>
          </w:tcPr>
          <w:p w14:paraId="0CB8D4CC" w14:textId="77777777" w:rsidR="00C011A8" w:rsidRPr="006639B9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14:paraId="29C83F52" w14:textId="4E2FB56D" w:rsidR="00C011A8" w:rsidRPr="00F16606" w:rsidRDefault="00C011A8" w:rsidP="00C011A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87,604</w:t>
            </w:r>
          </w:p>
        </w:tc>
      </w:tr>
      <w:tr w:rsidR="00177FC7" w:rsidRPr="006639B9" w14:paraId="4ACD115D" w14:textId="77777777" w:rsidTr="009123BC">
        <w:tc>
          <w:tcPr>
            <w:tcW w:w="3870" w:type="dxa"/>
          </w:tcPr>
          <w:p w14:paraId="74DC895B" w14:textId="67CE1CA2" w:rsidR="00177FC7" w:rsidRPr="006B01DF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D6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4B8E5ED2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2FD87462" w14:textId="117E8E78" w:rsidR="00177FC7" w:rsidRPr="009123BC" w:rsidRDefault="00E9123C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41,172</w:t>
            </w:r>
          </w:p>
        </w:tc>
        <w:tc>
          <w:tcPr>
            <w:tcW w:w="236" w:type="dxa"/>
          </w:tcPr>
          <w:p w14:paraId="1DF5A221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</w:tcBorders>
            <w:vAlign w:val="bottom"/>
          </w:tcPr>
          <w:p w14:paraId="73598D3F" w14:textId="540F28E1" w:rsidR="00177FC7" w:rsidRPr="00530C76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30C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112,321</w:t>
            </w:r>
          </w:p>
        </w:tc>
        <w:tc>
          <w:tcPr>
            <w:tcW w:w="236" w:type="dxa"/>
            <w:gridSpan w:val="2"/>
          </w:tcPr>
          <w:p w14:paraId="4D8CB21B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29999857" w14:textId="5235536E" w:rsidR="00177FC7" w:rsidRPr="00E9123C" w:rsidRDefault="00331B50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12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41,172</w:t>
            </w:r>
          </w:p>
        </w:tc>
        <w:tc>
          <w:tcPr>
            <w:tcW w:w="236" w:type="dxa"/>
          </w:tcPr>
          <w:p w14:paraId="047615FB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</w:tcBorders>
            <w:vAlign w:val="bottom"/>
          </w:tcPr>
          <w:p w14:paraId="4135DF87" w14:textId="7FC6A095" w:rsidR="00177FC7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0C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112,321</w:t>
            </w:r>
          </w:p>
        </w:tc>
      </w:tr>
      <w:tr w:rsidR="00FC52D6" w:rsidRPr="006639B9" w14:paraId="735D2B36" w14:textId="77777777" w:rsidTr="00F41995">
        <w:tc>
          <w:tcPr>
            <w:tcW w:w="3870" w:type="dxa"/>
          </w:tcPr>
          <w:p w14:paraId="0502CCDA" w14:textId="77777777" w:rsidR="00FC52D6" w:rsidRDefault="00FC52D6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5C80006" w14:textId="77777777" w:rsidR="00FC52D6" w:rsidRPr="00F00D69" w:rsidRDefault="00FC52D6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4B5D5BF" w14:textId="77777777" w:rsidR="00FC52D6" w:rsidRPr="006639B9" w:rsidRDefault="00FC52D6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ED5EBFB" w14:textId="77777777" w:rsidR="00FC52D6" w:rsidRDefault="00FC52D6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FCAF617" w14:textId="77777777" w:rsidR="00FC52D6" w:rsidRPr="006639B9" w:rsidRDefault="00FC52D6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584FBE93" w14:textId="77777777" w:rsidR="00FC52D6" w:rsidRPr="00530C76" w:rsidRDefault="00FC52D6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064EEEBD" w14:textId="77777777" w:rsidR="00FC52D6" w:rsidRPr="006639B9" w:rsidRDefault="00FC52D6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1D297A44" w14:textId="77777777" w:rsidR="00FC52D6" w:rsidRPr="00E9123C" w:rsidRDefault="00FC52D6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B443F9E" w14:textId="77777777" w:rsidR="00FC52D6" w:rsidRPr="006639B9" w:rsidRDefault="00FC52D6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64498416" w14:textId="77777777" w:rsidR="00FC52D6" w:rsidRPr="00530C76" w:rsidRDefault="00FC52D6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177FC7" w:rsidRPr="006639B9" w14:paraId="7F2ACBE2" w14:textId="77777777" w:rsidTr="0091112F">
        <w:trPr>
          <w:trHeight w:val="720"/>
        </w:trPr>
        <w:tc>
          <w:tcPr>
            <w:tcW w:w="3870" w:type="dxa"/>
          </w:tcPr>
          <w:p w14:paraId="53A566A0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lastRenderedPageBreak/>
              <w:t>เงินกู้ยืมระยะยาวส่วนที่ถึงกำหนดชำระภายในหนึ่งปี</w:t>
            </w:r>
          </w:p>
          <w:p w14:paraId="0B5EEFC2" w14:textId="77777777" w:rsidR="00177FC7" w:rsidRPr="006639B9" w:rsidRDefault="00177FC7" w:rsidP="008673F1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5420919C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07EE6FE" w14:textId="6C0D8D72" w:rsidR="00177FC7" w:rsidRPr="0091112F" w:rsidRDefault="007E19A9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27,81</w:t>
            </w:r>
            <w:r w:rsidR="006F02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1F703F2B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034247F" w14:textId="21B7D8B5" w:rsidR="00177FC7" w:rsidRPr="006639B9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27,814</w:t>
            </w:r>
          </w:p>
        </w:tc>
        <w:tc>
          <w:tcPr>
            <w:tcW w:w="236" w:type="dxa"/>
            <w:gridSpan w:val="2"/>
          </w:tcPr>
          <w:p w14:paraId="5B68F33D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64485E36" w14:textId="6BB99FC6" w:rsidR="00177FC7" w:rsidRPr="00512D4D" w:rsidRDefault="006F0212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27,140</w:t>
            </w:r>
          </w:p>
        </w:tc>
        <w:tc>
          <w:tcPr>
            <w:tcW w:w="236" w:type="dxa"/>
          </w:tcPr>
          <w:p w14:paraId="4753271E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5C107A25" w14:textId="73A4C961" w:rsidR="00177FC7" w:rsidRPr="006639B9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27,140</w:t>
            </w:r>
          </w:p>
        </w:tc>
      </w:tr>
      <w:tr w:rsidR="00177FC7" w:rsidRPr="006639B9" w14:paraId="1DA90098" w14:textId="77777777" w:rsidTr="0095275E">
        <w:tc>
          <w:tcPr>
            <w:tcW w:w="3870" w:type="dxa"/>
          </w:tcPr>
          <w:p w14:paraId="27DC9344" w14:textId="77777777" w:rsidR="00177FC7" w:rsidRPr="006639B9" w:rsidRDefault="00177FC7" w:rsidP="008673F1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540A5C69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2C8817A4" w14:textId="306DD4FD" w:rsidR="00177FC7" w:rsidRPr="006639B9" w:rsidRDefault="00A2546D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1,477</w:t>
            </w:r>
          </w:p>
        </w:tc>
        <w:tc>
          <w:tcPr>
            <w:tcW w:w="236" w:type="dxa"/>
          </w:tcPr>
          <w:p w14:paraId="7BFFACD7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14:paraId="1A96B223" w14:textId="41C35929" w:rsidR="00177FC7" w:rsidRPr="006639B9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1,886</w:t>
            </w:r>
          </w:p>
        </w:tc>
        <w:tc>
          <w:tcPr>
            <w:tcW w:w="236" w:type="dxa"/>
            <w:gridSpan w:val="2"/>
          </w:tcPr>
          <w:p w14:paraId="223CB046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0D4332D1" w14:textId="106476D3" w:rsidR="00177FC7" w:rsidRPr="00995177" w:rsidRDefault="006F0212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1,47</w:t>
            </w:r>
            <w:r w:rsidR="009951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6601370B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14:paraId="57A986E6" w14:textId="73E8517D" w:rsidR="00177FC7" w:rsidRPr="006639B9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1,886</w:t>
            </w:r>
          </w:p>
        </w:tc>
      </w:tr>
      <w:tr w:rsidR="00177FC7" w:rsidRPr="006639B9" w14:paraId="37D3D96F" w14:textId="77777777" w:rsidTr="0095275E">
        <w:tc>
          <w:tcPr>
            <w:tcW w:w="3870" w:type="dxa"/>
          </w:tcPr>
          <w:p w14:paraId="67CD0DBA" w14:textId="18505836" w:rsidR="00177FC7" w:rsidRPr="00C9617E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D6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40948B36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1DAD6D03" w14:textId="6609A037" w:rsidR="00177FC7" w:rsidRPr="0095275E" w:rsidRDefault="00A2546D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29,291</w:t>
            </w:r>
          </w:p>
        </w:tc>
        <w:tc>
          <w:tcPr>
            <w:tcW w:w="236" w:type="dxa"/>
          </w:tcPr>
          <w:p w14:paraId="213BD020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</w:tcBorders>
            <w:vAlign w:val="bottom"/>
          </w:tcPr>
          <w:p w14:paraId="0EAC32C5" w14:textId="66E954EE" w:rsidR="00177FC7" w:rsidRPr="007901A8" w:rsidRDefault="00213110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901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29,700</w:t>
            </w:r>
          </w:p>
        </w:tc>
        <w:tc>
          <w:tcPr>
            <w:tcW w:w="236" w:type="dxa"/>
            <w:gridSpan w:val="2"/>
          </w:tcPr>
          <w:p w14:paraId="7F246C8E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33657E3F" w14:textId="20762943" w:rsidR="00177FC7" w:rsidRPr="007901A8" w:rsidRDefault="006F0212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28,61</w:t>
            </w:r>
            <w:r w:rsidR="009951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57A8F7B3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</w:tcBorders>
            <w:vAlign w:val="bottom"/>
          </w:tcPr>
          <w:p w14:paraId="08336C71" w14:textId="32AA9BCE" w:rsidR="00177FC7" w:rsidRPr="007901A8" w:rsidRDefault="00F34F5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29,026</w:t>
            </w:r>
          </w:p>
        </w:tc>
      </w:tr>
      <w:tr w:rsidR="00177FC7" w:rsidRPr="006639B9" w14:paraId="069E274A" w14:textId="77777777" w:rsidTr="0091112F">
        <w:tc>
          <w:tcPr>
            <w:tcW w:w="3870" w:type="dxa"/>
          </w:tcPr>
          <w:p w14:paraId="7788954A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73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36" w:type="dxa"/>
          </w:tcPr>
          <w:p w14:paraId="4DD4426D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30523E4" w14:textId="72C4D46A" w:rsidR="00177FC7" w:rsidRPr="00693EF7" w:rsidRDefault="00A2546D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15,507</w:t>
            </w:r>
          </w:p>
        </w:tc>
        <w:tc>
          <w:tcPr>
            <w:tcW w:w="236" w:type="dxa"/>
          </w:tcPr>
          <w:p w14:paraId="573EC8EE" w14:textId="77777777" w:rsidR="00177FC7" w:rsidRPr="00693EF7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EAF29E8" w14:textId="1573DBAA" w:rsidR="00177FC7" w:rsidRPr="003A7908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15,384</w:t>
            </w:r>
          </w:p>
        </w:tc>
        <w:tc>
          <w:tcPr>
            <w:tcW w:w="236" w:type="dxa"/>
            <w:gridSpan w:val="2"/>
          </w:tcPr>
          <w:p w14:paraId="40E75BC8" w14:textId="77777777" w:rsidR="00177FC7" w:rsidRPr="003A7908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6B8F1D5" w14:textId="768898D3" w:rsidR="00177FC7" w:rsidRPr="00512D4D" w:rsidRDefault="00A2546D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15,507</w:t>
            </w:r>
          </w:p>
        </w:tc>
        <w:tc>
          <w:tcPr>
            <w:tcW w:w="236" w:type="dxa"/>
          </w:tcPr>
          <w:p w14:paraId="00223A9F" w14:textId="77777777" w:rsidR="00177FC7" w:rsidRPr="00693EF7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C2F88C1" w14:textId="37818E84" w:rsidR="00177FC7" w:rsidRPr="006639B9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15,384</w:t>
            </w:r>
          </w:p>
        </w:tc>
      </w:tr>
      <w:tr w:rsidR="002A5182" w:rsidRPr="006639B9" w14:paraId="198E35B4" w14:textId="77777777" w:rsidTr="0091112F">
        <w:tc>
          <w:tcPr>
            <w:tcW w:w="3870" w:type="dxa"/>
          </w:tcPr>
          <w:p w14:paraId="66514420" w14:textId="632E9267" w:rsidR="002A5182" w:rsidRPr="006639B9" w:rsidRDefault="002A5182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36" w:type="dxa"/>
          </w:tcPr>
          <w:p w14:paraId="56AF6959" w14:textId="77777777" w:rsidR="002A5182" w:rsidRPr="006639B9" w:rsidRDefault="002A5182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269607D" w14:textId="418D6804" w:rsidR="002A5182" w:rsidRDefault="001128DF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745,</w:t>
            </w:r>
            <w:r w:rsidR="005236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335</w:t>
            </w:r>
          </w:p>
        </w:tc>
        <w:tc>
          <w:tcPr>
            <w:tcW w:w="236" w:type="dxa"/>
          </w:tcPr>
          <w:p w14:paraId="3FA75721" w14:textId="77777777" w:rsidR="002A5182" w:rsidRPr="00693EF7" w:rsidRDefault="002A5182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1C65DEA" w14:textId="68DC2B1B" w:rsidR="002A5182" w:rsidRDefault="005236E2" w:rsidP="005236E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20D9415" w14:textId="77777777" w:rsidR="002A5182" w:rsidRPr="003A7908" w:rsidRDefault="002A5182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5DF69456" w14:textId="6F3B58D6" w:rsidR="002A5182" w:rsidRDefault="005236E2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745,</w:t>
            </w:r>
            <w:r w:rsidR="003E22CE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236" w:type="dxa"/>
          </w:tcPr>
          <w:p w14:paraId="57A5959D" w14:textId="77777777" w:rsidR="002A5182" w:rsidRPr="00693EF7" w:rsidRDefault="002A5182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66987DF" w14:textId="52CBF7F6" w:rsidR="002A5182" w:rsidRDefault="003E22CE" w:rsidP="003E22C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77FC7" w:rsidRPr="006639B9" w14:paraId="45E17A83" w14:textId="77777777" w:rsidTr="0091112F">
        <w:trPr>
          <w:trHeight w:val="154"/>
        </w:trPr>
        <w:tc>
          <w:tcPr>
            <w:tcW w:w="3870" w:type="dxa"/>
          </w:tcPr>
          <w:p w14:paraId="4EB13C5B" w14:textId="293B0BA6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ส่วนที่หมุนเวียน</w:t>
            </w: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00654B60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9094CF5" w14:textId="44965E02" w:rsidR="00177FC7" w:rsidRPr="00693EF7" w:rsidRDefault="00976C0F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20" w:right="-112" w:firstLine="1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1,127,761</w:t>
            </w:r>
          </w:p>
        </w:tc>
        <w:tc>
          <w:tcPr>
            <w:tcW w:w="236" w:type="dxa"/>
          </w:tcPr>
          <w:p w14:paraId="04DA3DDB" w14:textId="77777777" w:rsidR="00177FC7" w:rsidRPr="00693EF7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83BD2C" w14:textId="0B949C42" w:rsidR="00177FC7" w:rsidRPr="003A7908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463,926</w:t>
            </w:r>
          </w:p>
        </w:tc>
        <w:tc>
          <w:tcPr>
            <w:tcW w:w="236" w:type="dxa"/>
            <w:gridSpan w:val="2"/>
          </w:tcPr>
          <w:p w14:paraId="2FFD06D2" w14:textId="77777777" w:rsidR="00177FC7" w:rsidRPr="003A7908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18FB64DB" w14:textId="034E4E94" w:rsidR="00177FC7" w:rsidRPr="00693EF7" w:rsidRDefault="00A2546D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1,122,0</w:t>
            </w:r>
            <w:r w:rsidR="00976C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786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7F58F2BB" w14:textId="77777777" w:rsidR="00177FC7" w:rsidRPr="00693EF7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64F396" w14:textId="733EF46F" w:rsidR="00177FC7" w:rsidRPr="006639B9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458,229</w:t>
            </w:r>
          </w:p>
        </w:tc>
      </w:tr>
      <w:tr w:rsidR="00177FC7" w:rsidRPr="006639B9" w14:paraId="7AC0E8B7" w14:textId="77777777" w:rsidTr="0091112F">
        <w:tc>
          <w:tcPr>
            <w:tcW w:w="3870" w:type="dxa"/>
          </w:tcPr>
          <w:p w14:paraId="41AE5EA6" w14:textId="6DE0E815" w:rsidR="00177FC7" w:rsidRPr="00802A93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71CD43" w14:textId="77777777" w:rsidR="00177FC7" w:rsidRPr="00802A93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DDC5DB3" w14:textId="77777777" w:rsidR="00177FC7" w:rsidRPr="00802A93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A039E7B" w14:textId="77777777" w:rsidR="00177FC7" w:rsidRPr="00802A93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7E3914D" w14:textId="77777777" w:rsidR="00177FC7" w:rsidRPr="00802A93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004A0ECB" w14:textId="77777777" w:rsidR="00177FC7" w:rsidRPr="00802A93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vAlign w:val="bottom"/>
          </w:tcPr>
          <w:p w14:paraId="342630BA" w14:textId="77777777" w:rsidR="00177FC7" w:rsidRPr="00802A93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8282524" w14:textId="77777777" w:rsidR="00177FC7" w:rsidRPr="00802A93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725A892" w14:textId="77777777" w:rsidR="00177FC7" w:rsidRPr="00802A93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77FC7" w:rsidRPr="006639B9" w14:paraId="6558DE9D" w14:textId="77777777" w:rsidTr="0091112F">
        <w:tc>
          <w:tcPr>
            <w:tcW w:w="3870" w:type="dxa"/>
          </w:tcPr>
          <w:p w14:paraId="52488A78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26" w:firstLine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236" w:type="dxa"/>
          </w:tcPr>
          <w:p w14:paraId="43F504D8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9C7B7D9" w14:textId="77777777" w:rsidR="00177FC7" w:rsidRPr="006639B9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DE4D074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E1DDD0F" w14:textId="77777777" w:rsidR="00177FC7" w:rsidRPr="006639B9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AB69071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28D032F7" w14:textId="77777777" w:rsidR="00177FC7" w:rsidRPr="006639B9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5640077E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16C5DD6" w14:textId="77777777" w:rsidR="00177FC7" w:rsidRPr="006639B9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77FC7" w:rsidRPr="006639B9" w14:paraId="446CD765" w14:textId="77777777" w:rsidTr="0091112F">
        <w:tc>
          <w:tcPr>
            <w:tcW w:w="3870" w:type="dxa"/>
          </w:tcPr>
          <w:p w14:paraId="1D612140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36" w:type="dxa"/>
          </w:tcPr>
          <w:p w14:paraId="32456386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B07EC44" w14:textId="77777777" w:rsidR="00177FC7" w:rsidRPr="006639B9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9FFA559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F772D76" w14:textId="77777777" w:rsidR="00177FC7" w:rsidRPr="006639B9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A17D172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2ECAEA7E" w14:textId="77777777" w:rsidR="00177FC7" w:rsidRPr="006639B9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3992A2B7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9791022" w14:textId="77777777" w:rsidR="00177FC7" w:rsidRPr="006639B9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7FC7" w:rsidRPr="006639B9" w14:paraId="5374986A" w14:textId="77777777" w:rsidTr="0091112F">
        <w:tc>
          <w:tcPr>
            <w:tcW w:w="3870" w:type="dxa"/>
          </w:tcPr>
          <w:p w14:paraId="1E901EE0" w14:textId="77777777" w:rsidR="00177FC7" w:rsidRPr="006639B9" w:rsidRDefault="00177FC7" w:rsidP="008673F1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19FD4168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3C2F7F1" w14:textId="3402956E" w:rsidR="00177FC7" w:rsidRPr="006639B9" w:rsidRDefault="00B81123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199,942</w:t>
            </w:r>
          </w:p>
        </w:tc>
        <w:tc>
          <w:tcPr>
            <w:tcW w:w="236" w:type="dxa"/>
          </w:tcPr>
          <w:p w14:paraId="09AEA522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C01AEE5" w14:textId="19E43B39" w:rsidR="00177FC7" w:rsidRPr="006639B9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208,563</w:t>
            </w:r>
          </w:p>
        </w:tc>
        <w:tc>
          <w:tcPr>
            <w:tcW w:w="236" w:type="dxa"/>
            <w:gridSpan w:val="2"/>
          </w:tcPr>
          <w:p w14:paraId="379F3ABE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729D63A9" w14:textId="160C922D" w:rsidR="00177FC7" w:rsidRPr="006639B9" w:rsidRDefault="00976C0F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187,776</w:t>
            </w:r>
          </w:p>
        </w:tc>
        <w:tc>
          <w:tcPr>
            <w:tcW w:w="236" w:type="dxa"/>
          </w:tcPr>
          <w:p w14:paraId="1B054607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45C494B" w14:textId="4EA9098A" w:rsidR="00177FC7" w:rsidRPr="006639B9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196,064</w:t>
            </w:r>
          </w:p>
        </w:tc>
      </w:tr>
      <w:tr w:rsidR="00177FC7" w:rsidRPr="006639B9" w14:paraId="2DDC288F" w14:textId="77777777" w:rsidTr="00F34F57">
        <w:tc>
          <w:tcPr>
            <w:tcW w:w="3870" w:type="dxa"/>
          </w:tcPr>
          <w:p w14:paraId="3B07F000" w14:textId="77777777" w:rsidR="00177FC7" w:rsidRPr="006639B9" w:rsidRDefault="00177FC7" w:rsidP="008673F1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3A8F1381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1DEC1E19" w14:textId="31423E01" w:rsidR="00177FC7" w:rsidRPr="00AD09AA" w:rsidRDefault="00B81123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211,879</w:t>
            </w:r>
          </w:p>
        </w:tc>
        <w:tc>
          <w:tcPr>
            <w:tcW w:w="236" w:type="dxa"/>
          </w:tcPr>
          <w:p w14:paraId="064B5D95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14:paraId="1451CEF6" w14:textId="746CD6F7" w:rsidR="00177FC7" w:rsidRPr="006639B9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213,079</w:t>
            </w:r>
          </w:p>
        </w:tc>
        <w:tc>
          <w:tcPr>
            <w:tcW w:w="236" w:type="dxa"/>
            <w:gridSpan w:val="2"/>
          </w:tcPr>
          <w:p w14:paraId="217D5ED4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61ABABFA" w14:textId="2AEEC894" w:rsidR="00177FC7" w:rsidRPr="006639B9" w:rsidRDefault="00B81123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211,879</w:t>
            </w:r>
          </w:p>
        </w:tc>
        <w:tc>
          <w:tcPr>
            <w:tcW w:w="236" w:type="dxa"/>
          </w:tcPr>
          <w:p w14:paraId="11F1822B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14:paraId="791B781F" w14:textId="387BFEF6" w:rsidR="00177FC7" w:rsidRPr="006639B9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213,079</w:t>
            </w:r>
          </w:p>
        </w:tc>
      </w:tr>
      <w:tr w:rsidR="00177FC7" w:rsidRPr="006639B9" w14:paraId="45171896" w14:textId="77777777" w:rsidTr="00F34F57">
        <w:tc>
          <w:tcPr>
            <w:tcW w:w="3870" w:type="dxa"/>
          </w:tcPr>
          <w:p w14:paraId="215DFF5B" w14:textId="1C9BB6A6" w:rsidR="00177FC7" w:rsidRPr="009C5FCF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E1A0380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7051D3E" w14:textId="7E2A0A74" w:rsidR="00177FC7" w:rsidRPr="00A55298" w:rsidRDefault="00B81123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411,82</w:t>
            </w:r>
            <w:r w:rsidR="00AF47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5A3FA1E6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</w:tcBorders>
            <w:vAlign w:val="bottom"/>
          </w:tcPr>
          <w:p w14:paraId="5632CE3E" w14:textId="05B2C0BD" w:rsidR="00177FC7" w:rsidRPr="00D53B17" w:rsidRDefault="00D53B1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53B1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421,642</w:t>
            </w:r>
          </w:p>
        </w:tc>
        <w:tc>
          <w:tcPr>
            <w:tcW w:w="236" w:type="dxa"/>
            <w:gridSpan w:val="2"/>
          </w:tcPr>
          <w:p w14:paraId="761F0A9E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1FE75765" w14:textId="030C39C8" w:rsidR="00177FC7" w:rsidRPr="00D02496" w:rsidRDefault="00B81123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399,655</w:t>
            </w:r>
          </w:p>
        </w:tc>
        <w:tc>
          <w:tcPr>
            <w:tcW w:w="236" w:type="dxa"/>
          </w:tcPr>
          <w:p w14:paraId="09108B3F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</w:tcBorders>
            <w:vAlign w:val="bottom"/>
          </w:tcPr>
          <w:p w14:paraId="5ABAA349" w14:textId="6AD034EA" w:rsidR="00177FC7" w:rsidRPr="009F208F" w:rsidRDefault="009F208F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208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409,143</w:t>
            </w:r>
          </w:p>
        </w:tc>
      </w:tr>
      <w:tr w:rsidR="00177FC7" w:rsidRPr="006639B9" w14:paraId="290DCE6D" w14:textId="77777777" w:rsidTr="0091112F">
        <w:tc>
          <w:tcPr>
            <w:tcW w:w="3870" w:type="dxa"/>
          </w:tcPr>
          <w:p w14:paraId="720CD3FB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712D42CF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068FE80" w14:textId="7A6FEC9F" w:rsidR="00177FC7" w:rsidRPr="00C91D63" w:rsidRDefault="004D024A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62,121</w:t>
            </w:r>
          </w:p>
        </w:tc>
        <w:tc>
          <w:tcPr>
            <w:tcW w:w="236" w:type="dxa"/>
          </w:tcPr>
          <w:p w14:paraId="06F865B8" w14:textId="77777777" w:rsidR="00177FC7" w:rsidRPr="00C91D63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2630902" w14:textId="52ECE5DA" w:rsidR="00177FC7" w:rsidRPr="00C91D63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75,410</w:t>
            </w:r>
          </w:p>
        </w:tc>
        <w:tc>
          <w:tcPr>
            <w:tcW w:w="236" w:type="dxa"/>
            <w:gridSpan w:val="2"/>
          </w:tcPr>
          <w:p w14:paraId="2C5D37F1" w14:textId="77777777" w:rsidR="00177FC7" w:rsidRPr="00C91D63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F37E475" w14:textId="3D9F7D38" w:rsidR="00177FC7" w:rsidRPr="00C91D63" w:rsidRDefault="00B7686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62,121</w:t>
            </w:r>
          </w:p>
        </w:tc>
        <w:tc>
          <w:tcPr>
            <w:tcW w:w="236" w:type="dxa"/>
          </w:tcPr>
          <w:p w14:paraId="6E44270E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79B3A06" w14:textId="43C14555" w:rsidR="00177FC7" w:rsidRPr="006639B9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75,410</w:t>
            </w:r>
          </w:p>
        </w:tc>
      </w:tr>
      <w:tr w:rsidR="00177FC7" w:rsidRPr="006639B9" w14:paraId="2F9337B0" w14:textId="77777777" w:rsidTr="0091112F">
        <w:tc>
          <w:tcPr>
            <w:tcW w:w="3870" w:type="dxa"/>
          </w:tcPr>
          <w:p w14:paraId="11B4E1B3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36" w:type="dxa"/>
          </w:tcPr>
          <w:p w14:paraId="6343490C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75633F8" w14:textId="32D59BE1" w:rsidR="00177FC7" w:rsidRPr="00C91D63" w:rsidRDefault="004D024A" w:rsidP="004D024A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1146612" w14:textId="77777777" w:rsidR="00177FC7" w:rsidRPr="00C91D63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69C841F" w14:textId="18356B25" w:rsidR="00177FC7" w:rsidRPr="00C91D63" w:rsidRDefault="00177FC7" w:rsidP="001E738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745,169</w:t>
            </w:r>
          </w:p>
        </w:tc>
        <w:tc>
          <w:tcPr>
            <w:tcW w:w="236" w:type="dxa"/>
            <w:gridSpan w:val="2"/>
          </w:tcPr>
          <w:p w14:paraId="6D859351" w14:textId="77777777" w:rsidR="00177FC7" w:rsidRPr="00C91D63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38718695" w14:textId="2A93A72F" w:rsidR="00177FC7" w:rsidRPr="00C91D63" w:rsidRDefault="00B76867" w:rsidP="00B76867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644DB37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A9ACC0F" w14:textId="1A968FFB" w:rsidR="00177FC7" w:rsidRPr="000C04FB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04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745,169</w:t>
            </w:r>
          </w:p>
        </w:tc>
      </w:tr>
      <w:tr w:rsidR="00177FC7" w:rsidRPr="006639B9" w14:paraId="0BF48463" w14:textId="77777777" w:rsidTr="0091112F">
        <w:tc>
          <w:tcPr>
            <w:tcW w:w="3870" w:type="dxa"/>
          </w:tcPr>
          <w:p w14:paraId="3DCC256B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236" w:type="dxa"/>
          </w:tcPr>
          <w:p w14:paraId="5BC4427A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3371C89" w14:textId="62A3265C" w:rsidR="00177FC7" w:rsidRPr="001F68DE" w:rsidRDefault="004D024A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21,698</w:t>
            </w:r>
          </w:p>
        </w:tc>
        <w:tc>
          <w:tcPr>
            <w:tcW w:w="236" w:type="dxa"/>
          </w:tcPr>
          <w:p w14:paraId="444E81EB" w14:textId="77777777" w:rsidR="00177FC7" w:rsidRPr="001F68DE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2DAFF86" w14:textId="6BE37E54" w:rsidR="00177FC7" w:rsidRPr="001F68DE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25,048</w:t>
            </w:r>
          </w:p>
        </w:tc>
        <w:tc>
          <w:tcPr>
            <w:tcW w:w="236" w:type="dxa"/>
            <w:gridSpan w:val="2"/>
          </w:tcPr>
          <w:p w14:paraId="76896169" w14:textId="77777777" w:rsidR="00177FC7" w:rsidRPr="001F68DE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F6B0005" w14:textId="7691E22A" w:rsidR="00177FC7" w:rsidRPr="001F68DE" w:rsidRDefault="00B7686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21,698</w:t>
            </w:r>
          </w:p>
        </w:tc>
        <w:tc>
          <w:tcPr>
            <w:tcW w:w="236" w:type="dxa"/>
          </w:tcPr>
          <w:p w14:paraId="16EC717F" w14:textId="77777777" w:rsidR="00177FC7" w:rsidRPr="001F68DE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7CAD907" w14:textId="2CCE9F4D" w:rsidR="00177FC7" w:rsidRPr="001F68DE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25,048</w:t>
            </w:r>
          </w:p>
        </w:tc>
      </w:tr>
      <w:tr w:rsidR="00177FC7" w:rsidRPr="006639B9" w14:paraId="730279D4" w14:textId="77777777" w:rsidTr="0091112F">
        <w:tc>
          <w:tcPr>
            <w:tcW w:w="3870" w:type="dxa"/>
          </w:tcPr>
          <w:p w14:paraId="3E878F33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สิทธิในการเลือกแปลงสภาพ</w:t>
            </w:r>
          </w:p>
        </w:tc>
        <w:tc>
          <w:tcPr>
            <w:tcW w:w="236" w:type="dxa"/>
          </w:tcPr>
          <w:p w14:paraId="718D6B12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9517FAF" w14:textId="484CF024" w:rsidR="00177FC7" w:rsidRPr="006639B9" w:rsidRDefault="004D024A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</w:t>
            </w:r>
            <w:r w:rsidR="004B4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858</w:t>
            </w:r>
          </w:p>
        </w:tc>
        <w:tc>
          <w:tcPr>
            <w:tcW w:w="236" w:type="dxa"/>
          </w:tcPr>
          <w:p w14:paraId="269C3704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51F75125" w14:textId="66B8A613" w:rsidR="00177FC7" w:rsidRPr="006639B9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9,160</w:t>
            </w:r>
          </w:p>
        </w:tc>
        <w:tc>
          <w:tcPr>
            <w:tcW w:w="236" w:type="dxa"/>
            <w:gridSpan w:val="2"/>
          </w:tcPr>
          <w:p w14:paraId="17F0D73A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D7D9D4C" w14:textId="4D2D08EB" w:rsidR="00177FC7" w:rsidRPr="006639B9" w:rsidRDefault="004D024A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6,858</w:t>
            </w:r>
          </w:p>
        </w:tc>
        <w:tc>
          <w:tcPr>
            <w:tcW w:w="236" w:type="dxa"/>
          </w:tcPr>
          <w:p w14:paraId="27081C31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D2E4463" w14:textId="6A77C0D4" w:rsidR="00177FC7" w:rsidRPr="006639B9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9,160</w:t>
            </w:r>
          </w:p>
        </w:tc>
      </w:tr>
      <w:tr w:rsidR="00177FC7" w:rsidRPr="006639B9" w14:paraId="199A76E9" w14:textId="77777777" w:rsidTr="0091112F">
        <w:tc>
          <w:tcPr>
            <w:tcW w:w="3870" w:type="dxa"/>
          </w:tcPr>
          <w:p w14:paraId="4108C190" w14:textId="54D2FFC3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07F67B6C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E98400" w14:textId="6A3449BD" w:rsidR="00177FC7" w:rsidRPr="001F68DE" w:rsidRDefault="004B4C2B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502,498</w:t>
            </w:r>
          </w:p>
        </w:tc>
        <w:tc>
          <w:tcPr>
            <w:tcW w:w="236" w:type="dxa"/>
          </w:tcPr>
          <w:p w14:paraId="3A79BC75" w14:textId="77777777" w:rsidR="00177FC7" w:rsidRPr="001F68DE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FA0C7" w14:textId="1BF03B3C" w:rsidR="00177FC7" w:rsidRPr="001F68DE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1,276,429</w:t>
            </w:r>
          </w:p>
        </w:tc>
        <w:tc>
          <w:tcPr>
            <w:tcW w:w="236" w:type="dxa"/>
            <w:gridSpan w:val="2"/>
          </w:tcPr>
          <w:p w14:paraId="0307EF0D" w14:textId="77777777" w:rsidR="00177FC7" w:rsidRPr="001F68DE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A89D5" w14:textId="3855A99D" w:rsidR="00177FC7" w:rsidRPr="001F68DE" w:rsidRDefault="004D024A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490,332</w:t>
            </w:r>
          </w:p>
        </w:tc>
        <w:tc>
          <w:tcPr>
            <w:tcW w:w="236" w:type="dxa"/>
          </w:tcPr>
          <w:p w14:paraId="2C368E7E" w14:textId="77777777" w:rsidR="00177FC7" w:rsidRPr="001F68DE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547A6" w14:textId="5FF22BCD" w:rsidR="00177FC7" w:rsidRPr="001F68DE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1,263,930</w:t>
            </w:r>
          </w:p>
        </w:tc>
      </w:tr>
    </w:tbl>
    <w:p w14:paraId="1AA2592B" w14:textId="77777777" w:rsidR="00A3191F" w:rsidRPr="00923A0C" w:rsidRDefault="00A3191F" w:rsidP="009218D8">
      <w:pPr>
        <w:tabs>
          <w:tab w:val="clear" w:pos="454"/>
        </w:tabs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30B70A24" w14:textId="77777777" w:rsidR="007C486B" w:rsidRDefault="007C4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58EE0B6" w14:textId="289329CB" w:rsidR="008917EE" w:rsidRPr="008917EE" w:rsidRDefault="008917EE" w:rsidP="00A4369C">
      <w:pPr>
        <w:tabs>
          <w:tab w:val="clear" w:pos="227"/>
          <w:tab w:val="clear" w:pos="454"/>
          <w:tab w:val="clear" w:pos="680"/>
          <w:tab w:val="clear" w:pos="907"/>
        </w:tabs>
        <w:ind w:left="540" w:hanging="1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917EE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หุ้นกู้</w:t>
      </w:r>
    </w:p>
    <w:p w14:paraId="07482203" w14:textId="77777777" w:rsidR="008917EE" w:rsidRPr="00923A0C" w:rsidRDefault="008917EE" w:rsidP="00930B0C">
      <w:pPr>
        <w:tabs>
          <w:tab w:val="clear" w:pos="454"/>
        </w:tabs>
        <w:ind w:left="630"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  <w:cs/>
        </w:rPr>
      </w:pPr>
    </w:p>
    <w:tbl>
      <w:tblPr>
        <w:tblW w:w="4864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6392"/>
        <w:gridCol w:w="239"/>
        <w:gridCol w:w="1220"/>
        <w:gridCol w:w="237"/>
        <w:gridCol w:w="1256"/>
      </w:tblGrid>
      <w:tr w:rsidR="00C52BFA" w:rsidRPr="00C16074" w14:paraId="4F335046" w14:textId="77777777" w:rsidTr="00A4369C">
        <w:trPr>
          <w:trHeight w:val="415"/>
          <w:tblHeader/>
        </w:trPr>
        <w:tc>
          <w:tcPr>
            <w:tcW w:w="3420" w:type="pct"/>
            <w:shd w:val="clear" w:color="auto" w:fill="auto"/>
          </w:tcPr>
          <w:p w14:paraId="110CAD75" w14:textId="77777777" w:rsidR="00C52BFA" w:rsidRPr="00C16074" w:rsidRDefault="00C52BFA" w:rsidP="00514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2E671581" w14:textId="77777777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452" w:type="pct"/>
            <w:gridSpan w:val="3"/>
            <w:shd w:val="clear" w:color="auto" w:fill="auto"/>
          </w:tcPr>
          <w:p w14:paraId="6C8BEDEB" w14:textId="152116C7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</w:t>
            </w:r>
            <w:r w:rsidRPr="00C16074">
              <w:rPr>
                <w:rFonts w:asciiTheme="majorBidi" w:hAnsiTheme="majorBidi" w:cstheme="majorBidi"/>
                <w:bCs/>
                <w:sz w:val="30"/>
                <w:szCs w:val="30"/>
              </w:rPr>
              <w:br/>
            </w:r>
            <w:r w:rsidRPr="00C1607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2BFA" w:rsidRPr="00C16074" w14:paraId="3DADD1B1" w14:textId="77777777" w:rsidTr="00A4369C">
        <w:trPr>
          <w:trHeight w:val="401"/>
          <w:tblHeader/>
        </w:trPr>
        <w:tc>
          <w:tcPr>
            <w:tcW w:w="3420" w:type="pct"/>
            <w:shd w:val="clear" w:color="auto" w:fill="auto"/>
          </w:tcPr>
          <w:p w14:paraId="5418C859" w14:textId="77777777" w:rsidR="00C52BFA" w:rsidRPr="00C16074" w:rsidRDefault="00C52BFA" w:rsidP="00514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55CAE954" w14:textId="77777777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1E483F51" w14:textId="1C9C90AB" w:rsidR="00C52BFA" w:rsidRPr="00C011A8" w:rsidRDefault="00532859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" w:type="pct"/>
            <w:shd w:val="clear" w:color="auto" w:fill="auto"/>
          </w:tcPr>
          <w:p w14:paraId="54B1C7FD" w14:textId="77777777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0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43520C47" w14:textId="6E8D765F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52BFA" w:rsidRPr="00C16074" w14:paraId="1E4179CC" w14:textId="77777777" w:rsidTr="00A4369C">
        <w:trPr>
          <w:trHeight w:val="401"/>
          <w:tblHeader/>
        </w:trPr>
        <w:tc>
          <w:tcPr>
            <w:tcW w:w="3420" w:type="pct"/>
            <w:shd w:val="clear" w:color="auto" w:fill="auto"/>
          </w:tcPr>
          <w:p w14:paraId="7E9B69AA" w14:textId="77777777" w:rsidR="00C52BFA" w:rsidRPr="00C16074" w:rsidRDefault="00C52BFA" w:rsidP="00514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2B318F9A" w14:textId="77777777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5F9DC189" w14:textId="542A1E19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0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11A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" w:type="pct"/>
            <w:shd w:val="clear" w:color="auto" w:fill="auto"/>
          </w:tcPr>
          <w:p w14:paraId="42167E4F" w14:textId="77777777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0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73F878DC" w14:textId="78467B26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0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11A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52BFA" w:rsidRPr="00C16074" w14:paraId="14E97511" w14:textId="6E5E1157" w:rsidTr="00A4369C">
        <w:trPr>
          <w:trHeight w:val="387"/>
          <w:tblHeader/>
        </w:trPr>
        <w:tc>
          <w:tcPr>
            <w:tcW w:w="3420" w:type="pct"/>
            <w:shd w:val="clear" w:color="auto" w:fill="auto"/>
          </w:tcPr>
          <w:p w14:paraId="50EA53E9" w14:textId="77777777" w:rsidR="00C52BFA" w:rsidRPr="00C16074" w:rsidRDefault="00C52BFA" w:rsidP="00514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48A1F274" w14:textId="77777777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2" w:type="pct"/>
            <w:gridSpan w:val="3"/>
            <w:shd w:val="clear" w:color="auto" w:fill="auto"/>
          </w:tcPr>
          <w:p w14:paraId="29CC19F6" w14:textId="6EE657F8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2BFA" w:rsidRPr="00C16074" w14:paraId="2C1717E2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037B2DBA" w14:textId="77777777" w:rsidR="006D31DE" w:rsidRPr="00C16074" w:rsidRDefault="006D31DE" w:rsidP="00514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1)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หุ้นกู้ระยะยาว ประเภทไม่ด้อยสิทธิและไม่มีหลักประกัน</w:t>
            </w:r>
          </w:p>
          <w:p w14:paraId="272D3870" w14:textId="3A6DBC47" w:rsidR="00C52BFA" w:rsidRPr="00C16074" w:rsidRDefault="006D31DE" w:rsidP="00395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1.1)</w:t>
            </w:r>
            <w:r w:rsidR="008F7EB4"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CHO</w:t>
            </w:r>
            <w:r w:rsidR="00D9058B"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212A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จำนวน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545,300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หน่วย มูลค่าที่ตราไว้หน่วยละ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1,000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บาท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DE1EA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ในอัตราดอกเบี้ยร้อยละ </w:t>
            </w:r>
            <w:r w:rsidR="00DE1EA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7.75 </w:t>
            </w:r>
            <w:r w:rsidR="00DE1EA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ต่อปี</w:t>
            </w:r>
            <w:r w:rsidR="005A2F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974CF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ครบกำหนดไถ่ถอนในเดือน มิถุนายน </w:t>
            </w:r>
            <w:r w:rsidR="00974CF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C160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>หรือวันที่มีการไถ่ถอนหุ้นกู้ก่อนครบกำหนด</w:t>
            </w:r>
            <w:r w:rsidRPr="00C1607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" w:type="pct"/>
            <w:shd w:val="clear" w:color="auto" w:fill="auto"/>
          </w:tcPr>
          <w:p w14:paraId="0CDAEA58" w14:textId="77777777" w:rsidR="00C52BFA" w:rsidRPr="00C16074" w:rsidRDefault="00C52BFA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0C8A9433" w14:textId="77777777" w:rsidR="00C52BFA" w:rsidRPr="00C16074" w:rsidRDefault="00C52BFA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3B640E11" w14:textId="77777777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087C7C18" w14:textId="77777777" w:rsidR="00C52BFA" w:rsidRPr="00C16074" w:rsidRDefault="00C52BFA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AB156FF" w14:textId="77777777" w:rsidR="00C52BFA" w:rsidRPr="00C16074" w:rsidRDefault="00C52BFA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06349E7" w14:textId="77777777" w:rsidR="00C52BFA" w:rsidRPr="00C16074" w:rsidRDefault="00C52BFA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22171" w:rsidRPr="00C16074" w14:paraId="1E459C7A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0CFC0169" w14:textId="0E67E066" w:rsidR="00B22171" w:rsidRPr="00C16074" w:rsidRDefault="00B22171" w:rsidP="00514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28" w:type="pct"/>
            <w:shd w:val="clear" w:color="auto" w:fill="auto"/>
          </w:tcPr>
          <w:p w14:paraId="3ACED77C" w14:textId="77777777" w:rsidR="00B22171" w:rsidRPr="00C16074" w:rsidRDefault="00B22171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2214ED83" w14:textId="5A01AE9B" w:rsidR="00B22171" w:rsidRPr="00C16074" w:rsidRDefault="00E50A99" w:rsidP="00C807B5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408,</w:t>
            </w:r>
            <w:r w:rsidR="00C807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903</w:t>
            </w:r>
          </w:p>
        </w:tc>
        <w:tc>
          <w:tcPr>
            <w:tcW w:w="127" w:type="pct"/>
            <w:shd w:val="clear" w:color="auto" w:fill="auto"/>
          </w:tcPr>
          <w:p w14:paraId="17E87410" w14:textId="77777777" w:rsidR="00B22171" w:rsidRPr="00C16074" w:rsidRDefault="00B22171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77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4BB94980" w14:textId="67EB9080" w:rsidR="00B22171" w:rsidRPr="00C16074" w:rsidRDefault="008E614B" w:rsidP="00FC2543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30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22171" w:rsidRPr="00C16074" w14:paraId="4A24898C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31A73E41" w14:textId="2E592B3A" w:rsidR="00B22171" w:rsidRPr="00C16074" w:rsidRDefault="00B22171" w:rsidP="00514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8" w:type="pct"/>
            <w:shd w:val="clear" w:color="auto" w:fill="auto"/>
          </w:tcPr>
          <w:p w14:paraId="780C0AA4" w14:textId="77777777" w:rsidR="00B22171" w:rsidRPr="00C16074" w:rsidRDefault="00B22171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67CE5C3A" w14:textId="775BA442" w:rsidR="00B22171" w:rsidRPr="00C16074" w:rsidRDefault="00C807B5" w:rsidP="00C807B5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30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72B5175A" w14:textId="77777777" w:rsidR="00B22171" w:rsidRPr="00C16074" w:rsidRDefault="00B22171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621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284DC252" w14:textId="10979485" w:rsidR="00B22171" w:rsidRPr="008E614B" w:rsidRDefault="008E614B" w:rsidP="008E614B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61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408,869</w:t>
            </w:r>
          </w:p>
        </w:tc>
      </w:tr>
      <w:tr w:rsidR="00F16606" w:rsidRPr="00C16074" w14:paraId="4343D533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0C478423" w14:textId="3AF1AB31" w:rsidR="00F16606" w:rsidRPr="00C16074" w:rsidRDefault="00F16606" w:rsidP="009D7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1.2) </w:t>
            </w:r>
            <w:r w:rsidR="00A16A49"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CHO21</w:t>
            </w:r>
            <w:r w:rsidR="000537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O</w:t>
            </w:r>
            <w:r w:rsidR="00A16A49"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A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จำนวน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300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,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หน่วย มูลค่าที่ตราไว้หน่วยละ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,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บาท </w:t>
            </w:r>
            <w:r w:rsidR="009D747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ในอัตราดอกเบี้ยร้อยละ </w:t>
            </w:r>
            <w:r w:rsidR="009D747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7.75 </w:t>
            </w:r>
            <w:r w:rsidR="009D747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ต่อปี </w:t>
            </w:r>
            <w:r w:rsidR="009D74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ครบกำหนดไถ่ถอนในเดือน มิถุนายน </w:t>
            </w:r>
            <w:r w:rsidR="009D747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="009D7470" w:rsidRPr="00C160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>หรือวันที่มีการไถ่ถอนหุ้นกู้ก่อนครบกำหนด</w:t>
            </w:r>
          </w:p>
        </w:tc>
        <w:tc>
          <w:tcPr>
            <w:tcW w:w="128" w:type="pct"/>
            <w:shd w:val="clear" w:color="auto" w:fill="auto"/>
          </w:tcPr>
          <w:p w14:paraId="2EA4E7B1" w14:textId="77777777" w:rsidR="00F16606" w:rsidRPr="00C16074" w:rsidRDefault="00F16606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335C467F" w14:textId="77777777" w:rsidR="00F16606" w:rsidRPr="00C16074" w:rsidRDefault="00F16606" w:rsidP="00C1607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shd w:val="clear" w:color="auto" w:fill="auto"/>
          </w:tcPr>
          <w:p w14:paraId="7609561E" w14:textId="77777777" w:rsidR="00F16606" w:rsidRPr="00C16074" w:rsidRDefault="00F16606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5F39B0E3" w14:textId="77777777" w:rsidR="00F16606" w:rsidRPr="00C16074" w:rsidRDefault="00F16606" w:rsidP="00C1607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16606" w:rsidRPr="00C16074" w14:paraId="4EA8355E" w14:textId="77777777" w:rsidTr="00A4369C">
        <w:trPr>
          <w:trHeight w:val="380"/>
        </w:trPr>
        <w:tc>
          <w:tcPr>
            <w:tcW w:w="3420" w:type="pct"/>
            <w:shd w:val="clear" w:color="auto" w:fill="auto"/>
          </w:tcPr>
          <w:p w14:paraId="56708004" w14:textId="2CFD2507" w:rsidR="00F16606" w:rsidRPr="00C16074" w:rsidRDefault="00F16606" w:rsidP="00514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28" w:type="pct"/>
            <w:shd w:val="clear" w:color="auto" w:fill="auto"/>
          </w:tcPr>
          <w:p w14:paraId="34EC0B92" w14:textId="77777777" w:rsidR="00F16606" w:rsidRPr="00C16074" w:rsidRDefault="00F16606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2BDDF334" w14:textId="78405A8E" w:rsidR="00F16606" w:rsidRPr="00C16074" w:rsidRDefault="00C807B5" w:rsidP="00C807B5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195,000</w:t>
            </w:r>
          </w:p>
        </w:tc>
        <w:tc>
          <w:tcPr>
            <w:tcW w:w="127" w:type="pct"/>
            <w:shd w:val="clear" w:color="auto" w:fill="auto"/>
          </w:tcPr>
          <w:p w14:paraId="7CC7CC7B" w14:textId="77777777" w:rsidR="00F16606" w:rsidRPr="00C16074" w:rsidRDefault="00F16606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17FC8C89" w14:textId="32B5C69E" w:rsidR="00F16606" w:rsidRPr="00C16074" w:rsidRDefault="008E614B" w:rsidP="00FC2543">
            <w:pPr>
              <w:pStyle w:val="acctfourfigures"/>
              <w:tabs>
                <w:tab w:val="clear" w:pos="765"/>
                <w:tab w:val="decimal" w:pos="180"/>
              </w:tabs>
              <w:spacing w:line="240" w:lineRule="auto"/>
              <w:ind w:left="-79" w:right="-2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16606" w:rsidRPr="00C16074" w14:paraId="683D7CBF" w14:textId="77777777" w:rsidTr="00A4369C">
        <w:trPr>
          <w:trHeight w:val="380"/>
        </w:trPr>
        <w:tc>
          <w:tcPr>
            <w:tcW w:w="3420" w:type="pct"/>
            <w:shd w:val="clear" w:color="auto" w:fill="auto"/>
          </w:tcPr>
          <w:p w14:paraId="5A40B28E" w14:textId="33EC761A" w:rsidR="00F16606" w:rsidRPr="00C16074" w:rsidRDefault="00F16606" w:rsidP="00514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8" w:type="pct"/>
            <w:shd w:val="clear" w:color="auto" w:fill="auto"/>
          </w:tcPr>
          <w:p w14:paraId="7F0ECE7E" w14:textId="77777777" w:rsidR="00F16606" w:rsidRPr="00C16074" w:rsidRDefault="00F16606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567BC62C" w14:textId="429C512F" w:rsidR="00F16606" w:rsidRPr="00C16074" w:rsidRDefault="00C807B5" w:rsidP="00C807B5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30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56E63CB" w14:textId="77777777" w:rsidR="00F16606" w:rsidRPr="00C16074" w:rsidRDefault="00F16606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56F74C78" w14:textId="1FA209F9" w:rsidR="00F16606" w:rsidRPr="008E614B" w:rsidRDefault="008E614B" w:rsidP="00C16074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61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195,000</w:t>
            </w:r>
          </w:p>
        </w:tc>
      </w:tr>
      <w:tr w:rsidR="00F16606" w:rsidRPr="00C16074" w14:paraId="42B4AE4B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19E78D78" w14:textId="392F9035" w:rsidR="00F16606" w:rsidRPr="00C16074" w:rsidRDefault="00F16606" w:rsidP="009D7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1.3) </w:t>
            </w:r>
            <w:r w:rsidR="00FA77E6"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CHO229A 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Pr="00C16074">
              <w:rPr>
                <w:rFonts w:asciiTheme="majorBidi" w:hAnsiTheme="majorBidi" w:cstheme="majorBidi"/>
                <w:sz w:val="30"/>
                <w:szCs w:val="30"/>
              </w:rPr>
              <w:t xml:space="preserve">71,000 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มูลค่าที่ตราไว้หน่วยละ </w:t>
            </w:r>
            <w:r w:rsidRPr="00C16074">
              <w:rPr>
                <w:rFonts w:asciiTheme="majorBidi" w:hAnsiTheme="majorBidi" w:cstheme="majorBidi"/>
                <w:sz w:val="30"/>
                <w:szCs w:val="30"/>
              </w:rPr>
              <w:t xml:space="preserve">1,000 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บาท </w:t>
            </w:r>
            <w:r w:rsidR="009D747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ในอัตราดอกเบี้ยร้อยละ </w:t>
            </w:r>
            <w:r w:rsidR="009D747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7.25 </w:t>
            </w:r>
            <w:r w:rsidR="009D747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ต่อปี </w:t>
            </w:r>
            <w:r w:rsidR="009D74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ครบกำหนดไถ่ถอนในเดือน มิถุนายน </w:t>
            </w:r>
            <w:r w:rsidR="009D747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="009D7470" w:rsidRPr="00C160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>หรือวันที่มีการไถ่ถอนหุ้นกู้ก่อนครบกำหนด</w:t>
            </w:r>
            <w:r w:rsidRPr="00C1607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" w:type="pct"/>
            <w:shd w:val="clear" w:color="auto" w:fill="auto"/>
          </w:tcPr>
          <w:p w14:paraId="632B0584" w14:textId="77777777" w:rsidR="00F16606" w:rsidRPr="00C16074" w:rsidRDefault="00F16606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21BABBE7" w14:textId="77777777" w:rsidR="00F16606" w:rsidRPr="00C16074" w:rsidRDefault="00F16606" w:rsidP="00C1607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shd w:val="clear" w:color="auto" w:fill="auto"/>
          </w:tcPr>
          <w:p w14:paraId="13C74EB5" w14:textId="77777777" w:rsidR="00F16606" w:rsidRPr="00C16074" w:rsidRDefault="00F16606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0233BA9" w14:textId="77777777" w:rsidR="00F16606" w:rsidRPr="00C16074" w:rsidRDefault="00F16606" w:rsidP="00C1607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16606" w:rsidRPr="00C16074" w14:paraId="37FB1DED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288F3C4E" w14:textId="45370270" w:rsidR="00F16606" w:rsidRPr="00C16074" w:rsidRDefault="00F16606" w:rsidP="00514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28" w:type="pct"/>
            <w:shd w:val="clear" w:color="auto" w:fill="auto"/>
          </w:tcPr>
          <w:p w14:paraId="1A0933A3" w14:textId="77777777" w:rsidR="00F16606" w:rsidRPr="00C16074" w:rsidRDefault="00F16606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72B94CCB" w14:textId="06E49B0D" w:rsidR="00F16606" w:rsidRPr="00C16074" w:rsidRDefault="00B92952" w:rsidP="00B92952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60,304</w:t>
            </w:r>
          </w:p>
        </w:tc>
        <w:tc>
          <w:tcPr>
            <w:tcW w:w="127" w:type="pct"/>
            <w:shd w:val="clear" w:color="auto" w:fill="auto"/>
          </w:tcPr>
          <w:p w14:paraId="49C3FB6F" w14:textId="77777777" w:rsidR="00F16606" w:rsidRPr="00C16074" w:rsidRDefault="00F16606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7E91BC8B" w14:textId="03AC9E4D" w:rsidR="00F16606" w:rsidRPr="008E614B" w:rsidRDefault="008E614B" w:rsidP="0072069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61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16606" w:rsidRPr="00C16074" w14:paraId="08E0E72C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5D18C0D5" w14:textId="6AF4AB06" w:rsidR="00165B21" w:rsidRPr="00C16074" w:rsidRDefault="00F16606" w:rsidP="002267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8" w:type="pct"/>
            <w:shd w:val="clear" w:color="auto" w:fill="auto"/>
          </w:tcPr>
          <w:p w14:paraId="19AA8EA9" w14:textId="77777777" w:rsidR="00F16606" w:rsidRPr="00C16074" w:rsidRDefault="00F16606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4073580F" w14:textId="7D8D4C1E" w:rsidR="00F16606" w:rsidRPr="00C16074" w:rsidRDefault="00B92952" w:rsidP="00B92952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30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4061E2E" w14:textId="77777777" w:rsidR="00F16606" w:rsidRPr="00C16074" w:rsidRDefault="00F16606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19C07F50" w14:textId="44A4EA00" w:rsidR="00F16606" w:rsidRPr="008E614B" w:rsidRDefault="008E614B" w:rsidP="00C16074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9" w:right="1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61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60,282</w:t>
            </w:r>
          </w:p>
        </w:tc>
      </w:tr>
      <w:tr w:rsidR="00F16606" w:rsidRPr="00C16074" w14:paraId="24F2FCFA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78FF577E" w14:textId="7A4026B5" w:rsidR="00F16606" w:rsidRPr="00C16074" w:rsidRDefault="00F16606" w:rsidP="00A74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1.4) </w:t>
            </w:r>
            <w:r w:rsidR="002742DC"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CHO</w:t>
            </w:r>
            <w:r w:rsidR="00750894"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228A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จำนวน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101,700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หน่วย มูลค่าที่ตราไว้หน่วยละ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1,000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บาท </w:t>
            </w:r>
            <w:r w:rsidR="0006452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ในอัตราดอกเบี้ยร้อยละ </w:t>
            </w:r>
            <w:r w:rsidR="0006452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7.25 </w:t>
            </w:r>
            <w:r w:rsidR="0006452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ต่อปี </w:t>
            </w:r>
            <w:r w:rsidR="000645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ครบกำหนดไถ่ถอนในเดือน มิถุนายน </w:t>
            </w:r>
            <w:r w:rsidR="0006452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="00064528" w:rsidRPr="00C160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>หรือวันที่มีการไถ่ถอนหุ้นกู้ก่อนครบกำหนด</w:t>
            </w:r>
            <w:r w:rsidRPr="00C1607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" w:type="pct"/>
            <w:shd w:val="clear" w:color="auto" w:fill="auto"/>
          </w:tcPr>
          <w:p w14:paraId="76CC7375" w14:textId="77777777" w:rsidR="00F16606" w:rsidRPr="00C16074" w:rsidRDefault="00F16606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08F06DE9" w14:textId="77777777" w:rsidR="00F16606" w:rsidRPr="00C16074" w:rsidRDefault="00F16606" w:rsidP="00C1607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0AB5491B" w14:textId="77777777" w:rsidR="00F16606" w:rsidRPr="00C16074" w:rsidRDefault="00F16606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7C252E5" w14:textId="77777777" w:rsidR="00F16606" w:rsidRPr="00C16074" w:rsidRDefault="00F16606" w:rsidP="00C1607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2171" w:rsidRPr="00C16074" w14:paraId="735AFCC7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035B4C3B" w14:textId="103D28D3" w:rsidR="00B22171" w:rsidRPr="00C16074" w:rsidRDefault="00B22171" w:rsidP="00514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28" w:type="pct"/>
            <w:shd w:val="clear" w:color="auto" w:fill="auto"/>
          </w:tcPr>
          <w:p w14:paraId="60882AF4" w14:textId="77777777" w:rsidR="00B22171" w:rsidRPr="00C16074" w:rsidRDefault="00B22171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18F0F367" w14:textId="4DF3250C" w:rsidR="00B22171" w:rsidRPr="00C16074" w:rsidRDefault="00B92952" w:rsidP="00B92952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</w:t>
            </w:r>
          </w:p>
        </w:tc>
        <w:tc>
          <w:tcPr>
            <w:tcW w:w="127" w:type="pct"/>
            <w:shd w:val="clear" w:color="auto" w:fill="auto"/>
          </w:tcPr>
          <w:p w14:paraId="6EB6811E" w14:textId="77777777" w:rsidR="00B22171" w:rsidRPr="00C16074" w:rsidRDefault="00B22171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A845FC5" w14:textId="5B789AF0" w:rsidR="00B22171" w:rsidRPr="00C16074" w:rsidRDefault="008E614B" w:rsidP="0072069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E614B" w:rsidRPr="00C16074" w14:paraId="12E33DC6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18DFB7DF" w14:textId="655902E1" w:rsidR="008E614B" w:rsidRPr="00C16074" w:rsidRDefault="008E614B" w:rsidP="008E6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8" w:type="pct"/>
            <w:shd w:val="clear" w:color="auto" w:fill="auto"/>
          </w:tcPr>
          <w:p w14:paraId="599DB090" w14:textId="77777777" w:rsidR="008E614B" w:rsidRPr="00C16074" w:rsidRDefault="008E614B" w:rsidP="008E61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3BF958E9" w14:textId="03E12C68" w:rsidR="008E614B" w:rsidRPr="00C16074" w:rsidRDefault="00B92952" w:rsidP="00B92952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30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7D4C506" w14:textId="77777777" w:rsidR="008E614B" w:rsidRPr="00C16074" w:rsidRDefault="008E614B" w:rsidP="008E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89763F9" w14:textId="3BAD56F0" w:rsidR="008E614B" w:rsidRPr="008E614B" w:rsidRDefault="008E614B" w:rsidP="008E614B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1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81,018</w:t>
            </w:r>
          </w:p>
        </w:tc>
      </w:tr>
      <w:tr w:rsidR="008E614B" w:rsidRPr="00C16074" w14:paraId="13777C3D" w14:textId="77777777" w:rsidTr="00321629">
        <w:trPr>
          <w:trHeight w:val="401"/>
        </w:trPr>
        <w:tc>
          <w:tcPr>
            <w:tcW w:w="3420" w:type="pct"/>
            <w:shd w:val="clear" w:color="auto" w:fill="auto"/>
          </w:tcPr>
          <w:p w14:paraId="43F506AC" w14:textId="77777777" w:rsidR="008E614B" w:rsidRPr="00C16074" w:rsidRDefault="008E614B" w:rsidP="008E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" w:type="pct"/>
            <w:shd w:val="clear" w:color="auto" w:fill="auto"/>
          </w:tcPr>
          <w:p w14:paraId="2A0DC70F" w14:textId="77777777" w:rsidR="008E614B" w:rsidRPr="00C16074" w:rsidRDefault="008E614B" w:rsidP="008E61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auto"/>
          </w:tcPr>
          <w:p w14:paraId="505391EB" w14:textId="7A7CF337" w:rsidR="008E614B" w:rsidRPr="00C16074" w:rsidRDefault="002E20D7" w:rsidP="008E614B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745,335</w:t>
            </w:r>
          </w:p>
        </w:tc>
        <w:tc>
          <w:tcPr>
            <w:tcW w:w="127" w:type="pct"/>
            <w:shd w:val="clear" w:color="auto" w:fill="auto"/>
          </w:tcPr>
          <w:p w14:paraId="3111CF5F" w14:textId="77777777" w:rsidR="008E614B" w:rsidRPr="00C16074" w:rsidRDefault="008E614B" w:rsidP="008E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</w:tcPr>
          <w:p w14:paraId="134D31AD" w14:textId="34EB394F" w:rsidR="008E614B" w:rsidRPr="008E614B" w:rsidRDefault="008E614B" w:rsidP="008E614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E61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745,169</w:t>
            </w:r>
          </w:p>
        </w:tc>
      </w:tr>
      <w:tr w:rsidR="002E20D7" w:rsidRPr="00C16074" w14:paraId="48ED6342" w14:textId="77777777" w:rsidTr="00321629">
        <w:trPr>
          <w:trHeight w:val="401"/>
        </w:trPr>
        <w:tc>
          <w:tcPr>
            <w:tcW w:w="3420" w:type="pct"/>
            <w:shd w:val="clear" w:color="auto" w:fill="auto"/>
          </w:tcPr>
          <w:p w14:paraId="6C911F27" w14:textId="04706E0A" w:rsidR="002E20D7" w:rsidRPr="00321629" w:rsidRDefault="00321629" w:rsidP="008E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</w:t>
            </w:r>
            <w:r w:rsidR="0073513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8" w:type="pct"/>
            <w:shd w:val="clear" w:color="auto" w:fill="auto"/>
          </w:tcPr>
          <w:p w14:paraId="16650904" w14:textId="77777777" w:rsidR="002E20D7" w:rsidRPr="00C16074" w:rsidRDefault="002E20D7" w:rsidP="008E61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3D179D05" w14:textId="11738422" w:rsidR="002E20D7" w:rsidRPr="002C525D" w:rsidRDefault="00735131" w:rsidP="00735131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30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4DEF95FE" w14:textId="77777777" w:rsidR="002E20D7" w:rsidRPr="00C16074" w:rsidRDefault="002E20D7" w:rsidP="008E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7B5A0E8E" w14:textId="6B17AAC6" w:rsidR="002E20D7" w:rsidRPr="002C525D" w:rsidRDefault="00735131" w:rsidP="008112F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112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745,169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8E614B" w:rsidRPr="00C16074" w14:paraId="082979AC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7BFA6F5A" w14:textId="6518BEA5" w:rsidR="008E614B" w:rsidRPr="00C16074" w:rsidRDefault="008E614B" w:rsidP="008E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0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ส่วนที่หมุนเวียน</w:t>
            </w:r>
            <w:r w:rsidRPr="00C160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C160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" w:type="pct"/>
            <w:shd w:val="clear" w:color="auto" w:fill="auto"/>
          </w:tcPr>
          <w:p w14:paraId="518EC003" w14:textId="77777777" w:rsidR="008E614B" w:rsidRPr="00C16074" w:rsidRDefault="008E614B" w:rsidP="008E61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1197EB" w14:textId="351A9C16" w:rsidR="008E614B" w:rsidRPr="00C16074" w:rsidRDefault="00735131" w:rsidP="0073513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745,335</w:t>
            </w:r>
          </w:p>
        </w:tc>
        <w:tc>
          <w:tcPr>
            <w:tcW w:w="127" w:type="pct"/>
            <w:shd w:val="clear" w:color="auto" w:fill="auto"/>
          </w:tcPr>
          <w:p w14:paraId="57FDF846" w14:textId="77777777" w:rsidR="008E614B" w:rsidRPr="00C16074" w:rsidRDefault="008E614B" w:rsidP="008E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A7078" w14:textId="2A73EC2A" w:rsidR="008E614B" w:rsidRPr="00A5286C" w:rsidRDefault="00A5286C" w:rsidP="00A5286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528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472A4CB2" w14:textId="77777777" w:rsidR="004C74A8" w:rsidRDefault="004C74A8" w:rsidP="00023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</w:p>
    <w:p w14:paraId="33AC74E3" w14:textId="540461D7" w:rsidR="00023C62" w:rsidRDefault="00023C62" w:rsidP="00023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7B666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การเปลี่ยนแปลงเงื่อนไขการไถ่ถอนของหุ้นกู้</w:t>
      </w:r>
    </w:p>
    <w:p w14:paraId="7A0CEED2" w14:textId="77777777" w:rsidR="00023C62" w:rsidRPr="001F68DE" w:rsidRDefault="00023C62" w:rsidP="001F6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16"/>
          <w:szCs w:val="16"/>
          <w:cs/>
        </w:rPr>
      </w:pPr>
    </w:p>
    <w:p w14:paraId="5D32DDA2" w14:textId="29A60195" w:rsidR="00023C62" w:rsidRDefault="00023C62" w:rsidP="00023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9A4DF3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532859">
        <w:rPr>
          <w:rFonts w:asciiTheme="majorBidi" w:hAnsiTheme="majorBidi" w:cstheme="majorBidi"/>
          <w:sz w:val="30"/>
          <w:szCs w:val="30"/>
        </w:rPr>
        <w:t xml:space="preserve">30 </w:t>
      </w:r>
      <w:r w:rsidR="00532859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9A4DF3">
        <w:rPr>
          <w:rFonts w:asciiTheme="majorBidi" w:hAnsiTheme="majorBidi" w:cstheme="majorBidi"/>
          <w:sz w:val="30"/>
          <w:szCs w:val="30"/>
        </w:rPr>
        <w:t xml:space="preserve"> 256</w:t>
      </w:r>
      <w:r w:rsidR="008E614B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บริษัทมีหุ้นกู้ </w:t>
      </w:r>
      <w:r>
        <w:rPr>
          <w:rFonts w:asciiTheme="majorBidi" w:hAnsiTheme="majorBidi" w:cstheme="majorBidi"/>
          <w:sz w:val="30"/>
          <w:szCs w:val="30"/>
        </w:rPr>
        <w:t xml:space="preserve">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ชุด ได้แก่ </w:t>
      </w:r>
      <w:r>
        <w:rPr>
          <w:rFonts w:asciiTheme="majorBidi" w:hAnsiTheme="majorBidi" w:cstheme="majorBidi"/>
          <w:sz w:val="30"/>
          <w:szCs w:val="30"/>
        </w:rPr>
        <w:t xml:space="preserve">CHO212A CHO21OA CHO229A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CHO228A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โดยมีรายละเอียดดังนี้</w:t>
      </w:r>
    </w:p>
    <w:p w14:paraId="036D66B3" w14:textId="77777777" w:rsidR="00023C62" w:rsidRPr="001F68DE" w:rsidRDefault="00023C62" w:rsidP="00023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2"/>
          <w:szCs w:val="12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0"/>
        <w:gridCol w:w="270"/>
        <w:gridCol w:w="1350"/>
        <w:gridCol w:w="270"/>
        <w:gridCol w:w="1440"/>
        <w:gridCol w:w="270"/>
        <w:gridCol w:w="1440"/>
        <w:gridCol w:w="270"/>
        <w:gridCol w:w="2610"/>
      </w:tblGrid>
      <w:tr w:rsidR="00023C62" w:rsidRPr="00F1598F" w14:paraId="46FB7851" w14:textId="77777777" w:rsidTr="00F022FA">
        <w:trPr>
          <w:trHeight w:val="515"/>
          <w:tblHeader/>
        </w:trPr>
        <w:tc>
          <w:tcPr>
            <w:tcW w:w="1260" w:type="dxa"/>
            <w:vAlign w:val="bottom"/>
          </w:tcPr>
          <w:p w14:paraId="17098226" w14:textId="77777777" w:rsidR="00023C62" w:rsidRPr="00890C3C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0C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70" w:type="dxa"/>
            <w:vAlign w:val="bottom"/>
          </w:tcPr>
          <w:p w14:paraId="62D2AA38" w14:textId="77777777" w:rsidR="00023C62" w:rsidRPr="00890C3C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D90BF2" w14:textId="77777777" w:rsidR="00023C62" w:rsidRPr="00890C3C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0C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0FAC2872" w14:textId="77777777" w:rsidR="00023C62" w:rsidRPr="00890C3C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A98559C" w14:textId="77777777" w:rsidR="00023C62" w:rsidRPr="00890C3C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0C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มูลค่าหุ้น</w:t>
            </w:r>
          </w:p>
          <w:p w14:paraId="2119245B" w14:textId="77777777" w:rsidR="00023C62" w:rsidRPr="00890C3C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0C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5C947300" w14:textId="77777777" w:rsidR="00023C62" w:rsidRPr="00890C3C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60CACD4" w14:textId="77777777" w:rsidR="00023C62" w:rsidRPr="00890C3C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2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0C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อัตราดอกเบี้ย ร้อยละ (ต่อปี)</w:t>
            </w:r>
          </w:p>
        </w:tc>
        <w:tc>
          <w:tcPr>
            <w:tcW w:w="270" w:type="dxa"/>
          </w:tcPr>
          <w:p w14:paraId="6F4F1515" w14:textId="77777777" w:rsidR="00023C62" w:rsidRPr="00890C3C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vAlign w:val="bottom"/>
          </w:tcPr>
          <w:p w14:paraId="47E8BF30" w14:textId="77777777" w:rsidR="00023C62" w:rsidRPr="00890C3C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"/>
              </w:tabs>
              <w:ind w:left="-45" w:firstLine="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0C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วันครบกำหนด</w:t>
            </w:r>
            <w:r w:rsidRPr="00890C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890C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ไถ่ถอนเดิม</w:t>
            </w:r>
          </w:p>
        </w:tc>
      </w:tr>
      <w:tr w:rsidR="00184723" w:rsidRPr="00F1598F" w14:paraId="637981C7" w14:textId="77777777" w:rsidTr="00F022FA">
        <w:trPr>
          <w:trHeight w:val="362"/>
        </w:trPr>
        <w:tc>
          <w:tcPr>
            <w:tcW w:w="1260" w:type="dxa"/>
          </w:tcPr>
          <w:p w14:paraId="38439A23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28"/>
                <w:szCs w:val="28"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>CHO212A</w:t>
            </w:r>
          </w:p>
        </w:tc>
        <w:tc>
          <w:tcPr>
            <w:tcW w:w="270" w:type="dxa"/>
          </w:tcPr>
          <w:p w14:paraId="147CFAF9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B4D629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>545,300</w:t>
            </w:r>
          </w:p>
        </w:tc>
        <w:tc>
          <w:tcPr>
            <w:tcW w:w="270" w:type="dxa"/>
          </w:tcPr>
          <w:p w14:paraId="4988A31C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E63633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70" w:type="dxa"/>
          </w:tcPr>
          <w:p w14:paraId="2FBA11E1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4CA5EE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>7.75</w:t>
            </w:r>
          </w:p>
        </w:tc>
        <w:tc>
          <w:tcPr>
            <w:tcW w:w="270" w:type="dxa"/>
          </w:tcPr>
          <w:p w14:paraId="67864FFC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</w:tcPr>
          <w:p w14:paraId="26B75D0D" w14:textId="6C3E4B6F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890C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พฤศจิกายน </w:t>
            </w:r>
            <w:r w:rsidRPr="00890C3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84723" w:rsidRPr="003A3A7C" w14:paraId="63086926" w14:textId="77777777" w:rsidTr="00F022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74A920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>CHO21OA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8917CD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62F1E1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E63FD8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2C2C04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A17A88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E68E84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>7.75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F6595C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FCEFE8F" w14:textId="4567A158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890C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890C3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84723" w:rsidRPr="003A3A7C" w14:paraId="12122FC0" w14:textId="77777777" w:rsidTr="00F022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B6AF4B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>CHO229A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6FBDF0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D69D64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>71,000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60F33F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60A3B6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753F34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068FAB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>7.25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C294E6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6D7061B" w14:textId="72B2880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890C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890C3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84723" w:rsidRPr="003A3A7C" w14:paraId="2F7B4D3A" w14:textId="77777777" w:rsidTr="00F022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7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BE887A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>CHO228A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86A535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7CC9E2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>101,700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599E98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260F99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314D60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725230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>7.25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C7CE03" w14:textId="77777777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E370302" w14:textId="59D172DC" w:rsidR="00184723" w:rsidRPr="00890C3C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C3C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890C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สิงหาคม </w:t>
            </w:r>
            <w:r w:rsidRPr="00890C3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</w:tbl>
    <w:p w14:paraId="5BA4AB94" w14:textId="77777777" w:rsidR="007F77AC" w:rsidRPr="006F406C" w:rsidRDefault="007F77AC" w:rsidP="006F4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2"/>
          <w:szCs w:val="12"/>
        </w:rPr>
      </w:pPr>
    </w:p>
    <w:p w14:paraId="65B763DE" w14:textId="19677BBC" w:rsidR="00023C62" w:rsidRDefault="00156764" w:rsidP="001F6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4DF3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บริษัทมีการผิดนัดชำระหนี้หุ้นกู้ จำนวน </w:t>
      </w:r>
      <w:r>
        <w:rPr>
          <w:rFonts w:asciiTheme="majorBidi" w:hAnsiTheme="majorBidi" w:cstheme="majorBidi"/>
          <w:sz w:val="30"/>
          <w:szCs w:val="30"/>
        </w:rPr>
        <w:t xml:space="preserve">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ชุด ได้แก่ </w:t>
      </w:r>
      <w:r>
        <w:rPr>
          <w:rFonts w:asciiTheme="majorBidi" w:hAnsiTheme="majorBidi" w:cstheme="majorBidi"/>
          <w:sz w:val="30"/>
          <w:szCs w:val="30"/>
        </w:rPr>
        <w:t xml:space="preserve">CHO212A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จำนวนเงินรวม </w:t>
      </w:r>
      <w:r>
        <w:rPr>
          <w:rFonts w:asciiTheme="majorBidi" w:hAnsiTheme="majorBidi" w:cstheme="majorBidi"/>
          <w:sz w:val="30"/>
          <w:szCs w:val="30"/>
        </w:rPr>
        <w:t xml:space="preserve">34,993,507.27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และ </w:t>
      </w:r>
      <w:r>
        <w:rPr>
          <w:rFonts w:asciiTheme="majorBidi" w:hAnsiTheme="majorBidi" w:cstheme="majorBidi"/>
          <w:sz w:val="30"/>
          <w:szCs w:val="30"/>
        </w:rPr>
        <w:t xml:space="preserve">CHO229A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จำนวนเงินรวม 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4,652,834.32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บาท ตามลำดับ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ทั้งนี้</w:t>
      </w:r>
      <w:r w:rsidR="00023C62" w:rsidRPr="007B666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044B8F">
        <w:rPr>
          <w:rFonts w:asciiTheme="majorBidi" w:hAnsiTheme="majorBidi" w:cstheme="majorBidi"/>
          <w:sz w:val="30"/>
          <w:szCs w:val="30"/>
        </w:rPr>
        <w:t>15</w:t>
      </w:r>
      <w:r w:rsidR="00023C62" w:rsidRPr="00054C70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="00044B8F">
        <w:rPr>
          <w:rFonts w:asciiTheme="majorBidi" w:hAnsiTheme="majorBidi" w:cstheme="majorBidi"/>
          <w:sz w:val="30"/>
          <w:szCs w:val="30"/>
        </w:rPr>
        <w:t>2566</w:t>
      </w:r>
      <w:r w:rsidR="00023C62" w:rsidRPr="00054C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3C62" w:rsidRPr="00054C70">
        <w:rPr>
          <w:rFonts w:asciiTheme="majorBidi" w:hAnsiTheme="majorBidi" w:cstheme="majorBidi" w:hint="cs"/>
          <w:sz w:val="30"/>
          <w:szCs w:val="30"/>
          <w:cs/>
        </w:rPr>
        <w:t>ที่ประชุม</w:t>
      </w:r>
      <w:r w:rsidR="00023C62">
        <w:rPr>
          <w:rFonts w:asciiTheme="majorBidi" w:hAnsiTheme="majorBidi" w:cstheme="majorBidi" w:hint="cs"/>
          <w:sz w:val="30"/>
          <w:szCs w:val="30"/>
          <w:cs/>
        </w:rPr>
        <w:t>ผู้ถือหุ้นกู้มีมติอนุมัติการเปลี่ยนแปลงเงื่อนไขการไถ่ถอนหุ้นกู้</w:t>
      </w:r>
      <w:r w:rsidR="00023C6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3C62">
        <w:rPr>
          <w:rFonts w:asciiTheme="majorBidi" w:hAnsiTheme="majorBidi" w:cstheme="majorBidi" w:hint="cs"/>
          <w:sz w:val="30"/>
          <w:szCs w:val="30"/>
          <w:cs/>
        </w:rPr>
        <w:t xml:space="preserve">ทั้ง </w:t>
      </w:r>
      <w:r w:rsidR="00044B8F">
        <w:rPr>
          <w:rFonts w:asciiTheme="majorBidi" w:hAnsiTheme="majorBidi" w:cstheme="majorBidi"/>
          <w:sz w:val="30"/>
          <w:szCs w:val="30"/>
        </w:rPr>
        <w:t>4</w:t>
      </w:r>
      <w:r w:rsidR="00023C6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3C62">
        <w:rPr>
          <w:rFonts w:asciiTheme="majorBidi" w:hAnsiTheme="majorBidi" w:cstheme="majorBidi" w:hint="cs"/>
          <w:sz w:val="30"/>
          <w:szCs w:val="30"/>
          <w:cs/>
        </w:rPr>
        <w:t>ชุด</w:t>
      </w:r>
    </w:p>
    <w:p w14:paraId="477F31CF" w14:textId="77777777" w:rsidR="00023C62" w:rsidRPr="001F68DE" w:rsidRDefault="00023C62" w:rsidP="00023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2"/>
          <w:szCs w:val="12"/>
        </w:rPr>
      </w:pPr>
    </w:p>
    <w:p w14:paraId="75A6BD32" w14:textId="63C19F81" w:rsidR="00023C62" w:rsidRDefault="00023C62" w:rsidP="00023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1341A3">
        <w:rPr>
          <w:rFonts w:asciiTheme="majorBidi" w:hAnsiTheme="majorBidi" w:cstheme="majorBidi" w:hint="cs"/>
          <w:sz w:val="30"/>
          <w:szCs w:val="30"/>
          <w:cs/>
        </w:rPr>
        <w:t>การเปลี่ยนแปลงที่สำคัญ</w:t>
      </w:r>
      <w:r w:rsidR="001E5FC9" w:rsidRPr="001341A3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1341A3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7FE117FB" w14:textId="77777777" w:rsidR="007E2CF4" w:rsidRDefault="00023C62" w:rsidP="008673F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710" w:hanging="63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การแก้ไขวันครบกำหนดไถ่ถอนหุ้นกู้เป็นวันที่ </w:t>
      </w:r>
      <w:r>
        <w:rPr>
          <w:rFonts w:asciiTheme="majorBidi" w:hAnsiTheme="majorBidi" w:cstheme="majorBidi"/>
          <w:sz w:val="30"/>
          <w:szCs w:val="30"/>
        </w:rPr>
        <w:t xml:space="preserve">15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 xml:space="preserve">2568 </w:t>
      </w:r>
      <w:r>
        <w:rPr>
          <w:rFonts w:asciiTheme="majorBidi" w:hAnsiTheme="majorBidi" w:cstheme="majorBidi" w:hint="cs"/>
          <w:sz w:val="30"/>
          <w:szCs w:val="30"/>
          <w:cs/>
        </w:rPr>
        <w:t>และจะชำระคืนเงินต้นหุ้นกู้ในวันครบกำหนดไถ่ถอน</w:t>
      </w:r>
    </w:p>
    <w:p w14:paraId="67B58216" w14:textId="77777777" w:rsidR="00A854B9" w:rsidRPr="006F406C" w:rsidRDefault="00A854B9" w:rsidP="006F4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ind w:left="547"/>
        <w:rPr>
          <w:rFonts w:asciiTheme="majorBidi" w:hAnsiTheme="majorBidi" w:cstheme="majorBidi"/>
          <w:sz w:val="12"/>
          <w:szCs w:val="12"/>
        </w:rPr>
      </w:pPr>
    </w:p>
    <w:p w14:paraId="24B86893" w14:textId="77777777" w:rsidR="007E2CF4" w:rsidRPr="00A854B9" w:rsidRDefault="00023C62" w:rsidP="008673F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71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การเปลี่ยนแปลงวันกำหนดชำระดอกเบี้ยหุ้นกู้เป็นวันที่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15 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>มีนาคม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 15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มิถุนายน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15 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และ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15 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ของทุกปีตลอดอายุหุ้นกู้ โดยชำระร้อยละ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5 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ต่อปี และจ่ายชำระดอกเบี้ยส่วนที่เหลือในอัตราร้อยละ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>2.75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 สำหรับหุ้นกู้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>CHO212A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 CHO21OA 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และในอัตราร้อยละ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>2.25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สำหรับหุ้นกู้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>CHO229A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CHO228A 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>ในวันครบกำหนดไถ่ถอน หรือวันที่มีการไถ่ถอนหุ้นกู้ก่อนครบกำหนด</w:t>
      </w:r>
    </w:p>
    <w:p w14:paraId="552A2C1E" w14:textId="77777777" w:rsidR="00A854B9" w:rsidRPr="006F406C" w:rsidRDefault="00A854B9" w:rsidP="006F4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ind w:left="547"/>
        <w:rPr>
          <w:rFonts w:asciiTheme="majorBidi" w:hAnsiTheme="majorBidi" w:cstheme="majorBidi"/>
          <w:sz w:val="12"/>
          <w:szCs w:val="12"/>
        </w:rPr>
      </w:pPr>
    </w:p>
    <w:p w14:paraId="657F9DDE" w14:textId="77777777" w:rsidR="007E2CF4" w:rsidRPr="00DE2A9E" w:rsidRDefault="00023C62" w:rsidP="008673F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71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7E2CF4">
        <w:rPr>
          <w:rFonts w:asciiTheme="majorBidi" w:hAnsiTheme="majorBidi" w:hint="cs"/>
          <w:sz w:val="30"/>
          <w:szCs w:val="30"/>
          <w:cs/>
        </w:rPr>
        <w:t>สำหรับหุ้นกู้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 w:cstheme="majorBidi"/>
          <w:sz w:val="30"/>
          <w:szCs w:val="30"/>
        </w:rPr>
        <w:t>CHO</w:t>
      </w:r>
      <w:r w:rsidRPr="007E2CF4">
        <w:rPr>
          <w:rFonts w:asciiTheme="majorBidi" w:hAnsiTheme="majorBidi"/>
          <w:sz w:val="30"/>
          <w:szCs w:val="30"/>
          <w:cs/>
        </w:rPr>
        <w:t>212</w:t>
      </w:r>
      <w:r w:rsidRPr="007E2CF4">
        <w:rPr>
          <w:rFonts w:asciiTheme="majorBidi" w:hAnsiTheme="majorBidi" w:cstheme="majorBidi"/>
          <w:sz w:val="30"/>
          <w:szCs w:val="30"/>
        </w:rPr>
        <w:t xml:space="preserve">A </w:t>
      </w:r>
      <w:r w:rsidRPr="007E2CF4">
        <w:rPr>
          <w:rFonts w:asciiTheme="majorBidi" w:hAnsiTheme="majorBidi" w:hint="cs"/>
          <w:sz w:val="30"/>
          <w:szCs w:val="30"/>
          <w:cs/>
        </w:rPr>
        <w:t>ผ่อนผันให้การที่บริษัทไม่ได้ชำระเงินต้นบางส่วนและดอกเบี้ยหุ้นกู้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 w:hint="cs"/>
          <w:sz w:val="30"/>
          <w:szCs w:val="30"/>
          <w:cs/>
        </w:rPr>
        <w:t>จำนวนเงินรวม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/>
          <w:sz w:val="30"/>
          <w:szCs w:val="30"/>
        </w:rPr>
        <w:t>34</w:t>
      </w:r>
      <w:r w:rsidRPr="007E2CF4">
        <w:rPr>
          <w:rFonts w:asciiTheme="majorBidi" w:hAnsiTheme="majorBidi"/>
          <w:sz w:val="30"/>
          <w:szCs w:val="30"/>
          <w:cs/>
        </w:rPr>
        <w:t>,</w:t>
      </w:r>
      <w:r w:rsidRPr="007E2CF4">
        <w:rPr>
          <w:rFonts w:asciiTheme="majorBidi" w:hAnsiTheme="majorBidi"/>
          <w:sz w:val="30"/>
          <w:szCs w:val="30"/>
        </w:rPr>
        <w:t>993</w:t>
      </w:r>
      <w:r w:rsidRPr="007E2CF4">
        <w:rPr>
          <w:rFonts w:asciiTheme="majorBidi" w:hAnsiTheme="majorBidi"/>
          <w:sz w:val="30"/>
          <w:szCs w:val="30"/>
          <w:cs/>
        </w:rPr>
        <w:t>,</w:t>
      </w:r>
      <w:r w:rsidRPr="007E2CF4">
        <w:rPr>
          <w:rFonts w:asciiTheme="majorBidi" w:hAnsiTheme="majorBidi"/>
          <w:sz w:val="30"/>
          <w:szCs w:val="30"/>
        </w:rPr>
        <w:t>507</w:t>
      </w:r>
      <w:r w:rsidRPr="007E2CF4">
        <w:rPr>
          <w:rFonts w:asciiTheme="majorBidi" w:hAnsiTheme="majorBidi"/>
          <w:sz w:val="30"/>
          <w:szCs w:val="30"/>
          <w:cs/>
        </w:rPr>
        <w:t>.</w:t>
      </w:r>
      <w:r w:rsidRPr="007E2CF4">
        <w:rPr>
          <w:rFonts w:asciiTheme="majorBidi" w:hAnsiTheme="majorBidi"/>
          <w:sz w:val="30"/>
          <w:szCs w:val="30"/>
        </w:rPr>
        <w:t>27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 w:hint="cs"/>
          <w:sz w:val="30"/>
          <w:szCs w:val="30"/>
          <w:cs/>
        </w:rPr>
        <w:t>บาท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 w:hint="cs"/>
          <w:sz w:val="30"/>
          <w:szCs w:val="30"/>
          <w:cs/>
        </w:rPr>
        <w:t>ซึ่งถึงกำหนดชำระในวันที่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/>
          <w:sz w:val="30"/>
          <w:szCs w:val="30"/>
        </w:rPr>
        <w:t>22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 w:hint="cs"/>
          <w:sz w:val="30"/>
          <w:szCs w:val="30"/>
          <w:cs/>
        </w:rPr>
        <w:t>พฤษภาคม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/>
          <w:sz w:val="30"/>
          <w:szCs w:val="30"/>
        </w:rPr>
        <w:t xml:space="preserve">2566 </w:t>
      </w:r>
      <w:r w:rsidRPr="007E2CF4">
        <w:rPr>
          <w:rFonts w:asciiTheme="majorBidi" w:hAnsiTheme="majorBidi" w:hint="cs"/>
          <w:sz w:val="30"/>
          <w:szCs w:val="30"/>
          <w:cs/>
        </w:rPr>
        <w:t xml:space="preserve">และสำหรับหุ้นกู้ </w:t>
      </w:r>
      <w:r w:rsidRPr="007E2CF4">
        <w:rPr>
          <w:rFonts w:asciiTheme="majorBidi" w:hAnsiTheme="majorBidi"/>
          <w:sz w:val="30"/>
          <w:szCs w:val="30"/>
        </w:rPr>
        <w:t xml:space="preserve">CHO229A 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ผ่อนผันให้การที่บริษัทไม่ได้ชำระเงินต้นบางส่วนและดอกเบี้ยหุ้นกู้ จำนวนเงินรวม 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 xml:space="preserve">4,652,834.32 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บาท ซึ่งถึงกำหนดชำระในวันที่ 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 xml:space="preserve">11 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มิถุนายน 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 w:hint="cs"/>
          <w:sz w:val="30"/>
          <w:szCs w:val="30"/>
          <w:cs/>
        </w:rPr>
        <w:t xml:space="preserve">ไม่ให้ถือเป็นเหตุผิดนัด 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>ผ่อนผันการ</w:t>
      </w:r>
      <w:r w:rsidRPr="007E2CF4">
        <w:rPr>
          <w:rFonts w:asciiTheme="majorBidi" w:hAnsiTheme="majorBidi" w:cstheme="majorBidi"/>
          <w:sz w:val="30"/>
          <w:szCs w:val="30"/>
          <w:cs/>
        </w:rPr>
        <w:t>ดำเนินการที่เกี่ยวข้องกับเหตุผิดนัดดังกล่าว</w:t>
      </w:r>
      <w:r w:rsidRPr="007E2CF4">
        <w:rPr>
          <w:rFonts w:asciiTheme="majorBidi" w:hAnsiTheme="majorBidi" w:hint="cs"/>
          <w:sz w:val="30"/>
          <w:szCs w:val="30"/>
          <w:cs/>
        </w:rPr>
        <w:t>และอนุมัติให้ยกเลิกการเรียกให้หุ้นกู้ถึงกำหนดชำระ</w:t>
      </w:r>
      <w:r w:rsidR="000E2DEA" w:rsidRPr="007E2CF4">
        <w:rPr>
          <w:rFonts w:asciiTheme="majorBidi" w:hAnsiTheme="majorBidi"/>
          <w:sz w:val="30"/>
          <w:szCs w:val="30"/>
          <w:cs/>
        </w:rPr>
        <w:br/>
      </w:r>
      <w:r w:rsidRPr="007E2CF4">
        <w:rPr>
          <w:rFonts w:asciiTheme="majorBidi" w:hAnsiTheme="majorBidi" w:hint="cs"/>
          <w:sz w:val="30"/>
          <w:szCs w:val="30"/>
          <w:cs/>
        </w:rPr>
        <w:t>โดยพลัน</w:t>
      </w:r>
      <w:r w:rsidRPr="007E2CF4">
        <w:rPr>
          <w:rFonts w:asciiTheme="majorBidi" w:hAnsiTheme="majorBidi"/>
          <w:sz w:val="30"/>
          <w:szCs w:val="30"/>
          <w:cs/>
        </w:rPr>
        <w:t xml:space="preserve"> (</w:t>
      </w:r>
      <w:r w:rsidRPr="007E2CF4">
        <w:rPr>
          <w:rFonts w:asciiTheme="majorBidi" w:hAnsiTheme="majorBidi" w:cstheme="majorBidi"/>
          <w:sz w:val="30"/>
          <w:szCs w:val="30"/>
        </w:rPr>
        <w:t xml:space="preserve">Call default) </w:t>
      </w:r>
      <w:r w:rsidRPr="007E2CF4">
        <w:rPr>
          <w:rFonts w:asciiTheme="majorBidi" w:hAnsiTheme="majorBidi" w:hint="cs"/>
          <w:sz w:val="30"/>
          <w:szCs w:val="30"/>
          <w:cs/>
        </w:rPr>
        <w:t>ตามหนังสือของผู้แทนหุ้นกู้</w:t>
      </w:r>
    </w:p>
    <w:p w14:paraId="20A53BC6" w14:textId="77777777" w:rsidR="00DE2A9E" w:rsidRPr="006F406C" w:rsidRDefault="00DE2A9E" w:rsidP="006F4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ind w:left="547"/>
        <w:rPr>
          <w:rFonts w:asciiTheme="majorBidi" w:hAnsiTheme="majorBidi" w:cstheme="majorBidi"/>
          <w:sz w:val="12"/>
          <w:szCs w:val="12"/>
        </w:rPr>
      </w:pPr>
    </w:p>
    <w:p w14:paraId="6E987BC7" w14:textId="7FD6B755" w:rsidR="00023C62" w:rsidRDefault="00023C62" w:rsidP="007E2C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สำหรับหุ้นกู้ 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>CHO21</w:t>
      </w:r>
      <w:r w:rsidR="00870C0C">
        <w:rPr>
          <w:rFonts w:asciiTheme="majorBidi" w:hAnsiTheme="majorBidi" w:cstheme="majorBidi"/>
          <w:spacing w:val="-6"/>
          <w:sz w:val="30"/>
          <w:szCs w:val="30"/>
        </w:rPr>
        <w:t>O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 xml:space="preserve">A </w:t>
      </w:r>
      <w:r w:rsidRPr="007E2CF4">
        <w:rPr>
          <w:rFonts w:asciiTheme="majorBidi" w:hAnsiTheme="majorBidi" w:cstheme="majorBidi"/>
          <w:spacing w:val="-6"/>
          <w:sz w:val="30"/>
          <w:szCs w:val="30"/>
          <w:cs/>
        </w:rPr>
        <w:t>ผ่อนผันให้การที่ผู้ออกหุ้นกู้ไม่สามารถปฏิบัติตามเงื่อนไขเรื่องการผิดนัด</w:t>
      </w:r>
      <w:r w:rsidR="000E2DEA" w:rsidRPr="007E2CF4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7E2CF4">
        <w:rPr>
          <w:rFonts w:asciiTheme="majorBidi" w:hAnsiTheme="majorBidi" w:cstheme="majorBidi"/>
          <w:spacing w:val="-6"/>
          <w:sz w:val="30"/>
          <w:szCs w:val="30"/>
          <w:cs/>
        </w:rPr>
        <w:t>ชำระหนี้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ไม่ว่ามูลหนี้ใด ๆ เป็นจำนวนเงินรวมกันเกินกว่า 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>300,000,000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บาท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และสำหรับหุ้นกู้ 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 xml:space="preserve">CHO228A </w:t>
      </w:r>
      <w:r w:rsidR="000E2DEA" w:rsidRPr="007E2CF4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7E2CF4">
        <w:rPr>
          <w:rFonts w:asciiTheme="majorBidi" w:hAnsiTheme="majorBidi" w:cstheme="majorBidi"/>
          <w:spacing w:val="-6"/>
          <w:sz w:val="30"/>
          <w:szCs w:val="30"/>
          <w:cs/>
        </w:rPr>
        <w:t>ผ่อนผันให้การที่ผู้ออกหุ้นกู้ไม่สามารถปฏิบัติตามเงื่อนไขเรื่องการผิดนัดชำระหนี้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หรือผู้ออกหุ้นกู้ระงับหรือ หยุดพักการชำระหนี้ของตนเป็นการทั่วไปไม่ว่าจะทั้งหมดหรือบางส่วน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E2CF4">
        <w:rPr>
          <w:rFonts w:asciiTheme="majorBidi" w:hAnsiTheme="majorBidi" w:cstheme="majorBidi"/>
          <w:spacing w:val="-6"/>
          <w:sz w:val="30"/>
          <w:szCs w:val="30"/>
          <w:cs/>
        </w:rPr>
        <w:t>ไม่ให้ถือเป็นเหตุผิดนัด ผ่อนผันการดำเนินการที่เกี่ยวข้องกับเหตุผิดนัดดังกล่าว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7E2CF4">
        <w:rPr>
          <w:rFonts w:asciiTheme="majorBidi" w:hAnsiTheme="majorBidi" w:cstheme="majorBidi"/>
          <w:spacing w:val="-6"/>
          <w:sz w:val="30"/>
          <w:szCs w:val="30"/>
          <w:cs/>
        </w:rPr>
        <w:t>และอนุมัติให้ยกเลิกการเรียกให้หุ้นกู้ถึงกำหนด</w:t>
      </w:r>
      <w:r w:rsidRPr="007E2CF4">
        <w:rPr>
          <w:rFonts w:asciiTheme="majorBidi" w:hAnsiTheme="majorBidi" w:cstheme="majorBidi"/>
          <w:sz w:val="30"/>
          <w:szCs w:val="30"/>
          <w:cs/>
        </w:rPr>
        <w:t>ชำระโดยพลัน (</w:t>
      </w:r>
      <w:r w:rsidRPr="007E2CF4">
        <w:rPr>
          <w:rFonts w:asciiTheme="majorBidi" w:hAnsiTheme="majorBidi" w:cstheme="majorBidi"/>
          <w:sz w:val="30"/>
          <w:szCs w:val="30"/>
        </w:rPr>
        <w:t>Call default)</w:t>
      </w:r>
      <w:r w:rsidRPr="007E2CF4">
        <w:rPr>
          <w:rFonts w:asciiTheme="majorBidi" w:hAnsiTheme="majorBidi" w:cstheme="majorBidi"/>
          <w:sz w:val="30"/>
          <w:szCs w:val="30"/>
          <w:cs/>
        </w:rPr>
        <w:t xml:space="preserve"> ตามหนังสือของผู้แทนหุ้นกู้</w:t>
      </w:r>
    </w:p>
    <w:p w14:paraId="74DBC2DC" w14:textId="100230A2" w:rsidR="00545004" w:rsidRPr="00623B41" w:rsidRDefault="00545004" w:rsidP="00855AAF">
      <w:pPr>
        <w:tabs>
          <w:tab w:val="clear" w:pos="454"/>
          <w:tab w:val="clear" w:pos="680"/>
          <w:tab w:val="clear" w:pos="907"/>
          <w:tab w:val="left" w:pos="720"/>
          <w:tab w:val="left" w:pos="810"/>
        </w:tabs>
        <w:ind w:left="36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306EA">
        <w:rPr>
          <w:rFonts w:ascii="Angsana New" w:hAnsi="Angsana New"/>
          <w:spacing w:val="-4"/>
          <w:sz w:val="30"/>
          <w:szCs w:val="30"/>
          <w:cs/>
        </w:rPr>
        <w:lastRenderedPageBreak/>
        <w:t>รายการเคลื่อนไหวของบัญชีหุ้นกู้แปลงสภาพและสิทธิในการเลือกแปลงสภาพสำหรับ</w:t>
      </w:r>
      <w:r w:rsidR="00370ED6" w:rsidRPr="00370ED6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4319B8" w:rsidRPr="00370ED6">
        <w:rPr>
          <w:rFonts w:ascii="Angsana New" w:hAnsi="Angsana New" w:hint="cs"/>
          <w:spacing w:val="-4"/>
          <w:sz w:val="30"/>
          <w:szCs w:val="30"/>
          <w:cs/>
        </w:rPr>
        <w:t>หกเดือนสิ้นสุดวันที่</w:t>
      </w:r>
      <w:r w:rsidR="004319B8" w:rsidRPr="00370ED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319B8">
        <w:rPr>
          <w:rFonts w:ascii="Angsana New" w:hAnsi="Angsana New"/>
          <w:spacing w:val="-4"/>
          <w:sz w:val="30"/>
          <w:szCs w:val="30"/>
        </w:rPr>
        <w:br/>
        <w:t>30</w:t>
      </w:r>
      <w:r w:rsidR="004319B8" w:rsidRPr="00370ED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319B8" w:rsidRPr="00370ED6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370ED6" w:rsidRPr="00370ED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</w:t>
      </w:r>
      <w:r w:rsidR="000D225D">
        <w:rPr>
          <w:rFonts w:ascii="Angsana New" w:hAnsi="Angsana New"/>
          <w:spacing w:val="-4"/>
          <w:sz w:val="30"/>
          <w:szCs w:val="30"/>
        </w:rPr>
        <w:t>7</w:t>
      </w:r>
      <w:r w:rsidRPr="003A3A7C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14:paraId="2DCF78DF" w14:textId="77777777" w:rsidR="00545004" w:rsidRPr="00715815" w:rsidRDefault="00545004" w:rsidP="00545004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580"/>
        <w:gridCol w:w="1645"/>
        <w:gridCol w:w="363"/>
        <w:gridCol w:w="1592"/>
      </w:tblGrid>
      <w:tr w:rsidR="00306AC5" w:rsidRPr="003A3A7C" w14:paraId="73DE125D" w14:textId="77777777" w:rsidTr="001F68DE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CBBBC" w14:textId="0F5F6893" w:rsidR="00545004" w:rsidRPr="003A3A7C" w:rsidRDefault="004319B8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70ED6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370ED6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92334D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370ED6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370ED6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  <w:r w:rsidRPr="00370ED6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54500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</w:t>
            </w:r>
            <w:r w:rsidR="000D225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7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AE207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 w:firstLine="10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038F6" w:rsidRPr="003A3A7C" w14:paraId="5A38D108" w14:textId="77777777" w:rsidTr="001F68DE">
        <w:trPr>
          <w:cantSplit/>
          <w:trHeight w:val="569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36250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F5986" w14:textId="77777777" w:rsidR="00545004" w:rsidRPr="003A3A7C" w:rsidRDefault="00545004" w:rsidP="001F6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786A47F0" w14:textId="77777777" w:rsidR="00545004" w:rsidRPr="001F68DE" w:rsidRDefault="00545004" w:rsidP="001F6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6AF5C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228ED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สิทธิในการเลือกแปลงสภาพ</w:t>
            </w:r>
          </w:p>
        </w:tc>
      </w:tr>
      <w:tr w:rsidR="00306AC5" w:rsidRPr="003A3A7C" w14:paraId="3991D0B7" w14:textId="77777777" w:rsidTr="001F68DE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B7FDF1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5DED1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319B8" w:rsidRPr="003A3A7C" w14:paraId="210D2E83" w14:textId="77777777" w:rsidTr="001F68DE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00DFB0" w14:textId="77777777" w:rsidR="004319B8" w:rsidRPr="003A3A7C" w:rsidRDefault="004319B8" w:rsidP="0043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2294B" w14:textId="4BE64D90" w:rsidR="004319B8" w:rsidRPr="001F68DE" w:rsidRDefault="004319B8" w:rsidP="0043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25,048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71197" w14:textId="77777777" w:rsidR="004319B8" w:rsidRPr="00153B31" w:rsidRDefault="004319B8" w:rsidP="0043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AA4B2" w14:textId="5D3A63EE" w:rsidR="004319B8" w:rsidRPr="00153B31" w:rsidRDefault="004319B8" w:rsidP="0043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9,160</w:t>
            </w:r>
          </w:p>
        </w:tc>
      </w:tr>
      <w:tr w:rsidR="002821D6" w:rsidRPr="003A3A7C" w14:paraId="1EE0AF00" w14:textId="77777777" w:rsidTr="001F68DE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1162B" w14:textId="3A25D33D" w:rsidR="002821D6" w:rsidRPr="003A3A7C" w:rsidRDefault="002821D6" w:rsidP="0028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บวก</w:t>
            </w:r>
            <w:r w:rsidRPr="004524CD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6F1A36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ต้นทุนทางตรงตัดจ</w:t>
            </w:r>
            <w:r w:rsidR="00B06A0A">
              <w:rPr>
                <w:rFonts w:asciiTheme="majorBidi" w:hAnsiTheme="majorBidi" w:hint="cs"/>
                <w:sz w:val="30"/>
                <w:szCs w:val="30"/>
                <w:cs/>
              </w:rPr>
              <w:t>ำหน่าย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C15C2" w14:textId="7D63EF5B" w:rsidR="002821D6" w:rsidRDefault="00E179E6" w:rsidP="0028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99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B9EC6" w14:textId="77777777" w:rsidR="002821D6" w:rsidRPr="00153B31" w:rsidRDefault="002821D6" w:rsidP="0028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6EFF6" w14:textId="0742ECE0" w:rsidR="002821D6" w:rsidRDefault="00E179E6" w:rsidP="00E9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</w:tr>
      <w:tr w:rsidR="002821D6" w:rsidRPr="003A3A7C" w14:paraId="144CAB3B" w14:textId="77777777" w:rsidTr="001F68DE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2BB96" w14:textId="78A93623" w:rsidR="002821D6" w:rsidRPr="003A3A7C" w:rsidRDefault="002821D6" w:rsidP="0028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24CD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4524CD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B02BDD" w:rsidRPr="00B02BDD">
              <w:rPr>
                <w:rFonts w:asciiTheme="majorBidi" w:hAnsiTheme="majorBidi" w:hint="cs"/>
                <w:sz w:val="30"/>
                <w:szCs w:val="30"/>
                <w:cs/>
              </w:rPr>
              <w:t>การเปลี่ยนแปลงสุทธิในมูลค่ายุติธรรม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31C84" w14:textId="7DE27EA6" w:rsidR="002821D6" w:rsidRDefault="00E179E6" w:rsidP="00E1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9E88C" w14:textId="77777777" w:rsidR="002821D6" w:rsidRPr="00153B31" w:rsidRDefault="002821D6" w:rsidP="0028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AE840" w14:textId="0CE610EE" w:rsidR="002821D6" w:rsidRDefault="00E179E6" w:rsidP="0028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(2,00</w:t>
            </w:r>
            <w:r w:rsidR="001F50F0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</w:tr>
      <w:tr w:rsidR="002821D6" w:rsidRPr="003A3A7C" w14:paraId="4F2BDC22" w14:textId="77777777" w:rsidTr="001F68DE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43486" w14:textId="324BBC57" w:rsidR="002821D6" w:rsidRPr="003A3A7C" w:rsidRDefault="002821D6" w:rsidP="0028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524CD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4524CD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4524CD">
              <w:rPr>
                <w:rFonts w:asciiTheme="majorBidi" w:hAnsiTheme="majorBidi" w:hint="cs"/>
                <w:sz w:val="30"/>
                <w:szCs w:val="30"/>
                <w:cs/>
              </w:rPr>
              <w:t>การไถ่ถอนหุ้นกู้แปลงสภาพ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FB4C7" w14:textId="0D7A0FB9" w:rsidR="002821D6" w:rsidRDefault="00E179E6" w:rsidP="0028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(3,449)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6F456" w14:textId="77777777" w:rsidR="002821D6" w:rsidRPr="001F68DE" w:rsidRDefault="002821D6" w:rsidP="0028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A84A01" w14:textId="0ED307BF" w:rsidR="002821D6" w:rsidRPr="003A3A7C" w:rsidRDefault="00E179E6" w:rsidP="0028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(301)</w:t>
            </w:r>
          </w:p>
        </w:tc>
      </w:tr>
      <w:tr w:rsidR="002821D6" w:rsidRPr="003A3A7C" w14:paraId="36EA68A8" w14:textId="77777777" w:rsidTr="001F68DE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0E8FCC" w14:textId="735AB2AC" w:rsidR="002821D6" w:rsidRPr="003A3A7C" w:rsidRDefault="002821D6" w:rsidP="0028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8AF7EF1" w14:textId="09348229" w:rsidR="002821D6" w:rsidRPr="001F68DE" w:rsidRDefault="00E179E6" w:rsidP="0028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21,698</w:t>
            </w:r>
          </w:p>
        </w:tc>
        <w:tc>
          <w:tcPr>
            <w:tcW w:w="3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A5CAE0" w14:textId="77777777" w:rsidR="002821D6" w:rsidRPr="003A3A7C" w:rsidRDefault="002821D6" w:rsidP="0028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64DFCD" w14:textId="05F4DB75" w:rsidR="002821D6" w:rsidRPr="003A3A7C" w:rsidRDefault="008A7CD8" w:rsidP="0028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6,85</w:t>
            </w:r>
            <w:r w:rsidR="003E097F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8</w:t>
            </w:r>
          </w:p>
        </w:tc>
      </w:tr>
    </w:tbl>
    <w:p w14:paraId="123FC6EC" w14:textId="77777777" w:rsidR="003070E5" w:rsidRPr="00715815" w:rsidRDefault="003070E5" w:rsidP="00516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08FEAB7B" w14:textId="2ED44516" w:rsidR="00D30F78" w:rsidRPr="00F1598F" w:rsidRDefault="00D30F78" w:rsidP="00261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532859">
        <w:rPr>
          <w:rFonts w:ascii="Angsana New" w:hAnsi="Angsana New"/>
          <w:spacing w:val="-4"/>
          <w:sz w:val="30"/>
          <w:szCs w:val="30"/>
        </w:rPr>
        <w:t xml:space="preserve">30 </w:t>
      </w:r>
      <w:r w:rsidR="00532859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0D225D" w:rsidRPr="00370ED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D225D">
        <w:rPr>
          <w:rFonts w:ascii="Angsana New" w:hAnsi="Angsana New"/>
          <w:spacing w:val="-4"/>
          <w:sz w:val="30"/>
          <w:szCs w:val="30"/>
        </w:rPr>
        <w:t>2567</w:t>
      </w:r>
      <w:r w:rsidR="000D225D" w:rsidRPr="003A3A7C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C2928">
        <w:rPr>
          <w:rFonts w:asciiTheme="majorBidi" w:hAnsiTheme="majorBidi" w:cstheme="majorBidi"/>
          <w:sz w:val="30"/>
          <w:szCs w:val="30"/>
        </w:rPr>
        <w:t>31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D446B7"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C2928">
        <w:rPr>
          <w:rFonts w:asciiTheme="majorBidi" w:hAnsiTheme="majorBidi" w:cstheme="majorBidi"/>
          <w:sz w:val="30"/>
          <w:szCs w:val="30"/>
        </w:rPr>
        <w:t>256</w:t>
      </w:r>
      <w:r w:rsidR="000D225D">
        <w:rPr>
          <w:rFonts w:asciiTheme="majorBidi" w:hAnsiTheme="majorBidi" w:cstheme="majorBidi"/>
          <w:sz w:val="30"/>
          <w:szCs w:val="30"/>
        </w:rPr>
        <w:t>6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มีรายละเอียดของหลักประกันซึ่งเป็นสินทรัพย์ดังนี้</w:t>
      </w:r>
    </w:p>
    <w:p w14:paraId="4FFB2694" w14:textId="77777777" w:rsidR="002C01A6" w:rsidRPr="00715815" w:rsidRDefault="002C01A6" w:rsidP="002C0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270" w:type="dxa"/>
        <w:tblLook w:val="01E0" w:firstRow="1" w:lastRow="1" w:firstColumn="1" w:lastColumn="1" w:noHBand="0" w:noVBand="0"/>
      </w:tblPr>
      <w:tblGrid>
        <w:gridCol w:w="2519"/>
        <w:gridCol w:w="991"/>
        <w:gridCol w:w="1260"/>
        <w:gridCol w:w="270"/>
        <w:gridCol w:w="1170"/>
        <w:gridCol w:w="270"/>
        <w:gridCol w:w="1258"/>
        <w:gridCol w:w="236"/>
        <w:gridCol w:w="1206"/>
      </w:tblGrid>
      <w:tr w:rsidR="00D30F78" w:rsidRPr="00F1598F" w14:paraId="311012C1" w14:textId="77777777" w:rsidTr="00261470">
        <w:tc>
          <w:tcPr>
            <w:tcW w:w="2519" w:type="dxa"/>
            <w:shd w:val="clear" w:color="auto" w:fill="auto"/>
          </w:tcPr>
          <w:p w14:paraId="3FC69ADE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1" w:type="dxa"/>
          </w:tcPr>
          <w:p w14:paraId="412FFC2F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68EA6021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1598F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276AFA7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E3D4F18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859" w:rsidRPr="00F1598F" w14:paraId="6A5BB119" w14:textId="77777777" w:rsidTr="00261470">
        <w:tc>
          <w:tcPr>
            <w:tcW w:w="2519" w:type="dxa"/>
          </w:tcPr>
          <w:p w14:paraId="50AC4816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7C5642E3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5108EF" w14:textId="0FA7ADCC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pacing w:val="-8"/>
                <w:sz w:val="30"/>
                <w:szCs w:val="30"/>
                <w:cs/>
              </w:rPr>
            </w:pPr>
            <w:r w:rsidRPr="00532859">
              <w:rPr>
                <w:rFonts w:asciiTheme="majorBidi" w:hAnsiTheme="majorBidi" w:cstheme="majorBidi"/>
                <w:bCs/>
                <w:spacing w:val="-8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pacing w:val="-8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03D08614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B46B27" w14:textId="501EC944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17FB8B8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0BDE46EF" w14:textId="01A496A6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32859">
              <w:rPr>
                <w:rFonts w:asciiTheme="majorBidi" w:hAnsiTheme="majorBidi" w:cstheme="majorBidi"/>
                <w:bCs/>
                <w:spacing w:val="-8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pacing w:val="-8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6953FB5D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55DF15FF" w14:textId="34B5E378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32859" w:rsidRPr="00F1598F" w14:paraId="68F1ACA8" w14:textId="77777777" w:rsidTr="00261470">
        <w:tc>
          <w:tcPr>
            <w:tcW w:w="2519" w:type="dxa"/>
          </w:tcPr>
          <w:p w14:paraId="5AA607A3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2E7FE636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AF71F7" w14:textId="556C718A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4B41475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818C91" w14:textId="61EA7B65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3FA7C22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0B78D595" w14:textId="5F07AD4B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5A67591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4DF91D9B" w14:textId="61114CA1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32859" w:rsidRPr="00F1598F" w14:paraId="279E0A1B" w14:textId="77777777" w:rsidTr="00261470">
        <w:tc>
          <w:tcPr>
            <w:tcW w:w="2519" w:type="dxa"/>
          </w:tcPr>
          <w:p w14:paraId="1A7991B5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1" w:type="dxa"/>
          </w:tcPr>
          <w:p w14:paraId="44D79D14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0" w:type="dxa"/>
            <w:gridSpan w:val="7"/>
          </w:tcPr>
          <w:p w14:paraId="1EB1D751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2859" w:rsidRPr="00F1598F" w14:paraId="2F445E67" w14:textId="77777777" w:rsidTr="00261470">
        <w:tc>
          <w:tcPr>
            <w:tcW w:w="2519" w:type="dxa"/>
          </w:tcPr>
          <w:p w14:paraId="74F672D1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991" w:type="dxa"/>
          </w:tcPr>
          <w:p w14:paraId="2D9FA0EE" w14:textId="77777777" w:rsidR="00532859" w:rsidRPr="00F1598F" w:rsidRDefault="00532859" w:rsidP="005328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ED9E9B" w14:textId="32BF2FCC" w:rsidR="00532859" w:rsidRPr="00F1598F" w:rsidRDefault="008A7CD8" w:rsidP="0053285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540</w:t>
            </w:r>
          </w:p>
        </w:tc>
        <w:tc>
          <w:tcPr>
            <w:tcW w:w="270" w:type="dxa"/>
          </w:tcPr>
          <w:p w14:paraId="39EA7979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42F6A3" w14:textId="4691BA9F" w:rsidR="00532859" w:rsidRPr="00F1598F" w:rsidRDefault="00532859" w:rsidP="0053285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540</w:t>
            </w:r>
          </w:p>
        </w:tc>
        <w:tc>
          <w:tcPr>
            <w:tcW w:w="270" w:type="dxa"/>
          </w:tcPr>
          <w:p w14:paraId="6AFCC9B1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7ED27C84" w14:textId="08B7C318" w:rsidR="00532859" w:rsidRPr="00F1598F" w:rsidRDefault="00BC05BB" w:rsidP="00532859">
            <w:pPr>
              <w:pStyle w:val="acctfourfigures"/>
              <w:tabs>
                <w:tab w:val="clear" w:pos="765"/>
                <w:tab w:val="decimal" w:pos="25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BFFBF79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4D6177F9" w14:textId="42C98A96" w:rsidR="00532859" w:rsidRPr="00F1598F" w:rsidRDefault="00532859" w:rsidP="00532859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32859" w:rsidRPr="00F1598F" w14:paraId="5993AB5E" w14:textId="77777777" w:rsidTr="00261470">
        <w:tc>
          <w:tcPr>
            <w:tcW w:w="2519" w:type="dxa"/>
          </w:tcPr>
          <w:p w14:paraId="6CE6722D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991" w:type="dxa"/>
          </w:tcPr>
          <w:p w14:paraId="5FB7239A" w14:textId="77777777" w:rsidR="00532859" w:rsidRPr="00F1598F" w:rsidRDefault="00532859" w:rsidP="005328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DDC382" w14:textId="28D0285B" w:rsidR="00532859" w:rsidRPr="00283E19" w:rsidRDefault="008A7CD8" w:rsidP="0053285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353,569</w:t>
            </w:r>
          </w:p>
        </w:tc>
        <w:tc>
          <w:tcPr>
            <w:tcW w:w="270" w:type="dxa"/>
          </w:tcPr>
          <w:p w14:paraId="49A20FAB" w14:textId="77777777" w:rsidR="00532859" w:rsidRPr="00283E19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3FEADC" w14:textId="2BB421B5" w:rsidR="00532859" w:rsidRPr="00283E19" w:rsidRDefault="00532859" w:rsidP="0053285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313,602</w:t>
            </w:r>
          </w:p>
        </w:tc>
        <w:tc>
          <w:tcPr>
            <w:tcW w:w="270" w:type="dxa"/>
          </w:tcPr>
          <w:p w14:paraId="5421EEA9" w14:textId="77777777" w:rsidR="00532859" w:rsidRPr="00283E19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34CDA316" w14:textId="69693841" w:rsidR="00532859" w:rsidRPr="00283E19" w:rsidRDefault="00BC05BB" w:rsidP="0053285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329,469</w:t>
            </w:r>
          </w:p>
        </w:tc>
        <w:tc>
          <w:tcPr>
            <w:tcW w:w="236" w:type="dxa"/>
          </w:tcPr>
          <w:p w14:paraId="4FF646BA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36042F34" w14:textId="4B5ABF7B" w:rsidR="00532859" w:rsidRPr="00F1598F" w:rsidRDefault="00532859" w:rsidP="0053285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289,502</w:t>
            </w:r>
          </w:p>
        </w:tc>
      </w:tr>
      <w:tr w:rsidR="00532859" w:rsidRPr="00F1598F" w14:paraId="518FC986" w14:textId="77777777" w:rsidTr="00261470">
        <w:tc>
          <w:tcPr>
            <w:tcW w:w="2519" w:type="dxa"/>
          </w:tcPr>
          <w:p w14:paraId="112207F3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991" w:type="dxa"/>
          </w:tcPr>
          <w:p w14:paraId="61979DBD" w14:textId="77777777" w:rsidR="00532859" w:rsidRPr="00F1598F" w:rsidRDefault="00532859" w:rsidP="005328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8B38CD" w14:textId="6B526E57" w:rsidR="00532859" w:rsidRPr="00283E19" w:rsidRDefault="00D812E4" w:rsidP="0053285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43,485</w:t>
            </w:r>
          </w:p>
        </w:tc>
        <w:tc>
          <w:tcPr>
            <w:tcW w:w="270" w:type="dxa"/>
          </w:tcPr>
          <w:p w14:paraId="480EBB7B" w14:textId="77777777" w:rsidR="00532859" w:rsidRPr="00693EF7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3B418F" w14:textId="526D0245" w:rsidR="00532859" w:rsidRPr="00F1598F" w:rsidRDefault="00532859" w:rsidP="0053285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40,676</w:t>
            </w:r>
          </w:p>
        </w:tc>
        <w:tc>
          <w:tcPr>
            <w:tcW w:w="270" w:type="dxa"/>
          </w:tcPr>
          <w:p w14:paraId="144F1006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3826806F" w14:textId="26685B97" w:rsidR="00532859" w:rsidRPr="00F1598F" w:rsidRDefault="00BC05BB" w:rsidP="0053285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43,485</w:t>
            </w:r>
          </w:p>
        </w:tc>
        <w:tc>
          <w:tcPr>
            <w:tcW w:w="236" w:type="dxa"/>
          </w:tcPr>
          <w:p w14:paraId="3819FC64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57F4488A" w14:textId="435FF1A3" w:rsidR="00532859" w:rsidRPr="00F1598F" w:rsidRDefault="00532859" w:rsidP="0053285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40,676</w:t>
            </w:r>
          </w:p>
        </w:tc>
      </w:tr>
      <w:tr w:rsidR="00532859" w:rsidRPr="00F1598F" w14:paraId="63C23E75" w14:textId="77777777" w:rsidTr="00261470">
        <w:tc>
          <w:tcPr>
            <w:tcW w:w="2519" w:type="dxa"/>
          </w:tcPr>
          <w:p w14:paraId="0C23DC30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</w:tcPr>
          <w:p w14:paraId="56C2CD64" w14:textId="77777777" w:rsidR="00532859" w:rsidRPr="00F1598F" w:rsidRDefault="00532859" w:rsidP="005328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4E58C3" w14:textId="4C1CD22C" w:rsidR="00532859" w:rsidRPr="00F1598F" w:rsidRDefault="00BC05BB" w:rsidP="0053285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397,594</w:t>
            </w:r>
          </w:p>
        </w:tc>
        <w:tc>
          <w:tcPr>
            <w:tcW w:w="270" w:type="dxa"/>
          </w:tcPr>
          <w:p w14:paraId="7AAFE5BC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0D66A4" w14:textId="16563ABA" w:rsidR="00532859" w:rsidRPr="00F1598F" w:rsidRDefault="00532859" w:rsidP="0053285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354,818</w:t>
            </w:r>
          </w:p>
        </w:tc>
        <w:tc>
          <w:tcPr>
            <w:tcW w:w="270" w:type="dxa"/>
          </w:tcPr>
          <w:p w14:paraId="22277979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F6BCCE7" w14:textId="17191AC8" w:rsidR="00532859" w:rsidRPr="00F1598F" w:rsidRDefault="00BC05BB" w:rsidP="0053285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372,954</w:t>
            </w:r>
          </w:p>
        </w:tc>
        <w:tc>
          <w:tcPr>
            <w:tcW w:w="236" w:type="dxa"/>
          </w:tcPr>
          <w:p w14:paraId="45A0B1BA" w14:textId="77777777" w:rsidR="00532859" w:rsidRPr="00F1598F" w:rsidRDefault="00532859" w:rsidP="0053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40CF176B" w14:textId="0B8461D4" w:rsidR="00532859" w:rsidRPr="00F1598F" w:rsidRDefault="00532859" w:rsidP="0053285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330,178</w:t>
            </w:r>
          </w:p>
        </w:tc>
      </w:tr>
    </w:tbl>
    <w:p w14:paraId="21C52C97" w14:textId="47BD1837" w:rsidR="00DB7EE9" w:rsidRDefault="00DB7EE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2"/>
          <w:szCs w:val="22"/>
          <w:lang w:val="th-TH"/>
        </w:rPr>
      </w:pPr>
    </w:p>
    <w:p w14:paraId="29CA0DBF" w14:textId="61171FBB" w:rsidR="00E526A6" w:rsidRPr="00DB41B2" w:rsidRDefault="00E526A6" w:rsidP="00261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25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702466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ณ วันที่ </w:t>
      </w:r>
      <w:r w:rsidR="00532859" w:rsidRPr="00702466">
        <w:rPr>
          <w:rFonts w:asciiTheme="majorBidi" w:hAnsiTheme="majorBidi"/>
          <w:spacing w:val="-4"/>
          <w:sz w:val="30"/>
          <w:szCs w:val="30"/>
        </w:rPr>
        <w:t xml:space="preserve">30 </w:t>
      </w:r>
      <w:r w:rsidR="00532859" w:rsidRPr="00702466">
        <w:rPr>
          <w:rFonts w:asciiTheme="majorBidi" w:hAnsiTheme="majorBidi" w:hint="cs"/>
          <w:spacing w:val="-4"/>
          <w:sz w:val="30"/>
          <w:szCs w:val="30"/>
          <w:cs/>
        </w:rPr>
        <w:t>มิถุนายน</w:t>
      </w:r>
      <w:r w:rsidR="00370ED6" w:rsidRPr="0070246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847141" w:rsidRPr="00702466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0D225D" w:rsidRPr="00702466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847141" w:rsidRPr="0070246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02466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กลุ่มบริษัทมีวงเงินกู้ยืมที่ยังไม่ได้เบิกใช้จากสถาบันการเงินเป็นจำนวนเงิน</w:t>
      </w:r>
      <w:r w:rsidR="00D51CE4" w:rsidRPr="00702466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รว</w:t>
      </w:r>
      <w:r w:rsidR="00865136" w:rsidRPr="00702466">
        <w:rPr>
          <w:rFonts w:asciiTheme="majorBidi" w:hAnsiTheme="majorBidi" w:cstheme="majorBidi" w:hint="cs"/>
          <w:spacing w:val="-4"/>
          <w:sz w:val="30"/>
          <w:szCs w:val="30"/>
          <w:cs/>
          <w:lang w:val="th-TH"/>
        </w:rPr>
        <w:t>ม</w:t>
      </w:r>
      <w:r w:rsidR="0014469B" w:rsidRPr="00702466">
        <w:rPr>
          <w:rFonts w:asciiTheme="majorBidi" w:hAnsiTheme="majorBidi" w:cstheme="majorBidi" w:hint="cs"/>
          <w:spacing w:val="-4"/>
          <w:sz w:val="30"/>
          <w:szCs w:val="30"/>
          <w:cs/>
          <w:lang w:val="th-TH"/>
        </w:rPr>
        <w:t xml:space="preserve"> </w:t>
      </w:r>
      <w:r w:rsidR="00FC6D1D" w:rsidRPr="00702466">
        <w:rPr>
          <w:rFonts w:asciiTheme="majorBidi" w:hAnsiTheme="majorBidi" w:cstheme="majorBidi"/>
          <w:spacing w:val="-4"/>
          <w:sz w:val="30"/>
          <w:szCs w:val="30"/>
        </w:rPr>
        <w:t xml:space="preserve">313 </w:t>
      </w:r>
      <w:r w:rsidRPr="00702466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ล้านบาท</w:t>
      </w:r>
      <w:r w:rsidRPr="00702466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7777A7" w:rsidRPr="00702466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70246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D14F5F" w:rsidRPr="00702466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14F5F" w:rsidRPr="00702466">
        <w:rPr>
          <w:rFonts w:asciiTheme="majorBidi" w:hAnsiTheme="majorBidi" w:cstheme="majorBidi"/>
          <w:sz w:val="30"/>
          <w:szCs w:val="30"/>
        </w:rPr>
        <w:t xml:space="preserve"> </w:t>
      </w:r>
      <w:r w:rsidRPr="0070246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ธันวาคม </w:t>
      </w:r>
      <w:r w:rsidR="00D14F5F" w:rsidRPr="0070246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D225D" w:rsidRPr="00702466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70246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: </w:t>
      </w:r>
      <w:r w:rsidR="00847141" w:rsidRPr="00702466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0D225D" w:rsidRPr="00702466">
        <w:rPr>
          <w:rFonts w:asciiTheme="majorBidi" w:hAnsiTheme="majorBidi" w:cstheme="majorBidi"/>
          <w:i/>
          <w:iCs/>
          <w:sz w:val="30"/>
          <w:szCs w:val="30"/>
        </w:rPr>
        <w:t>42</w:t>
      </w:r>
      <w:r w:rsidRPr="0070246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ล้านบาท)</w:t>
      </w:r>
    </w:p>
    <w:p w14:paraId="7B20FE11" w14:textId="4A5355F1" w:rsidR="009346EE" w:rsidRPr="00E10EFF" w:rsidRDefault="009346EE" w:rsidP="00261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Theme="majorBidi" w:hAnsiTheme="majorBidi" w:cstheme="majorBidi"/>
          <w:sz w:val="22"/>
          <w:szCs w:val="22"/>
          <w:lang w:val="th-TH"/>
        </w:rPr>
      </w:pPr>
    </w:p>
    <w:p w14:paraId="7D42CEA1" w14:textId="5ED93B39" w:rsidR="00261470" w:rsidRDefault="001C7AD6" w:rsidP="00000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/>
          <w:spacing w:val="-6"/>
          <w:sz w:val="30"/>
          <w:szCs w:val="30"/>
          <w:cs/>
        </w:rPr>
      </w:pPr>
      <w:r w:rsidRPr="004643D8">
        <w:rPr>
          <w:rFonts w:asciiTheme="majorBidi" w:hAnsiTheme="majorBidi" w:hint="cs"/>
          <w:spacing w:val="-6"/>
          <w:sz w:val="30"/>
          <w:szCs w:val="30"/>
          <w:cs/>
        </w:rPr>
        <w:t xml:space="preserve">ณ วันที่ </w:t>
      </w:r>
      <w:r w:rsidR="00532859">
        <w:rPr>
          <w:rFonts w:asciiTheme="majorBidi" w:hAnsiTheme="majorBidi"/>
          <w:spacing w:val="-4"/>
          <w:sz w:val="30"/>
          <w:szCs w:val="30"/>
        </w:rPr>
        <w:t xml:space="preserve">30 </w:t>
      </w:r>
      <w:r w:rsidR="00532859">
        <w:rPr>
          <w:rFonts w:asciiTheme="majorBidi" w:hAnsiTheme="majorBidi" w:hint="cs"/>
          <w:spacing w:val="-4"/>
          <w:sz w:val="30"/>
          <w:szCs w:val="30"/>
          <w:cs/>
        </w:rPr>
        <w:t>มิถุนายน</w:t>
      </w:r>
      <w:r w:rsidR="000D225D" w:rsidRPr="002A3611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1434C5">
        <w:rPr>
          <w:rFonts w:asciiTheme="majorBidi" w:hAnsiTheme="majorBidi"/>
          <w:spacing w:val="-4"/>
          <w:sz w:val="30"/>
          <w:szCs w:val="30"/>
        </w:rPr>
        <w:t>2567</w:t>
      </w:r>
      <w:r w:rsidR="000D225D" w:rsidRPr="002A361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643D8">
        <w:rPr>
          <w:rFonts w:asciiTheme="majorBidi" w:hAnsiTheme="majorBidi" w:hint="cs"/>
          <w:spacing w:val="-6"/>
          <w:sz w:val="30"/>
          <w:szCs w:val="30"/>
          <w:cs/>
        </w:rPr>
        <w:t xml:space="preserve">และ </w:t>
      </w:r>
      <w:r w:rsidR="001434C5">
        <w:rPr>
          <w:rFonts w:asciiTheme="majorBidi" w:hAnsiTheme="majorBidi"/>
          <w:spacing w:val="-6"/>
          <w:sz w:val="30"/>
          <w:szCs w:val="30"/>
        </w:rPr>
        <w:t>31</w:t>
      </w:r>
      <w:r w:rsidRPr="004643D8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4643D8">
        <w:rPr>
          <w:rFonts w:asciiTheme="majorBidi" w:hAnsiTheme="majorBidi" w:hint="cs"/>
          <w:spacing w:val="-6"/>
          <w:sz w:val="30"/>
          <w:szCs w:val="30"/>
          <w:cs/>
        </w:rPr>
        <w:t>ธันวาคม</w:t>
      </w:r>
      <w:r w:rsidRPr="004643D8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1434C5">
        <w:rPr>
          <w:rFonts w:asciiTheme="majorBidi" w:hAnsiTheme="majorBidi"/>
          <w:spacing w:val="-6"/>
          <w:sz w:val="30"/>
          <w:szCs w:val="30"/>
        </w:rPr>
        <w:t>2566</w:t>
      </w:r>
      <w:r w:rsidR="00A03580" w:rsidRPr="004643D8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715EE9" w:rsidRPr="004643D8">
        <w:rPr>
          <w:rFonts w:asciiTheme="majorBidi" w:hAnsiTheme="majorBidi" w:hint="cs"/>
          <w:spacing w:val="-6"/>
          <w:sz w:val="30"/>
          <w:szCs w:val="30"/>
          <w:cs/>
        </w:rPr>
        <w:t>บริษัทมีสัญญาวงเงินสินเชื่อกับสถาบันการเงิน ซึ่งกำหนดการดำรงอัตราส่วน</w:t>
      </w:r>
      <w:r w:rsidR="00EB1BBB">
        <w:rPr>
          <w:rFonts w:asciiTheme="majorBidi" w:hAnsiTheme="majorBidi" w:hint="cs"/>
          <w:spacing w:val="-6"/>
          <w:sz w:val="30"/>
          <w:szCs w:val="30"/>
          <w:cs/>
        </w:rPr>
        <w:t>ท</w:t>
      </w:r>
      <w:r w:rsidR="00660359" w:rsidRPr="004643D8">
        <w:rPr>
          <w:rFonts w:asciiTheme="majorBidi" w:hAnsiTheme="majorBidi" w:hint="cs"/>
          <w:spacing w:val="-6"/>
          <w:sz w:val="30"/>
          <w:szCs w:val="30"/>
          <w:cs/>
        </w:rPr>
        <w:t>างการเงินตามที่ระบุในสัญญา</w:t>
      </w:r>
      <w:r w:rsidR="00660359" w:rsidRPr="004643D8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541B73" w:rsidRPr="004643D8">
        <w:rPr>
          <w:rFonts w:asciiTheme="majorBidi" w:hAnsiTheme="majorBidi" w:hint="cs"/>
          <w:spacing w:val="-6"/>
          <w:sz w:val="30"/>
          <w:szCs w:val="30"/>
          <w:cs/>
        </w:rPr>
        <w:t>โดยบริษัท</w:t>
      </w:r>
      <w:r w:rsidR="00660359" w:rsidRPr="004643D8">
        <w:rPr>
          <w:rFonts w:asciiTheme="majorBidi" w:hAnsiTheme="majorBidi" w:hint="cs"/>
          <w:spacing w:val="-6"/>
          <w:sz w:val="30"/>
          <w:szCs w:val="30"/>
          <w:cs/>
        </w:rPr>
        <w:t>ไม่สามารถดำรงบางอัตราส่วนทางการเงินตามที่กำหนดได้</w:t>
      </w:r>
      <w:r w:rsidR="00660359" w:rsidRPr="004643D8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660359" w:rsidRPr="004643D8">
        <w:rPr>
          <w:rFonts w:asciiTheme="majorBidi" w:hAnsiTheme="majorBidi" w:hint="cs"/>
          <w:spacing w:val="-6"/>
          <w:sz w:val="30"/>
          <w:szCs w:val="30"/>
          <w:cs/>
        </w:rPr>
        <w:t>บริษัทอยู่ในระหว่างการดำเนินการผ่อนปรนเงื่อนไขอัตราส่วนทางการเงินกับทางสถาบันการเงิน</w:t>
      </w:r>
      <w:r w:rsidR="00660359" w:rsidRPr="004643D8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660359" w:rsidRPr="004643D8">
        <w:rPr>
          <w:rFonts w:asciiTheme="majorBidi" w:hAnsiTheme="majorBidi" w:hint="cs"/>
          <w:spacing w:val="-6"/>
          <w:sz w:val="30"/>
          <w:szCs w:val="30"/>
          <w:cs/>
        </w:rPr>
        <w:t>ทั้งนี้</w:t>
      </w:r>
      <w:r w:rsidR="00660359" w:rsidRPr="004643D8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660359" w:rsidRPr="004643D8">
        <w:rPr>
          <w:rFonts w:asciiTheme="majorBidi" w:hAnsiTheme="majorBidi" w:hint="cs"/>
          <w:spacing w:val="-6"/>
          <w:sz w:val="30"/>
          <w:szCs w:val="30"/>
          <w:cs/>
        </w:rPr>
        <w:t>บริษัทได้จัดประเภทเงินกู้ยืมจากสถาบันการเงิน</w:t>
      </w:r>
      <w:r w:rsidR="00083891" w:rsidRPr="004643D8">
        <w:rPr>
          <w:rFonts w:asciiTheme="majorBidi" w:hAnsiTheme="majorBidi" w:hint="cs"/>
          <w:spacing w:val="-6"/>
          <w:sz w:val="30"/>
          <w:szCs w:val="30"/>
          <w:cs/>
        </w:rPr>
        <w:t>ดังกล่าว</w:t>
      </w:r>
      <w:r w:rsidR="00660359" w:rsidRPr="004643D8">
        <w:rPr>
          <w:rFonts w:asciiTheme="majorBidi" w:hAnsiTheme="majorBidi" w:hint="cs"/>
          <w:spacing w:val="-6"/>
          <w:sz w:val="30"/>
          <w:szCs w:val="30"/>
          <w:cs/>
        </w:rPr>
        <w:t>เป็นหนี้สินหมุนเวียนภายใต้เงินเบิกเกินบัญชีธนาคารและเงินกู้ยืมระยะสั้นจากสถาบันการเงิน</w:t>
      </w:r>
    </w:p>
    <w:p w14:paraId="6618EF32" w14:textId="77777777" w:rsidR="003E426E" w:rsidRDefault="003E426E" w:rsidP="00000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13A37D33" w14:textId="729946EC" w:rsidR="00D27294" w:rsidRPr="0028714A" w:rsidRDefault="00D27294" w:rsidP="008673F1">
      <w:pPr>
        <w:pStyle w:val="Heading6"/>
        <w:numPr>
          <w:ilvl w:val="0"/>
          <w:numId w:val="2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28714A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ทุนเรือนหุ้น</w:t>
      </w:r>
    </w:p>
    <w:p w14:paraId="18E507C7" w14:textId="77777777" w:rsidR="008735EB" w:rsidRPr="00204EE2" w:rsidRDefault="008735EB" w:rsidP="00204EE2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</w:rPr>
      </w:pPr>
    </w:p>
    <w:tbl>
      <w:tblPr>
        <w:tblW w:w="9775" w:type="dxa"/>
        <w:tblInd w:w="450" w:type="dxa"/>
        <w:tblLook w:val="01E0" w:firstRow="1" w:lastRow="1" w:firstColumn="1" w:lastColumn="1" w:noHBand="0" w:noVBand="0"/>
      </w:tblPr>
      <w:tblGrid>
        <w:gridCol w:w="2668"/>
        <w:gridCol w:w="806"/>
        <w:gridCol w:w="846"/>
        <w:gridCol w:w="1212"/>
        <w:gridCol w:w="257"/>
        <w:gridCol w:w="1149"/>
        <w:gridCol w:w="257"/>
        <w:gridCol w:w="1212"/>
        <w:gridCol w:w="257"/>
        <w:gridCol w:w="1111"/>
      </w:tblGrid>
      <w:tr w:rsidR="005F7AF3" w:rsidRPr="00293EED" w14:paraId="6CAEE507" w14:textId="77777777" w:rsidTr="008906E1">
        <w:trPr>
          <w:tblHeader/>
        </w:trPr>
        <w:tc>
          <w:tcPr>
            <w:tcW w:w="2700" w:type="dxa"/>
          </w:tcPr>
          <w:p w14:paraId="256824DA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275A8495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F68DE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859" w:type="dxa"/>
          </w:tcPr>
          <w:p w14:paraId="569D033F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926DCA" w14:textId="32F03D8B" w:rsidR="008735EB" w:rsidRPr="001F68DE" w:rsidRDefault="008735EB" w:rsidP="003C29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68D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D225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8" w:type="dxa"/>
            <w:shd w:val="clear" w:color="auto" w:fill="auto"/>
          </w:tcPr>
          <w:p w14:paraId="6C8AB96B" w14:textId="77777777" w:rsidR="008735EB" w:rsidRPr="001F68DE" w:rsidRDefault="008735EB" w:rsidP="003C29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F83250" w14:textId="5454559A" w:rsidR="008735EB" w:rsidRPr="001F68DE" w:rsidRDefault="008735EB" w:rsidP="003C29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68D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667072" w:rsidRPr="001F68D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D225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A14CD" w:rsidRPr="00293EED" w14:paraId="3D3BD8D2" w14:textId="77777777" w:rsidTr="008906E1">
        <w:trPr>
          <w:tblHeader/>
        </w:trPr>
        <w:tc>
          <w:tcPr>
            <w:tcW w:w="2700" w:type="dxa"/>
          </w:tcPr>
          <w:p w14:paraId="0C951FB4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4FEDEE11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F68DE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859" w:type="dxa"/>
          </w:tcPr>
          <w:p w14:paraId="75D2EC6C" w14:textId="5F8BA94B" w:rsidR="008735EB" w:rsidRPr="003804FE" w:rsidRDefault="008735EB" w:rsidP="00B05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37C4DACE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58" w:type="dxa"/>
            <w:tcBorders>
              <w:top w:val="single" w:sz="4" w:space="0" w:color="auto"/>
            </w:tcBorders>
          </w:tcPr>
          <w:p w14:paraId="160AD626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</w:tcPr>
          <w:p w14:paraId="38C623F5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F68DE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58" w:type="dxa"/>
          </w:tcPr>
          <w:p w14:paraId="245E31AB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4CA4216C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58" w:type="dxa"/>
            <w:tcBorders>
              <w:top w:val="single" w:sz="4" w:space="0" w:color="auto"/>
            </w:tcBorders>
          </w:tcPr>
          <w:p w14:paraId="4FA2FDD5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3AF0A6CD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F68DE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8735EB" w:rsidRPr="00293EED" w14:paraId="04F33C6D" w14:textId="77777777" w:rsidTr="008906E1">
        <w:trPr>
          <w:tblHeader/>
        </w:trPr>
        <w:tc>
          <w:tcPr>
            <w:tcW w:w="2700" w:type="dxa"/>
          </w:tcPr>
          <w:p w14:paraId="3BF9BBAB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76A15E9E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F68D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859" w:type="dxa"/>
          </w:tcPr>
          <w:p w14:paraId="27B7C8E3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6" w:type="dxa"/>
            <w:gridSpan w:val="7"/>
          </w:tcPr>
          <w:p w14:paraId="50A27F1C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F68D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1F68DE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1F68D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735EB" w:rsidRPr="00293EED" w14:paraId="6301EF54" w14:textId="77777777" w:rsidTr="008906E1">
        <w:tc>
          <w:tcPr>
            <w:tcW w:w="2700" w:type="dxa"/>
          </w:tcPr>
          <w:p w14:paraId="0261E09E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7FF2B7A8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9" w:type="dxa"/>
          </w:tcPr>
          <w:p w14:paraId="1D7C92F5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6" w:type="dxa"/>
            <w:gridSpan w:val="7"/>
          </w:tcPr>
          <w:p w14:paraId="4F1E9333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8735EB" w:rsidRPr="00293EED" w14:paraId="4B931796" w14:textId="77777777" w:rsidTr="008906E1">
        <w:tc>
          <w:tcPr>
            <w:tcW w:w="2700" w:type="dxa"/>
          </w:tcPr>
          <w:p w14:paraId="5C47679E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F68D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F68D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3A5F0D23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9" w:type="dxa"/>
          </w:tcPr>
          <w:p w14:paraId="6B87D167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6" w:type="dxa"/>
            <w:gridSpan w:val="7"/>
          </w:tcPr>
          <w:p w14:paraId="54794684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8906E1" w:rsidRPr="00293EED" w14:paraId="0C54A73B" w14:textId="77777777" w:rsidTr="008906E1">
        <w:tc>
          <w:tcPr>
            <w:tcW w:w="2700" w:type="dxa"/>
          </w:tcPr>
          <w:p w14:paraId="22F13E2C" w14:textId="22B38843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0C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1BEAEA0A" w14:textId="5C7F474F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50C0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859" w:type="dxa"/>
          </w:tcPr>
          <w:p w14:paraId="1E21431F" w14:textId="77777777" w:rsidR="008906E1" w:rsidRPr="001F68DE" w:rsidRDefault="008906E1" w:rsidP="00890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7D18CCA8" w14:textId="4234117A" w:rsidR="008906E1" w:rsidRDefault="008906E1" w:rsidP="008906E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3B70456A" w14:textId="77777777" w:rsidR="008906E1" w:rsidRPr="001F68DE" w:rsidRDefault="008906E1" w:rsidP="008906E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5D23BB10" w14:textId="628F5FF1" w:rsidR="008906E1" w:rsidRDefault="008906E1" w:rsidP="008906E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3ECC408F" w14:textId="77777777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14:paraId="3CD58F6E" w14:textId="60BEE14D" w:rsidR="008906E1" w:rsidRPr="000D225D" w:rsidRDefault="008906E1" w:rsidP="008906E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0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3,738,687</w:t>
            </w:r>
          </w:p>
        </w:tc>
        <w:tc>
          <w:tcPr>
            <w:tcW w:w="258" w:type="dxa"/>
          </w:tcPr>
          <w:p w14:paraId="67EC54DC" w14:textId="77777777" w:rsidR="008906E1" w:rsidRPr="000D225D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0807D52" w14:textId="15D63126" w:rsidR="008906E1" w:rsidRPr="000D225D" w:rsidRDefault="008906E1" w:rsidP="008906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50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934,671</w:t>
            </w:r>
          </w:p>
        </w:tc>
      </w:tr>
      <w:tr w:rsidR="008906E1" w:rsidRPr="00293EED" w14:paraId="19D7E269" w14:textId="77777777" w:rsidTr="008906E1">
        <w:tc>
          <w:tcPr>
            <w:tcW w:w="2700" w:type="dxa"/>
          </w:tcPr>
          <w:p w14:paraId="1401EC44" w14:textId="19DF7ACB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0C0">
              <w:rPr>
                <w:rFonts w:ascii="Angsana New" w:hAnsi="Angsana New"/>
                <w:spacing w:val="-8"/>
                <w:sz w:val="30"/>
                <w:szCs w:val="30"/>
                <w:cs/>
              </w:rPr>
              <w:t>ลดทุนจดทะเบียนโดยการตัดหุ้น</w:t>
            </w:r>
          </w:p>
        </w:tc>
        <w:tc>
          <w:tcPr>
            <w:tcW w:w="810" w:type="dxa"/>
          </w:tcPr>
          <w:p w14:paraId="28D1971D" w14:textId="2D767019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50C0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859" w:type="dxa"/>
          </w:tcPr>
          <w:p w14:paraId="0B9F0609" w14:textId="77777777" w:rsidR="008906E1" w:rsidRPr="001F68DE" w:rsidRDefault="008906E1" w:rsidP="00890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6EB73A38" w14:textId="6A53626A" w:rsidR="008906E1" w:rsidRDefault="00A94A89" w:rsidP="008906E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064163F8" w14:textId="77777777" w:rsidR="008906E1" w:rsidRPr="001F68DE" w:rsidRDefault="008906E1" w:rsidP="008906E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15A4CAAF" w14:textId="1BF37811" w:rsidR="008906E1" w:rsidRDefault="00A94A89" w:rsidP="008906E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6E0047C8" w14:textId="77777777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14:paraId="1BCEA3F1" w14:textId="5528410A" w:rsidR="008906E1" w:rsidRPr="000D225D" w:rsidRDefault="008906E1" w:rsidP="008906E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0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(275,689)</w:t>
            </w:r>
          </w:p>
        </w:tc>
        <w:tc>
          <w:tcPr>
            <w:tcW w:w="258" w:type="dxa"/>
          </w:tcPr>
          <w:p w14:paraId="617417C2" w14:textId="77777777" w:rsidR="008906E1" w:rsidRPr="000D225D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DC06B0F" w14:textId="04540C5B" w:rsidR="008906E1" w:rsidRPr="000D225D" w:rsidRDefault="008906E1" w:rsidP="008906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50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(68,922)</w:t>
            </w:r>
          </w:p>
        </w:tc>
      </w:tr>
      <w:tr w:rsidR="008906E1" w:rsidRPr="00293EED" w14:paraId="7A85991F" w14:textId="77777777" w:rsidTr="008906E1">
        <w:tc>
          <w:tcPr>
            <w:tcW w:w="2700" w:type="dxa"/>
          </w:tcPr>
          <w:p w14:paraId="19D15345" w14:textId="77777777" w:rsidR="008906E1" w:rsidRPr="00DE50C0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E50C0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เพิ่มทุนจดทะเบียนโดยการออก</w:t>
            </w:r>
          </w:p>
          <w:p w14:paraId="64FCA2F7" w14:textId="0E7446AD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0C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E50C0">
              <w:rPr>
                <w:rFonts w:ascii="Angsana New" w:hAnsi="Angsana New"/>
                <w:sz w:val="30"/>
                <w:szCs w:val="30"/>
                <w:cs/>
              </w:rPr>
              <w:t>หุ้นใหม่</w:t>
            </w:r>
          </w:p>
        </w:tc>
        <w:tc>
          <w:tcPr>
            <w:tcW w:w="810" w:type="dxa"/>
          </w:tcPr>
          <w:p w14:paraId="1EE8B72E" w14:textId="77777777" w:rsidR="008906E1" w:rsidRPr="00DE50C0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04D6E4" w14:textId="60C8247E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50C0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859" w:type="dxa"/>
          </w:tcPr>
          <w:p w14:paraId="13B4B7A8" w14:textId="77777777" w:rsidR="008906E1" w:rsidRPr="001F68DE" w:rsidRDefault="008906E1" w:rsidP="00890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6FD0308C" w14:textId="77777777" w:rsidR="008906E1" w:rsidRDefault="008906E1" w:rsidP="008906E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6F65ECF" w14:textId="20E36E96" w:rsidR="00A94A89" w:rsidRPr="001F68DE" w:rsidRDefault="00A94A89" w:rsidP="008906E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049FD636" w14:textId="77777777" w:rsidR="008906E1" w:rsidRPr="001F68DE" w:rsidRDefault="008906E1" w:rsidP="008906E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7E519D09" w14:textId="77777777" w:rsidR="008906E1" w:rsidRDefault="008906E1" w:rsidP="008906E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2E99323" w14:textId="1C02603A" w:rsidR="00A94A89" w:rsidRPr="001F68DE" w:rsidRDefault="00A94A89" w:rsidP="008906E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55BE5E0F" w14:textId="77777777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14:paraId="032B5613" w14:textId="42502EF4" w:rsidR="008906E1" w:rsidRPr="000D225D" w:rsidRDefault="008906E1" w:rsidP="008906E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0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671,975</w:t>
            </w:r>
          </w:p>
        </w:tc>
        <w:tc>
          <w:tcPr>
            <w:tcW w:w="258" w:type="dxa"/>
          </w:tcPr>
          <w:p w14:paraId="3091BB3E" w14:textId="77777777" w:rsidR="008906E1" w:rsidRPr="000D225D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1C91709" w14:textId="6420DE3A" w:rsidR="008906E1" w:rsidRPr="000D225D" w:rsidRDefault="008906E1" w:rsidP="008906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sz w:val="30"/>
                <w:szCs w:val="30"/>
              </w:rPr>
            </w:pPr>
            <w:r w:rsidRPr="00DE50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 xml:space="preserve"> 167,993 </w:t>
            </w:r>
          </w:p>
        </w:tc>
      </w:tr>
      <w:tr w:rsidR="008906E1" w:rsidRPr="00293EED" w14:paraId="6E861209" w14:textId="77777777" w:rsidTr="008906E1">
        <w:tc>
          <w:tcPr>
            <w:tcW w:w="2700" w:type="dxa"/>
          </w:tcPr>
          <w:p w14:paraId="2EDF3809" w14:textId="5DD7E3C3" w:rsidR="008906E1" w:rsidRPr="00532859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หุ้นสามัญ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10" w:type="dxa"/>
          </w:tcPr>
          <w:p w14:paraId="44757FDF" w14:textId="77777777" w:rsidR="008906E1" w:rsidRPr="001F68DE" w:rsidRDefault="008906E1" w:rsidP="00890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bCs/>
                <w:sz w:val="30"/>
                <w:szCs w:val="30"/>
              </w:rPr>
              <w:t>0.25</w:t>
            </w:r>
          </w:p>
        </w:tc>
        <w:tc>
          <w:tcPr>
            <w:tcW w:w="859" w:type="dxa"/>
          </w:tcPr>
          <w:p w14:paraId="6AB7563E" w14:textId="77777777" w:rsidR="008906E1" w:rsidRPr="001F68DE" w:rsidRDefault="008906E1" w:rsidP="00890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16746643" w14:textId="22325196" w:rsidR="008906E1" w:rsidRPr="00897A98" w:rsidRDefault="00A94A89" w:rsidP="008906E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0A83D4BC" w14:textId="77777777" w:rsidR="008906E1" w:rsidRPr="00897A98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7E84F334" w14:textId="7F70AA06" w:rsidR="008906E1" w:rsidRPr="00404EFD" w:rsidRDefault="00A94A89" w:rsidP="008906E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4D7319F6" w14:textId="77777777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53B7C6CF" w14:textId="2CD0972A" w:rsidR="008906E1" w:rsidRPr="001F68DE" w:rsidRDefault="008906E1" w:rsidP="008906E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E50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4,134,973</w:t>
            </w:r>
          </w:p>
        </w:tc>
        <w:tc>
          <w:tcPr>
            <w:tcW w:w="258" w:type="dxa"/>
          </w:tcPr>
          <w:p w14:paraId="4C52E83D" w14:textId="77777777" w:rsidR="008906E1" w:rsidRPr="001F68DE" w:rsidRDefault="008906E1" w:rsidP="008906E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23A43B5D" w14:textId="1FD5FB7D" w:rsidR="008906E1" w:rsidRPr="001F68DE" w:rsidRDefault="008906E1" w:rsidP="008906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50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1,033,742</w:t>
            </w:r>
          </w:p>
        </w:tc>
      </w:tr>
      <w:tr w:rsidR="008906E1" w:rsidRPr="00293EED" w14:paraId="7CEB588E" w14:textId="77777777" w:rsidTr="008906E1">
        <w:tc>
          <w:tcPr>
            <w:tcW w:w="2700" w:type="dxa"/>
          </w:tcPr>
          <w:p w14:paraId="286EC667" w14:textId="77777777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หุ้นสามัญ ณ วันที่ </w:t>
            </w:r>
            <w:r w:rsidRPr="001F68D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F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3CBE1CE2" w14:textId="264FB2C0" w:rsidR="008906E1" w:rsidRPr="001F68DE" w:rsidRDefault="008906E1" w:rsidP="00890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1F68DE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859" w:type="dxa"/>
          </w:tcPr>
          <w:p w14:paraId="6466DE2B" w14:textId="77777777" w:rsidR="008906E1" w:rsidRPr="001F68DE" w:rsidRDefault="008906E1" w:rsidP="00890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5966102E" w14:textId="77777777" w:rsidR="008906E1" w:rsidRPr="001F68DE" w:rsidRDefault="008906E1" w:rsidP="008906E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8" w:type="dxa"/>
          </w:tcPr>
          <w:p w14:paraId="3B879884" w14:textId="77777777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5BF2D7B1" w14:textId="77777777" w:rsidR="008906E1" w:rsidRPr="001F68DE" w:rsidRDefault="008906E1" w:rsidP="008906E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0E49960B" w14:textId="77777777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380DD753" w14:textId="3E652B91" w:rsidR="008906E1" w:rsidRPr="000D225D" w:rsidRDefault="008906E1" w:rsidP="008906E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22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6,971,014</w:t>
            </w:r>
          </w:p>
        </w:tc>
        <w:tc>
          <w:tcPr>
            <w:tcW w:w="258" w:type="dxa"/>
          </w:tcPr>
          <w:p w14:paraId="060A4EE4" w14:textId="77777777" w:rsidR="008906E1" w:rsidRPr="00797657" w:rsidRDefault="008906E1" w:rsidP="008906E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54813C18" w14:textId="4A68CE78" w:rsidR="008906E1" w:rsidRPr="000D225D" w:rsidRDefault="008906E1" w:rsidP="008906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22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34,855,070</w:t>
            </w:r>
          </w:p>
        </w:tc>
      </w:tr>
      <w:tr w:rsidR="008906E1" w:rsidRPr="00293EED" w14:paraId="65313662" w14:textId="77777777" w:rsidTr="008906E1">
        <w:tc>
          <w:tcPr>
            <w:tcW w:w="2700" w:type="dxa"/>
          </w:tcPr>
          <w:p w14:paraId="6BB138BE" w14:textId="1727CD88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F68D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F68D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08DAC64A" w14:textId="77777777" w:rsidR="008906E1" w:rsidRPr="001F68DE" w:rsidRDefault="008906E1" w:rsidP="00890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9" w:type="dxa"/>
          </w:tcPr>
          <w:p w14:paraId="4BF5C2B3" w14:textId="77777777" w:rsidR="008906E1" w:rsidRPr="001F68DE" w:rsidRDefault="008906E1" w:rsidP="00890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2E3B2140" w14:textId="77777777" w:rsidR="008906E1" w:rsidRPr="001F68DE" w:rsidRDefault="008906E1" w:rsidP="008906E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8" w:type="dxa"/>
          </w:tcPr>
          <w:p w14:paraId="2D774E05" w14:textId="77777777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54F8F161" w14:textId="77777777" w:rsidR="008906E1" w:rsidRPr="001F68DE" w:rsidRDefault="008906E1" w:rsidP="008906E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6D50EEBA" w14:textId="77777777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double" w:sz="4" w:space="0" w:color="auto"/>
            </w:tcBorders>
            <w:vAlign w:val="bottom"/>
          </w:tcPr>
          <w:p w14:paraId="54E34344" w14:textId="77777777" w:rsidR="008906E1" w:rsidRPr="005D6948" w:rsidRDefault="008906E1" w:rsidP="008906E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</w:tcPr>
          <w:p w14:paraId="2D985E8C" w14:textId="77777777" w:rsidR="008906E1" w:rsidRPr="005D6948" w:rsidRDefault="008906E1" w:rsidP="008906E1">
            <w:pPr>
              <w:pStyle w:val="30"/>
              <w:tabs>
                <w:tab w:val="clear" w:pos="360"/>
                <w:tab w:val="clear" w:pos="720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vAlign w:val="bottom"/>
          </w:tcPr>
          <w:p w14:paraId="496FE857" w14:textId="77777777" w:rsidR="008906E1" w:rsidRPr="005D6948" w:rsidRDefault="008906E1" w:rsidP="008906E1">
            <w:pPr>
              <w:pStyle w:val="acctfourfigures"/>
              <w:tabs>
                <w:tab w:val="clear" w:pos="765"/>
                <w:tab w:val="decimal" w:pos="280"/>
                <w:tab w:val="decimal" w:pos="8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D3C6D" w:rsidRPr="00293EED" w14:paraId="7808C021" w14:textId="77777777" w:rsidTr="008906E1">
        <w:tc>
          <w:tcPr>
            <w:tcW w:w="2700" w:type="dxa"/>
          </w:tcPr>
          <w:p w14:paraId="36EF729E" w14:textId="6D0494EC" w:rsidR="001D3C6D" w:rsidRPr="001F68DE" w:rsidRDefault="001D3C6D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1B0CF0B7" w14:textId="3A1DE213" w:rsidR="001D3C6D" w:rsidRPr="00404EFD" w:rsidRDefault="001D3C6D" w:rsidP="001D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EFD">
              <w:rPr>
                <w:rFonts w:ascii="Angsana New" w:hAnsi="Angsana New"/>
                <w:sz w:val="30"/>
                <w:szCs w:val="30"/>
              </w:rPr>
              <w:t>5.00</w:t>
            </w:r>
          </w:p>
        </w:tc>
        <w:tc>
          <w:tcPr>
            <w:tcW w:w="859" w:type="dxa"/>
          </w:tcPr>
          <w:p w14:paraId="5A7B63BC" w14:textId="77777777" w:rsidR="001D3C6D" w:rsidRPr="001F68DE" w:rsidRDefault="001D3C6D" w:rsidP="001D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4AAE1989" w14:textId="42BA1133" w:rsidR="001D3C6D" w:rsidRPr="00404EFD" w:rsidRDefault="001D3C6D" w:rsidP="001D3C6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6,971,014</w:t>
            </w:r>
          </w:p>
        </w:tc>
        <w:tc>
          <w:tcPr>
            <w:tcW w:w="258" w:type="dxa"/>
          </w:tcPr>
          <w:p w14:paraId="14166860" w14:textId="77777777" w:rsidR="001D3C6D" w:rsidRPr="00404EFD" w:rsidRDefault="001D3C6D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  <w:tab w:val="decimal" w:pos="826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3AAEE8EB" w14:textId="6CD1133C" w:rsidR="001D3C6D" w:rsidRPr="00404EFD" w:rsidRDefault="001D3C6D" w:rsidP="001D3C6D">
            <w:pPr>
              <w:pStyle w:val="acctfourfigures"/>
              <w:tabs>
                <w:tab w:val="clear" w:pos="765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34,855,070</w:t>
            </w:r>
          </w:p>
        </w:tc>
        <w:tc>
          <w:tcPr>
            <w:tcW w:w="258" w:type="dxa"/>
          </w:tcPr>
          <w:p w14:paraId="632A4221" w14:textId="77777777" w:rsidR="001D3C6D" w:rsidRPr="001F68DE" w:rsidRDefault="001D3C6D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6737E61F" w14:textId="017136FB" w:rsidR="001D3C6D" w:rsidRPr="005D6948" w:rsidRDefault="001D3C6D" w:rsidP="001D3C6D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66840FF2" w14:textId="77777777" w:rsidR="001D3C6D" w:rsidRPr="005D6948" w:rsidRDefault="001D3C6D" w:rsidP="001D3C6D">
            <w:pPr>
              <w:pStyle w:val="30"/>
              <w:tabs>
                <w:tab w:val="clear" w:pos="360"/>
                <w:tab w:val="clear" w:pos="720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7364AB33" w14:textId="7567B70E" w:rsidR="001D3C6D" w:rsidRPr="005D6948" w:rsidRDefault="001D3C6D" w:rsidP="001D3C6D">
            <w:pPr>
              <w:pStyle w:val="acctfourfigures"/>
              <w:tabs>
                <w:tab w:val="clear" w:pos="765"/>
                <w:tab w:val="decimal" w:pos="280"/>
                <w:tab w:val="decimal" w:pos="8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A3EEF" w:rsidRPr="00293EED" w14:paraId="23E3929B" w14:textId="77777777" w:rsidTr="008906E1">
        <w:tc>
          <w:tcPr>
            <w:tcW w:w="2700" w:type="dxa"/>
          </w:tcPr>
          <w:p w14:paraId="427E2045" w14:textId="0D08D52F" w:rsidR="00AA3EEF" w:rsidRPr="00445C8A" w:rsidRDefault="00957B7D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45C8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ลดทุนจดทะเบียนโดยการตัดหุ้น</w:t>
            </w:r>
          </w:p>
        </w:tc>
        <w:tc>
          <w:tcPr>
            <w:tcW w:w="810" w:type="dxa"/>
          </w:tcPr>
          <w:p w14:paraId="7BA8D03A" w14:textId="14D1DDE2" w:rsidR="00AA3EEF" w:rsidRPr="00404EFD" w:rsidRDefault="004F78C2" w:rsidP="001D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5.00</w:t>
            </w:r>
          </w:p>
        </w:tc>
        <w:tc>
          <w:tcPr>
            <w:tcW w:w="859" w:type="dxa"/>
          </w:tcPr>
          <w:p w14:paraId="1649471F" w14:textId="77777777" w:rsidR="00AA3EEF" w:rsidRPr="001F68DE" w:rsidRDefault="00AA3EEF" w:rsidP="001D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143A2218" w14:textId="29BC4E4D" w:rsidR="00AA3EEF" w:rsidRDefault="004F78C2" w:rsidP="001D3C6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(3,833,867)</w:t>
            </w:r>
          </w:p>
        </w:tc>
        <w:tc>
          <w:tcPr>
            <w:tcW w:w="258" w:type="dxa"/>
          </w:tcPr>
          <w:p w14:paraId="153A9E2E" w14:textId="77777777" w:rsidR="00AA3EEF" w:rsidRPr="00404EFD" w:rsidRDefault="00AA3EEF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  <w:tab w:val="decimal" w:pos="826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04D30BAD" w14:textId="41479501" w:rsidR="00AA3EEF" w:rsidRPr="00D226AC" w:rsidRDefault="00D226AC" w:rsidP="001D3C6D">
            <w:pPr>
              <w:pStyle w:val="acctfourfigures"/>
              <w:tabs>
                <w:tab w:val="clear" w:pos="765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</w:pPr>
            <w:r w:rsidRPr="00D226AC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(19,169,337)</w:t>
            </w:r>
          </w:p>
        </w:tc>
        <w:tc>
          <w:tcPr>
            <w:tcW w:w="258" w:type="dxa"/>
          </w:tcPr>
          <w:p w14:paraId="2F73B1D5" w14:textId="77777777" w:rsidR="00AA3EEF" w:rsidRPr="001F68DE" w:rsidRDefault="00AA3EEF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047A04E2" w14:textId="2037B3C6" w:rsidR="00AA3EEF" w:rsidRDefault="00A94A89" w:rsidP="001D3C6D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581A1709" w14:textId="77777777" w:rsidR="00AA3EEF" w:rsidRPr="005D6948" w:rsidRDefault="00AA3EEF" w:rsidP="001D3C6D">
            <w:pPr>
              <w:pStyle w:val="30"/>
              <w:tabs>
                <w:tab w:val="clear" w:pos="360"/>
                <w:tab w:val="clear" w:pos="720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7BF2924D" w14:textId="13F875B2" w:rsidR="00AA3EEF" w:rsidRDefault="00A94A89" w:rsidP="001D3C6D">
            <w:pPr>
              <w:pStyle w:val="acctfourfigures"/>
              <w:tabs>
                <w:tab w:val="clear" w:pos="765"/>
                <w:tab w:val="decimal" w:pos="280"/>
                <w:tab w:val="decimal" w:pos="83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906E1" w:rsidRPr="00293EED" w14:paraId="492C74F1" w14:textId="77777777" w:rsidTr="008906E1">
        <w:tc>
          <w:tcPr>
            <w:tcW w:w="2700" w:type="dxa"/>
          </w:tcPr>
          <w:p w14:paraId="46235C3A" w14:textId="3F477DC0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หุ้นสามัญ ณ วันที่ </w:t>
            </w:r>
            <w:r w:rsidRPr="001F68D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10" w:type="dxa"/>
          </w:tcPr>
          <w:p w14:paraId="5595FD48" w14:textId="6376D7F9" w:rsidR="008906E1" w:rsidRPr="001F68DE" w:rsidRDefault="008906E1" w:rsidP="00890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1F68DE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859" w:type="dxa"/>
          </w:tcPr>
          <w:p w14:paraId="76228653" w14:textId="77777777" w:rsidR="008906E1" w:rsidRPr="0097796E" w:rsidRDefault="008906E1" w:rsidP="00890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25880FD2" w14:textId="4F3BB67C" w:rsidR="008906E1" w:rsidRPr="0097796E" w:rsidRDefault="004F78C2" w:rsidP="004F78C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3,137,147</w:t>
            </w:r>
          </w:p>
        </w:tc>
        <w:tc>
          <w:tcPr>
            <w:tcW w:w="258" w:type="dxa"/>
          </w:tcPr>
          <w:p w14:paraId="6FD3B3E4" w14:textId="77777777" w:rsidR="008906E1" w:rsidRPr="0097796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  <w:tab w:val="decimal" w:pos="826"/>
              </w:tabs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27A93268" w14:textId="5C31E3F5" w:rsidR="008906E1" w:rsidRPr="0097796E" w:rsidRDefault="007A152F" w:rsidP="007A152F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15,685,733</w:t>
            </w:r>
          </w:p>
        </w:tc>
        <w:tc>
          <w:tcPr>
            <w:tcW w:w="258" w:type="dxa"/>
          </w:tcPr>
          <w:p w14:paraId="20FF8DEF" w14:textId="77777777" w:rsidR="008906E1" w:rsidRPr="0097796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06F4CE9D" w14:textId="4C6D1113" w:rsidR="008906E1" w:rsidRPr="0097796E" w:rsidRDefault="008906E1" w:rsidP="008906E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78A706C4" w14:textId="77777777" w:rsidR="008906E1" w:rsidRPr="0097796E" w:rsidRDefault="008906E1" w:rsidP="008906E1">
            <w:pPr>
              <w:pStyle w:val="30"/>
              <w:tabs>
                <w:tab w:val="clear" w:pos="360"/>
                <w:tab w:val="clear" w:pos="720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3ABB9413" w14:textId="78814453" w:rsidR="008906E1" w:rsidRPr="0097796E" w:rsidRDefault="008906E1" w:rsidP="008906E1">
            <w:pPr>
              <w:pStyle w:val="acctfourfigures"/>
              <w:tabs>
                <w:tab w:val="clear" w:pos="765"/>
                <w:tab w:val="decimal" w:pos="280"/>
                <w:tab w:val="decimal" w:pos="83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79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8906E1" w:rsidRPr="00293EED" w14:paraId="647FB712" w14:textId="77777777" w:rsidTr="008906E1">
        <w:tc>
          <w:tcPr>
            <w:tcW w:w="2700" w:type="dxa"/>
          </w:tcPr>
          <w:p w14:paraId="28BCD99A" w14:textId="61211C63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14:paraId="6FF4A7E2" w14:textId="77777777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dxa"/>
          </w:tcPr>
          <w:p w14:paraId="17D9791F" w14:textId="77777777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D086305" w14:textId="77777777" w:rsidR="008906E1" w:rsidRPr="001F68DE" w:rsidRDefault="008906E1" w:rsidP="008906E1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15CB789B" w14:textId="77777777" w:rsidR="008906E1" w:rsidRPr="001F68DE" w:rsidRDefault="008906E1" w:rsidP="008906E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8" w:type="dxa"/>
          </w:tcPr>
          <w:p w14:paraId="39DE9838" w14:textId="77777777" w:rsidR="008906E1" w:rsidRPr="001F68DE" w:rsidRDefault="008906E1" w:rsidP="008906E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2B8261E1" w14:textId="77777777" w:rsidR="008906E1" w:rsidRPr="001F68DE" w:rsidRDefault="008906E1" w:rsidP="008906E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2" w:type="dxa"/>
          </w:tcPr>
          <w:p w14:paraId="43F1BDCB" w14:textId="77777777" w:rsidR="008906E1" w:rsidRPr="001F68DE" w:rsidRDefault="008906E1" w:rsidP="008906E1">
            <w:pPr>
              <w:pStyle w:val="30"/>
              <w:tabs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2C0AF268" w14:textId="77777777" w:rsidR="008906E1" w:rsidRPr="001F68DE" w:rsidRDefault="008906E1" w:rsidP="008906E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3B025B92" w14:textId="77777777" w:rsidR="008906E1" w:rsidRPr="001F68DE" w:rsidRDefault="008906E1" w:rsidP="008906E1">
            <w:pPr>
              <w:pStyle w:val="30"/>
              <w:tabs>
                <w:tab w:val="clear" w:pos="360"/>
                <w:tab w:val="clear" w:pos="720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906E1" w:rsidRPr="00293EED" w14:paraId="35DB400D" w14:textId="77777777" w:rsidTr="008906E1">
        <w:tc>
          <w:tcPr>
            <w:tcW w:w="2700" w:type="dxa"/>
          </w:tcPr>
          <w:p w14:paraId="129F0EE0" w14:textId="77777777" w:rsidR="008906E1" w:rsidRPr="001F68DE" w:rsidRDefault="008906E1" w:rsidP="00890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F68D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F68D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7B0A58F9" w14:textId="77777777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dxa"/>
          </w:tcPr>
          <w:p w14:paraId="57045219" w14:textId="77777777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BCE7CD8" w14:textId="77777777" w:rsidR="008906E1" w:rsidRPr="001F68DE" w:rsidRDefault="008906E1" w:rsidP="008906E1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1B985CA9" w14:textId="77777777" w:rsidR="008906E1" w:rsidRPr="001F68DE" w:rsidRDefault="008906E1" w:rsidP="008906E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8" w:type="dxa"/>
          </w:tcPr>
          <w:p w14:paraId="3F279257" w14:textId="77777777" w:rsidR="008906E1" w:rsidRPr="001F68DE" w:rsidRDefault="008906E1" w:rsidP="008906E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6C25F05D" w14:textId="77777777" w:rsidR="008906E1" w:rsidRPr="001F68DE" w:rsidRDefault="008906E1" w:rsidP="008906E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2" w:type="dxa"/>
          </w:tcPr>
          <w:p w14:paraId="06831B0C" w14:textId="77777777" w:rsidR="008906E1" w:rsidRPr="001F68DE" w:rsidRDefault="008906E1" w:rsidP="008906E1">
            <w:pPr>
              <w:pStyle w:val="30"/>
              <w:tabs>
                <w:tab w:val="clear" w:pos="360"/>
                <w:tab w:val="clear" w:pos="720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6EB14731" w14:textId="77777777" w:rsidR="008906E1" w:rsidRPr="001F68DE" w:rsidRDefault="008906E1" w:rsidP="008906E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205069B" w14:textId="77777777" w:rsidR="008906E1" w:rsidRPr="001F68DE" w:rsidRDefault="008906E1" w:rsidP="008906E1">
            <w:pPr>
              <w:pStyle w:val="30"/>
              <w:tabs>
                <w:tab w:val="clear" w:pos="360"/>
                <w:tab w:val="clear" w:pos="720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D3C6D" w:rsidRPr="00293EED" w14:paraId="6B8F4D24" w14:textId="77777777" w:rsidTr="008906E1">
        <w:tc>
          <w:tcPr>
            <w:tcW w:w="2700" w:type="dxa"/>
          </w:tcPr>
          <w:p w14:paraId="37350119" w14:textId="77777777" w:rsidR="001D3C6D" w:rsidRPr="001F68DE" w:rsidRDefault="001D3C6D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0777F5C6" w14:textId="77777777" w:rsidR="001D3C6D" w:rsidRPr="001F68DE" w:rsidRDefault="001D3C6D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68DE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859" w:type="dxa"/>
          </w:tcPr>
          <w:p w14:paraId="201C70AB" w14:textId="77777777" w:rsidR="001D3C6D" w:rsidRPr="001F68DE" w:rsidRDefault="001D3C6D" w:rsidP="001D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7E1B0B63" w14:textId="56B68602" w:rsidR="001D3C6D" w:rsidRPr="008F198B" w:rsidRDefault="001D3C6D" w:rsidP="007A152F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19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6E90C8CD" w14:textId="77777777" w:rsidR="001D3C6D" w:rsidRPr="00DC1702" w:rsidRDefault="001D3C6D" w:rsidP="001D3C6D">
            <w:pPr>
              <w:pStyle w:val="30"/>
              <w:tabs>
                <w:tab w:val="clear" w:pos="360"/>
                <w:tab w:val="clear" w:pos="720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437459C8" w14:textId="333FDE88" w:rsidR="001D3C6D" w:rsidRPr="00DC1702" w:rsidRDefault="001D3C6D" w:rsidP="001D3C6D">
            <w:pPr>
              <w:pStyle w:val="acctfourfigures"/>
              <w:tabs>
                <w:tab w:val="clear" w:pos="765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</w:t>
            </w:r>
            <w:r w:rsidRPr="00DC17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61A52A7E" w14:textId="77777777" w:rsidR="001D3C6D" w:rsidRPr="001F68DE" w:rsidRDefault="001D3C6D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185BFFA3" w14:textId="199F21E1" w:rsidR="001D3C6D" w:rsidRPr="00D47382" w:rsidRDefault="001D3C6D" w:rsidP="001D3C6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564A">
              <w:rPr>
                <w:rFonts w:ascii="Angsana New" w:hAnsi="Angsana New"/>
                <w:sz w:val="30"/>
                <w:szCs w:val="30"/>
                <w:lang w:val="en-US" w:bidi="th-TH"/>
              </w:rPr>
              <w:t>2,684,613</w:t>
            </w:r>
          </w:p>
        </w:tc>
        <w:tc>
          <w:tcPr>
            <w:tcW w:w="258" w:type="dxa"/>
          </w:tcPr>
          <w:p w14:paraId="1C6ADE38" w14:textId="77777777" w:rsidR="001D3C6D" w:rsidRPr="00D47382" w:rsidRDefault="001D3C6D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ADBC131" w14:textId="19FED6AD" w:rsidR="001D3C6D" w:rsidRPr="00D47382" w:rsidRDefault="001D3C6D" w:rsidP="001D3C6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564A">
              <w:rPr>
                <w:rFonts w:ascii="Angsana New" w:hAnsi="Angsana New"/>
                <w:sz w:val="30"/>
                <w:szCs w:val="30"/>
              </w:rPr>
              <w:t>671,153</w:t>
            </w:r>
          </w:p>
        </w:tc>
      </w:tr>
      <w:tr w:rsidR="001D3C6D" w:rsidRPr="00293EED" w14:paraId="2F025725" w14:textId="77777777">
        <w:tc>
          <w:tcPr>
            <w:tcW w:w="2700" w:type="dxa"/>
          </w:tcPr>
          <w:p w14:paraId="27E75366" w14:textId="77777777" w:rsidR="001D3C6D" w:rsidRPr="001F68DE" w:rsidRDefault="001D3C6D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 w:hanging="160"/>
              <w:jc w:val="thaiDistribute"/>
              <w:rPr>
                <w:rFonts w:ascii="Angsana New" w:hAnsi="Angsana New"/>
                <w:spacing w:val="-16"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spacing w:val="-16"/>
                <w:sz w:val="30"/>
                <w:szCs w:val="30"/>
                <w:cs/>
              </w:rPr>
              <w:t>ออกหุ้นใหม่จากการใช้สิทธิแปลง</w:t>
            </w:r>
            <w:r w:rsidRPr="001F68DE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สภาพของหุ้นกู้แปลงสภาพ</w:t>
            </w:r>
          </w:p>
        </w:tc>
        <w:tc>
          <w:tcPr>
            <w:tcW w:w="810" w:type="dxa"/>
          </w:tcPr>
          <w:p w14:paraId="70772D58" w14:textId="77777777" w:rsidR="001D3C6D" w:rsidRPr="001F68DE" w:rsidRDefault="001D3C6D" w:rsidP="001D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7137923" w14:textId="77777777" w:rsidR="001D3C6D" w:rsidRPr="001F68DE" w:rsidRDefault="001D3C6D" w:rsidP="001D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68DE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859" w:type="dxa"/>
          </w:tcPr>
          <w:p w14:paraId="60085917" w14:textId="77777777" w:rsidR="001D3C6D" w:rsidRPr="001F68DE" w:rsidRDefault="001D3C6D" w:rsidP="001D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311B0A68" w14:textId="55DBA076" w:rsidR="001D3C6D" w:rsidRPr="001F68DE" w:rsidRDefault="001D3C6D" w:rsidP="001D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2878A7F6" w14:textId="3C937BAC" w:rsidR="001D3C6D" w:rsidRPr="008F198B" w:rsidRDefault="007A152F" w:rsidP="007A152F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37D046EF" w14:textId="77777777" w:rsidR="001D3C6D" w:rsidRPr="004E5913" w:rsidRDefault="001D3C6D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  <w:tab w:val="decimal" w:pos="826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4C3E0C00" w14:textId="797B4D88" w:rsidR="001D3C6D" w:rsidRPr="004E5913" w:rsidRDefault="007A152F" w:rsidP="007A152F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035F394A" w14:textId="77777777" w:rsidR="001D3C6D" w:rsidRPr="001F68DE" w:rsidRDefault="001D3C6D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772584D3" w14:textId="6E622061" w:rsidR="001D3C6D" w:rsidRPr="00D47382" w:rsidRDefault="001D3C6D" w:rsidP="001D3C6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</w:rPr>
            </w:pPr>
            <w:r w:rsidRPr="0027564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27564A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 xml:space="preserve">523,079 </w:t>
            </w:r>
          </w:p>
        </w:tc>
        <w:tc>
          <w:tcPr>
            <w:tcW w:w="258" w:type="dxa"/>
          </w:tcPr>
          <w:p w14:paraId="756594A6" w14:textId="77777777" w:rsidR="001D3C6D" w:rsidRPr="00D47382" w:rsidRDefault="001D3C6D" w:rsidP="001D3C6D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5504AA33" w14:textId="02AA7938" w:rsidR="001D3C6D" w:rsidRPr="00D47382" w:rsidRDefault="001D3C6D" w:rsidP="001D3C6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Theme="majorBidi" w:hAnsiTheme="majorBidi" w:cstheme="majorBidi"/>
                <w:sz w:val="30"/>
                <w:szCs w:val="30"/>
              </w:rPr>
            </w:pPr>
            <w:r w:rsidRPr="0027564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   130,770 </w:t>
            </w:r>
          </w:p>
        </w:tc>
      </w:tr>
      <w:tr w:rsidR="001D3C6D" w:rsidRPr="00293EED" w14:paraId="4E07CB63" w14:textId="77777777">
        <w:tc>
          <w:tcPr>
            <w:tcW w:w="2700" w:type="dxa"/>
          </w:tcPr>
          <w:p w14:paraId="07D60082" w14:textId="74D4529E" w:rsidR="001D3C6D" w:rsidRPr="001F68DE" w:rsidRDefault="001D3C6D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หุ้นสามัญ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10" w:type="dxa"/>
          </w:tcPr>
          <w:p w14:paraId="37DE3B71" w14:textId="77777777" w:rsidR="001D3C6D" w:rsidRPr="001F68DE" w:rsidRDefault="001D3C6D" w:rsidP="001D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bCs/>
                <w:sz w:val="30"/>
                <w:szCs w:val="30"/>
              </w:rPr>
              <w:t>0.25</w:t>
            </w:r>
          </w:p>
        </w:tc>
        <w:tc>
          <w:tcPr>
            <w:tcW w:w="859" w:type="dxa"/>
          </w:tcPr>
          <w:p w14:paraId="639B2B13" w14:textId="77777777" w:rsidR="001D3C6D" w:rsidRPr="001F68DE" w:rsidRDefault="001D3C6D" w:rsidP="001D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52D06D9D" w14:textId="294251D7" w:rsidR="001D3C6D" w:rsidRPr="008F198B" w:rsidRDefault="007A152F" w:rsidP="007A152F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210A0797" w14:textId="77777777" w:rsidR="001D3C6D" w:rsidRPr="004E5913" w:rsidRDefault="001D3C6D" w:rsidP="001D3C6D">
            <w:pPr>
              <w:pStyle w:val="30"/>
              <w:tabs>
                <w:tab w:val="clear" w:pos="360"/>
                <w:tab w:val="clear" w:pos="720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D1E062" w14:textId="0CA8228E" w:rsidR="001D3C6D" w:rsidRPr="007A152F" w:rsidRDefault="007A152F" w:rsidP="007A152F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5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4699CFBD" w14:textId="77777777" w:rsidR="001D3C6D" w:rsidRPr="001F68DE" w:rsidRDefault="001D3C6D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15C37216" w14:textId="4D6AC618" w:rsidR="001D3C6D" w:rsidRPr="00D47382" w:rsidRDefault="001D3C6D" w:rsidP="001D3C6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7564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3,207,692</w:t>
            </w:r>
          </w:p>
        </w:tc>
        <w:tc>
          <w:tcPr>
            <w:tcW w:w="258" w:type="dxa"/>
          </w:tcPr>
          <w:p w14:paraId="05FC631A" w14:textId="77777777" w:rsidR="001D3C6D" w:rsidRPr="00D47382" w:rsidRDefault="001D3C6D" w:rsidP="001D3C6D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29D42" w14:textId="364AB3CC" w:rsidR="001D3C6D" w:rsidRPr="00D47382" w:rsidRDefault="001D3C6D" w:rsidP="001D3C6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564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801,923</w:t>
            </w:r>
          </w:p>
        </w:tc>
      </w:tr>
      <w:tr w:rsidR="008906E1" w:rsidRPr="00293EED" w14:paraId="27698723" w14:textId="77777777" w:rsidTr="008906E1">
        <w:tc>
          <w:tcPr>
            <w:tcW w:w="2700" w:type="dxa"/>
          </w:tcPr>
          <w:p w14:paraId="3E0D5A43" w14:textId="20071D7B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F68D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F68D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214C8D0A" w14:textId="77777777" w:rsidR="008906E1" w:rsidRDefault="008906E1" w:rsidP="00890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9" w:type="dxa"/>
          </w:tcPr>
          <w:p w14:paraId="10CB842A" w14:textId="77777777" w:rsidR="008906E1" w:rsidRPr="001F68DE" w:rsidRDefault="008906E1" w:rsidP="00890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6A99F654" w14:textId="77777777" w:rsidR="008906E1" w:rsidRPr="001F68DE" w:rsidRDefault="008906E1" w:rsidP="008906E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</w:tcPr>
          <w:p w14:paraId="2F8BE1C3" w14:textId="77777777" w:rsidR="008906E1" w:rsidRPr="001F68DE" w:rsidRDefault="008906E1" w:rsidP="008906E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2460C93D" w14:textId="77777777" w:rsidR="008906E1" w:rsidRPr="001F68DE" w:rsidRDefault="008906E1" w:rsidP="008906E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3014E302" w14:textId="77777777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2C557FE5" w14:textId="77777777" w:rsidR="008906E1" w:rsidRPr="00D47382" w:rsidRDefault="008906E1" w:rsidP="008906E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</w:tcPr>
          <w:p w14:paraId="6718488F" w14:textId="77777777" w:rsidR="008906E1" w:rsidRPr="00D47382" w:rsidRDefault="008906E1" w:rsidP="008906E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9A48405" w14:textId="77777777" w:rsidR="008906E1" w:rsidRPr="00D47382" w:rsidRDefault="008906E1" w:rsidP="008906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D3C6D" w:rsidRPr="00293EED" w14:paraId="1B18BD67" w14:textId="77777777" w:rsidTr="008906E1">
        <w:tc>
          <w:tcPr>
            <w:tcW w:w="2700" w:type="dxa"/>
          </w:tcPr>
          <w:p w14:paraId="7B989A84" w14:textId="4C02AAEF" w:rsidR="001D3C6D" w:rsidRPr="001F68DE" w:rsidRDefault="001D3C6D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286CBB35" w14:textId="6A5AA901" w:rsidR="001D3C6D" w:rsidRPr="00DC1702" w:rsidRDefault="001D3C6D" w:rsidP="001D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702">
              <w:rPr>
                <w:rFonts w:ascii="Angsana New" w:hAnsi="Angsana New"/>
                <w:sz w:val="30"/>
                <w:szCs w:val="30"/>
              </w:rPr>
              <w:t>5.00</w:t>
            </w:r>
          </w:p>
        </w:tc>
        <w:tc>
          <w:tcPr>
            <w:tcW w:w="859" w:type="dxa"/>
          </w:tcPr>
          <w:p w14:paraId="6E56A077" w14:textId="77777777" w:rsidR="001D3C6D" w:rsidRPr="001F68DE" w:rsidRDefault="001D3C6D" w:rsidP="001D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0C56E8A0" w14:textId="5FC5CD3D" w:rsidR="001D3C6D" w:rsidRPr="00BF38C2" w:rsidRDefault="001D3C6D" w:rsidP="001D3C6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</w:rPr>
            </w:pPr>
            <w:r w:rsidRPr="00BF38C2">
              <w:rPr>
                <w:rFonts w:ascii="Angsana New" w:hAnsi="Angsana New"/>
                <w:sz w:val="30"/>
                <w:szCs w:val="30"/>
              </w:rPr>
              <w:t>184,300</w:t>
            </w:r>
          </w:p>
        </w:tc>
        <w:tc>
          <w:tcPr>
            <w:tcW w:w="258" w:type="dxa"/>
          </w:tcPr>
          <w:p w14:paraId="7D26EB1B" w14:textId="77777777" w:rsidR="001D3C6D" w:rsidRPr="00CB4D7D" w:rsidRDefault="001D3C6D" w:rsidP="001D3C6D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591678B9" w14:textId="425F88D5" w:rsidR="001D3C6D" w:rsidRPr="00CB4D7D" w:rsidRDefault="001D3C6D" w:rsidP="001D3C6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2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921,498</w:t>
            </w:r>
          </w:p>
        </w:tc>
        <w:tc>
          <w:tcPr>
            <w:tcW w:w="258" w:type="dxa"/>
          </w:tcPr>
          <w:p w14:paraId="4E222C3F" w14:textId="77777777" w:rsidR="001D3C6D" w:rsidRPr="001F68DE" w:rsidRDefault="001D3C6D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10083AF7" w14:textId="075ECDD3" w:rsidR="001D3C6D" w:rsidRPr="001D3C6D" w:rsidRDefault="001D3C6D" w:rsidP="001D3C6D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7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26CAD38C" w14:textId="77777777" w:rsidR="001D3C6D" w:rsidRPr="001D3C6D" w:rsidRDefault="001D3C6D" w:rsidP="001D3C6D">
            <w:pPr>
              <w:pStyle w:val="30"/>
              <w:tabs>
                <w:tab w:val="clear" w:pos="360"/>
                <w:tab w:val="clear" w:pos="720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E227614" w14:textId="4A168C07" w:rsidR="001D3C6D" w:rsidRPr="001D3C6D" w:rsidRDefault="001D3C6D" w:rsidP="001D3C6D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7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D3C6D" w:rsidRPr="00293EED" w14:paraId="6E8BFCBC" w14:textId="77777777">
        <w:tc>
          <w:tcPr>
            <w:tcW w:w="2700" w:type="dxa"/>
          </w:tcPr>
          <w:p w14:paraId="7C16B930" w14:textId="70ACA7C8" w:rsidR="001D3C6D" w:rsidRPr="00E92873" w:rsidRDefault="001D3C6D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 w:hanging="160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E92873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จดทะเบียนจากการเสนอขายหุ้น</w:t>
            </w:r>
          </w:p>
          <w:p w14:paraId="555975FD" w14:textId="10E6A8D5" w:rsidR="001D3C6D" w:rsidRPr="001F68DE" w:rsidRDefault="001D3C6D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873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    เพิ่มทุน</w:t>
            </w:r>
            <w:r w:rsidRPr="00E9287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</w:t>
            </w:r>
            <w:r w:rsidRPr="00E92873">
              <w:rPr>
                <w:rFonts w:ascii="Angsana New" w:hAnsi="Angsana New"/>
                <w:spacing w:val="-10"/>
                <w:sz w:val="30"/>
                <w:szCs w:val="30"/>
              </w:rPr>
              <w:t>(Right Offering)</w:t>
            </w:r>
          </w:p>
        </w:tc>
        <w:tc>
          <w:tcPr>
            <w:tcW w:w="810" w:type="dxa"/>
          </w:tcPr>
          <w:p w14:paraId="1731BD3F" w14:textId="77777777" w:rsidR="001D3C6D" w:rsidRPr="00DC1702" w:rsidRDefault="001D3C6D" w:rsidP="001D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4104B6A" w14:textId="6C33A093" w:rsidR="001D3C6D" w:rsidRPr="00DC1702" w:rsidRDefault="001D3C6D" w:rsidP="001D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702">
              <w:rPr>
                <w:rFonts w:ascii="Angsana New" w:hAnsi="Angsana New"/>
                <w:sz w:val="30"/>
                <w:szCs w:val="30"/>
              </w:rPr>
              <w:t>5.00</w:t>
            </w:r>
          </w:p>
        </w:tc>
        <w:tc>
          <w:tcPr>
            <w:tcW w:w="859" w:type="dxa"/>
          </w:tcPr>
          <w:p w14:paraId="2D4DB7DF" w14:textId="77777777" w:rsidR="001D3C6D" w:rsidRPr="001F68DE" w:rsidRDefault="001D3C6D" w:rsidP="001D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602A1FE9" w14:textId="639E8C07" w:rsidR="001D3C6D" w:rsidRPr="001F68DE" w:rsidRDefault="001D3C6D" w:rsidP="001D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4B1717E4" w14:textId="48727433" w:rsidR="001D3C6D" w:rsidRPr="00BF38C2" w:rsidRDefault="00E8109B" w:rsidP="001D3C6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2,088,562</w:t>
            </w:r>
          </w:p>
        </w:tc>
        <w:tc>
          <w:tcPr>
            <w:tcW w:w="258" w:type="dxa"/>
          </w:tcPr>
          <w:p w14:paraId="4FFC7565" w14:textId="77777777" w:rsidR="001D3C6D" w:rsidRPr="001F68DE" w:rsidRDefault="001D3C6D" w:rsidP="001D3C6D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23308F4A" w14:textId="27A4EA69" w:rsidR="001D3C6D" w:rsidRPr="00C61183" w:rsidRDefault="00E8109B" w:rsidP="001D3C6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10,442,809</w:t>
            </w:r>
          </w:p>
        </w:tc>
        <w:tc>
          <w:tcPr>
            <w:tcW w:w="258" w:type="dxa"/>
            <w:vAlign w:val="bottom"/>
          </w:tcPr>
          <w:p w14:paraId="18F5DD6E" w14:textId="77777777" w:rsidR="001D3C6D" w:rsidRPr="001F68DE" w:rsidRDefault="001D3C6D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2B3C8CBE" w14:textId="4572CEBB" w:rsidR="001D3C6D" w:rsidRPr="001D3C6D" w:rsidRDefault="001D3C6D" w:rsidP="001D3C6D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4CF02F50" w14:textId="77777777" w:rsidR="001D3C6D" w:rsidRPr="001D3C6D" w:rsidRDefault="001D3C6D" w:rsidP="001D3C6D">
            <w:pPr>
              <w:pStyle w:val="30"/>
              <w:tabs>
                <w:tab w:val="clear" w:pos="360"/>
                <w:tab w:val="clear" w:pos="720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3553E52F" w14:textId="02DBFB30" w:rsidR="001D3C6D" w:rsidRPr="001D3C6D" w:rsidRDefault="001D3C6D" w:rsidP="001D3C6D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D3C6D" w:rsidRPr="00293EED" w14:paraId="1F888834" w14:textId="77777777" w:rsidTr="008906E1">
        <w:tc>
          <w:tcPr>
            <w:tcW w:w="2700" w:type="dxa"/>
          </w:tcPr>
          <w:p w14:paraId="773CB3AC" w14:textId="30AD40BC" w:rsidR="001D3C6D" w:rsidRPr="001F68DE" w:rsidRDefault="001D3C6D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หุ้นสามัญ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10" w:type="dxa"/>
          </w:tcPr>
          <w:p w14:paraId="6EC5CCB6" w14:textId="29C44F8C" w:rsidR="001D3C6D" w:rsidRDefault="001D3C6D" w:rsidP="001D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5.00</w:t>
            </w:r>
          </w:p>
        </w:tc>
        <w:tc>
          <w:tcPr>
            <w:tcW w:w="859" w:type="dxa"/>
          </w:tcPr>
          <w:p w14:paraId="354B4C71" w14:textId="77777777" w:rsidR="001D3C6D" w:rsidRPr="001F68DE" w:rsidRDefault="001D3C6D" w:rsidP="001D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24C05B4D" w14:textId="3E04924A" w:rsidR="001D3C6D" w:rsidRPr="00BF38C2" w:rsidRDefault="00E8109B" w:rsidP="001D3C6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2,272,862</w:t>
            </w:r>
          </w:p>
        </w:tc>
        <w:tc>
          <w:tcPr>
            <w:tcW w:w="258" w:type="dxa"/>
          </w:tcPr>
          <w:p w14:paraId="027B610F" w14:textId="77777777" w:rsidR="001D3C6D" w:rsidRPr="00DC1702" w:rsidRDefault="001D3C6D" w:rsidP="001D3C6D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725E2" w14:textId="6516B82B" w:rsidR="001D3C6D" w:rsidRPr="00457E2B" w:rsidRDefault="00E8109B" w:rsidP="001D3C6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</w:t>
            </w:r>
            <w:r w:rsidR="0064019D">
              <w:rPr>
                <w:rFonts w:ascii="Angsana New" w:hAnsi="Angsana New"/>
                <w:b/>
                <w:bCs/>
                <w:sz w:val="30"/>
                <w:szCs w:val="30"/>
              </w:rPr>
              <w:t>364,307</w:t>
            </w:r>
          </w:p>
        </w:tc>
        <w:tc>
          <w:tcPr>
            <w:tcW w:w="258" w:type="dxa"/>
          </w:tcPr>
          <w:p w14:paraId="0E853A1B" w14:textId="77777777" w:rsidR="001D3C6D" w:rsidRPr="00DC1702" w:rsidRDefault="001D3C6D" w:rsidP="001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2812D09D" w14:textId="4FB93BA8" w:rsidR="001D3C6D" w:rsidRPr="001D3C6D" w:rsidRDefault="001D3C6D" w:rsidP="001D3C6D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17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74D9D05A" w14:textId="77777777" w:rsidR="001D3C6D" w:rsidRPr="001D3C6D" w:rsidRDefault="001D3C6D" w:rsidP="001D3C6D">
            <w:pPr>
              <w:pStyle w:val="30"/>
              <w:tabs>
                <w:tab w:val="clear" w:pos="360"/>
                <w:tab w:val="clear" w:pos="720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B0B2C" w14:textId="7DDD5B48" w:rsidR="001D3C6D" w:rsidRPr="001D3C6D" w:rsidRDefault="001D3C6D" w:rsidP="001D3C6D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D20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8906E1" w:rsidRPr="00293EED" w14:paraId="3064FE23" w14:textId="77777777" w:rsidTr="008906E1">
        <w:tc>
          <w:tcPr>
            <w:tcW w:w="2700" w:type="dxa"/>
          </w:tcPr>
          <w:p w14:paraId="4181A7BA" w14:textId="17B44B91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หุ้นสามัญ ณ วันที่ </w:t>
            </w:r>
            <w:r w:rsidRPr="001F68D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F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260C55BA" w14:textId="7AC3C43A" w:rsidR="008906E1" w:rsidRDefault="008906E1" w:rsidP="00890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5.00</w:t>
            </w:r>
          </w:p>
        </w:tc>
        <w:tc>
          <w:tcPr>
            <w:tcW w:w="859" w:type="dxa"/>
          </w:tcPr>
          <w:p w14:paraId="42417B2A" w14:textId="77777777" w:rsidR="008906E1" w:rsidRPr="001F68DE" w:rsidRDefault="008906E1" w:rsidP="00890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651ED5BE" w14:textId="77777777" w:rsidR="008906E1" w:rsidRPr="001F68DE" w:rsidRDefault="008906E1" w:rsidP="008906E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</w:tcPr>
          <w:p w14:paraId="6AFAD1E8" w14:textId="77777777" w:rsidR="008906E1" w:rsidRPr="001F68DE" w:rsidRDefault="008906E1" w:rsidP="008906E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</w:tcPr>
          <w:p w14:paraId="3353A319" w14:textId="77777777" w:rsidR="008906E1" w:rsidRPr="001F68DE" w:rsidRDefault="008906E1" w:rsidP="008906E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2AA4CCA0" w14:textId="77777777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double" w:sz="4" w:space="0" w:color="auto"/>
              <w:bottom w:val="double" w:sz="4" w:space="0" w:color="auto"/>
            </w:tcBorders>
          </w:tcPr>
          <w:p w14:paraId="0F4AE81A" w14:textId="434BDB02" w:rsidR="008906E1" w:rsidRPr="001D3C6D" w:rsidRDefault="008906E1" w:rsidP="008906E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D3C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184,300</w:t>
            </w:r>
          </w:p>
        </w:tc>
        <w:tc>
          <w:tcPr>
            <w:tcW w:w="258" w:type="dxa"/>
          </w:tcPr>
          <w:p w14:paraId="47B6D5FB" w14:textId="77777777" w:rsidR="008906E1" w:rsidRPr="001D3C6D" w:rsidRDefault="008906E1" w:rsidP="008906E1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double" w:sz="4" w:space="0" w:color="auto"/>
              <w:bottom w:val="double" w:sz="4" w:space="0" w:color="auto"/>
            </w:tcBorders>
          </w:tcPr>
          <w:p w14:paraId="4C3BE24A" w14:textId="501DB1F8" w:rsidR="008906E1" w:rsidRPr="001D3C6D" w:rsidRDefault="008906E1" w:rsidP="008906E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D3C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921,498</w:t>
            </w:r>
          </w:p>
        </w:tc>
      </w:tr>
    </w:tbl>
    <w:p w14:paraId="5DE77C70" w14:textId="77777777" w:rsidR="00B064E0" w:rsidRDefault="00B064E0" w:rsidP="00A1584C">
      <w:pPr>
        <w:pStyle w:val="ListParagraph"/>
        <w:tabs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3A15BAA" w14:textId="77777777" w:rsidR="00B064E0" w:rsidRDefault="00B064E0" w:rsidP="00A1584C">
      <w:pPr>
        <w:pStyle w:val="ListParagraph"/>
        <w:tabs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A2AB4D5" w14:textId="4C7DE3F2" w:rsidR="007D29ED" w:rsidRPr="000369C9" w:rsidRDefault="009666F6" w:rsidP="007D29ED">
      <w:pPr>
        <w:pStyle w:val="ListParagraph"/>
        <w:tabs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4"/>
          <w:sz w:val="30"/>
          <w:szCs w:val="30"/>
          <w:lang w:val="th-TH"/>
        </w:rPr>
      </w:pP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lastRenderedPageBreak/>
        <w:t>เมื่อวันที่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C2453A">
        <w:rPr>
          <w:rFonts w:asciiTheme="majorBidi" w:hAnsiTheme="majorBidi"/>
          <w:spacing w:val="-4"/>
          <w:sz w:val="30"/>
          <w:szCs w:val="30"/>
        </w:rPr>
        <w:t>4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มกราคม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A2200C">
        <w:rPr>
          <w:rFonts w:asciiTheme="majorBidi" w:hAnsiTheme="majorBidi"/>
          <w:spacing w:val="-4"/>
          <w:sz w:val="30"/>
          <w:szCs w:val="30"/>
        </w:rPr>
        <w:t>2567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บริษัทได้มีการปิดการเสนอขายหุ้น</w:t>
      </w:r>
      <w:r w:rsidR="003332A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สามัญ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เพิ่มทุนให้แก่ผู้ถือหุ้นรายเดิมตามสัดส่วน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A37B72">
        <w:rPr>
          <w:rFonts w:asciiTheme="majorBidi" w:hAnsiTheme="majorBidi"/>
          <w:spacing w:val="-4"/>
          <w:sz w:val="30"/>
          <w:szCs w:val="30"/>
          <w:cs/>
          <w:lang w:val="th-TH"/>
        </w:rPr>
        <w:br/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>(</w:t>
      </w:r>
      <w:r w:rsidRPr="009666F6">
        <w:rPr>
          <w:rFonts w:asciiTheme="majorBidi" w:hAnsiTheme="majorBidi" w:cstheme="majorBidi"/>
          <w:spacing w:val="-4"/>
          <w:sz w:val="30"/>
          <w:szCs w:val="30"/>
          <w:lang w:val="th-TH"/>
        </w:rPr>
        <w:t xml:space="preserve">Right Offering) </w:t>
      </w:r>
      <w:r w:rsidR="00DC28D0">
        <w:rPr>
          <w:rFonts w:asciiTheme="majorBidi" w:hAnsiTheme="majorBidi" w:cstheme="majorBidi" w:hint="cs"/>
          <w:spacing w:val="-4"/>
          <w:sz w:val="30"/>
          <w:szCs w:val="30"/>
          <w:cs/>
          <w:lang w:val="th-TH"/>
        </w:rPr>
        <w:t xml:space="preserve">ครั้งที่ </w:t>
      </w:r>
      <w:r w:rsidR="00DC28D0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ระหว่างวันที่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C2453A">
        <w:rPr>
          <w:rFonts w:asciiTheme="majorBidi" w:hAnsiTheme="majorBidi"/>
          <w:spacing w:val="-4"/>
          <w:sz w:val="30"/>
          <w:szCs w:val="30"/>
        </w:rPr>
        <w:t>26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ธันวาคม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C2453A">
        <w:rPr>
          <w:rFonts w:asciiTheme="majorBidi" w:hAnsiTheme="majorBidi"/>
          <w:spacing w:val="-4"/>
          <w:sz w:val="30"/>
          <w:szCs w:val="30"/>
        </w:rPr>
        <w:t>2566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ถึง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C2453A">
        <w:rPr>
          <w:rFonts w:asciiTheme="majorBidi" w:hAnsiTheme="majorBidi"/>
          <w:spacing w:val="-4"/>
          <w:sz w:val="30"/>
          <w:szCs w:val="30"/>
        </w:rPr>
        <w:t>4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มกราคม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C2453A">
        <w:rPr>
          <w:rFonts w:asciiTheme="majorBidi" w:hAnsiTheme="majorBidi"/>
          <w:spacing w:val="-4"/>
          <w:sz w:val="30"/>
          <w:szCs w:val="30"/>
        </w:rPr>
        <w:t>2567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ตามที่ได้รับอนุมัติจากที่ประชุมคณะกรรมการบริษัท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เมื่อวันที่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FE1680">
        <w:rPr>
          <w:rFonts w:asciiTheme="majorBidi" w:hAnsiTheme="majorBidi"/>
          <w:spacing w:val="-4"/>
          <w:sz w:val="30"/>
          <w:szCs w:val="30"/>
        </w:rPr>
        <w:t>29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พฤศจิกายน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FE1680">
        <w:rPr>
          <w:rFonts w:asciiTheme="majorBidi" w:hAnsiTheme="majorBidi"/>
          <w:spacing w:val="-4"/>
          <w:sz w:val="30"/>
          <w:szCs w:val="30"/>
        </w:rPr>
        <w:t>2566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โดยเสนอขายหุ้น</w:t>
      </w:r>
      <w:r w:rsidR="003332A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สามัญ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เพิ่มทุนทั้งสิ้นจำนวน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FE1680">
        <w:rPr>
          <w:rFonts w:asciiTheme="majorBidi" w:hAnsiTheme="majorBidi"/>
          <w:spacing w:val="-4"/>
          <w:sz w:val="30"/>
          <w:szCs w:val="30"/>
        </w:rPr>
        <w:t>1,646,021,206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หุ้น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มูลค่าที่ตราไว้หุ้นละ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FE1680">
        <w:rPr>
          <w:rFonts w:asciiTheme="majorBidi" w:hAnsiTheme="majorBidi"/>
          <w:spacing w:val="-4"/>
          <w:sz w:val="30"/>
          <w:szCs w:val="30"/>
        </w:rPr>
        <w:t>5.00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บาท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ในอัตราส่วนการจัดสรร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D56570">
        <w:rPr>
          <w:rFonts w:asciiTheme="majorBidi" w:hAnsiTheme="majorBidi"/>
          <w:spacing w:val="-4"/>
          <w:sz w:val="30"/>
          <w:szCs w:val="30"/>
        </w:rPr>
        <w:t>1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หุ้นสามัญเดิม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ต่อไม่เกิน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D56570">
        <w:rPr>
          <w:rFonts w:asciiTheme="majorBidi" w:hAnsiTheme="majorBidi"/>
          <w:spacing w:val="-4"/>
          <w:sz w:val="30"/>
          <w:szCs w:val="30"/>
        </w:rPr>
        <w:t>27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หุ้นสามัญเพิ่มทุน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616722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โดย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ราคาเสนอขาย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D56570">
        <w:rPr>
          <w:rFonts w:asciiTheme="majorBidi" w:hAnsiTheme="majorBidi"/>
          <w:spacing w:val="-4"/>
          <w:sz w:val="30"/>
          <w:szCs w:val="30"/>
        </w:rPr>
        <w:t>0.22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บาทต่อหุ้นสามัญเพิ่มทุน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คิดเป็นจำนวนเงิน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D56570">
        <w:rPr>
          <w:rFonts w:asciiTheme="majorBidi" w:hAnsiTheme="majorBidi"/>
          <w:spacing w:val="-4"/>
          <w:sz w:val="30"/>
          <w:szCs w:val="30"/>
        </w:rPr>
        <w:t>362,124,665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บาท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ซึ่งบริษัทได้ดำเนินการจดทะเบียนเปลี่ยนแปลงทุนชำระแล้วต่อกรมพัฒนาธุรกิจการค้า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และกระทรวงพาณิชย์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เมื่อวันที่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D56570">
        <w:rPr>
          <w:rFonts w:asciiTheme="majorBidi" w:hAnsiTheme="majorBidi"/>
          <w:spacing w:val="-4"/>
          <w:sz w:val="30"/>
          <w:szCs w:val="30"/>
        </w:rPr>
        <w:t>17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มกราคม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D56570">
        <w:rPr>
          <w:rFonts w:asciiTheme="majorBidi" w:hAnsiTheme="majorBidi"/>
          <w:spacing w:val="-4"/>
          <w:sz w:val="30"/>
          <w:szCs w:val="30"/>
        </w:rPr>
        <w:t>2567</w:t>
      </w:r>
    </w:p>
    <w:p w14:paraId="03DB4D0C" w14:textId="77777777" w:rsidR="009666F6" w:rsidRPr="0058521F" w:rsidRDefault="009666F6" w:rsidP="009666F6">
      <w:pPr>
        <w:pStyle w:val="ListParagraph"/>
        <w:tabs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</w:pPr>
    </w:p>
    <w:p w14:paraId="3DD9F02E" w14:textId="7E89FD1D" w:rsidR="00C42A1F" w:rsidRDefault="00B5339F" w:rsidP="007D29ED">
      <w:pPr>
        <w:pStyle w:val="ListParagraph"/>
        <w:tabs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6"/>
          <w:sz w:val="30"/>
          <w:szCs w:val="30"/>
          <w:lang w:val="th-TH"/>
        </w:rPr>
      </w:pPr>
      <w:r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 xml:space="preserve">เมื่อวันที่ 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18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2567 </w:t>
      </w:r>
      <w:r w:rsidR="007D29ED" w:rsidRPr="006B30A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บริษัทได้ดําเนินการจดทะเบียนเปลี่ยนแปลงทุนชําระแล้ว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7D29ED" w:rsidRPr="006B30A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จากการเสนอขายหุ้นสามัญเพิ่มทุนให้แก่ผู้ถือหุ้นเดิมตามสัดส่วนการถือหุ้น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(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lang w:val="th-TH"/>
        </w:rPr>
        <w:t xml:space="preserve">Right Offering) </w:t>
      </w:r>
      <w:r w:rsidR="007D29ED" w:rsidRPr="006B30A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ครั้งที่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A37B72">
        <w:rPr>
          <w:rFonts w:asciiTheme="majorBidi" w:hAnsiTheme="majorBidi" w:cstheme="majorBidi"/>
          <w:spacing w:val="-6"/>
          <w:sz w:val="30"/>
          <w:szCs w:val="30"/>
        </w:rPr>
        <w:t>2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7D29ED" w:rsidRPr="006B30A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จํานวน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7106EA">
        <w:rPr>
          <w:rFonts w:asciiTheme="majorBidi" w:hAnsiTheme="majorBidi" w:cstheme="majorBidi"/>
          <w:sz w:val="30"/>
          <w:szCs w:val="30"/>
        </w:rPr>
        <w:t>2,212,</w:t>
      </w:r>
      <w:r w:rsidR="00432F6F">
        <w:rPr>
          <w:rFonts w:asciiTheme="majorBidi" w:hAnsiTheme="majorBidi" w:cstheme="majorBidi"/>
          <w:sz w:val="30"/>
          <w:szCs w:val="30"/>
        </w:rPr>
        <w:t>703,530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7D29ED" w:rsidRPr="006B30A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บาท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46502D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จาก</w:t>
      </w:r>
      <w:r w:rsidR="007D29ED" w:rsidRPr="006B30A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เดิม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A37B72">
        <w:rPr>
          <w:rFonts w:asciiTheme="majorBidi" w:hAnsiTheme="majorBidi" w:cstheme="majorBidi"/>
          <w:spacing w:val="-6"/>
          <w:sz w:val="30"/>
          <w:szCs w:val="30"/>
        </w:rPr>
        <w:t>9</w:t>
      </w:r>
      <w:r w:rsidR="007D29ED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7D29ED">
        <w:rPr>
          <w:rFonts w:asciiTheme="majorBidi" w:hAnsiTheme="majorBidi" w:cstheme="majorBidi"/>
          <w:spacing w:val="-6"/>
          <w:sz w:val="30"/>
          <w:szCs w:val="30"/>
          <w:cs/>
        </w:rPr>
        <w:t>151</w:t>
      </w:r>
      <w:r w:rsidR="007D29ED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6B248C">
        <w:rPr>
          <w:rFonts w:asciiTheme="majorBidi" w:hAnsiTheme="majorBidi" w:cstheme="majorBidi"/>
          <w:spacing w:val="-6"/>
          <w:sz w:val="30"/>
          <w:szCs w:val="30"/>
        </w:rPr>
        <w:t>603,710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7D29ED" w:rsidRPr="006B30A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บาท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7D29ED" w:rsidRPr="006B30A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เป็นทุนชําระแล้วใหม่จํานวน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A37B72">
        <w:rPr>
          <w:rFonts w:asciiTheme="majorBidi" w:hAnsiTheme="majorBidi" w:cstheme="majorBidi"/>
          <w:spacing w:val="-6"/>
          <w:sz w:val="30"/>
          <w:szCs w:val="30"/>
        </w:rPr>
        <w:t>11</w:t>
      </w:r>
      <w:r w:rsidR="007D29ED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D22777">
        <w:rPr>
          <w:rFonts w:asciiTheme="majorBidi" w:hAnsiTheme="majorBidi" w:cstheme="majorBidi"/>
          <w:spacing w:val="-6"/>
          <w:sz w:val="30"/>
          <w:szCs w:val="30"/>
        </w:rPr>
        <w:t>364,</w:t>
      </w:r>
      <w:r w:rsidR="007D78E8">
        <w:rPr>
          <w:rFonts w:asciiTheme="majorBidi" w:hAnsiTheme="majorBidi" w:cstheme="majorBidi"/>
          <w:spacing w:val="-6"/>
          <w:sz w:val="30"/>
          <w:szCs w:val="30"/>
        </w:rPr>
        <w:t>307,240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7D29ED" w:rsidRPr="006B30A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บาท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7D29ED" w:rsidRPr="006B30A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ต่อกรมพัฒนาธุรกิจการค้า</w:t>
      </w:r>
      <w:r w:rsidR="002329B7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และ</w:t>
      </w:r>
      <w:r w:rsidR="007D29ED" w:rsidRPr="006B30A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กระทรวงพาณิชย์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</w:p>
    <w:p w14:paraId="5AECCB82" w14:textId="77777777" w:rsidR="00D10234" w:rsidRDefault="00D10234" w:rsidP="007D29ED">
      <w:pPr>
        <w:pStyle w:val="ListParagraph"/>
        <w:tabs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6"/>
          <w:sz w:val="30"/>
          <w:szCs w:val="30"/>
          <w:lang w:val="th-TH"/>
        </w:rPr>
      </w:pPr>
    </w:p>
    <w:p w14:paraId="542389CA" w14:textId="4328AB61" w:rsidR="00A7087F" w:rsidRPr="00CB4672" w:rsidRDefault="00525290" w:rsidP="00525290">
      <w:pPr>
        <w:pStyle w:val="ListParagraph"/>
        <w:tabs>
          <w:tab w:val="clear" w:pos="907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CB4672">
        <w:rPr>
          <w:rFonts w:asciiTheme="majorBidi" w:hAnsiTheme="majorBidi" w:hint="cs"/>
          <w:sz w:val="30"/>
          <w:szCs w:val="30"/>
          <w:cs/>
          <w:lang w:val="th-TH"/>
        </w:rPr>
        <w:t>เมื่อวันที่</w:t>
      </w:r>
      <w:r w:rsidRPr="00CB46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73514F" w:rsidRPr="00CB4672">
        <w:rPr>
          <w:rFonts w:asciiTheme="majorBidi" w:hAnsiTheme="majorBidi"/>
          <w:sz w:val="30"/>
          <w:szCs w:val="30"/>
        </w:rPr>
        <w:t>2</w:t>
      </w:r>
      <w:r w:rsidR="006B4BAB" w:rsidRPr="00CB4672">
        <w:rPr>
          <w:rFonts w:asciiTheme="majorBidi" w:hAnsiTheme="majorBidi"/>
          <w:sz w:val="30"/>
          <w:szCs w:val="30"/>
        </w:rPr>
        <w:t>7</w:t>
      </w:r>
      <w:r w:rsidR="0073514F" w:rsidRPr="00CB4672">
        <w:rPr>
          <w:rFonts w:asciiTheme="majorBidi" w:hAnsiTheme="majorBidi"/>
          <w:sz w:val="30"/>
          <w:szCs w:val="30"/>
        </w:rPr>
        <w:t xml:space="preserve"> </w:t>
      </w:r>
      <w:r w:rsidR="0073514F" w:rsidRPr="00CB4672">
        <w:rPr>
          <w:rFonts w:asciiTheme="majorBidi" w:hAnsiTheme="majorBidi" w:hint="cs"/>
          <w:sz w:val="30"/>
          <w:szCs w:val="30"/>
          <w:cs/>
        </w:rPr>
        <w:t>มิถุนายน</w:t>
      </w:r>
      <w:r w:rsidR="006B4BAB" w:rsidRPr="00CB4672">
        <w:rPr>
          <w:rFonts w:asciiTheme="majorBidi" w:hAnsiTheme="majorBidi"/>
          <w:sz w:val="30"/>
          <w:szCs w:val="30"/>
        </w:rPr>
        <w:t xml:space="preserve"> 2567</w:t>
      </w:r>
      <w:r w:rsidRPr="00CB46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CB4672">
        <w:rPr>
          <w:rFonts w:asciiTheme="majorBidi" w:hAnsiTheme="majorBidi" w:hint="cs"/>
          <w:sz w:val="30"/>
          <w:szCs w:val="30"/>
          <w:cs/>
          <w:lang w:val="th-TH"/>
        </w:rPr>
        <w:t>ที่ประชุม</w:t>
      </w:r>
      <w:r w:rsidR="00BD73C4" w:rsidRPr="00CB4672">
        <w:rPr>
          <w:rFonts w:asciiTheme="majorBidi" w:hAnsiTheme="majorBidi" w:hint="cs"/>
          <w:sz w:val="30"/>
          <w:szCs w:val="30"/>
          <w:cs/>
          <w:lang w:val="th-TH"/>
        </w:rPr>
        <w:t>วิ</w:t>
      </w:r>
      <w:r w:rsidRPr="00CB4672">
        <w:rPr>
          <w:rFonts w:asciiTheme="majorBidi" w:hAnsiTheme="majorBidi" w:hint="cs"/>
          <w:sz w:val="30"/>
          <w:szCs w:val="30"/>
          <w:cs/>
          <w:lang w:val="th-TH"/>
        </w:rPr>
        <w:t>สามัญผู้ถือหุ้นอนุมัติให้บริษัทลดทุนจดทะเบียนจากจำนวน</w:t>
      </w:r>
      <w:r w:rsidRPr="00CB46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950F1" w:rsidRPr="00CB4672">
        <w:rPr>
          <w:rFonts w:asciiTheme="majorBidi" w:hAnsiTheme="majorBidi"/>
          <w:sz w:val="30"/>
          <w:szCs w:val="30"/>
        </w:rPr>
        <w:t>6</w:t>
      </w:r>
      <w:r w:rsidR="005E0E97" w:rsidRPr="00CB4672">
        <w:rPr>
          <w:rFonts w:asciiTheme="majorBidi" w:hAnsiTheme="majorBidi"/>
          <w:sz w:val="30"/>
          <w:szCs w:val="30"/>
        </w:rPr>
        <w:t>,</w:t>
      </w:r>
      <w:r w:rsidR="003950F1" w:rsidRPr="00CB4672">
        <w:rPr>
          <w:rFonts w:asciiTheme="majorBidi" w:hAnsiTheme="majorBidi"/>
          <w:sz w:val="30"/>
          <w:szCs w:val="30"/>
        </w:rPr>
        <w:t>9</w:t>
      </w:r>
      <w:r w:rsidR="00570190" w:rsidRPr="00CB4672">
        <w:rPr>
          <w:rFonts w:asciiTheme="majorBidi" w:hAnsiTheme="majorBidi" w:cstheme="majorBidi" w:hint="cs"/>
          <w:sz w:val="30"/>
          <w:szCs w:val="30"/>
          <w:cs/>
          <w:lang w:val="th-TH"/>
        </w:rPr>
        <w:t>71</w:t>
      </w:r>
      <w:r w:rsidR="000D7F6D" w:rsidRPr="00CB4672">
        <w:rPr>
          <w:rFonts w:asciiTheme="majorBidi" w:hAnsiTheme="majorBidi" w:cstheme="majorBidi" w:hint="cs"/>
          <w:sz w:val="30"/>
          <w:szCs w:val="30"/>
          <w:cs/>
          <w:lang w:val="th-TH"/>
        </w:rPr>
        <w:t>,</w:t>
      </w:r>
      <w:r w:rsidR="00570190" w:rsidRPr="00CB4672">
        <w:rPr>
          <w:rFonts w:asciiTheme="majorBidi" w:hAnsiTheme="majorBidi" w:cstheme="majorBidi" w:hint="cs"/>
          <w:sz w:val="30"/>
          <w:szCs w:val="30"/>
          <w:cs/>
          <w:lang w:val="th-TH"/>
        </w:rPr>
        <w:t>0</w:t>
      </w:r>
      <w:r w:rsidR="00DF48DD" w:rsidRPr="00CB4672">
        <w:rPr>
          <w:rFonts w:asciiTheme="majorBidi" w:hAnsiTheme="majorBidi"/>
          <w:sz w:val="30"/>
          <w:szCs w:val="30"/>
        </w:rPr>
        <w:t>14</w:t>
      </w:r>
      <w:r w:rsidR="00AC1568" w:rsidRPr="00CB4672">
        <w:rPr>
          <w:rFonts w:asciiTheme="majorBidi" w:hAnsiTheme="majorBidi"/>
          <w:sz w:val="30"/>
          <w:szCs w:val="30"/>
        </w:rPr>
        <w:t>,</w:t>
      </w:r>
      <w:r w:rsidR="00DF48DD" w:rsidRPr="00CB4672">
        <w:rPr>
          <w:rFonts w:asciiTheme="majorBidi" w:hAnsiTheme="majorBidi"/>
          <w:sz w:val="30"/>
          <w:szCs w:val="30"/>
        </w:rPr>
        <w:t>1</w:t>
      </w:r>
      <w:r w:rsidR="00AC1568" w:rsidRPr="00CB4672">
        <w:rPr>
          <w:rFonts w:asciiTheme="majorBidi" w:hAnsiTheme="majorBidi"/>
          <w:sz w:val="30"/>
          <w:szCs w:val="30"/>
        </w:rPr>
        <w:t>1</w:t>
      </w:r>
      <w:r w:rsidR="00044BDB" w:rsidRPr="00CB4672">
        <w:rPr>
          <w:rFonts w:asciiTheme="majorBidi" w:hAnsiTheme="majorBidi"/>
          <w:sz w:val="30"/>
          <w:szCs w:val="30"/>
        </w:rPr>
        <w:t>8</w:t>
      </w:r>
      <w:r w:rsidRPr="00CB46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CB4672">
        <w:rPr>
          <w:rFonts w:asciiTheme="majorBidi" w:hAnsiTheme="majorBidi" w:hint="cs"/>
          <w:sz w:val="30"/>
          <w:szCs w:val="30"/>
          <w:cs/>
          <w:lang w:val="th-TH"/>
        </w:rPr>
        <w:t>หุ้น</w:t>
      </w:r>
      <w:r w:rsidRPr="00CB46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CB4672">
        <w:rPr>
          <w:rFonts w:asciiTheme="majorBidi" w:hAnsiTheme="majorBidi" w:hint="cs"/>
          <w:sz w:val="30"/>
          <w:szCs w:val="30"/>
          <w:cs/>
          <w:lang w:val="th-TH"/>
        </w:rPr>
        <w:t>มูลค่าที่ตราไว้หุ้นละ</w:t>
      </w:r>
      <w:r w:rsidRPr="00CB46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044BDB" w:rsidRPr="00CB4672">
        <w:rPr>
          <w:rFonts w:asciiTheme="majorBidi" w:hAnsiTheme="majorBidi"/>
          <w:sz w:val="30"/>
          <w:szCs w:val="30"/>
        </w:rPr>
        <w:t>5</w:t>
      </w:r>
      <w:r w:rsidR="00056CB7" w:rsidRPr="00CB4672">
        <w:rPr>
          <w:rFonts w:asciiTheme="majorBidi" w:hAnsiTheme="majorBidi"/>
          <w:sz w:val="30"/>
          <w:szCs w:val="30"/>
        </w:rPr>
        <w:t>.00</w:t>
      </w:r>
      <w:r w:rsidRPr="00CB4672">
        <w:rPr>
          <w:rFonts w:asciiTheme="majorBidi" w:hAnsiTheme="majorBidi"/>
          <w:sz w:val="30"/>
          <w:szCs w:val="30"/>
          <w:cs/>
        </w:rPr>
        <w:t xml:space="preserve"> </w:t>
      </w:r>
      <w:r w:rsidRPr="00CB4672">
        <w:rPr>
          <w:rFonts w:asciiTheme="majorBidi" w:hAnsiTheme="majorBidi" w:hint="cs"/>
          <w:sz w:val="30"/>
          <w:szCs w:val="30"/>
          <w:cs/>
          <w:lang w:val="th-TH"/>
        </w:rPr>
        <w:t>บาท</w:t>
      </w:r>
      <w:r w:rsidRPr="00CB46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CB4672">
        <w:rPr>
          <w:rFonts w:asciiTheme="majorBidi" w:hAnsiTheme="majorBidi" w:hint="cs"/>
          <w:sz w:val="30"/>
          <w:szCs w:val="30"/>
          <w:cs/>
          <w:lang w:val="th-TH"/>
        </w:rPr>
        <w:t>จำนวนเงินรวม</w:t>
      </w:r>
      <w:r w:rsidRPr="00CB46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25A34" w:rsidRPr="00CB4672">
        <w:rPr>
          <w:rFonts w:asciiTheme="majorBidi" w:hAnsiTheme="majorBidi"/>
          <w:sz w:val="30"/>
          <w:szCs w:val="30"/>
        </w:rPr>
        <w:t>34</w:t>
      </w:r>
      <w:r w:rsidR="009C1B60" w:rsidRPr="00CB4672">
        <w:rPr>
          <w:rFonts w:asciiTheme="majorBidi" w:hAnsiTheme="majorBidi" w:hint="cs"/>
          <w:sz w:val="30"/>
          <w:szCs w:val="30"/>
        </w:rPr>
        <w:t>,</w:t>
      </w:r>
      <w:r w:rsidR="00FC40C5" w:rsidRPr="00CB4672">
        <w:rPr>
          <w:rFonts w:asciiTheme="majorBidi" w:hAnsiTheme="majorBidi"/>
          <w:sz w:val="30"/>
          <w:szCs w:val="30"/>
        </w:rPr>
        <w:t>855</w:t>
      </w:r>
      <w:r w:rsidR="00AF7476" w:rsidRPr="00CB4672">
        <w:rPr>
          <w:rFonts w:asciiTheme="majorBidi" w:hAnsiTheme="majorBidi"/>
          <w:sz w:val="30"/>
          <w:szCs w:val="30"/>
        </w:rPr>
        <w:t>,070,590</w:t>
      </w:r>
      <w:r w:rsidRPr="00CB46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CB4672">
        <w:rPr>
          <w:rFonts w:asciiTheme="majorBidi" w:hAnsiTheme="majorBidi" w:hint="cs"/>
          <w:sz w:val="30"/>
          <w:szCs w:val="30"/>
          <w:cs/>
          <w:lang w:val="th-TH"/>
        </w:rPr>
        <w:t>บาท</w:t>
      </w:r>
      <w:r w:rsidRPr="00CB46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CB4672">
        <w:rPr>
          <w:rFonts w:asciiTheme="majorBidi" w:hAnsiTheme="majorBidi" w:hint="cs"/>
          <w:sz w:val="30"/>
          <w:szCs w:val="30"/>
          <w:cs/>
          <w:lang w:val="th-TH"/>
        </w:rPr>
        <w:t>เป็นทุนจดทะเบียนใหม่</w:t>
      </w:r>
      <w:r w:rsidRPr="00CB46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CB4672">
        <w:rPr>
          <w:rFonts w:asciiTheme="majorBidi" w:hAnsiTheme="majorBidi" w:hint="cs"/>
          <w:sz w:val="30"/>
          <w:szCs w:val="30"/>
          <w:cs/>
          <w:lang w:val="th-TH"/>
        </w:rPr>
        <w:t>จำนวน</w:t>
      </w:r>
      <w:r w:rsidRPr="00CB46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B326BA" w:rsidRPr="00CB4672">
        <w:rPr>
          <w:rFonts w:asciiTheme="majorBidi" w:hAnsiTheme="majorBidi"/>
          <w:sz w:val="30"/>
          <w:szCs w:val="30"/>
        </w:rPr>
        <w:t>3,</w:t>
      </w:r>
      <w:r w:rsidR="00BF0832">
        <w:rPr>
          <w:rFonts w:asciiTheme="majorBidi" w:hAnsiTheme="majorBidi"/>
          <w:sz w:val="30"/>
          <w:szCs w:val="30"/>
        </w:rPr>
        <w:t>1</w:t>
      </w:r>
      <w:r w:rsidR="003A40D0" w:rsidRPr="00CB4672">
        <w:rPr>
          <w:rFonts w:asciiTheme="majorBidi" w:hAnsiTheme="majorBidi"/>
          <w:sz w:val="30"/>
          <w:szCs w:val="30"/>
        </w:rPr>
        <w:t>3</w:t>
      </w:r>
      <w:r w:rsidR="00BF0832">
        <w:rPr>
          <w:rFonts w:asciiTheme="majorBidi" w:hAnsiTheme="majorBidi"/>
          <w:sz w:val="30"/>
          <w:szCs w:val="30"/>
        </w:rPr>
        <w:t>7</w:t>
      </w:r>
      <w:r w:rsidR="003A40D0" w:rsidRPr="00CB4672">
        <w:rPr>
          <w:rFonts w:asciiTheme="majorBidi" w:hAnsiTheme="majorBidi"/>
          <w:sz w:val="30"/>
          <w:szCs w:val="30"/>
        </w:rPr>
        <w:t>,</w:t>
      </w:r>
      <w:r w:rsidR="00BF0832">
        <w:rPr>
          <w:rFonts w:asciiTheme="majorBidi" w:hAnsiTheme="majorBidi"/>
          <w:sz w:val="30"/>
          <w:szCs w:val="30"/>
        </w:rPr>
        <w:t>146</w:t>
      </w:r>
      <w:r w:rsidR="003A40D0" w:rsidRPr="00CB4672">
        <w:rPr>
          <w:rFonts w:asciiTheme="majorBidi" w:hAnsiTheme="majorBidi"/>
          <w:sz w:val="30"/>
          <w:szCs w:val="30"/>
        </w:rPr>
        <w:t>,</w:t>
      </w:r>
      <w:r w:rsidR="004805BF">
        <w:rPr>
          <w:rFonts w:asciiTheme="majorBidi" w:hAnsiTheme="majorBidi"/>
          <w:sz w:val="30"/>
          <w:szCs w:val="30"/>
        </w:rPr>
        <w:t>685</w:t>
      </w:r>
      <w:r w:rsidR="003A40D0" w:rsidRPr="00CB4672">
        <w:rPr>
          <w:rFonts w:asciiTheme="majorBidi" w:hAnsiTheme="majorBidi"/>
          <w:sz w:val="30"/>
          <w:szCs w:val="30"/>
        </w:rPr>
        <w:t xml:space="preserve"> </w:t>
      </w:r>
      <w:r w:rsidRPr="00CB4672">
        <w:rPr>
          <w:rFonts w:asciiTheme="majorBidi" w:hAnsiTheme="majorBidi" w:hint="cs"/>
          <w:sz w:val="30"/>
          <w:szCs w:val="30"/>
          <w:cs/>
          <w:lang w:val="th-TH"/>
        </w:rPr>
        <w:t>หุ้น</w:t>
      </w:r>
      <w:r w:rsidRPr="00CB46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CB4672">
        <w:rPr>
          <w:rFonts w:asciiTheme="majorBidi" w:hAnsiTheme="majorBidi" w:hint="cs"/>
          <w:sz w:val="30"/>
          <w:szCs w:val="30"/>
          <w:cs/>
          <w:lang w:val="th-TH"/>
        </w:rPr>
        <w:t>มูล</w:t>
      </w:r>
      <w:r w:rsidR="00246D5B" w:rsidRPr="00CB4672">
        <w:rPr>
          <w:rFonts w:asciiTheme="majorBidi" w:hAnsiTheme="majorBidi" w:hint="cs"/>
          <w:sz w:val="30"/>
          <w:szCs w:val="30"/>
          <w:cs/>
          <w:lang w:val="th-TH"/>
        </w:rPr>
        <w:t>ค่า</w:t>
      </w:r>
      <w:r w:rsidRPr="00CB4672">
        <w:rPr>
          <w:rFonts w:asciiTheme="majorBidi" w:hAnsiTheme="majorBidi" w:hint="cs"/>
          <w:sz w:val="30"/>
          <w:szCs w:val="30"/>
          <w:cs/>
          <w:lang w:val="th-TH"/>
        </w:rPr>
        <w:t>ที่ตราไว้หุ้นละ</w:t>
      </w:r>
      <w:r w:rsidRPr="00CB46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246D5B" w:rsidRPr="00CB4672">
        <w:rPr>
          <w:rFonts w:asciiTheme="majorBidi" w:hAnsiTheme="majorBidi"/>
          <w:sz w:val="30"/>
          <w:szCs w:val="30"/>
        </w:rPr>
        <w:t>5</w:t>
      </w:r>
      <w:r w:rsidR="00056CB7" w:rsidRPr="00CB4672">
        <w:rPr>
          <w:rFonts w:asciiTheme="majorBidi" w:hAnsiTheme="majorBidi"/>
          <w:sz w:val="30"/>
          <w:szCs w:val="30"/>
        </w:rPr>
        <w:t>.00</w:t>
      </w:r>
      <w:r w:rsidRPr="00CB46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CB4672">
        <w:rPr>
          <w:rFonts w:asciiTheme="majorBidi" w:hAnsiTheme="majorBidi" w:hint="cs"/>
          <w:sz w:val="30"/>
          <w:szCs w:val="30"/>
          <w:cs/>
          <w:lang w:val="th-TH"/>
        </w:rPr>
        <w:t>บาท</w:t>
      </w:r>
      <w:r w:rsidRPr="00CB46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CB4672">
        <w:rPr>
          <w:rFonts w:asciiTheme="majorBidi" w:hAnsiTheme="majorBidi" w:hint="cs"/>
          <w:sz w:val="30"/>
          <w:szCs w:val="30"/>
          <w:cs/>
          <w:lang w:val="th-TH"/>
        </w:rPr>
        <w:t>จำนวนเงินรวม</w:t>
      </w:r>
      <w:r w:rsidRPr="00CB46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FD0EAE" w:rsidRPr="00CB4672">
        <w:rPr>
          <w:rFonts w:asciiTheme="majorBidi" w:hAnsiTheme="majorBidi"/>
          <w:sz w:val="30"/>
          <w:szCs w:val="30"/>
        </w:rPr>
        <w:t>15,685,733,425</w:t>
      </w:r>
      <w:r w:rsidR="00246D5B" w:rsidRPr="00CB4672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CB4672">
        <w:rPr>
          <w:rFonts w:asciiTheme="majorBidi" w:hAnsiTheme="majorBidi" w:hint="cs"/>
          <w:sz w:val="30"/>
          <w:szCs w:val="30"/>
          <w:cs/>
          <w:lang w:val="th-TH"/>
        </w:rPr>
        <w:t>บาท</w:t>
      </w:r>
      <w:r w:rsidRPr="00CB46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CB4672">
        <w:rPr>
          <w:rFonts w:asciiTheme="majorBidi" w:hAnsiTheme="majorBidi" w:hint="cs"/>
          <w:sz w:val="30"/>
          <w:szCs w:val="30"/>
          <w:cs/>
          <w:lang w:val="th-TH"/>
        </w:rPr>
        <w:t>ทั้งนี้บริษัทได้ดำเนินการจดทะเบียนลดทุนดังกล่าวกับกรมพัฒนาธุรกิจการค้าแล้ว</w:t>
      </w:r>
    </w:p>
    <w:p w14:paraId="104178C3" w14:textId="77777777" w:rsidR="00525290" w:rsidRDefault="00525290" w:rsidP="00525290">
      <w:pPr>
        <w:pStyle w:val="ListParagraph"/>
        <w:tabs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BB3331" w14:textId="77777777" w:rsidR="006F029E" w:rsidRPr="001D5219" w:rsidRDefault="006F029E" w:rsidP="006D20A6">
      <w:pPr>
        <w:pStyle w:val="ListParagraph"/>
        <w:tabs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D5219">
        <w:rPr>
          <w:rFonts w:asciiTheme="majorBidi" w:hAnsiTheme="majorBidi" w:cstheme="majorBidi"/>
          <w:i/>
          <w:iCs/>
          <w:sz w:val="30"/>
          <w:szCs w:val="30"/>
          <w:cs/>
        </w:rPr>
        <w:t>ใบสำคัญแสดงสิทธิที่จะซื้อหุ้น</w:t>
      </w:r>
    </w:p>
    <w:p w14:paraId="48A7A515" w14:textId="77777777" w:rsidR="006F029E" w:rsidRPr="00866118" w:rsidRDefault="006F029E" w:rsidP="006F029E">
      <w:pPr>
        <w:pStyle w:val="ListParagraph"/>
        <w:tabs>
          <w:tab w:val="clear" w:pos="907"/>
        </w:tabs>
        <w:ind w:left="630"/>
        <w:jc w:val="thaiDistribute"/>
        <w:rPr>
          <w:rFonts w:asciiTheme="majorBidi" w:hAnsiTheme="majorBidi" w:cstheme="majorBidi"/>
          <w:szCs w:val="18"/>
        </w:rPr>
      </w:pPr>
    </w:p>
    <w:p w14:paraId="220FF652" w14:textId="77777777" w:rsidR="006967A5" w:rsidRDefault="006967A5" w:rsidP="006D20A6">
      <w:pPr>
        <w:pStyle w:val="ListParagraph"/>
        <w:tabs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02BA0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C02BA0">
        <w:rPr>
          <w:rFonts w:asciiTheme="majorBidi" w:hAnsiTheme="majorBidi"/>
          <w:sz w:val="30"/>
          <w:szCs w:val="30"/>
        </w:rPr>
        <w:t xml:space="preserve">9 </w:t>
      </w:r>
      <w:r w:rsidRPr="00C02BA0">
        <w:rPr>
          <w:rFonts w:asciiTheme="majorBidi" w:hAnsi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/>
          <w:sz w:val="30"/>
          <w:szCs w:val="30"/>
        </w:rPr>
        <w:t>2566</w:t>
      </w:r>
      <w:r w:rsidRPr="00C02BA0">
        <w:rPr>
          <w:rFonts w:asciiTheme="majorBidi" w:hAnsiTheme="majorBidi"/>
          <w:sz w:val="30"/>
          <w:szCs w:val="30"/>
          <w:cs/>
        </w:rPr>
        <w:t xml:space="preserve"> </w:t>
      </w:r>
      <w:r w:rsidRPr="00C02BA0">
        <w:rPr>
          <w:rFonts w:asciiTheme="majorBidi" w:hAnsiTheme="majorBidi" w:hint="cs"/>
          <w:sz w:val="30"/>
          <w:szCs w:val="30"/>
          <w:cs/>
        </w:rPr>
        <w:t xml:space="preserve">ที่ประชุมวิสามัญผู้ถือหุ้นประจำปี </w:t>
      </w:r>
      <w:r w:rsidRPr="00C02BA0">
        <w:rPr>
          <w:rFonts w:asciiTheme="majorBidi" w:hAnsiTheme="majorBidi"/>
          <w:sz w:val="30"/>
          <w:szCs w:val="30"/>
        </w:rPr>
        <w:t xml:space="preserve">2566 </w:t>
      </w:r>
      <w:r w:rsidRPr="00C02BA0">
        <w:rPr>
          <w:rFonts w:asciiTheme="majorBidi" w:hAnsiTheme="majorBidi" w:hint="cs"/>
          <w:sz w:val="30"/>
          <w:szCs w:val="30"/>
          <w:cs/>
        </w:rPr>
        <w:t>มีมติอนุมัติ</w:t>
      </w:r>
      <w:r w:rsidRPr="00556B6D">
        <w:rPr>
          <w:rFonts w:asciiTheme="majorBidi" w:hAnsiTheme="majorBidi" w:cstheme="majorBidi"/>
          <w:spacing w:val="-6"/>
          <w:sz w:val="30"/>
          <w:szCs w:val="30"/>
          <w:cs/>
        </w:rPr>
        <w:t>การออกและ</w:t>
      </w:r>
      <w:r w:rsidRPr="00556B6D">
        <w:rPr>
          <w:rFonts w:asciiTheme="majorBidi" w:hAnsiTheme="majorBidi" w:cstheme="majorBidi" w:hint="cs"/>
          <w:spacing w:val="-6"/>
          <w:sz w:val="30"/>
          <w:szCs w:val="30"/>
          <w:cs/>
        </w:rPr>
        <w:t>จัดสรร</w:t>
      </w:r>
      <w:r w:rsidRPr="00556B6D">
        <w:rPr>
          <w:rFonts w:asciiTheme="majorBidi" w:hAnsiTheme="majorBidi" w:cstheme="majorBidi"/>
          <w:spacing w:val="-6"/>
          <w:sz w:val="30"/>
          <w:szCs w:val="30"/>
          <w:cs/>
        </w:rPr>
        <w:t>ใบสำคัญแสดงสิทธิที่</w:t>
      </w:r>
      <w:r w:rsidRPr="006D20A6">
        <w:rPr>
          <w:rFonts w:asciiTheme="majorBidi" w:hAnsiTheme="majorBidi"/>
          <w:sz w:val="30"/>
          <w:szCs w:val="30"/>
          <w:cs/>
          <w:lang w:val="th-TH"/>
        </w:rPr>
        <w:t>จะ</w:t>
      </w:r>
      <w:r w:rsidRPr="00556B6D">
        <w:rPr>
          <w:rFonts w:asciiTheme="majorBidi" w:hAnsiTheme="majorBidi" w:cstheme="majorBidi"/>
          <w:spacing w:val="-6"/>
          <w:sz w:val="30"/>
          <w:szCs w:val="30"/>
          <w:cs/>
        </w:rPr>
        <w:t xml:space="preserve">ซื้อหุ้นสามัญเพิ่มทุนรุ่นที่ </w:t>
      </w:r>
      <w:r w:rsidRPr="00556B6D">
        <w:rPr>
          <w:rFonts w:asciiTheme="majorBidi" w:hAnsiTheme="majorBidi" w:cstheme="majorBidi"/>
          <w:spacing w:val="-6"/>
          <w:sz w:val="30"/>
          <w:szCs w:val="30"/>
        </w:rPr>
        <w:t>4</w:t>
      </w:r>
      <w:r w:rsidRPr="00556B6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(“</w:t>
      </w:r>
      <w:r w:rsidRPr="00556B6D">
        <w:rPr>
          <w:rFonts w:asciiTheme="majorBidi" w:hAnsiTheme="majorBidi" w:cstheme="majorBidi"/>
          <w:spacing w:val="-6"/>
          <w:sz w:val="30"/>
          <w:szCs w:val="30"/>
        </w:rPr>
        <w:t>CHO-W4</w:t>
      </w:r>
      <w:r w:rsidRPr="00556B6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”) จำนวนไม่เกิน </w:t>
      </w:r>
      <w:r w:rsidRPr="00556B6D">
        <w:rPr>
          <w:rFonts w:asciiTheme="majorBidi" w:hAnsiTheme="majorBidi" w:cstheme="majorBidi"/>
          <w:spacing w:val="-6"/>
          <w:sz w:val="30"/>
          <w:szCs w:val="30"/>
        </w:rPr>
        <w:t>680,839,400</w:t>
      </w:r>
      <w:r w:rsidRPr="00556B6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หน่วย</w:t>
      </w: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1549EE">
        <w:rPr>
          <w:rFonts w:asciiTheme="majorBidi" w:hAnsiTheme="majorBidi" w:cstheme="majorBidi" w:hint="cs"/>
          <w:spacing w:val="-6"/>
          <w:sz w:val="30"/>
          <w:szCs w:val="30"/>
          <w:cs/>
        </w:rPr>
        <w:t>ให้แก่ผู้ถือหุ้นเดิมตามสัดส่วนการถือหุ้น (</w:t>
      </w:r>
      <w:r w:rsidRPr="001549EE">
        <w:rPr>
          <w:rFonts w:asciiTheme="majorBidi" w:hAnsiTheme="majorBidi" w:cstheme="majorBidi"/>
          <w:spacing w:val="-6"/>
          <w:sz w:val="30"/>
          <w:szCs w:val="30"/>
        </w:rPr>
        <w:t xml:space="preserve">Rights Offering) </w:t>
      </w:r>
      <w:r w:rsidRPr="001549E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โดยไม่คิดมูลค่า ในอัตราส่วนการจัดสรร </w:t>
      </w:r>
      <w:r w:rsidRPr="001549EE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Pr="001549EE">
        <w:rPr>
          <w:rFonts w:asciiTheme="majorBidi" w:hAnsiTheme="majorBidi" w:cstheme="majorBidi" w:hint="cs"/>
          <w:spacing w:val="-6"/>
          <w:sz w:val="30"/>
          <w:szCs w:val="30"/>
          <w:cs/>
        </w:rPr>
        <w:t>หุ้นสามัญเพิ่มทุน</w:t>
      </w: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ต่อ </w:t>
      </w:r>
      <w:r w:rsidRPr="00556B6D">
        <w:rPr>
          <w:rFonts w:asciiTheme="majorBidi" w:hAnsiTheme="majorBidi" w:cstheme="majorBidi"/>
          <w:spacing w:val="-4"/>
          <w:sz w:val="30"/>
          <w:szCs w:val="30"/>
        </w:rPr>
        <w:t xml:space="preserve">4 </w:t>
      </w: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หน่วยใบสำคัญแสดงสิทธิ</w:t>
      </w:r>
      <w:r w:rsidRPr="00556B6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และกําหนดราคาการใช้สิทธิเท่ากับ</w:t>
      </w:r>
      <w:r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56B6D">
        <w:rPr>
          <w:rFonts w:asciiTheme="majorBidi" w:hAnsiTheme="majorBidi" w:cstheme="majorBidi"/>
          <w:spacing w:val="-4"/>
          <w:sz w:val="30"/>
          <w:szCs w:val="30"/>
        </w:rPr>
        <w:t xml:space="preserve">0.23 </w:t>
      </w: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บาทต่อหุ้น</w:t>
      </w:r>
    </w:p>
    <w:p w14:paraId="36E59EF5" w14:textId="77777777" w:rsidR="006967A5" w:rsidRPr="00866118" w:rsidRDefault="006967A5" w:rsidP="006F029E">
      <w:pPr>
        <w:pStyle w:val="ListParagraph"/>
        <w:tabs>
          <w:tab w:val="clear" w:pos="907"/>
        </w:tabs>
        <w:ind w:left="630"/>
        <w:jc w:val="thaiDistribute"/>
        <w:rPr>
          <w:rFonts w:asciiTheme="majorBidi" w:hAnsiTheme="majorBidi" w:cstheme="majorBidi"/>
          <w:szCs w:val="18"/>
        </w:rPr>
      </w:pPr>
    </w:p>
    <w:p w14:paraId="6274FF01" w14:textId="2A2E2121" w:rsidR="006F029E" w:rsidRPr="006639B9" w:rsidRDefault="005547CF" w:rsidP="006F029E">
      <w:pPr>
        <w:pStyle w:val="ListParagraph"/>
        <w:tabs>
          <w:tab w:val="clear" w:pos="907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ในร</w:t>
      </w:r>
      <w:r w:rsidR="008B4FBA">
        <w:rPr>
          <w:rFonts w:asciiTheme="majorBidi" w:hAnsiTheme="majorBidi" w:cstheme="majorBidi" w:hint="cs"/>
          <w:sz w:val="30"/>
          <w:szCs w:val="30"/>
          <w:cs/>
        </w:rPr>
        <w:t xml:space="preserve">ะหว่างงวด </w:t>
      </w:r>
      <w:r w:rsidR="006F029E" w:rsidRPr="006639B9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กลุ่มบริษัทได้ออกใบสำคัญแสดงสิทธิที่จะซื้อหุ้นสามัญ </w:t>
      </w:r>
      <w:r w:rsidR="006F029E" w:rsidRPr="006639B9">
        <w:rPr>
          <w:rFonts w:asciiTheme="majorBidi" w:hAnsiTheme="majorBidi" w:cstheme="majorBidi"/>
          <w:sz w:val="30"/>
          <w:szCs w:val="30"/>
        </w:rPr>
        <w:t>CHO-W</w:t>
      </w:r>
      <w:r w:rsidR="001E671F">
        <w:rPr>
          <w:rFonts w:asciiTheme="majorBidi" w:hAnsiTheme="majorBidi" w:cstheme="majorBidi"/>
          <w:sz w:val="30"/>
          <w:szCs w:val="30"/>
        </w:rPr>
        <w:t>4</w:t>
      </w:r>
      <w:r w:rsidR="006F029E" w:rsidRPr="006639B9">
        <w:rPr>
          <w:rFonts w:asciiTheme="majorBidi" w:hAnsiTheme="majorBidi" w:cstheme="majorBidi"/>
          <w:sz w:val="30"/>
          <w:szCs w:val="30"/>
          <w:cs/>
        </w:rPr>
        <w:t xml:space="preserve"> รายละเอียดดังนี้</w:t>
      </w:r>
    </w:p>
    <w:tbl>
      <w:tblPr>
        <w:tblW w:w="9065" w:type="dxa"/>
        <w:tblInd w:w="540" w:type="dxa"/>
        <w:tblLook w:val="04A0" w:firstRow="1" w:lastRow="0" w:firstColumn="1" w:lastColumn="0" w:noHBand="0" w:noVBand="1"/>
      </w:tblPr>
      <w:tblGrid>
        <w:gridCol w:w="3870"/>
        <w:gridCol w:w="5195"/>
      </w:tblGrid>
      <w:tr w:rsidR="006F029E" w:rsidRPr="006639B9" w14:paraId="71107547" w14:textId="77777777">
        <w:trPr>
          <w:trHeight w:val="22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67A42D" w14:textId="77777777" w:rsidR="006F029E" w:rsidRPr="00866118" w:rsidRDefault="006F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pacing w:val="12"/>
                <w:sz w:val="22"/>
                <w:szCs w:val="22"/>
              </w:rPr>
              <w:br w:type="page"/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4C1231E1" w14:textId="77777777" w:rsidR="006F029E" w:rsidRPr="00866118" w:rsidRDefault="006F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12"/>
              </w:rPr>
            </w:pPr>
          </w:p>
        </w:tc>
      </w:tr>
      <w:tr w:rsidR="006F029E" w:rsidRPr="006639B9" w14:paraId="1FE5B4E0" w14:textId="77777777">
        <w:trPr>
          <w:trHeight w:val="3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701E41" w14:textId="77777777" w:rsidR="006F029E" w:rsidRPr="006639B9" w:rsidRDefault="006F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จำนวนหน่วยใบสำคัญแสดงสิทธิ</w:t>
            </w:r>
          </w:p>
          <w:p w14:paraId="2B456806" w14:textId="77777777" w:rsidR="006F029E" w:rsidRPr="006639B9" w:rsidRDefault="006F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ที่เป็นหลักทรัพย์จดทะเบียน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20B481CD" w14:textId="77777777" w:rsidR="006F029E" w:rsidRPr="006639B9" w:rsidRDefault="006F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47E46439" w14:textId="6BEC01BF" w:rsidR="006F029E" w:rsidRPr="006639B9" w:rsidRDefault="006F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="00F710B2">
              <w:rPr>
                <w:rFonts w:asciiTheme="majorBidi" w:eastAsia="Times New Roman" w:hAnsiTheme="majorBidi" w:cstheme="majorBidi"/>
                <w:sz w:val="30"/>
                <w:szCs w:val="30"/>
              </w:rPr>
              <w:t>680</w:t>
            </w:r>
            <w:r w:rsidRPr="00D2469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9150D2">
              <w:rPr>
                <w:rFonts w:asciiTheme="majorBidi" w:eastAsia="Times New Roman" w:hAnsiTheme="majorBidi" w:cstheme="majorBidi"/>
                <w:sz w:val="30"/>
                <w:szCs w:val="30"/>
              </w:rPr>
              <w:t>839</w:t>
            </w:r>
            <w:r w:rsidRPr="00D24698">
              <w:rPr>
                <w:rFonts w:asciiTheme="majorBidi" w:eastAsia="Times New Roman" w:hAnsiTheme="majorBidi" w:cstheme="majorBidi"/>
                <w:sz w:val="30"/>
                <w:szCs w:val="30"/>
              </w:rPr>
              <w:t>,4</w:t>
            </w:r>
            <w:r w:rsidR="009150D2">
              <w:rPr>
                <w:rFonts w:asciiTheme="majorBidi" w:eastAsia="Times New Roman" w:hAnsiTheme="majorBidi" w:cstheme="majorBidi"/>
                <w:sz w:val="30"/>
                <w:szCs w:val="30"/>
              </w:rPr>
              <w:t>00</w:t>
            </w:r>
          </w:p>
        </w:tc>
      </w:tr>
      <w:tr w:rsidR="006F029E" w:rsidRPr="006639B9" w14:paraId="3823D059" w14:textId="77777777">
        <w:trPr>
          <w:trHeight w:val="3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58CADE" w14:textId="77777777" w:rsidR="006F029E" w:rsidRPr="006639B9" w:rsidRDefault="006F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อัตราการใช้สิทธิ </w:t>
            </w:r>
          </w:p>
          <w:p w14:paraId="4B6B8A27" w14:textId="77777777" w:rsidR="006F029E" w:rsidRPr="006639B9" w:rsidRDefault="006F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(ใบสำคัญแสดงสิทธิ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หุ้นสามัญใหม่)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779FDC65" w14:textId="77777777" w:rsidR="006F029E" w:rsidRPr="006639B9" w:rsidRDefault="006F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4AD713EA" w14:textId="0750318E" w:rsidR="006F029E" w:rsidRPr="006639B9" w:rsidRDefault="006F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proofErr w:type="gramStart"/>
            <w:r w:rsidR="009150D2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:</w:t>
            </w:r>
            <w:proofErr w:type="gramEnd"/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9150D2">
              <w:rPr>
                <w:rFonts w:asciiTheme="majorBidi" w:eastAsia="Times New Roman" w:hAnsiTheme="majorBidi" w:cstheme="majorBidi"/>
                <w:sz w:val="30"/>
                <w:szCs w:val="30"/>
              </w:rPr>
              <w:t>30</w:t>
            </w:r>
          </w:p>
        </w:tc>
      </w:tr>
      <w:tr w:rsidR="006F029E" w:rsidRPr="006639B9" w14:paraId="4AB698C8" w14:textId="77777777">
        <w:trPr>
          <w:trHeight w:val="2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FCC617" w14:textId="77777777" w:rsidR="006F029E" w:rsidRPr="006639B9" w:rsidRDefault="006F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ราคาการใช้สิทธิ (บาทต่อหุ้น)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0C483F71" w14:textId="2CB6B862" w:rsidR="006F029E" w:rsidRPr="006639B9" w:rsidRDefault="006F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 w:rsidR="002737F1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="002737F1">
              <w:rPr>
                <w:rFonts w:asciiTheme="majorBidi" w:eastAsia="Times New Roman" w:hAnsiTheme="majorBidi" w:cstheme="majorBidi"/>
                <w:sz w:val="30"/>
                <w:szCs w:val="30"/>
              </w:rPr>
              <w:t>23</w:t>
            </w:r>
          </w:p>
        </w:tc>
      </w:tr>
      <w:tr w:rsidR="006F029E" w:rsidRPr="006639B9" w14:paraId="15F0D35A" w14:textId="77777777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101C7A" w14:textId="77777777" w:rsidR="006F029E" w:rsidRPr="006639B9" w:rsidRDefault="006F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อายุใบสำคัญแสดงสิทธิ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37215CC5" w14:textId="77777777" w:rsidR="006F029E" w:rsidRPr="006639B9" w:rsidRDefault="006F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ปี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นับแต่วันออกใบสำคัญแสดงสิทธิ</w:t>
            </w:r>
          </w:p>
        </w:tc>
      </w:tr>
      <w:tr w:rsidR="006F029E" w:rsidRPr="006639B9" w14:paraId="471BAA20" w14:textId="77777777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8D8BE" w14:textId="77777777" w:rsidR="006F029E" w:rsidRPr="006639B9" w:rsidRDefault="006F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วันใช้สิทธิครั้งแรก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49CFE1F1" w14:textId="6F4590D8" w:rsidR="006F029E" w:rsidRPr="006639B9" w:rsidRDefault="006F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C13433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C1343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C13433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6F029E" w:rsidRPr="006639B9" w14:paraId="793AF5C5" w14:textId="77777777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A63B9" w14:textId="77777777" w:rsidR="006F029E" w:rsidRPr="006639B9" w:rsidRDefault="006F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วันใช้สิทธิครั้งสุดท้าย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25B0585F" w14:textId="38365973" w:rsidR="006F029E" w:rsidRPr="006639B9" w:rsidRDefault="006F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 w:rsidR="00C13433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C13433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</w:tr>
    </w:tbl>
    <w:p w14:paraId="65F38EC9" w14:textId="77777777" w:rsidR="006F029E" w:rsidRPr="00866118" w:rsidRDefault="006F029E" w:rsidP="006F029E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spacing w:line="240" w:lineRule="auto"/>
        <w:ind w:left="540"/>
        <w:jc w:val="thaiDistribute"/>
        <w:rPr>
          <w:rFonts w:asciiTheme="majorBidi" w:hAnsiTheme="majorBidi"/>
          <w:sz w:val="22"/>
          <w:szCs w:val="22"/>
        </w:rPr>
      </w:pPr>
    </w:p>
    <w:p w14:paraId="2DE2FF7F" w14:textId="36DE77DC" w:rsidR="008C6104" w:rsidRPr="00F1598F" w:rsidRDefault="008C6104" w:rsidP="008673F1">
      <w:pPr>
        <w:pStyle w:val="Heading6"/>
        <w:numPr>
          <w:ilvl w:val="0"/>
          <w:numId w:val="2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ส่วนงานดำเนินงาน</w:t>
      </w:r>
    </w:p>
    <w:p w14:paraId="787081AD" w14:textId="77777777" w:rsidR="008C6104" w:rsidRPr="0012344A" w:rsidRDefault="008C6104" w:rsidP="00A9166C">
      <w:pPr>
        <w:ind w:left="540" w:hanging="540"/>
        <w:jc w:val="thaiDistribute"/>
        <w:rPr>
          <w:rFonts w:asciiTheme="majorBidi" w:hAnsiTheme="majorBidi" w:cstheme="majorBidi"/>
          <w:cs/>
        </w:rPr>
      </w:pPr>
    </w:p>
    <w:p w14:paraId="4DF92DA2" w14:textId="77777777" w:rsidR="00440E8F" w:rsidRPr="00F1598F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 w:hint="cs"/>
          <w:sz w:val="30"/>
          <w:szCs w:val="30"/>
          <w:cs/>
        </w:rPr>
        <w:t xml:space="preserve">ผู้บริหารพิจารณาว่า กลุ่มบริษัทมี </w:t>
      </w:r>
      <w:r w:rsidRPr="00F1598F">
        <w:rPr>
          <w:rFonts w:ascii="Angsana New" w:hAnsi="Angsana New"/>
          <w:sz w:val="30"/>
          <w:szCs w:val="30"/>
        </w:rPr>
        <w:t xml:space="preserve">3 </w:t>
      </w:r>
      <w:r w:rsidRPr="00F1598F">
        <w:rPr>
          <w:rFonts w:ascii="Angsana New" w:hAnsi="Angsana New" w:hint="cs"/>
          <w:sz w:val="30"/>
          <w:szCs w:val="30"/>
          <w:cs/>
        </w:rPr>
        <w:t>ส่วนงานที่รายงาน ซึ่งเป็นหน่วยธุรกิจที่สำคัญของกลุ่มบริษัทที่ลักษณะธุรกิจที่แตกต่างกัน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6B5870FF" w14:textId="77777777" w:rsidR="00440E8F" w:rsidRPr="0012344A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</w:rPr>
      </w:pPr>
    </w:p>
    <w:p w14:paraId="3AF3DBFA" w14:textId="6D21B938" w:rsidR="00440E8F" w:rsidRPr="00F1598F" w:rsidRDefault="00440E8F" w:rsidP="008673F1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รายได้ตามสัญญา เช่น กลุ่มผลิตภัณฑ์มาตรฐาน กลุ่มผลิตภัณฑ์ออกแบบพิเศษ</w:t>
      </w:r>
      <w:r w:rsidR="00E63CCD"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งานโครงการ</w:t>
      </w:r>
    </w:p>
    <w:p w14:paraId="384ACAAE" w14:textId="77777777" w:rsidR="00440E8F" w:rsidRPr="00F1598F" w:rsidRDefault="00440E8F" w:rsidP="008673F1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รายได้จากการขาย เช่น การขายอะไหล่และการขายรถต้นแบบ</w:t>
      </w:r>
    </w:p>
    <w:p w14:paraId="284E4C48" w14:textId="77777777" w:rsidR="00440E8F" w:rsidRPr="00F1598F" w:rsidRDefault="00440E8F" w:rsidP="008673F1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ส่วนงานรายได้จากการให้บริการ เช่น ศูนย์ซ่อมบริการ</w:t>
      </w:r>
    </w:p>
    <w:p w14:paraId="5ED11C2E" w14:textId="77777777" w:rsidR="00440E8F" w:rsidRPr="0012344A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</w:rPr>
      </w:pPr>
    </w:p>
    <w:p w14:paraId="1732E921" w14:textId="77777777" w:rsidR="00440E8F" w:rsidRPr="00F1598F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598F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</w:t>
      </w:r>
      <w:r w:rsidRPr="00F1598F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F1598F">
        <w:rPr>
          <w:rFonts w:ascii="Angsana New" w:hAnsi="Angsana New"/>
          <w:sz w:val="30"/>
          <w:szCs w:val="30"/>
          <w:cs/>
        </w:rPr>
        <w:t>ของส่วนงาน ซึ่งนำเสนอในรายงานการจัดการภายในและสอบทาน</w:t>
      </w:r>
      <w:r w:rsidRPr="00F1598F">
        <w:rPr>
          <w:rFonts w:ascii="Angsana New" w:hAnsi="Angsana New" w:hint="cs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z w:val="30"/>
          <w:szCs w:val="30"/>
          <w:cs/>
        </w:rPr>
        <w:t>โดยผู้มีอำนาจตัดสินใจสูงสุดด้านการดำเนินงานของกลุ่มบริษัท ผู้บริหารเชื่อว่าการใช้</w:t>
      </w:r>
      <w:r w:rsidRPr="00F1598F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F1598F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F1598F">
        <w:rPr>
          <w:rFonts w:ascii="Angsana New" w:hAnsi="Angsana New"/>
          <w:sz w:val="30"/>
          <w:szCs w:val="30"/>
        </w:rPr>
        <w:t xml:space="preserve"> </w:t>
      </w:r>
      <w:r w:rsidRPr="00F1598F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9391B4D" w14:textId="666160B4" w:rsidR="00440E8F" w:rsidRPr="00F1598F" w:rsidRDefault="00440E8F" w:rsidP="00A9166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440E8F" w:rsidRPr="00F1598F" w:rsidSect="00DD1C27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p w14:paraId="71DA39BE" w14:textId="413B2D5B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E1326">
        <w:rPr>
          <w:rFonts w:asciiTheme="majorBidi" w:hAnsiTheme="majorBidi" w:hint="cs"/>
          <w:sz w:val="30"/>
          <w:szCs w:val="30"/>
          <w:cs/>
          <w:lang w:val="en-GB"/>
        </w:rPr>
        <w:lastRenderedPageBreak/>
        <w:t>รายได้ของกลุ่มกิจการจากลูกค้ารายใหญ่ในระหว่าง</w:t>
      </w:r>
      <w:r w:rsidR="00370ED6" w:rsidRPr="00370ED6">
        <w:rPr>
          <w:rFonts w:asciiTheme="majorBidi" w:hAnsiTheme="majorBidi" w:hint="cs"/>
          <w:sz w:val="30"/>
          <w:szCs w:val="30"/>
          <w:cs/>
          <w:lang w:val="en-GB"/>
        </w:rPr>
        <w:t>งวด</w:t>
      </w:r>
      <w:r w:rsidR="001D3C6D" w:rsidRPr="00370ED6">
        <w:rPr>
          <w:rFonts w:asciiTheme="majorBidi" w:hAnsiTheme="majorBidi" w:hint="cs"/>
          <w:sz w:val="30"/>
          <w:szCs w:val="30"/>
          <w:cs/>
          <w:lang w:val="en-GB"/>
        </w:rPr>
        <w:t>หก</w:t>
      </w:r>
      <w:r w:rsidR="00370ED6" w:rsidRPr="00370ED6">
        <w:rPr>
          <w:rFonts w:asciiTheme="majorBidi" w:hAnsiTheme="majorBidi" w:hint="cs"/>
          <w:sz w:val="30"/>
          <w:szCs w:val="30"/>
          <w:cs/>
          <w:lang w:val="en-GB"/>
        </w:rPr>
        <w:t>เดือนสิ้นสุดวันที่</w:t>
      </w:r>
      <w:r w:rsidR="00370ED6" w:rsidRPr="00370ED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8906E1">
        <w:rPr>
          <w:rFonts w:asciiTheme="majorBidi" w:hAnsiTheme="majorBidi"/>
          <w:sz w:val="30"/>
          <w:szCs w:val="30"/>
        </w:rPr>
        <w:t xml:space="preserve">30 </w:t>
      </w:r>
      <w:r w:rsidR="008906E1">
        <w:rPr>
          <w:rFonts w:asciiTheme="majorBidi" w:hAnsiTheme="majorBidi" w:hint="cs"/>
          <w:sz w:val="30"/>
          <w:szCs w:val="30"/>
          <w:cs/>
        </w:rPr>
        <w:t>มิถุนายน</w:t>
      </w:r>
      <w:r w:rsidR="00D47382" w:rsidRPr="00667072">
        <w:rPr>
          <w:rFonts w:asciiTheme="majorBidi" w:hAnsiTheme="majorBidi"/>
          <w:sz w:val="30"/>
          <w:szCs w:val="30"/>
          <w:cs/>
        </w:rPr>
        <w:t xml:space="preserve"> </w:t>
      </w:r>
      <w:r w:rsidRPr="00991C6E">
        <w:rPr>
          <w:rFonts w:asciiTheme="majorBidi" w:hAnsiTheme="majorBidi"/>
          <w:sz w:val="30"/>
          <w:szCs w:val="30"/>
        </w:rPr>
        <w:t>256</w:t>
      </w:r>
      <w:r w:rsidR="00D47382">
        <w:rPr>
          <w:rFonts w:asciiTheme="majorBidi" w:hAnsiTheme="majorBidi"/>
          <w:sz w:val="30"/>
          <w:szCs w:val="30"/>
        </w:rPr>
        <w:t>7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และ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991C6E">
        <w:rPr>
          <w:rFonts w:asciiTheme="majorBidi" w:hAnsiTheme="majorBidi"/>
          <w:sz w:val="30"/>
          <w:szCs w:val="30"/>
        </w:rPr>
        <w:t>256</w:t>
      </w:r>
      <w:r w:rsidR="00D47382">
        <w:rPr>
          <w:rFonts w:asciiTheme="majorBidi" w:hAnsiTheme="majorBidi"/>
          <w:sz w:val="30"/>
          <w:szCs w:val="30"/>
        </w:rPr>
        <w:t xml:space="preserve">6 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มีจำนวน</w:t>
      </w:r>
      <w:r w:rsidRPr="003E1FF2">
        <w:rPr>
          <w:rFonts w:asciiTheme="majorBidi" w:hAnsiTheme="majorBidi" w:hint="cs"/>
          <w:sz w:val="30"/>
          <w:szCs w:val="30"/>
          <w:cs/>
          <w:lang w:val="en-GB"/>
        </w:rPr>
        <w:t>เงิน</w:t>
      </w:r>
      <w:r w:rsidR="00FB1D9F">
        <w:rPr>
          <w:rFonts w:asciiTheme="majorBidi" w:hAnsiTheme="majorBidi"/>
          <w:sz w:val="30"/>
          <w:szCs w:val="30"/>
          <w:lang w:val="en-GB"/>
        </w:rPr>
        <w:t xml:space="preserve"> 53.84</w:t>
      </w:r>
      <w:r w:rsidR="003E1FF2" w:rsidRPr="00ED7B3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D7B38">
        <w:rPr>
          <w:rFonts w:asciiTheme="majorBidi" w:hAnsiTheme="majorBidi" w:hint="cs"/>
          <w:sz w:val="30"/>
          <w:szCs w:val="30"/>
          <w:cs/>
          <w:lang w:val="en-GB"/>
        </w:rPr>
        <w:t>ล้าน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บาท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3E1FF2">
        <w:rPr>
          <w:rFonts w:asciiTheme="majorBidi" w:hAnsiTheme="majorBidi" w:hint="cs"/>
          <w:sz w:val="30"/>
          <w:szCs w:val="30"/>
          <w:cs/>
          <w:lang w:val="en-GB"/>
        </w:rPr>
        <w:t>และ</w:t>
      </w:r>
      <w:r w:rsidRPr="003E1FF2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D3C6D" w:rsidRPr="0027564A">
        <w:rPr>
          <w:rFonts w:asciiTheme="majorBidi" w:hAnsiTheme="majorBidi"/>
          <w:sz w:val="30"/>
          <w:szCs w:val="30"/>
        </w:rPr>
        <w:t>73.5</w:t>
      </w:r>
      <w:r w:rsidR="001D3C6D">
        <w:rPr>
          <w:rFonts w:asciiTheme="majorBidi" w:hAnsiTheme="majorBidi"/>
          <w:sz w:val="30"/>
          <w:szCs w:val="30"/>
        </w:rPr>
        <w:t>0</w:t>
      </w:r>
      <w:r w:rsidR="001D3C6D" w:rsidRPr="00ED7B3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ตามลำดับ</w:t>
      </w:r>
    </w:p>
    <w:p w14:paraId="5BE621C9" w14:textId="77777777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6AB0E49" w14:textId="77777777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13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0B4FE070" w14:textId="77777777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87"/>
        <w:gridCol w:w="1013"/>
        <w:gridCol w:w="358"/>
        <w:gridCol w:w="990"/>
        <w:gridCol w:w="270"/>
        <w:gridCol w:w="911"/>
        <w:gridCol w:w="259"/>
        <w:gridCol w:w="795"/>
        <w:gridCol w:w="272"/>
        <w:gridCol w:w="970"/>
        <w:gridCol w:w="269"/>
        <w:gridCol w:w="916"/>
        <w:gridCol w:w="236"/>
        <w:gridCol w:w="1134"/>
        <w:gridCol w:w="269"/>
        <w:gridCol w:w="1171"/>
      </w:tblGrid>
      <w:tr w:rsidR="008A7F1A" w:rsidRPr="00D80E78" w14:paraId="3524CD9A" w14:textId="77777777" w:rsidTr="00BE6D9C">
        <w:trPr>
          <w:trHeight w:val="360"/>
          <w:tblHeader/>
        </w:trPr>
        <w:tc>
          <w:tcPr>
            <w:tcW w:w="43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61DAF8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833" w:type="dxa"/>
            <w:gridSpan w:val="15"/>
            <w:tcBorders>
              <w:top w:val="nil"/>
              <w:left w:val="nil"/>
              <w:right w:val="nil"/>
            </w:tcBorders>
          </w:tcPr>
          <w:p w14:paraId="4F1A0B00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8A7F1A" w:rsidRPr="00D80E78" w14:paraId="508F0E6B" w14:textId="77777777" w:rsidTr="00BE6D9C">
        <w:trPr>
          <w:trHeight w:val="360"/>
          <w:tblHeader/>
        </w:trPr>
        <w:tc>
          <w:tcPr>
            <w:tcW w:w="43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F0552D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right w:val="nil"/>
            </w:tcBorders>
          </w:tcPr>
          <w:p w14:paraId="22007D16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7CB7163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965" w:type="dxa"/>
            <w:gridSpan w:val="3"/>
            <w:tcBorders>
              <w:top w:val="nil"/>
              <w:left w:val="nil"/>
              <w:right w:val="nil"/>
            </w:tcBorders>
          </w:tcPr>
          <w:p w14:paraId="22C9A5E1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รายได้จากการขาย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</w:tcPr>
          <w:p w14:paraId="2CED6415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right w:val="nil"/>
            </w:tcBorders>
          </w:tcPr>
          <w:p w14:paraId="2A254E13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รายได้จากการให้บริการ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430FD93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74" w:type="dxa"/>
            <w:gridSpan w:val="3"/>
            <w:tcBorders>
              <w:top w:val="nil"/>
              <w:left w:val="nil"/>
              <w:right w:val="nil"/>
            </w:tcBorders>
          </w:tcPr>
          <w:p w14:paraId="167CE5F8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</w:tr>
      <w:tr w:rsidR="008A7F1A" w:rsidRPr="00D80E78" w14:paraId="1FA2C05F" w14:textId="77777777" w:rsidTr="00BE6D9C">
        <w:trPr>
          <w:trHeight w:val="360"/>
          <w:tblHeader/>
        </w:trPr>
        <w:tc>
          <w:tcPr>
            <w:tcW w:w="43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2908F9" w14:textId="0B817739" w:rsidR="008A7F1A" w:rsidRPr="001F68DE" w:rsidRDefault="00A17A33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1F68DE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สำหรับงวด</w:t>
            </w:r>
            <w:r w:rsidR="008906E1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หก</w:t>
            </w:r>
            <w:r w:rsidRPr="001F68DE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เดือนสิ้นสุดวันที่ </w:t>
            </w:r>
            <w:r w:rsidR="008906E1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30 </w:t>
            </w:r>
            <w:r w:rsidR="008906E1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มิถุนายน</w:t>
            </w: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vAlign w:val="bottom"/>
          </w:tcPr>
          <w:p w14:paraId="1049F3BB" w14:textId="47F5EBAD" w:rsidR="008A7F1A" w:rsidRPr="001F68DE" w:rsidRDefault="008A7F1A" w:rsidP="003C29B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32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D473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358" w:type="dxa"/>
            <w:tcBorders>
              <w:left w:val="nil"/>
              <w:bottom w:val="nil"/>
              <w:right w:val="nil"/>
            </w:tcBorders>
            <w:vAlign w:val="bottom"/>
          </w:tcPr>
          <w:p w14:paraId="0017F40D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31FA4328" w14:textId="1A9500E0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D473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8EF245B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3952A1D5" w14:textId="39C9289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D473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  <w:vAlign w:val="bottom"/>
          </w:tcPr>
          <w:p w14:paraId="32173C00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95" w:type="dxa"/>
            <w:tcBorders>
              <w:left w:val="nil"/>
              <w:bottom w:val="nil"/>
              <w:right w:val="nil"/>
            </w:tcBorders>
            <w:vAlign w:val="bottom"/>
          </w:tcPr>
          <w:p w14:paraId="40659AC0" w14:textId="7545F0D5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D473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  <w:vAlign w:val="bottom"/>
          </w:tcPr>
          <w:p w14:paraId="14EE8DEC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0" w:type="dxa"/>
            <w:tcBorders>
              <w:left w:val="nil"/>
              <w:bottom w:val="nil"/>
              <w:right w:val="nil"/>
            </w:tcBorders>
            <w:vAlign w:val="bottom"/>
          </w:tcPr>
          <w:p w14:paraId="1EC745DE" w14:textId="6A0B84E9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D473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vAlign w:val="bottom"/>
          </w:tcPr>
          <w:p w14:paraId="5DD012CA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vAlign w:val="bottom"/>
          </w:tcPr>
          <w:p w14:paraId="126DB19E" w14:textId="54E1BE42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D473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543B2E6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6132D361" w14:textId="632658EA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D473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vAlign w:val="bottom"/>
          </w:tcPr>
          <w:p w14:paraId="75E4286C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vAlign w:val="bottom"/>
          </w:tcPr>
          <w:p w14:paraId="4CEF9E8F" w14:textId="6BCE4930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D473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8A7F1A" w:rsidRPr="00D80E78" w14:paraId="738C22D4" w14:textId="77777777" w:rsidTr="00BE6D9C">
        <w:trPr>
          <w:trHeight w:val="360"/>
          <w:tblHeader/>
        </w:trPr>
        <w:tc>
          <w:tcPr>
            <w:tcW w:w="43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1BACFFB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833" w:type="dxa"/>
            <w:gridSpan w:val="15"/>
            <w:tcBorders>
              <w:left w:val="nil"/>
              <w:bottom w:val="nil"/>
              <w:right w:val="nil"/>
            </w:tcBorders>
          </w:tcPr>
          <w:p w14:paraId="36C9B75C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(พันบาท)</w:t>
            </w:r>
          </w:p>
        </w:tc>
      </w:tr>
      <w:tr w:rsidR="008906E1" w:rsidRPr="00C823EB" w14:paraId="1F9B5455" w14:textId="77777777" w:rsidTr="00BE6D9C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211A1F" w14:textId="77777777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</w:t>
            </w: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</w:tcPr>
          <w:p w14:paraId="2AF401E3" w14:textId="7F9326C0" w:rsidR="008906E1" w:rsidRPr="00EA4B02" w:rsidRDefault="00204857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62,2</w:t>
            </w:r>
            <w:r w:rsidR="006F50EE">
              <w:rPr>
                <w:rFonts w:asciiTheme="majorBidi" w:hAnsiTheme="majorBidi"/>
                <w:color w:val="000000"/>
                <w:sz w:val="30"/>
                <w:szCs w:val="30"/>
              </w:rPr>
              <w:t>70</w:t>
            </w:r>
          </w:p>
        </w:tc>
        <w:tc>
          <w:tcPr>
            <w:tcW w:w="358" w:type="dxa"/>
            <w:tcBorders>
              <w:top w:val="nil"/>
              <w:left w:val="nil"/>
              <w:right w:val="nil"/>
            </w:tcBorders>
            <w:vAlign w:val="center"/>
          </w:tcPr>
          <w:p w14:paraId="6DF92725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A5FB3CD" w14:textId="29826AD3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E50C0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96,909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4816E9B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</w:tcPr>
          <w:p w14:paraId="447CED73" w14:textId="7E32795A" w:rsidR="008906E1" w:rsidRPr="00EA4B02" w:rsidRDefault="00204857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7,221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E3703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</w:tcPr>
          <w:p w14:paraId="41812696" w14:textId="306608DB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E50C0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38,354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220B0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</w:tcPr>
          <w:p w14:paraId="569CAB65" w14:textId="7262AABB" w:rsidR="008906E1" w:rsidRPr="00D47382" w:rsidRDefault="00204857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46,</w:t>
            </w:r>
            <w:r w:rsidR="009C0FF7">
              <w:rPr>
                <w:rFonts w:asciiTheme="majorBidi" w:hAnsiTheme="majorBidi"/>
                <w:color w:val="000000"/>
                <w:sz w:val="30"/>
                <w:szCs w:val="30"/>
              </w:rPr>
              <w:t>628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82904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14:paraId="5DFA6ACC" w14:textId="114D5743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E50C0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111,783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006F9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F7869C1" w14:textId="00B32069" w:rsidR="008906E1" w:rsidRPr="00D47382" w:rsidRDefault="00275E99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11</w:t>
            </w:r>
            <w:r w:rsidR="009C0FF7">
              <w:rPr>
                <w:rFonts w:asciiTheme="majorBidi" w:hAnsiTheme="majorBidi"/>
                <w:color w:val="000000"/>
                <w:sz w:val="30"/>
                <w:szCs w:val="30"/>
              </w:rPr>
              <w:t>6</w:t>
            </w:r>
            <w:r>
              <w:rPr>
                <w:rFonts w:asciiTheme="majorBidi" w:hAnsiTheme="majorBidi"/>
                <w:color w:val="000000"/>
                <w:sz w:val="30"/>
                <w:szCs w:val="30"/>
              </w:rPr>
              <w:t>,</w:t>
            </w:r>
            <w:r w:rsidR="009C0FF7">
              <w:rPr>
                <w:rFonts w:asciiTheme="majorBidi" w:hAnsiTheme="majorBidi"/>
                <w:color w:val="000000"/>
                <w:sz w:val="30"/>
                <w:szCs w:val="30"/>
              </w:rPr>
              <w:t>119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DEF26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2F4C5D12" w14:textId="47914AED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E50C0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247,046 </w:t>
            </w:r>
          </w:p>
        </w:tc>
      </w:tr>
      <w:tr w:rsidR="008906E1" w:rsidRPr="00DF1A04" w14:paraId="585C6C0F" w14:textId="77777777" w:rsidTr="00BE6D9C">
        <w:trPr>
          <w:trHeight w:val="390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FDB9" w14:textId="77777777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กำไร </w:t>
            </w: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(</w:t>
            </w: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ขาดทุน</w:t>
            </w: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) </w:t>
            </w: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ขั้นต้น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586890" w14:textId="57CC1A39" w:rsidR="008906E1" w:rsidRPr="00EA4B02" w:rsidRDefault="00204857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(</w:t>
            </w:r>
            <w:r w:rsidR="008D56E2">
              <w:rPr>
                <w:rFonts w:asciiTheme="majorBidi" w:hAnsiTheme="majorBidi"/>
                <w:color w:val="000000"/>
                <w:sz w:val="30"/>
                <w:szCs w:val="30"/>
              </w:rPr>
              <w:t>36</w:t>
            </w:r>
            <w:r>
              <w:rPr>
                <w:rFonts w:asciiTheme="majorBidi" w:hAnsiTheme="majorBidi"/>
                <w:color w:val="000000"/>
                <w:sz w:val="30"/>
                <w:szCs w:val="30"/>
              </w:rPr>
              <w:t>,</w:t>
            </w:r>
            <w:r w:rsidR="00A676C7">
              <w:rPr>
                <w:rFonts w:asciiTheme="majorBidi" w:hAnsiTheme="majorBidi"/>
                <w:color w:val="000000"/>
                <w:sz w:val="30"/>
                <w:szCs w:val="30"/>
              </w:rPr>
              <w:t>092</w:t>
            </w:r>
            <w:r>
              <w:rPr>
                <w:rFonts w:asciiTheme="majorBidi" w:hAnsi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358" w:type="dxa"/>
            <w:tcBorders>
              <w:top w:val="nil"/>
              <w:left w:val="nil"/>
              <w:right w:val="nil"/>
            </w:tcBorders>
            <w:vAlign w:val="center"/>
          </w:tcPr>
          <w:p w14:paraId="0BB04BA9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5342BA" w14:textId="0682AAB2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E50C0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(20,757)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633931D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FAC8E" w14:textId="56A26CBF" w:rsidR="008906E1" w:rsidRPr="00EA4B02" w:rsidRDefault="008D56E2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(1</w:t>
            </w:r>
            <w:r w:rsidR="00A676C7">
              <w:rPr>
                <w:rFonts w:asciiTheme="majorBidi" w:hAnsiTheme="majorBidi"/>
                <w:color w:val="000000"/>
                <w:sz w:val="30"/>
                <w:szCs w:val="30"/>
              </w:rPr>
              <w:t>9</w:t>
            </w:r>
            <w:r>
              <w:rPr>
                <w:rFonts w:asciiTheme="majorBidi" w:hAnsiTheme="majorBidi"/>
                <w:color w:val="000000"/>
                <w:sz w:val="30"/>
                <w:szCs w:val="30"/>
              </w:rPr>
              <w:t>,</w:t>
            </w:r>
            <w:r w:rsidR="00A676C7">
              <w:rPr>
                <w:rFonts w:asciiTheme="majorBidi" w:hAnsiTheme="majorBidi"/>
                <w:color w:val="000000"/>
                <w:sz w:val="30"/>
                <w:szCs w:val="30"/>
              </w:rPr>
              <w:t>052</w:t>
            </w:r>
            <w:r>
              <w:rPr>
                <w:rFonts w:asciiTheme="majorBidi" w:hAnsi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BA870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9BD41" w14:textId="09AA14D0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E50C0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2,676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E6E76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30647C" w14:textId="02C58D4D" w:rsidR="008906E1" w:rsidRPr="00D47382" w:rsidRDefault="00204857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(13,</w:t>
            </w:r>
            <w:r w:rsidR="009C0FF7">
              <w:rPr>
                <w:rFonts w:asciiTheme="majorBidi" w:hAnsiTheme="majorBidi"/>
                <w:color w:val="000000"/>
                <w:sz w:val="30"/>
                <w:szCs w:val="30"/>
              </w:rPr>
              <w:t>41</w:t>
            </w:r>
            <w:r w:rsidR="00C06AED">
              <w:rPr>
                <w:rFonts w:asciiTheme="majorBidi" w:hAnsiTheme="majorBidi"/>
                <w:color w:val="000000"/>
                <w:sz w:val="30"/>
                <w:szCs w:val="30"/>
              </w:rPr>
              <w:t>4</w:t>
            </w:r>
            <w:r w:rsidR="00275E99">
              <w:rPr>
                <w:rFonts w:asciiTheme="majorBidi" w:hAnsi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BA4B1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9E441" w14:textId="6C4E4621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E50C0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(12,789)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6762A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02051" w14:textId="49AE4FFE" w:rsidR="008906E1" w:rsidRPr="00D47382" w:rsidRDefault="00275E99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(</w:t>
            </w:r>
            <w:r w:rsidR="00901F29">
              <w:rPr>
                <w:rFonts w:asciiTheme="majorBidi" w:hAnsiTheme="majorBidi"/>
                <w:color w:val="000000"/>
                <w:sz w:val="30"/>
                <w:szCs w:val="30"/>
              </w:rPr>
              <w:t>68</w:t>
            </w:r>
            <w:r>
              <w:rPr>
                <w:rFonts w:asciiTheme="majorBidi" w:hAnsiTheme="majorBidi"/>
                <w:color w:val="000000"/>
                <w:sz w:val="30"/>
                <w:szCs w:val="30"/>
              </w:rPr>
              <w:t>,</w:t>
            </w:r>
            <w:r w:rsidR="00901F29">
              <w:rPr>
                <w:rFonts w:asciiTheme="majorBidi" w:hAnsiTheme="majorBidi"/>
                <w:color w:val="000000"/>
                <w:sz w:val="30"/>
                <w:szCs w:val="30"/>
              </w:rPr>
              <w:t>55</w:t>
            </w:r>
            <w:r w:rsidR="009063E5">
              <w:rPr>
                <w:rFonts w:asciiTheme="majorBidi" w:hAnsiTheme="majorBidi"/>
                <w:color w:val="000000"/>
                <w:sz w:val="30"/>
                <w:szCs w:val="30"/>
              </w:rPr>
              <w:t>8</w:t>
            </w:r>
            <w:r>
              <w:rPr>
                <w:rFonts w:asciiTheme="majorBidi" w:hAnsi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4B565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FA1BB" w14:textId="5459CAF4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E50C0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(30,870)</w:t>
            </w:r>
          </w:p>
        </w:tc>
      </w:tr>
      <w:tr w:rsidR="008906E1" w:rsidRPr="00D80E78" w14:paraId="482B5CC7" w14:textId="77777777" w:rsidTr="00BE6D9C">
        <w:trPr>
          <w:trHeight w:val="172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AA4F37" w14:textId="77777777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right w:val="nil"/>
            </w:tcBorders>
          </w:tcPr>
          <w:p w14:paraId="5CADF407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58" w:type="dxa"/>
            <w:tcBorders>
              <w:left w:val="nil"/>
              <w:right w:val="nil"/>
            </w:tcBorders>
          </w:tcPr>
          <w:p w14:paraId="1877A4E9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0FE357E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56FB1C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</w:tcPr>
          <w:p w14:paraId="6AEC674B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</w:tcPr>
          <w:p w14:paraId="0A43877C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right w:val="nil"/>
            </w:tcBorders>
          </w:tcPr>
          <w:p w14:paraId="5BB14E6D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</w:tcPr>
          <w:p w14:paraId="3C1A9625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</w:tcPr>
          <w:p w14:paraId="62FEEE85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69113F6D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right w:val="nil"/>
            </w:tcBorders>
          </w:tcPr>
          <w:p w14:paraId="55BB3401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C6EA6D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C05D4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11872A0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F25173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8906E1" w:rsidRPr="00D80E78" w14:paraId="76D1CDF1" w14:textId="77777777" w:rsidTr="00BE6D9C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1A62" w14:textId="77777777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ค่าใช้จ่ายในการจัดจำหน่ายและบริหารและต้นทุนทางการเงินที่ไม่ได้ปันส่วน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</w:tcBorders>
          </w:tcPr>
          <w:p w14:paraId="2067F526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58" w:type="dxa"/>
            <w:tcBorders>
              <w:top w:val="nil"/>
              <w:bottom w:val="nil"/>
            </w:tcBorders>
          </w:tcPr>
          <w:p w14:paraId="4F347A96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B4FA6C8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BE1BC7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14:paraId="7D3C61F4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bottom w:val="nil"/>
            </w:tcBorders>
          </w:tcPr>
          <w:p w14:paraId="1086C47B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</w:tcPr>
          <w:p w14:paraId="1D2C5975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4970AEE0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bottom w:val="nil"/>
            </w:tcBorders>
          </w:tcPr>
          <w:p w14:paraId="02F1AB42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C43BB53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bottom w:val="nil"/>
              <w:right w:val="nil"/>
            </w:tcBorders>
          </w:tcPr>
          <w:p w14:paraId="1D762969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1F6BD6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8E55F" w14:textId="45CD0457" w:rsidR="008906E1" w:rsidRPr="00D47382" w:rsidRDefault="00275E99" w:rsidP="0087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14"/>
              <w:jc w:val="right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(</w:t>
            </w:r>
            <w:proofErr w:type="gramStart"/>
            <w:r w:rsidR="009C0FF7">
              <w:rPr>
                <w:rFonts w:asciiTheme="majorBidi" w:hAnsiTheme="majorBidi"/>
                <w:color w:val="000000"/>
                <w:sz w:val="30"/>
                <w:szCs w:val="30"/>
              </w:rPr>
              <w:t>2</w:t>
            </w:r>
            <w:r w:rsidR="003D146F">
              <w:rPr>
                <w:rFonts w:asciiTheme="majorBidi" w:hAnsiTheme="majorBidi"/>
                <w:color w:val="000000"/>
                <w:sz w:val="30"/>
                <w:szCs w:val="30"/>
              </w:rPr>
              <w:t>05</w:t>
            </w:r>
            <w:r>
              <w:rPr>
                <w:rFonts w:asciiTheme="majorBidi" w:hAnsiTheme="majorBidi"/>
                <w:color w:val="000000"/>
                <w:sz w:val="30"/>
                <w:szCs w:val="30"/>
              </w:rPr>
              <w:t>,</w:t>
            </w:r>
            <w:r w:rsidR="003D146F">
              <w:rPr>
                <w:rFonts w:asciiTheme="majorBidi" w:hAnsiTheme="majorBidi"/>
                <w:color w:val="000000"/>
                <w:sz w:val="30"/>
                <w:szCs w:val="30"/>
              </w:rPr>
              <w:t>92</w:t>
            </w:r>
            <w:r w:rsidR="00C06AED">
              <w:rPr>
                <w:rFonts w:asciiTheme="majorBidi" w:hAnsiTheme="majorBidi"/>
                <w:color w:val="000000"/>
                <w:sz w:val="30"/>
                <w:szCs w:val="30"/>
              </w:rPr>
              <w:t>9</w:t>
            </w:r>
            <w:r>
              <w:rPr>
                <w:rFonts w:asciiTheme="majorBidi" w:hAnsiTheme="majorBidi"/>
                <w:color w:val="000000"/>
                <w:sz w:val="30"/>
                <w:szCs w:val="30"/>
              </w:rPr>
              <w:t>)</w:t>
            </w:r>
            <w:r w:rsidR="002F50E3" w:rsidRPr="002F50E3">
              <w:rPr>
                <w:rFonts w:asciiTheme="majorBidi" w:hAnsiTheme="majorBidi"/>
                <w:color w:val="000000"/>
                <w:sz w:val="30"/>
                <w:szCs w:val="30"/>
                <w:vertAlign w:val="superscript"/>
              </w:rPr>
              <w:t>(</w:t>
            </w:r>
            <w:proofErr w:type="gramEnd"/>
            <w:r w:rsidR="002F50E3" w:rsidRPr="002F50E3">
              <w:rPr>
                <w:rFonts w:asciiTheme="majorBidi" w:hAnsiTheme="majorBidi" w:hint="cs"/>
                <w:color w:val="000000"/>
                <w:sz w:val="30"/>
                <w:szCs w:val="30"/>
                <w:vertAlign w:val="superscript"/>
                <w:cs/>
              </w:rPr>
              <w:t>ก</w:t>
            </w:r>
            <w:r w:rsidRPr="002F50E3">
              <w:rPr>
                <w:rFonts w:asciiTheme="majorBidi" w:hAnsiTheme="majorBidi"/>
                <w:color w:val="000000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4299B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0DCC2CB6" w14:textId="77777777" w:rsidR="008906E1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</w:rPr>
            </w:pPr>
          </w:p>
          <w:p w14:paraId="7CBCECB5" w14:textId="33589671" w:rsidR="008906E1" w:rsidRPr="00BE6D9C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  <w:vertAlign w:val="superscript"/>
              </w:rPr>
            </w:pPr>
            <w:r w:rsidRPr="00DE50C0">
              <w:rPr>
                <w:rFonts w:asciiTheme="majorBidi" w:hAnsiTheme="majorBidi"/>
                <w:color w:val="000000"/>
                <w:sz w:val="30"/>
                <w:szCs w:val="30"/>
              </w:rPr>
              <w:t>(191,140)</w:t>
            </w:r>
          </w:p>
        </w:tc>
      </w:tr>
      <w:tr w:rsidR="008906E1" w:rsidRPr="00D80E78" w14:paraId="4F06D485" w14:textId="77777777" w:rsidTr="00BE6D9C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15395" w14:textId="77777777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F6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D404109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050BE22C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F054AD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ED4E83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1BE9AD04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6E9F397C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6D6D2B60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0260048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CE58E1E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D89E513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1E25CB04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EA2C60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4B52322" w14:textId="7EE25824" w:rsidR="008906E1" w:rsidRPr="00D47382" w:rsidRDefault="00520B05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7</w:t>
            </w:r>
            <w:r w:rsidR="00275E99">
              <w:rPr>
                <w:rFonts w:asciiTheme="majorBidi" w:hAnsi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color w:val="000000"/>
                <w:sz w:val="30"/>
                <w:szCs w:val="30"/>
              </w:rPr>
              <w:t>023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1BB65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174F0F33" w14:textId="3FE187D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E50C0">
              <w:rPr>
                <w:rFonts w:asciiTheme="majorBidi" w:hAnsiTheme="majorBidi"/>
                <w:color w:val="000000"/>
                <w:sz w:val="30"/>
                <w:szCs w:val="30"/>
              </w:rPr>
              <w:t>9,147</w:t>
            </w:r>
          </w:p>
        </w:tc>
      </w:tr>
      <w:tr w:rsidR="008906E1" w:rsidRPr="00D80E78" w14:paraId="6434DA89" w14:textId="77777777" w:rsidTr="00BE6D9C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3C69C" w14:textId="77777777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ส่วนแบ่งขาดทุนจากเงินลงทุนในบริษัทร่วม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5B735C7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3096C45F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F84961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23D20D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3B3DFEF6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546AECB9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25084861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9CD7C8A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B2FA906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E7444CA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6D7FCBBA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B7904F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281CB6" w14:textId="1E83CB2E" w:rsidR="008906E1" w:rsidRPr="00D47382" w:rsidRDefault="001950D4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(4,188)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24F2D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4621E" w14:textId="0BDA2CD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55674">
              <w:rPr>
                <w:rFonts w:asciiTheme="majorBidi" w:hAnsiTheme="majorBidi"/>
                <w:color w:val="000000"/>
                <w:sz w:val="30"/>
                <w:szCs w:val="30"/>
              </w:rPr>
              <w:t>(4,540)</w:t>
            </w:r>
          </w:p>
        </w:tc>
      </w:tr>
      <w:tr w:rsidR="008906E1" w:rsidRPr="00D80E78" w14:paraId="6958A03C" w14:textId="77777777" w:rsidTr="00BE6D9C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0981A" w14:textId="77777777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F68D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3C81196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6D576FCC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68C9D0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130F33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673ADAD0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57E93BBF" w14:textId="77777777" w:rsidR="008906E1" w:rsidRPr="00EA4B0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29A5F497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EA51567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E32F45E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3D5C632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3B210C02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D68A21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7E194A" w14:textId="6F4C174B" w:rsidR="008906E1" w:rsidRPr="00D47382" w:rsidRDefault="001950D4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96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(</w:t>
            </w:r>
            <w:r w:rsidR="00386596"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27</w:t>
            </w:r>
            <w:r w:rsidR="00BD26BA"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1</w:t>
            </w:r>
            <w:r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,</w:t>
            </w:r>
            <w:r w:rsidR="00BD26BA"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65</w:t>
            </w:r>
            <w:r w:rsidR="00C06AED"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2</w:t>
            </w:r>
            <w:r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CE4C1" w14:textId="77777777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highlight w:val="yellow"/>
                <w:cs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80094C9" w14:textId="5C0A9AAF" w:rsidR="008906E1" w:rsidRPr="00D47382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E50C0"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(217,403)</w:t>
            </w:r>
          </w:p>
        </w:tc>
      </w:tr>
    </w:tbl>
    <w:p w14:paraId="08080700" w14:textId="77777777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00753CE1" w14:textId="2FECA773" w:rsidR="002F50E3" w:rsidRDefault="008A7F1A" w:rsidP="00874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960"/>
          <w:tab w:val="left" w:pos="1305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E1326">
        <w:rPr>
          <w:rFonts w:asciiTheme="majorBidi" w:hAnsiTheme="majorBidi" w:cstheme="majorBidi" w:hint="cs"/>
          <w:sz w:val="30"/>
          <w:szCs w:val="30"/>
          <w:cs/>
          <w:lang w:val="en-GB"/>
        </w:rPr>
        <w:t>กลุ่มบริษัทรับรู้รายได้ตามสัญญาและรายได้จากการให้บริการตลอดช่วงเวลาหนึ่ง ส่วนรายได้จากการขายรับรู้ ณ เวลาใดเวลาหนึ่ง</w:t>
      </w:r>
    </w:p>
    <w:p w14:paraId="0B75D677" w14:textId="77777777" w:rsidR="004F24EC" w:rsidRPr="004F24EC" w:rsidRDefault="004F24EC" w:rsidP="00EA4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546B54D2" w14:textId="6ABD1A21" w:rsidR="008A7F1A" w:rsidRPr="00EA4B0E" w:rsidRDefault="006F3D30" w:rsidP="00EA4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vertAlign w:val="subscript"/>
          <w:cs/>
        </w:rPr>
        <w:sectPr w:rsidR="008A7F1A" w:rsidRPr="00EA4B0E" w:rsidSect="00A55436">
          <w:head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C82BF5">
        <w:rPr>
          <w:rFonts w:asciiTheme="majorBidi" w:hAnsiTheme="majorBidi" w:cstheme="majorBidi"/>
          <w:sz w:val="30"/>
          <w:szCs w:val="30"/>
          <w:lang w:val="en-GB"/>
        </w:rPr>
        <w:t>(</w:t>
      </w:r>
      <w:r w:rsidRPr="00C82BF5">
        <w:rPr>
          <w:rFonts w:asciiTheme="majorBidi" w:hAnsiTheme="majorBidi" w:cstheme="majorBidi" w:hint="cs"/>
          <w:sz w:val="30"/>
          <w:szCs w:val="30"/>
          <w:cs/>
          <w:lang w:val="en-GB"/>
        </w:rPr>
        <w:t>ก</w:t>
      </w:r>
      <w:r w:rsidRPr="00C82BF5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55306D" w:rsidRPr="00C82BF5">
        <w:rPr>
          <w:rFonts w:asciiTheme="majorBidi" w:hAnsiTheme="majorBidi" w:hint="cs"/>
          <w:sz w:val="30"/>
          <w:szCs w:val="30"/>
          <w:cs/>
        </w:rPr>
        <w:t>บริษัทได้มีการตั้งค่าเผื่อการด้อยค่าสินทรัพย์เพิ่มเติมซึ่งรวมอยู่ในค่าใช้จ่ายในการบริหาร</w:t>
      </w:r>
      <w:r w:rsidR="0055306D" w:rsidRPr="00C82BF5">
        <w:rPr>
          <w:rFonts w:asciiTheme="majorBidi" w:hAnsiTheme="majorBidi"/>
          <w:sz w:val="30"/>
          <w:szCs w:val="30"/>
          <w:cs/>
        </w:rPr>
        <w:t xml:space="preserve"> </w:t>
      </w:r>
      <w:r w:rsidR="0055306D" w:rsidRPr="00C82BF5">
        <w:rPr>
          <w:rFonts w:asciiTheme="majorBidi" w:hAnsiTheme="majorBidi" w:hint="cs"/>
          <w:sz w:val="30"/>
          <w:szCs w:val="30"/>
          <w:cs/>
        </w:rPr>
        <w:t>เป็นจำนวน</w:t>
      </w:r>
      <w:r w:rsidR="0055306D" w:rsidRPr="00C82BF5">
        <w:rPr>
          <w:rFonts w:asciiTheme="majorBidi" w:hAnsiTheme="majorBidi"/>
          <w:sz w:val="30"/>
          <w:szCs w:val="30"/>
          <w:cs/>
        </w:rPr>
        <w:t xml:space="preserve"> </w:t>
      </w:r>
      <w:r w:rsidR="0055306D" w:rsidRPr="00C82BF5">
        <w:rPr>
          <w:rFonts w:asciiTheme="majorBidi" w:hAnsiTheme="majorBidi" w:cstheme="majorBidi"/>
          <w:sz w:val="30"/>
          <w:szCs w:val="30"/>
        </w:rPr>
        <w:t>54</w:t>
      </w:r>
      <w:r w:rsidR="0055306D" w:rsidRPr="00C82BF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5306D" w:rsidRPr="00C82BF5">
        <w:rPr>
          <w:rFonts w:asciiTheme="majorBidi" w:hAnsiTheme="majorBidi" w:hint="cs"/>
          <w:sz w:val="30"/>
          <w:szCs w:val="30"/>
          <w:cs/>
        </w:rPr>
        <w:t>ล้านบาท</w:t>
      </w:r>
      <w:r w:rsidR="0055306D" w:rsidRPr="00C82BF5">
        <w:rPr>
          <w:rFonts w:asciiTheme="majorBidi" w:hAnsiTheme="majorBidi"/>
          <w:sz w:val="30"/>
          <w:szCs w:val="30"/>
          <w:cs/>
        </w:rPr>
        <w:t xml:space="preserve"> </w:t>
      </w:r>
      <w:r w:rsidR="0055306D" w:rsidRPr="00C12CA6">
        <w:rPr>
          <w:rFonts w:asciiTheme="majorBidi" w:hAnsiTheme="majorBidi"/>
          <w:i/>
          <w:iCs/>
          <w:sz w:val="30"/>
          <w:szCs w:val="30"/>
          <w:cs/>
        </w:rPr>
        <w:t>(</w:t>
      </w:r>
      <w:r w:rsidR="0055306D" w:rsidRPr="00C12CA6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55306D" w:rsidRPr="00C12C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55306D" w:rsidRPr="00C12CA6">
        <w:rPr>
          <w:rFonts w:asciiTheme="majorBidi" w:hAnsiTheme="majorBidi" w:hint="cs"/>
          <w:i/>
          <w:iCs/>
          <w:sz w:val="30"/>
          <w:szCs w:val="30"/>
          <w:cs/>
        </w:rPr>
        <w:t>มิถุนายน</w:t>
      </w:r>
      <w:r w:rsidR="0055306D" w:rsidRPr="00C12CA6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55306D" w:rsidRPr="00C12CA6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2365B2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55306D" w:rsidRPr="00C12CA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proofErr w:type="gramStart"/>
      <w:r w:rsidR="00292776">
        <w:rPr>
          <w:rFonts w:asciiTheme="majorBidi" w:hAnsiTheme="majorBidi" w:cstheme="majorBidi" w:hint="cs"/>
          <w:i/>
          <w:iCs/>
          <w:sz w:val="30"/>
          <w:szCs w:val="30"/>
          <w:cs/>
        </w:rPr>
        <w:t>ไม่มี</w:t>
      </w:r>
      <w:r w:rsidR="0055306D" w:rsidRPr="00C12CA6">
        <w:rPr>
          <w:rFonts w:asciiTheme="majorBidi" w:hAnsiTheme="majorBidi"/>
          <w:i/>
          <w:iCs/>
          <w:sz w:val="30"/>
          <w:szCs w:val="30"/>
          <w:cs/>
        </w:rPr>
        <w:t>)</w:t>
      </w:r>
      <w:r w:rsidR="00EA4B0E" w:rsidRPr="00C82BF5">
        <w:rPr>
          <w:rFonts w:asciiTheme="majorBidi" w:hAnsiTheme="majorBidi" w:cstheme="majorBidi"/>
          <w:sz w:val="30"/>
          <w:szCs w:val="30"/>
        </w:rPr>
        <w:t xml:space="preserve">  (</w:t>
      </w:r>
      <w:proofErr w:type="gramEnd"/>
      <w:r w:rsidR="00EA4B0E" w:rsidRPr="00C82BF5">
        <w:rPr>
          <w:rFonts w:asciiTheme="majorBidi" w:hAnsiTheme="majorBidi" w:cstheme="majorBidi" w:hint="cs"/>
          <w:sz w:val="30"/>
          <w:szCs w:val="30"/>
          <w:cs/>
        </w:rPr>
        <w:t>ดูหมายเหตุ</w:t>
      </w:r>
      <w:r w:rsidR="00EA4B0E" w:rsidRPr="00C82BF5">
        <w:rPr>
          <w:rFonts w:asciiTheme="majorBidi" w:hAnsiTheme="majorBidi" w:cstheme="majorBidi"/>
          <w:sz w:val="30"/>
          <w:szCs w:val="30"/>
        </w:rPr>
        <w:t xml:space="preserve"> 12)</w:t>
      </w:r>
    </w:p>
    <w:p w14:paraId="0F3AAA84" w14:textId="797C957F" w:rsidR="00E80E5F" w:rsidRDefault="008142E8" w:rsidP="0026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  <w:cs/>
        </w:rPr>
      </w:pPr>
      <w:r w:rsidRPr="008142E8">
        <w:rPr>
          <w:rFonts w:asciiTheme="majorBidi" w:hAnsiTheme="majorBidi" w:cstheme="majorBidi"/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3B803002" wp14:editId="30500AF0">
            <wp:simplePos x="0" y="0"/>
            <wp:positionH relativeFrom="column">
              <wp:posOffset>436383</wp:posOffset>
            </wp:positionH>
            <wp:positionV relativeFrom="paragraph">
              <wp:posOffset>-113030</wp:posOffset>
            </wp:positionV>
            <wp:extent cx="5542059" cy="4105229"/>
            <wp:effectExtent l="0" t="0" r="190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2059" cy="41052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24C1D8" w14:textId="01829722" w:rsidR="00C84A9B" w:rsidRDefault="00C84A9B" w:rsidP="0026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</w:rPr>
      </w:pPr>
    </w:p>
    <w:p w14:paraId="56B3C87B" w14:textId="56A96662" w:rsidR="00C84A9B" w:rsidRDefault="00C84A9B" w:rsidP="0026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</w:rPr>
      </w:pPr>
    </w:p>
    <w:p w14:paraId="225F7AF0" w14:textId="4DACD8E8" w:rsidR="00C84A9B" w:rsidRDefault="00C84A9B" w:rsidP="0026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</w:rPr>
      </w:pPr>
    </w:p>
    <w:p w14:paraId="36550934" w14:textId="4B969EAE" w:rsidR="00C84A9B" w:rsidRDefault="00C84A9B" w:rsidP="0026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</w:rPr>
      </w:pPr>
    </w:p>
    <w:p w14:paraId="2A66713A" w14:textId="35E1484D" w:rsidR="00C84A9B" w:rsidRDefault="00C84A9B" w:rsidP="0026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</w:rPr>
      </w:pPr>
    </w:p>
    <w:p w14:paraId="5CB435D6" w14:textId="434B1B6E" w:rsidR="00C84A9B" w:rsidRDefault="00C84A9B" w:rsidP="0026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</w:rPr>
      </w:pPr>
    </w:p>
    <w:p w14:paraId="06E94B4D" w14:textId="2BD057FA" w:rsidR="00C84A9B" w:rsidRDefault="00C84A9B" w:rsidP="0026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</w:rPr>
      </w:pPr>
    </w:p>
    <w:p w14:paraId="2C3A05CB" w14:textId="08E376AC" w:rsidR="00C84A9B" w:rsidRDefault="00C84A9B" w:rsidP="0026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</w:rPr>
      </w:pPr>
    </w:p>
    <w:p w14:paraId="3F6754C6" w14:textId="42A11BF7" w:rsidR="00C84A9B" w:rsidRDefault="00C84A9B" w:rsidP="0026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</w:rPr>
      </w:pPr>
    </w:p>
    <w:p w14:paraId="03663FF0" w14:textId="2C14FD17" w:rsidR="00C84A9B" w:rsidRDefault="00C84A9B" w:rsidP="0026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</w:rPr>
      </w:pPr>
    </w:p>
    <w:p w14:paraId="5BC99C39" w14:textId="2D5183F6" w:rsidR="00C84A9B" w:rsidRDefault="00C84A9B" w:rsidP="0026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</w:rPr>
      </w:pPr>
    </w:p>
    <w:p w14:paraId="708C2A9C" w14:textId="628B0666" w:rsidR="00C84A9B" w:rsidRDefault="00C84A9B" w:rsidP="0026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</w:rPr>
      </w:pPr>
    </w:p>
    <w:p w14:paraId="09F6DCAE" w14:textId="7B865B24" w:rsidR="00C84A9B" w:rsidRDefault="00C84A9B" w:rsidP="0026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</w:rPr>
      </w:pPr>
    </w:p>
    <w:p w14:paraId="73106263" w14:textId="3E1C2A02" w:rsidR="00C84A9B" w:rsidRDefault="00FE0DD4" w:rsidP="0026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</w:rPr>
      </w:pPr>
      <w:r w:rsidRPr="00FE0DD4">
        <w:rPr>
          <w:rFonts w:asciiTheme="majorBidi" w:hAnsiTheme="majorBidi" w:cstheme="majorBidi"/>
          <w:noProof/>
        </w:rPr>
        <w:drawing>
          <wp:anchor distT="0" distB="0" distL="114300" distR="114300" simplePos="0" relativeHeight="251658242" behindDoc="1" locked="0" layoutInCell="1" allowOverlap="1" wp14:anchorId="59845755" wp14:editId="02E9CE5C">
            <wp:simplePos x="0" y="0"/>
            <wp:positionH relativeFrom="column">
              <wp:posOffset>163830</wp:posOffset>
            </wp:positionH>
            <wp:positionV relativeFrom="paragraph">
              <wp:posOffset>240665</wp:posOffset>
            </wp:positionV>
            <wp:extent cx="6001058" cy="4165814"/>
            <wp:effectExtent l="0" t="0" r="0" b="635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1058" cy="41658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675094" w14:textId="65A7FEB2" w:rsidR="00C84A9B" w:rsidRDefault="00C84A9B" w:rsidP="0026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</w:rPr>
      </w:pPr>
    </w:p>
    <w:p w14:paraId="4F5C971B" w14:textId="42719857" w:rsidR="0021446B" w:rsidRDefault="0021446B" w:rsidP="0026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  <w:b/>
          <w:bCs/>
          <w:i/>
          <w:iCs/>
          <w:cs/>
        </w:rPr>
      </w:pPr>
      <w:r w:rsidRPr="00485571">
        <w:rPr>
          <w:rFonts w:asciiTheme="majorBidi" w:hAnsiTheme="majorBidi" w:cstheme="majorBidi"/>
          <w:cs/>
        </w:rPr>
        <w:br w:type="page"/>
      </w:r>
    </w:p>
    <w:p w14:paraId="402D5B53" w14:textId="134DDD19" w:rsidR="00562CEB" w:rsidRPr="00F1598F" w:rsidRDefault="00562CEB" w:rsidP="00476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Cs w:val="30"/>
        </w:rPr>
      </w:pPr>
      <w:r w:rsidRPr="00F1598F">
        <w:rPr>
          <w:rFonts w:asciiTheme="majorBidi" w:hAnsiTheme="majorBidi" w:cstheme="majorBidi"/>
          <w:b/>
          <w:bCs/>
          <w:i/>
          <w:iCs/>
          <w:szCs w:val="30"/>
          <w:cs/>
        </w:rPr>
        <w:lastRenderedPageBreak/>
        <w:t>ส่วนงานภูมิศาสตร์</w:t>
      </w:r>
      <w:r w:rsidRPr="00F1598F">
        <w:rPr>
          <w:rFonts w:asciiTheme="majorBidi" w:hAnsiTheme="majorBidi" w:cstheme="majorBidi"/>
          <w:b/>
          <w:bCs/>
          <w:i/>
          <w:iCs/>
          <w:szCs w:val="30"/>
        </w:rPr>
        <w:t xml:space="preserve"> </w:t>
      </w:r>
    </w:p>
    <w:p w14:paraId="11181EFD" w14:textId="77777777" w:rsidR="00476248" w:rsidRPr="0091516B" w:rsidRDefault="00476248" w:rsidP="00476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</w:rPr>
      </w:pPr>
    </w:p>
    <w:p w14:paraId="0D915717" w14:textId="13C9271E" w:rsidR="00330126" w:rsidRPr="003A3A7C" w:rsidRDefault="00330126" w:rsidP="00330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3A3A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และบริษัทมีส่วนงานภูมิศาสตร์ในประเทศและต่างประเทศจากการส่งออกโดยนำเสนอข้อมูลเกี่ยวกับการจำแนกส่วนงานภูมิศาสตร์สำหรับรายการรายได้ตามสัญญาและจากการขายและการให้บริการที่มีมูลค่าเป็นสาระสำคัญ โดยแบ่งตามส่วนงานแยกตามที่ตั้งทางภูมิศาสตร์ของลูกค้าได้ดังนี้</w:t>
      </w:r>
    </w:p>
    <w:p w14:paraId="1BC6C687" w14:textId="24076A4B" w:rsidR="00330126" w:rsidRPr="003A3A7C" w:rsidRDefault="00330126" w:rsidP="00330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580"/>
        <w:gridCol w:w="1620"/>
        <w:gridCol w:w="380"/>
        <w:gridCol w:w="1600"/>
      </w:tblGrid>
      <w:tr w:rsidR="00330126" w:rsidRPr="003A3A7C" w14:paraId="0DEC372D" w14:textId="77777777" w:rsidTr="002A3674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BAF339" w14:textId="77777777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11A4CE" w14:textId="77777777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330126" w:rsidRPr="003A3A7C" w14:paraId="295EFB05" w14:textId="77777777" w:rsidTr="002A3674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0D5FA3" w14:textId="4B2EA2F0" w:rsidR="00330126" w:rsidRPr="003A3A7C" w:rsidRDefault="00A17A33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17A33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8906E1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A17A33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A17A33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8C3343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8906E1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0 </w:t>
            </w:r>
            <w:r w:rsidR="008906E1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1AC316" w14:textId="3327EB5B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6873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BAF8C9" w14:textId="77777777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71009" w14:textId="56E7FC70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6873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</w:t>
            </w:r>
          </w:p>
        </w:tc>
      </w:tr>
      <w:tr w:rsidR="00330126" w:rsidRPr="003A3A7C" w14:paraId="5B58553F" w14:textId="77777777" w:rsidTr="002A3674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0A8D0" w14:textId="77777777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E8FDAA" w14:textId="77777777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906E1" w:rsidRPr="003A3A7C" w14:paraId="4EF666DE" w14:textId="77777777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CB40B4" w14:textId="77777777" w:rsidR="008906E1" w:rsidRPr="003A3A7C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E2C09" w14:textId="63774BBF" w:rsidR="008906E1" w:rsidRPr="003A3A7C" w:rsidRDefault="00CA6E0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58,</w:t>
            </w:r>
            <w:r w:rsidR="00B45EA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363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6C054C" w14:textId="77777777" w:rsidR="008906E1" w:rsidRPr="003A3A7C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41F01" w14:textId="24143706" w:rsidR="008906E1" w:rsidRPr="003A3A7C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155,542</w:t>
            </w:r>
          </w:p>
        </w:tc>
      </w:tr>
      <w:tr w:rsidR="008906E1" w:rsidRPr="003A3A7C" w14:paraId="56CF9AFB" w14:textId="77777777" w:rsidTr="002A3674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53614" w14:textId="1D786E00" w:rsidR="008906E1" w:rsidRPr="003A3A7C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ประเทศ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เกาหลี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87887" w14:textId="15555B33" w:rsidR="008906E1" w:rsidRPr="003A3A7C" w:rsidRDefault="00CA6E0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31,144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84B606" w14:textId="77777777" w:rsidR="008906E1" w:rsidRPr="003A3A7C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7DBFE" w14:textId="41F84CA5" w:rsidR="008906E1" w:rsidRPr="003A3A7C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81,813</w:t>
            </w:r>
          </w:p>
        </w:tc>
      </w:tr>
      <w:tr w:rsidR="00FB522E" w:rsidRPr="003A3A7C" w14:paraId="2A103085" w14:textId="77777777" w:rsidTr="002A3674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1C957" w14:textId="658512DE" w:rsidR="00FB522E" w:rsidRPr="003A3A7C" w:rsidRDefault="00FB522E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ประเทศ</w:t>
            </w:r>
            <w:r w:rsidR="00A1548A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สหรัฐอาหรับเอมิเรตส์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5DAA9" w14:textId="4F1B0503" w:rsidR="00FB522E" w:rsidRDefault="00A1548A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19,876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3246E2" w14:textId="77777777" w:rsidR="00FB522E" w:rsidRPr="003A3A7C" w:rsidRDefault="00FB522E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61C80" w14:textId="25A972D8" w:rsidR="00FB522E" w:rsidRDefault="006C618A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273</w:t>
            </w:r>
          </w:p>
        </w:tc>
      </w:tr>
      <w:tr w:rsidR="008906E1" w:rsidRPr="003A3A7C" w14:paraId="09EAEC75" w14:textId="77777777" w:rsidTr="002A3674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7964C0" w14:textId="134BC652" w:rsidR="008906E1" w:rsidRPr="003A3A7C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อื่น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4D1B0439" w14:textId="4E3D5FF6" w:rsidR="008906E1" w:rsidRPr="003A3A7C" w:rsidRDefault="00CA6E0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6,</w:t>
            </w:r>
            <w:r w:rsidR="006C618A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736</w:t>
            </w:r>
          </w:p>
        </w:tc>
        <w:tc>
          <w:tcPr>
            <w:tcW w:w="380" w:type="dxa"/>
          </w:tcPr>
          <w:p w14:paraId="207DDCE5" w14:textId="77777777" w:rsidR="008906E1" w:rsidRPr="003A3A7C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00" w:type="dxa"/>
            <w:tcBorders>
              <w:left w:val="nil"/>
              <w:bottom w:val="single" w:sz="4" w:space="0" w:color="auto"/>
              <w:right w:val="nil"/>
            </w:tcBorders>
          </w:tcPr>
          <w:p w14:paraId="178FFD08" w14:textId="620980B2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9,</w:t>
            </w:r>
            <w:r w:rsidR="006C618A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418</w:t>
            </w:r>
          </w:p>
        </w:tc>
      </w:tr>
      <w:tr w:rsidR="008906E1" w:rsidRPr="003A3A7C" w14:paraId="0DA35282" w14:textId="77777777" w:rsidTr="002A3674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7E0219" w14:textId="77777777" w:rsidR="008906E1" w:rsidRPr="003A3A7C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1233866" w14:textId="6C741B07" w:rsidR="008906E1" w:rsidRPr="003A3A7C" w:rsidRDefault="00CA6E0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11</w:t>
            </w:r>
            <w:r w:rsidR="0024645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6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24645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119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7672F" w14:textId="77777777" w:rsidR="008906E1" w:rsidRPr="003A3A7C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B7E76E1" w14:textId="3AA2F32C" w:rsidR="008906E1" w:rsidRPr="001F68DE" w:rsidRDefault="008906E1" w:rsidP="0089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247,046</w:t>
            </w:r>
          </w:p>
        </w:tc>
      </w:tr>
    </w:tbl>
    <w:p w14:paraId="537AE3CC" w14:textId="5B6FC7F0" w:rsidR="00D94169" w:rsidRDefault="00D94169" w:rsidP="00DD4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  <w:tab w:val="left" w:pos="2970"/>
          <w:tab w:val="left" w:pos="3150"/>
          <w:tab w:val="left" w:pos="3240"/>
          <w:tab w:val="left" w:pos="3330"/>
          <w:tab w:val="left" w:pos="342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p w14:paraId="74EE7330" w14:textId="13C3E861" w:rsidR="0081766A" w:rsidRDefault="0081766A" w:rsidP="00DD4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  <w:tab w:val="left" w:pos="2970"/>
          <w:tab w:val="left" w:pos="3150"/>
          <w:tab w:val="left" w:pos="3240"/>
          <w:tab w:val="left" w:pos="3330"/>
          <w:tab w:val="left" w:pos="342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p w14:paraId="16FA87AC" w14:textId="01DDE9CC" w:rsidR="0081766A" w:rsidRDefault="00861153" w:rsidP="00DD4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  <w:tab w:val="left" w:pos="2970"/>
          <w:tab w:val="left" w:pos="3150"/>
          <w:tab w:val="left" w:pos="3240"/>
          <w:tab w:val="left" w:pos="3330"/>
          <w:tab w:val="left" w:pos="342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  <w:r w:rsidRPr="00861153">
        <w:rPr>
          <w:rFonts w:asciiTheme="majorBidi" w:hAnsiTheme="majorBidi" w:cstheme="majorBidi"/>
          <w:noProof/>
          <w:snapToGrid w:val="0"/>
          <w:color w:val="000000"/>
          <w:sz w:val="20"/>
          <w:szCs w:val="20"/>
          <w:lang w:eastAsia="th-TH"/>
        </w:rPr>
        <w:drawing>
          <wp:anchor distT="0" distB="0" distL="114300" distR="114300" simplePos="0" relativeHeight="251658241" behindDoc="1" locked="0" layoutInCell="1" allowOverlap="1" wp14:anchorId="1A1AD72C" wp14:editId="28830936">
            <wp:simplePos x="0" y="0"/>
            <wp:positionH relativeFrom="column">
              <wp:posOffset>168813</wp:posOffset>
            </wp:positionH>
            <wp:positionV relativeFrom="paragraph">
              <wp:posOffset>79277</wp:posOffset>
            </wp:positionV>
            <wp:extent cx="6099175" cy="4010660"/>
            <wp:effectExtent l="0" t="0" r="0" b="889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4010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A9A85A" w14:textId="01F7B2A2" w:rsidR="00DD4923" w:rsidRDefault="00DD4923" w:rsidP="00586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  <w:tab w:val="left" w:pos="3060"/>
          <w:tab w:val="left" w:pos="3150"/>
          <w:tab w:val="left" w:pos="3420"/>
          <w:tab w:val="left" w:pos="387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p w14:paraId="5187A81D" w14:textId="29F6ADE7" w:rsidR="00C04090" w:rsidRDefault="00C0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495FAC31" w14:textId="3BA20431" w:rsidR="0003566A" w:rsidRDefault="004A1775" w:rsidP="008673F1">
      <w:pPr>
        <w:pStyle w:val="Heading6"/>
        <w:numPr>
          <w:ilvl w:val="0"/>
          <w:numId w:val="22"/>
        </w:numPr>
        <w:tabs>
          <w:tab w:val="clear" w:pos="340"/>
          <w:tab w:val="num" w:pos="540"/>
          <w:tab w:val="left" w:pos="3060"/>
          <w:tab w:val="left" w:pos="315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710F4C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ขาดทุน</w:t>
      </w:r>
      <w:r w:rsidR="0003566A" w:rsidRPr="00710F4C">
        <w:rPr>
          <w:rFonts w:asciiTheme="majorBidi" w:hAnsiTheme="majorBidi" w:cstheme="majorBidi"/>
          <w:sz w:val="30"/>
          <w:szCs w:val="30"/>
          <w:cs/>
          <w:lang w:val="th-TH"/>
        </w:rPr>
        <w:t>ต่อหุ้น</w:t>
      </w:r>
    </w:p>
    <w:p w14:paraId="7F15B826" w14:textId="77777777" w:rsidR="00A8699F" w:rsidRDefault="00A8699F" w:rsidP="00A8699F">
      <w:pPr>
        <w:rPr>
          <w:lang w:val="th-TH"/>
        </w:rPr>
      </w:pPr>
    </w:p>
    <w:p w14:paraId="6F851C63" w14:textId="1FDC3AF4" w:rsidR="004A5661" w:rsidRDefault="0044066F" w:rsidP="0082703E">
      <w:pPr>
        <w:ind w:left="454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ขาดทุนต่อหุ้นขั้นพื้นฐานสำหรับ</w:t>
      </w:r>
      <w:r w:rsidR="00BA7113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งวด</w:t>
      </w:r>
      <w:r w:rsidR="00331DB6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สามเดือน</w:t>
      </w:r>
      <w:r w:rsidR="00FD2E64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และ</w:t>
      </w:r>
      <w:r w:rsidR="005C544A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หก</w:t>
      </w:r>
      <w:r w:rsidR="00BA7113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เดือน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สิ้นสุด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ณ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วันที่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825AD">
        <w:rPr>
          <w:rFonts w:ascii="Angsana New" w:hAnsi="Angsana New"/>
          <w:sz w:val="30"/>
          <w:szCs w:val="30"/>
        </w:rPr>
        <w:t>3</w:t>
      </w:r>
      <w:r w:rsidR="008906E1">
        <w:rPr>
          <w:rFonts w:ascii="Angsana New" w:hAnsi="Angsana New"/>
          <w:sz w:val="30"/>
          <w:szCs w:val="30"/>
        </w:rPr>
        <w:t xml:space="preserve">0 </w:t>
      </w:r>
      <w:r w:rsidR="008906E1">
        <w:rPr>
          <w:rFonts w:ascii="Angsana New" w:hAnsi="Angsana New" w:hint="cs"/>
          <w:sz w:val="30"/>
          <w:szCs w:val="30"/>
          <w:cs/>
        </w:rPr>
        <w:t>มิถุนายน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825AD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2567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และ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825AD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2566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คำนวณจากขาดทุนสำหรับ</w:t>
      </w:r>
      <w:r w:rsidR="005F422B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งวด</w:t>
      </w:r>
      <w:r w:rsidR="00FD2E64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สามเดือนและ</w:t>
      </w:r>
      <w:r w:rsidR="00955AED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หก</w:t>
      </w:r>
      <w:r w:rsidR="005F422B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เดือน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ที่เป็นส่วนของผู้ถือหุ้นสามัญของบริษัทและจำนวนหุ้นสามัญที่ออกจำหน่ายแล้วระหว่างปีโดยปรับจำนวนหุ้นสามัญเพื่อสะท้อนผลกระทบของการเปลี่ยนแปลงมูลค่าหุ้นที่ตราไว้ของบริษัทจากหุ้นละ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825AD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0.25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บาท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เป็นหุ้นละ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825AD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5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บาท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ซึ่งขาดทุนต่อหุ้นขั้นพื้นฐานและปรับลดของ</w:t>
      </w:r>
      <w:r w:rsidR="005F422B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งวดสามเดือน</w:t>
      </w:r>
      <w:r w:rsidR="00FD2E64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และ หกเดือน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ปีก่อนได้ถูกคำนวณใหม่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โดยถือเสมือนว่าการเปลี่ยนมูลค่าหุ้นที่ตราไว้ได้เกิดตั้งแต่วันที่เริ่มต้นที่เสนอรายงานโดยแสดงการคำนวณ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ดังนี้</w:t>
      </w:r>
    </w:p>
    <w:p w14:paraId="17B301AC" w14:textId="77777777" w:rsidR="006E577A" w:rsidRDefault="006E577A" w:rsidP="0044066F">
      <w:pPr>
        <w:ind w:left="454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tbl>
      <w:tblPr>
        <w:tblW w:w="9902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90"/>
        <w:gridCol w:w="270"/>
        <w:gridCol w:w="1170"/>
        <w:gridCol w:w="270"/>
        <w:gridCol w:w="1350"/>
        <w:gridCol w:w="270"/>
        <w:gridCol w:w="1260"/>
        <w:gridCol w:w="270"/>
        <w:gridCol w:w="1352"/>
      </w:tblGrid>
      <w:tr w:rsidR="00AF01D6" w:rsidRPr="00AF01D6" w14:paraId="0A230EA1" w14:textId="77777777">
        <w:tc>
          <w:tcPr>
            <w:tcW w:w="3690" w:type="dxa"/>
            <w:hideMark/>
          </w:tcPr>
          <w:p w14:paraId="5E0D953C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230EBD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3DF950BC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01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9B219A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hideMark/>
          </w:tcPr>
          <w:p w14:paraId="7A64DA99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01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01D6" w:rsidRPr="00AF01D6" w14:paraId="2D9B0AFF" w14:textId="77777777">
        <w:tc>
          <w:tcPr>
            <w:tcW w:w="3690" w:type="dxa"/>
            <w:hideMark/>
          </w:tcPr>
          <w:p w14:paraId="7DF4F174" w14:textId="20346182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01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8906E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70" w:type="dxa"/>
          </w:tcPr>
          <w:p w14:paraId="38DFED78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1A5F807" w14:textId="6C1206C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1D6">
              <w:rPr>
                <w:rFonts w:ascii="Angsana New" w:hAnsi="Angsana New"/>
                <w:sz w:val="30"/>
                <w:szCs w:val="30"/>
              </w:rPr>
              <w:t>256</w:t>
            </w:r>
            <w:r w:rsidR="00600E0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728D971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552AA708" w14:textId="764C8704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1D6">
              <w:rPr>
                <w:rFonts w:ascii="Angsana New" w:hAnsi="Angsana New"/>
                <w:sz w:val="30"/>
                <w:szCs w:val="30"/>
              </w:rPr>
              <w:t>256</w:t>
            </w:r>
            <w:r w:rsidR="00600E0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056C12F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B3E1BC3" w14:textId="0FB5A589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1D6">
              <w:rPr>
                <w:rFonts w:ascii="Angsana New" w:hAnsi="Angsana New"/>
                <w:sz w:val="30"/>
                <w:szCs w:val="30"/>
              </w:rPr>
              <w:t>256</w:t>
            </w:r>
            <w:r w:rsidR="00600E0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8BBF311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hideMark/>
          </w:tcPr>
          <w:p w14:paraId="7D6883F3" w14:textId="7203AB6A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1D6">
              <w:rPr>
                <w:rFonts w:ascii="Angsana New" w:hAnsi="Angsana New"/>
                <w:sz w:val="30"/>
                <w:szCs w:val="30"/>
              </w:rPr>
              <w:t>256</w:t>
            </w:r>
            <w:r w:rsidR="00600E0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F01D6" w:rsidRPr="00AF01D6" w14:paraId="1F05132B" w14:textId="77777777">
        <w:tc>
          <w:tcPr>
            <w:tcW w:w="3690" w:type="dxa"/>
          </w:tcPr>
          <w:p w14:paraId="3001AD15" w14:textId="0E6572A8" w:rsidR="00AF01D6" w:rsidRPr="00AF01D6" w:rsidRDefault="001C04F1" w:rsidP="00AF01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17A3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A17A3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2334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8906E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8906E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B59CD4E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25F889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BC7961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8987BC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1D6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7A28F6C2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8F6AEA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053EFD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94E61A8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1D6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AF01D6" w:rsidRPr="00AF01D6" w14:paraId="10EC9AEA" w14:textId="77777777">
        <w:tc>
          <w:tcPr>
            <w:tcW w:w="3690" w:type="dxa"/>
          </w:tcPr>
          <w:p w14:paraId="20BD27BF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AA9D09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42" w:type="dxa"/>
            <w:gridSpan w:val="7"/>
            <w:hideMark/>
          </w:tcPr>
          <w:p w14:paraId="13572329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F01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AF01D6" w:rsidRPr="00AF01D6" w14:paraId="6E36510E" w14:textId="77777777">
        <w:tc>
          <w:tcPr>
            <w:tcW w:w="3690" w:type="dxa"/>
            <w:hideMark/>
          </w:tcPr>
          <w:p w14:paraId="5FFFAD44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01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ขาดทุนที่เป็นส่วนของผู้ถือหุ้นสามัญ</w:t>
            </w:r>
          </w:p>
        </w:tc>
        <w:tc>
          <w:tcPr>
            <w:tcW w:w="270" w:type="dxa"/>
          </w:tcPr>
          <w:p w14:paraId="6EA6F4A0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037FAF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46233C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C27349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CDA418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1CE7C3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F402C6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11B4516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358E" w:rsidRPr="00AF01D6" w14:paraId="4D247B21" w14:textId="77777777">
        <w:tc>
          <w:tcPr>
            <w:tcW w:w="3690" w:type="dxa"/>
            <w:hideMark/>
          </w:tcPr>
          <w:p w14:paraId="34D06DCA" w14:textId="77777777" w:rsidR="0003358E" w:rsidRPr="00AF01D6" w:rsidRDefault="0003358E" w:rsidP="0003358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01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ของบริษัท (ขั้นพื้นฐานและปรับลด)</w:t>
            </w:r>
          </w:p>
        </w:tc>
        <w:tc>
          <w:tcPr>
            <w:tcW w:w="270" w:type="dxa"/>
          </w:tcPr>
          <w:p w14:paraId="3B10A0D8" w14:textId="77777777" w:rsidR="0003358E" w:rsidRPr="00AF01D6" w:rsidRDefault="0003358E" w:rsidP="0003358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7F75CBB" w14:textId="7F52D06D" w:rsidR="0003358E" w:rsidRPr="00AF01D6" w:rsidRDefault="00796583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1170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378D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85510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55107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D1565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7AD38BE" w14:textId="77777777" w:rsidR="0003358E" w:rsidRPr="00AF01D6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B669D74" w14:textId="5C88CF12" w:rsidR="0003358E" w:rsidRPr="00AF01D6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ind w:left="-5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69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(89,462)</w:t>
            </w:r>
          </w:p>
        </w:tc>
        <w:tc>
          <w:tcPr>
            <w:tcW w:w="270" w:type="dxa"/>
          </w:tcPr>
          <w:p w14:paraId="7AB3291A" w14:textId="77777777" w:rsidR="0003358E" w:rsidRPr="00AF01D6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63CD2F7" w14:textId="409F1C99" w:rsidR="0003358E" w:rsidRPr="00AF01D6" w:rsidRDefault="00796583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F6BA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378D6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378D6">
              <w:rPr>
                <w:rFonts w:ascii="Angsana New" w:hAnsi="Angsana New"/>
                <w:b/>
                <w:bCs/>
                <w:sz w:val="30"/>
                <w:szCs w:val="30"/>
              </w:rPr>
              <w:t>817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67625C6" w14:textId="77777777" w:rsidR="0003358E" w:rsidRPr="00AF01D6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1D93E0D1" w14:textId="1309D950" w:rsidR="0003358E" w:rsidRPr="00AF01D6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220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50C0">
              <w:rPr>
                <w:rFonts w:ascii="Angsana New" w:hAnsi="Angsana New"/>
                <w:b/>
                <w:bCs/>
                <w:sz w:val="30"/>
                <w:szCs w:val="30"/>
              </w:rPr>
              <w:t>(85,933)</w:t>
            </w:r>
          </w:p>
        </w:tc>
      </w:tr>
      <w:tr w:rsidR="0003358E" w:rsidRPr="00AF01D6" w14:paraId="01D127D1" w14:textId="77777777" w:rsidTr="0003358E">
        <w:tc>
          <w:tcPr>
            <w:tcW w:w="3690" w:type="dxa"/>
          </w:tcPr>
          <w:p w14:paraId="0B948C97" w14:textId="77777777" w:rsidR="0003358E" w:rsidRPr="00AF01D6" w:rsidRDefault="0003358E" w:rsidP="0003358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CE22A09" w14:textId="77777777" w:rsidR="0003358E" w:rsidRPr="00AF01D6" w:rsidRDefault="0003358E" w:rsidP="0003358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6B738969" w14:textId="77777777" w:rsidR="0003358E" w:rsidRPr="00AF01D6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6B81CC" w14:textId="77777777" w:rsidR="0003358E" w:rsidRPr="00AF01D6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195F444E" w14:textId="77777777" w:rsidR="0003358E" w:rsidRPr="00AF01D6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46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CC2BF7" w14:textId="77777777" w:rsidR="0003358E" w:rsidRPr="00AF01D6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11BF9573" w14:textId="77777777" w:rsidR="0003358E" w:rsidRPr="00AF01D6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D513D9" w14:textId="77777777" w:rsidR="0003358E" w:rsidRPr="00AF01D6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double" w:sz="4" w:space="0" w:color="auto"/>
              <w:left w:val="nil"/>
              <w:right w:val="nil"/>
            </w:tcBorders>
          </w:tcPr>
          <w:p w14:paraId="72675913" w14:textId="77777777" w:rsidR="0003358E" w:rsidRPr="00AF01D6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7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3358E" w:rsidRPr="00AF01D6" w14:paraId="21F4BA13" w14:textId="77777777" w:rsidTr="0003358E">
        <w:tc>
          <w:tcPr>
            <w:tcW w:w="3690" w:type="dxa"/>
          </w:tcPr>
          <w:p w14:paraId="20D8DD37" w14:textId="0FE7555E" w:rsidR="0003358E" w:rsidRPr="00AF01D6" w:rsidRDefault="0003358E" w:rsidP="0003358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55D605A1">
              <w:rPr>
                <w:rFonts w:ascii="Angsana New" w:eastAsia="Angsana New" w:hAnsi="Angsana New"/>
                <w:sz w:val="30"/>
                <w:szCs w:val="30"/>
              </w:rPr>
              <w:t>จำนวนหุ้นสามัญที่ออก</w:t>
            </w:r>
            <w:proofErr w:type="spellEnd"/>
            <w:r w:rsidRPr="55D605A1">
              <w:rPr>
                <w:rFonts w:ascii="Angsana New" w:eastAsia="Angsana New" w:hAnsi="Angsana New"/>
                <w:sz w:val="30"/>
                <w:szCs w:val="30"/>
              </w:rPr>
              <w:t xml:space="preserve"> ณ </w:t>
            </w:r>
            <w:proofErr w:type="spellStart"/>
            <w:r w:rsidRPr="55D605A1">
              <w:rPr>
                <w:rFonts w:ascii="Angsana New" w:eastAsia="Angsana New" w:hAnsi="Angsana New"/>
                <w:sz w:val="30"/>
                <w:szCs w:val="30"/>
              </w:rPr>
              <w:t>วันที่</w:t>
            </w:r>
            <w:proofErr w:type="spellEnd"/>
            <w:r w:rsidRPr="55D605A1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  <w:r w:rsidRPr="00A17A33">
              <w:rPr>
                <w:rFonts w:ascii="Angsana New" w:eastAsia="Angsana New" w:hAnsi="Angsana New"/>
                <w:sz w:val="30"/>
                <w:szCs w:val="30"/>
              </w:rPr>
              <w:t xml:space="preserve">1 </w:t>
            </w:r>
            <w:r w:rsidRPr="00A17A33">
              <w:rPr>
                <w:rFonts w:ascii="Angsana New" w:eastAsia="Angsana New" w:hAnsi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270" w:type="dxa"/>
          </w:tcPr>
          <w:p w14:paraId="3AAB5342" w14:textId="77777777" w:rsidR="0003358E" w:rsidRPr="00AF01D6" w:rsidRDefault="0003358E" w:rsidP="0003358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4A840DF" w14:textId="0EEDB8B8" w:rsidR="0003358E" w:rsidRPr="00AF01D6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255" w:right="3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D8980" w14:textId="77777777" w:rsidR="0003358E" w:rsidRPr="00AF01D6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51EAB1C" w14:textId="44BD2343" w:rsidR="0003358E" w:rsidRPr="00AF01D6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973A85" w14:textId="77777777" w:rsidR="0003358E" w:rsidRPr="00AF01D6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3DF0B95" w14:textId="35FA76F0" w:rsidR="0003358E" w:rsidRPr="00AF01D6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60" w:lineRule="exact"/>
              <w:ind w:right="2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CC549B" w14:textId="77777777" w:rsidR="0003358E" w:rsidRPr="00AF01D6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1505FE2D" w14:textId="24392B73" w:rsidR="0003358E" w:rsidRPr="00AF01D6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50C0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</w:tr>
      <w:tr w:rsidR="000F030F" w:rsidRPr="00AF01D6" w14:paraId="1659AE92" w14:textId="77777777" w:rsidTr="0003358E">
        <w:tc>
          <w:tcPr>
            <w:tcW w:w="3690" w:type="dxa"/>
          </w:tcPr>
          <w:p w14:paraId="068B00AA" w14:textId="1E407E2F" w:rsidR="000F030F" w:rsidRPr="00FD7C63" w:rsidRDefault="005970A8" w:rsidP="00FD7C6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60" w:right="-43"/>
              <w:jc w:val="both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  <w:r w:rsidRPr="00FD7C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(มูลค่า</w:t>
            </w:r>
            <w:r w:rsidR="00A07889" w:rsidRPr="00FD7C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="00FD7C63" w:rsidRPr="00FD7C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ละ </w:t>
            </w:r>
            <w:r w:rsidR="00FD7C63" w:rsidRPr="00FD7C6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5 </w:t>
            </w:r>
            <w:r w:rsidR="00FD7C63" w:rsidRPr="00FD7C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70" w:type="dxa"/>
          </w:tcPr>
          <w:p w14:paraId="1DA5218C" w14:textId="77777777" w:rsidR="000F030F" w:rsidRPr="00AF01D6" w:rsidRDefault="000F030F" w:rsidP="0003358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304BCA4" w14:textId="77777777" w:rsidR="000F030F" w:rsidRPr="00AF01D6" w:rsidRDefault="000F030F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255" w:right="3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C5D60A" w14:textId="77777777" w:rsidR="000F030F" w:rsidRPr="00AF01D6" w:rsidRDefault="000F030F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BB11E25" w14:textId="77777777" w:rsidR="000F030F" w:rsidRPr="00DE50C0" w:rsidRDefault="000F030F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DE231F" w14:textId="77777777" w:rsidR="000F030F" w:rsidRPr="00AF01D6" w:rsidRDefault="000F030F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8F62025" w14:textId="77777777" w:rsidR="000F030F" w:rsidRPr="00AF01D6" w:rsidRDefault="000F030F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60" w:lineRule="exact"/>
              <w:ind w:right="2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3C1B03" w14:textId="77777777" w:rsidR="000F030F" w:rsidRPr="00AF01D6" w:rsidRDefault="000F030F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3DE50766" w14:textId="77777777" w:rsidR="000F030F" w:rsidRPr="00DE50C0" w:rsidRDefault="000F030F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030F" w:rsidRPr="00AF01D6" w14:paraId="07239AB7" w14:textId="77777777" w:rsidTr="0003358E">
        <w:tc>
          <w:tcPr>
            <w:tcW w:w="3690" w:type="dxa"/>
          </w:tcPr>
          <w:p w14:paraId="02A67DB5" w14:textId="6FE9075A" w:rsidR="000F030F" w:rsidRPr="00AA47C7" w:rsidRDefault="00AA47C7" w:rsidP="00AA47C7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60" w:right="-43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A47C7">
              <w:rPr>
                <w:rFonts w:ascii="Angsana New" w:hAnsi="Angsana New" w:hint="cs"/>
                <w:sz w:val="30"/>
                <w:szCs w:val="30"/>
                <w:cs/>
              </w:rPr>
              <w:t xml:space="preserve">ทุนที่ออกและชำระแล้ว </w:t>
            </w:r>
            <w:r w:rsidRPr="00AA47C7">
              <w:rPr>
                <w:rFonts w:ascii="Angsana New" w:hAnsi="Angsana New"/>
                <w:sz w:val="30"/>
                <w:szCs w:val="30"/>
              </w:rPr>
              <w:t xml:space="preserve">671 </w:t>
            </w:r>
            <w:r w:rsidRPr="00AA47C7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14:paraId="48314479" w14:textId="77777777" w:rsidR="000F030F" w:rsidRPr="00AF01D6" w:rsidRDefault="000F030F" w:rsidP="0003358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51CA6E2" w14:textId="2F6B95A8" w:rsidR="000F030F" w:rsidRPr="00AF01D6" w:rsidRDefault="0004593D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06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3AFD2C" w14:textId="77777777" w:rsidR="000F030F" w:rsidRPr="00AF01D6" w:rsidRDefault="000F030F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D0F6F5B" w14:textId="1F9B3A6E" w:rsidR="000F030F" w:rsidRPr="00DE50C0" w:rsidRDefault="002E76B5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150,790</w:t>
            </w:r>
          </w:p>
        </w:tc>
        <w:tc>
          <w:tcPr>
            <w:tcW w:w="270" w:type="dxa"/>
          </w:tcPr>
          <w:p w14:paraId="242FBEE4" w14:textId="77777777" w:rsidR="000F030F" w:rsidRPr="00AF01D6" w:rsidRDefault="000F030F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6BAF995" w14:textId="7AE0D920" w:rsidR="000F030F" w:rsidRPr="00AF01D6" w:rsidRDefault="00264140" w:rsidP="0026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05B147" w14:textId="77777777" w:rsidR="000F030F" w:rsidRPr="00AF01D6" w:rsidRDefault="000F030F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1B6EDD11" w14:textId="242F8603" w:rsidR="000F030F" w:rsidRPr="00DE50C0" w:rsidRDefault="00236FB3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150,790</w:t>
            </w:r>
          </w:p>
        </w:tc>
      </w:tr>
      <w:tr w:rsidR="000F030F" w:rsidRPr="00AF01D6" w14:paraId="128C3C63" w14:textId="77777777" w:rsidTr="0003358E">
        <w:tc>
          <w:tcPr>
            <w:tcW w:w="3690" w:type="dxa"/>
          </w:tcPr>
          <w:p w14:paraId="09C19B88" w14:textId="0AE6DA09" w:rsidR="000F030F" w:rsidRPr="55D605A1" w:rsidRDefault="008A4765" w:rsidP="00C065A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60" w:right="-43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C065AA">
              <w:rPr>
                <w:rFonts w:ascii="Angsana New" w:hAnsi="Angsana New" w:hint="cs"/>
                <w:sz w:val="30"/>
                <w:szCs w:val="30"/>
                <w:cs/>
              </w:rPr>
              <w:t xml:space="preserve">ทุนที่ออกและชำระแล้ว </w:t>
            </w:r>
            <w:r w:rsidRPr="00C065AA">
              <w:rPr>
                <w:rFonts w:ascii="Angsana New" w:hAnsi="Angsana New"/>
                <w:sz w:val="30"/>
                <w:szCs w:val="30"/>
              </w:rPr>
              <w:t>11</w:t>
            </w:r>
            <w:r w:rsidR="00C065AA" w:rsidRPr="00C065AA">
              <w:rPr>
                <w:rFonts w:ascii="Angsana New" w:hAnsi="Angsana New"/>
                <w:sz w:val="30"/>
                <w:szCs w:val="30"/>
              </w:rPr>
              <w:t xml:space="preserve">,364 </w:t>
            </w:r>
            <w:r w:rsidR="00C065AA" w:rsidRPr="00C065AA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14:paraId="63785C50" w14:textId="77777777" w:rsidR="000F030F" w:rsidRPr="00AF01D6" w:rsidRDefault="000F030F" w:rsidP="0003358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B7A53D6" w14:textId="67BC216A" w:rsidR="000F030F" w:rsidRPr="00AF01D6" w:rsidRDefault="00351A19" w:rsidP="00F06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2,272,862</w:t>
            </w:r>
          </w:p>
        </w:tc>
        <w:tc>
          <w:tcPr>
            <w:tcW w:w="270" w:type="dxa"/>
          </w:tcPr>
          <w:p w14:paraId="3EEF0C5D" w14:textId="77777777" w:rsidR="000F030F" w:rsidRPr="00AF01D6" w:rsidRDefault="000F030F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3BA1A88" w14:textId="322E91E0" w:rsidR="000F030F" w:rsidRPr="00DE50C0" w:rsidRDefault="00523B7F" w:rsidP="0052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98CFF0" w14:textId="77777777" w:rsidR="000F030F" w:rsidRPr="00AF01D6" w:rsidRDefault="000F030F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26DFFD5" w14:textId="0A773565" w:rsidR="000F030F" w:rsidRPr="00AF01D6" w:rsidRDefault="00264140" w:rsidP="0026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2,272,862</w:t>
            </w:r>
          </w:p>
        </w:tc>
        <w:tc>
          <w:tcPr>
            <w:tcW w:w="270" w:type="dxa"/>
          </w:tcPr>
          <w:p w14:paraId="20FC5976" w14:textId="77777777" w:rsidR="000F030F" w:rsidRPr="00AF01D6" w:rsidRDefault="000F030F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0C00B77F" w14:textId="4E34F443" w:rsidR="000F030F" w:rsidRPr="00DE50C0" w:rsidRDefault="00236FB3" w:rsidP="002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left" w:pos="705"/>
              </w:tabs>
              <w:spacing w:line="360" w:lineRule="exact"/>
              <w:ind w:left="-56" w:right="3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358E" w:rsidRPr="00AF01D6" w14:paraId="6C501BF3" w14:textId="77777777" w:rsidTr="0003358E">
        <w:tc>
          <w:tcPr>
            <w:tcW w:w="3690" w:type="dxa"/>
          </w:tcPr>
          <w:p w14:paraId="66B764FF" w14:textId="38C2B0D8" w:rsidR="0003358E" w:rsidRPr="55D605A1" w:rsidRDefault="0003358E" w:rsidP="0003358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 w:rsidRPr="00AF01D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ผลกระทบจากการใช้สิทธิแปลงสภาพ</w:t>
            </w:r>
          </w:p>
        </w:tc>
        <w:tc>
          <w:tcPr>
            <w:tcW w:w="270" w:type="dxa"/>
          </w:tcPr>
          <w:p w14:paraId="24AA7D81" w14:textId="77777777" w:rsidR="0003358E" w:rsidRPr="00AF01D6" w:rsidRDefault="0003358E" w:rsidP="0003358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B9D82CC" w14:textId="5C1B04A6" w:rsidR="0003358E" w:rsidRPr="00AF01D6" w:rsidRDefault="00BD06BD" w:rsidP="00BD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AFAA25" w14:textId="77777777" w:rsidR="0003358E" w:rsidRPr="00AF01D6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021F25B6" w14:textId="41D6621B" w:rsidR="0003358E" w:rsidRPr="00AF01D6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50C0">
              <w:rPr>
                <w:rFonts w:asciiTheme="majorBidi" w:hAnsiTheme="majorBidi" w:cstheme="majorBidi"/>
                <w:sz w:val="30"/>
                <w:szCs w:val="30"/>
              </w:rPr>
              <w:t xml:space="preserve"> 3,</w:t>
            </w:r>
            <w:r w:rsidR="00523B7F">
              <w:rPr>
                <w:rFonts w:asciiTheme="majorBidi" w:hAnsiTheme="majorBidi" w:cstheme="majorBidi"/>
                <w:sz w:val="30"/>
                <w:szCs w:val="30"/>
              </w:rPr>
              <w:t>188</w:t>
            </w:r>
            <w:r w:rsidRPr="00DE50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FF6698A" w14:textId="77777777" w:rsidR="0003358E" w:rsidRPr="00AF01D6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B3BDCB5" w14:textId="41D0CD7B" w:rsidR="0003358E" w:rsidRPr="00AF01D6" w:rsidRDefault="003F7726" w:rsidP="003F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8EC2D4" w14:textId="77777777" w:rsidR="0003358E" w:rsidRPr="00AF01D6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14:paraId="29D505E6" w14:textId="73405ACB" w:rsidR="0003358E" w:rsidRPr="00AF01D6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50C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147A3">
              <w:rPr>
                <w:rFonts w:ascii="Angsana New" w:hAnsi="Angsana New"/>
                <w:sz w:val="30"/>
                <w:szCs w:val="30"/>
              </w:rPr>
              <w:t>3,188</w:t>
            </w:r>
          </w:p>
        </w:tc>
      </w:tr>
      <w:tr w:rsidR="0003358E" w:rsidRPr="00AF01D6" w14:paraId="41D83D0D" w14:textId="77777777" w:rsidTr="005C544A">
        <w:trPr>
          <w:trHeight w:val="722"/>
        </w:trPr>
        <w:tc>
          <w:tcPr>
            <w:tcW w:w="3690" w:type="dxa"/>
          </w:tcPr>
          <w:p w14:paraId="43E630A2" w14:textId="77777777" w:rsidR="00D83B00" w:rsidRDefault="00D83B00" w:rsidP="0003358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</w:p>
          <w:p w14:paraId="5C5D1143" w14:textId="1D182F95" w:rsidR="0003358E" w:rsidRPr="00AF01D6" w:rsidRDefault="0003358E" w:rsidP="0003358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AF01D6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จำนวนหุ้นสามัญโดยวิธีถัวเฉลี่ยถ่วง</w:t>
            </w:r>
          </w:p>
          <w:p w14:paraId="796C10CD" w14:textId="56E86EAA" w:rsidR="0003358E" w:rsidRPr="00AF01D6" w:rsidRDefault="0003358E" w:rsidP="0003358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AF01D6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  น้ำหนัก </w:t>
            </w:r>
            <w:r w:rsidRPr="00AF01D6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(</w:t>
            </w:r>
            <w:r w:rsidRPr="00AF01D6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ขั้นพื้นฐาน</w:t>
            </w:r>
            <w:r w:rsidRPr="00AF01D6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) </w:t>
            </w:r>
            <w:r w:rsidRPr="00AF01D6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ณ</w:t>
            </w:r>
            <w:r w:rsidRPr="00AF01D6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Pr="00AF01D6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วันที่</w:t>
            </w:r>
            <w:r w:rsidRPr="00AF01D6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5C544A" w:rsidRPr="00A17A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5C544A" w:rsidRPr="00A17A3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1CD8408" w14:textId="77777777" w:rsidR="0003358E" w:rsidRPr="00AF01D6" w:rsidRDefault="0003358E" w:rsidP="0003358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5A0C4D" w14:textId="14A47921" w:rsidR="0003358E" w:rsidRPr="00AF01D6" w:rsidRDefault="00BD06BD" w:rsidP="005C5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2,272,</w:t>
            </w:r>
            <w:r w:rsidR="00F069D8">
              <w:rPr>
                <w:rFonts w:ascii="Angsana New" w:hAnsi="Angsana New"/>
                <w:b/>
                <w:bCs/>
                <w:sz w:val="30"/>
                <w:szCs w:val="30"/>
              </w:rPr>
              <w:t>862</w:t>
            </w:r>
          </w:p>
        </w:tc>
        <w:tc>
          <w:tcPr>
            <w:tcW w:w="270" w:type="dxa"/>
            <w:vAlign w:val="bottom"/>
          </w:tcPr>
          <w:p w14:paraId="1796A644" w14:textId="77777777" w:rsidR="0003358E" w:rsidRPr="00AF01D6" w:rsidRDefault="0003358E" w:rsidP="005C5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-1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C2A586" w14:textId="326B2F17" w:rsidR="0003358E" w:rsidRPr="00AF01D6" w:rsidRDefault="003C5166" w:rsidP="005C5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5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04C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53,978</w:t>
            </w:r>
          </w:p>
        </w:tc>
        <w:tc>
          <w:tcPr>
            <w:tcW w:w="270" w:type="dxa"/>
            <w:vAlign w:val="bottom"/>
          </w:tcPr>
          <w:p w14:paraId="1754B6C3" w14:textId="77777777" w:rsidR="0003358E" w:rsidRPr="00AF01D6" w:rsidRDefault="0003358E" w:rsidP="005C5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-1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EA12E5" w14:textId="603EEC1F" w:rsidR="0003358E" w:rsidRPr="00AF01D6" w:rsidRDefault="003F7726" w:rsidP="005C5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2,272,862</w:t>
            </w:r>
          </w:p>
        </w:tc>
        <w:tc>
          <w:tcPr>
            <w:tcW w:w="270" w:type="dxa"/>
            <w:vAlign w:val="bottom"/>
          </w:tcPr>
          <w:p w14:paraId="67E3A48B" w14:textId="77777777" w:rsidR="0003358E" w:rsidRPr="00AF01D6" w:rsidRDefault="0003358E" w:rsidP="005C5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-1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111827" w14:textId="61F842AD" w:rsidR="0003358E" w:rsidRPr="00AF01D6" w:rsidRDefault="00B147A3" w:rsidP="005C5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153,978</w:t>
            </w:r>
          </w:p>
        </w:tc>
      </w:tr>
      <w:tr w:rsidR="0003358E" w:rsidRPr="00AF01D6" w14:paraId="44C0A6F7" w14:textId="77777777">
        <w:trPr>
          <w:trHeight w:val="58"/>
        </w:trPr>
        <w:tc>
          <w:tcPr>
            <w:tcW w:w="3690" w:type="dxa"/>
          </w:tcPr>
          <w:p w14:paraId="1FAAEE00" w14:textId="77777777" w:rsidR="0003358E" w:rsidRPr="00AF01D6" w:rsidRDefault="0003358E" w:rsidP="0003358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01D6">
              <w:rPr>
                <w:rFonts w:ascii="Angsana New" w:hAnsi="Angsana New"/>
                <w:sz w:val="30"/>
                <w:szCs w:val="30"/>
                <w:cs/>
              </w:rPr>
              <w:t>ผลกระทบจากการใช้สิทธิแปลงสภาพ</w:t>
            </w:r>
          </w:p>
        </w:tc>
        <w:tc>
          <w:tcPr>
            <w:tcW w:w="270" w:type="dxa"/>
          </w:tcPr>
          <w:p w14:paraId="7B792B0C" w14:textId="77777777" w:rsidR="0003358E" w:rsidRPr="00AF01D6" w:rsidRDefault="0003358E" w:rsidP="0003358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755C46" w14:textId="49651F27" w:rsidR="0003358E" w:rsidRPr="00AF01D6" w:rsidRDefault="00F069D8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60" w:lineRule="exact"/>
              <w:ind w:left="-56" w:right="16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61DF72" w14:textId="77777777" w:rsidR="0003358E" w:rsidRPr="00AF01D6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C5CF31" w14:textId="30528B74" w:rsidR="0003358E" w:rsidRPr="00AF01D6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50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AA35D0" w14:textId="77777777" w:rsidR="0003358E" w:rsidRPr="00AF01D6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DF2A14" w14:textId="68F555FF" w:rsidR="0003358E" w:rsidRPr="00AF01D6" w:rsidRDefault="003F7726" w:rsidP="003F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5E1FFA" w14:textId="77777777" w:rsidR="0003358E" w:rsidRPr="00AF01D6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D8414" w14:textId="6008753F" w:rsidR="0003358E" w:rsidRPr="00AF01D6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left" w:pos="705"/>
              </w:tabs>
              <w:spacing w:line="360" w:lineRule="exact"/>
              <w:ind w:left="-56" w:right="3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50C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358E" w:rsidRPr="00AF01D6" w14:paraId="2D599596" w14:textId="77777777">
        <w:trPr>
          <w:trHeight w:val="425"/>
        </w:trPr>
        <w:tc>
          <w:tcPr>
            <w:tcW w:w="3690" w:type="dxa"/>
            <w:hideMark/>
          </w:tcPr>
          <w:p w14:paraId="0CA67B6E" w14:textId="77777777" w:rsidR="00D83B00" w:rsidRDefault="00D83B00" w:rsidP="0003358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</w:p>
          <w:p w14:paraId="370B9327" w14:textId="70E497F5" w:rsidR="0003358E" w:rsidRPr="00AF01D6" w:rsidRDefault="0003358E" w:rsidP="0003358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AF01D6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จำนวนหุ้นสามัญโดยวิธีถัวเฉลี่ยถ่วง</w:t>
            </w:r>
          </w:p>
          <w:p w14:paraId="52190766" w14:textId="7B54F566" w:rsidR="0003358E" w:rsidRPr="00AF01D6" w:rsidRDefault="0003358E" w:rsidP="0003358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AF01D6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 xml:space="preserve">   </w:t>
            </w:r>
            <w:r w:rsidRPr="00AF01D6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น้ำหนัก (ปรับลด)</w:t>
            </w:r>
            <w:r w:rsidRPr="00AF01D6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53DB1CB" w14:textId="77777777" w:rsidR="0003358E" w:rsidRPr="00AF01D6" w:rsidRDefault="0003358E" w:rsidP="0003358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DA7523" w14:textId="01171154" w:rsidR="0003358E" w:rsidRPr="00AF01D6" w:rsidRDefault="00F069D8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2,272,862</w:t>
            </w:r>
          </w:p>
        </w:tc>
        <w:tc>
          <w:tcPr>
            <w:tcW w:w="270" w:type="dxa"/>
          </w:tcPr>
          <w:p w14:paraId="39CCA8FD" w14:textId="77777777" w:rsidR="0003358E" w:rsidRPr="00AF01D6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2B47940" w14:textId="77777777" w:rsidR="0003358E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56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97E9A98" w14:textId="77777777" w:rsidR="00D83B00" w:rsidRDefault="00D83B00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56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B7BD39D" w14:textId="69D9F450" w:rsidR="0003358E" w:rsidRPr="00AF01D6" w:rsidRDefault="00804C00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5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153,978</w:t>
            </w:r>
          </w:p>
        </w:tc>
        <w:tc>
          <w:tcPr>
            <w:tcW w:w="270" w:type="dxa"/>
          </w:tcPr>
          <w:p w14:paraId="587228D7" w14:textId="77777777" w:rsidR="0003358E" w:rsidRPr="00AF01D6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A0EBDB2" w14:textId="77777777" w:rsidR="0003358E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6918EFE" w14:textId="77777777" w:rsidR="00D83B00" w:rsidRDefault="00D83B00" w:rsidP="008A0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055FB83" w14:textId="38FDAAE3" w:rsidR="003F7726" w:rsidRPr="00AF01D6" w:rsidRDefault="00BA7C2A" w:rsidP="008A0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2,272,862</w:t>
            </w:r>
          </w:p>
        </w:tc>
        <w:tc>
          <w:tcPr>
            <w:tcW w:w="270" w:type="dxa"/>
          </w:tcPr>
          <w:p w14:paraId="3D9EA615" w14:textId="77777777" w:rsidR="0003358E" w:rsidRPr="00AF01D6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565723" w14:textId="47E18CE4" w:rsidR="0003358E" w:rsidRPr="00AF01D6" w:rsidRDefault="00B147A3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153,978</w:t>
            </w:r>
          </w:p>
        </w:tc>
      </w:tr>
      <w:tr w:rsidR="0003358E" w:rsidRPr="00AF01D6" w14:paraId="0737363C" w14:textId="77777777">
        <w:trPr>
          <w:trHeight w:val="343"/>
        </w:trPr>
        <w:tc>
          <w:tcPr>
            <w:tcW w:w="3690" w:type="dxa"/>
            <w:vAlign w:val="bottom"/>
          </w:tcPr>
          <w:p w14:paraId="60CC53FD" w14:textId="77777777" w:rsidR="0003358E" w:rsidRPr="00AF01D6" w:rsidRDefault="0003358E" w:rsidP="0003358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01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ขาดทุนต่อหุ้นขั้นพื้นฐานและปรับลด (บาท)</w:t>
            </w:r>
          </w:p>
        </w:tc>
        <w:tc>
          <w:tcPr>
            <w:tcW w:w="270" w:type="dxa"/>
          </w:tcPr>
          <w:p w14:paraId="19BEE91A" w14:textId="77777777" w:rsidR="0003358E" w:rsidRPr="00AF01D6" w:rsidRDefault="0003358E" w:rsidP="0003358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015C44" w14:textId="76C01E0F" w:rsidR="0003358E" w:rsidRPr="00AF01D6" w:rsidRDefault="00F069D8" w:rsidP="008A0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60" w:lineRule="exact"/>
              <w:ind w:left="-58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3D1849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DF3C4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FD29F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855107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3D184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B3D8407" w14:textId="77777777" w:rsidR="0003358E" w:rsidRPr="00AF01D6" w:rsidRDefault="0003358E" w:rsidP="0003358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FEECE4" w14:textId="5D8FE85A" w:rsidR="0003358E" w:rsidRPr="00AF01D6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60" w:lineRule="exact"/>
              <w:ind w:left="-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68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</w:t>
            </w:r>
            <w:r w:rsidR="00804C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5810</w:t>
            </w:r>
            <w:r w:rsidRPr="007068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BD2B37B" w14:textId="77777777" w:rsidR="0003358E" w:rsidRPr="00AF01D6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3C488D" w14:textId="4A518065" w:rsidR="0003358E" w:rsidRPr="00AF01D6" w:rsidRDefault="00765631" w:rsidP="008A0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60" w:lineRule="exact"/>
              <w:ind w:left="-58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A7C2A">
              <w:rPr>
                <w:rFonts w:ascii="Angsana New" w:hAnsi="Angsana New"/>
                <w:b/>
                <w:bCs/>
                <w:sz w:val="30"/>
                <w:szCs w:val="30"/>
              </w:rPr>
              <w:t>(0.</w:t>
            </w:r>
            <w:r w:rsidR="00FD5841"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  <w:r w:rsidR="00F378D6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BA7C2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CB84562" w14:textId="77777777" w:rsidR="0003358E" w:rsidRPr="00AF01D6" w:rsidRDefault="0003358E" w:rsidP="0003358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4A7355" w14:textId="2152C153" w:rsidR="0003358E" w:rsidRPr="00AF01D6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2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50C0">
              <w:rPr>
                <w:rFonts w:ascii="Angsana New" w:hAnsi="Angsana New"/>
                <w:b/>
                <w:bCs/>
                <w:sz w:val="30"/>
                <w:szCs w:val="30"/>
              </w:rPr>
              <w:t>(0.</w:t>
            </w:r>
            <w:r w:rsidR="00FB376B">
              <w:rPr>
                <w:rFonts w:ascii="Angsana New" w:hAnsi="Angsana New"/>
                <w:b/>
                <w:bCs/>
                <w:sz w:val="30"/>
                <w:szCs w:val="30"/>
              </w:rPr>
              <w:t>5581</w:t>
            </w:r>
            <w:r w:rsidRPr="00DE50C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383C115B" w14:textId="187D7317" w:rsidR="00AF01D6" w:rsidRDefault="00AF01D6" w:rsidP="00380266">
      <w:pPr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70CC8833" w14:textId="77777777" w:rsidR="00FB376B" w:rsidRDefault="00FB376B" w:rsidP="00380266">
      <w:pPr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0961464F" w14:textId="77777777" w:rsidR="00FB376B" w:rsidRDefault="00FB376B" w:rsidP="00380266">
      <w:pPr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7D76BFD0" w14:textId="77777777" w:rsidR="00FB376B" w:rsidRDefault="00FB376B" w:rsidP="00380266">
      <w:pPr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357256FD" w14:textId="77777777" w:rsidR="00FB376B" w:rsidRDefault="00FB376B" w:rsidP="00380266">
      <w:pPr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tbl>
      <w:tblPr>
        <w:tblW w:w="5154" w:type="pct"/>
        <w:tblInd w:w="270" w:type="dxa"/>
        <w:tblLayout w:type="fixed"/>
        <w:tblLook w:val="01E0" w:firstRow="1" w:lastRow="1" w:firstColumn="1" w:lastColumn="1" w:noHBand="0" w:noVBand="0"/>
      </w:tblPr>
      <w:tblGrid>
        <w:gridCol w:w="3690"/>
        <w:gridCol w:w="272"/>
        <w:gridCol w:w="1168"/>
        <w:gridCol w:w="271"/>
        <w:gridCol w:w="1350"/>
        <w:gridCol w:w="269"/>
        <w:gridCol w:w="1263"/>
        <w:gridCol w:w="271"/>
        <w:gridCol w:w="1347"/>
      </w:tblGrid>
      <w:tr w:rsidR="005C544A" w:rsidRPr="008E1326" w14:paraId="0EE08941" w14:textId="77777777" w:rsidTr="005C544A">
        <w:trPr>
          <w:tblHeader/>
        </w:trPr>
        <w:tc>
          <w:tcPr>
            <w:tcW w:w="1863" w:type="pct"/>
            <w:hideMark/>
          </w:tcPr>
          <w:p w14:paraId="7AEE790C" w14:textId="1FC4BDE0" w:rsidR="005C544A" w:rsidRPr="008E1326" w:rsidRDefault="005C544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" w:type="pct"/>
          </w:tcPr>
          <w:p w14:paraId="29A6C11D" w14:textId="77777777" w:rsidR="005C544A" w:rsidRPr="008E1326" w:rsidRDefault="005C544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pct"/>
            <w:gridSpan w:val="3"/>
            <w:hideMark/>
          </w:tcPr>
          <w:p w14:paraId="7D4B43D5" w14:textId="77777777" w:rsidR="005C544A" w:rsidRPr="008E1326" w:rsidRDefault="005C544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4B763B76" w14:textId="77777777" w:rsidR="005C544A" w:rsidRPr="008E1326" w:rsidRDefault="005C544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5" w:type="pct"/>
            <w:gridSpan w:val="3"/>
            <w:hideMark/>
          </w:tcPr>
          <w:p w14:paraId="11D40C17" w14:textId="77777777" w:rsidR="005C544A" w:rsidRPr="008E1326" w:rsidRDefault="005C544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0C82" w:rsidRPr="008E1326" w14:paraId="0F60C5D6" w14:textId="77777777" w:rsidTr="005C544A">
        <w:trPr>
          <w:tblHeader/>
        </w:trPr>
        <w:tc>
          <w:tcPr>
            <w:tcW w:w="1863" w:type="pct"/>
            <w:hideMark/>
          </w:tcPr>
          <w:p w14:paraId="56FE2D3F" w14:textId="7EB70ABA" w:rsidR="00510C82" w:rsidRPr="008E1326" w:rsidRDefault="00510C82" w:rsidP="00510C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37" w:type="pct"/>
          </w:tcPr>
          <w:p w14:paraId="701AB149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hideMark/>
          </w:tcPr>
          <w:p w14:paraId="4B1030D5" w14:textId="554302C1" w:rsidR="00510C82" w:rsidRPr="008E1326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7" w:type="pct"/>
          </w:tcPr>
          <w:p w14:paraId="472E4A33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hideMark/>
          </w:tcPr>
          <w:p w14:paraId="55E152CE" w14:textId="18055F09" w:rsidR="00510C82" w:rsidRPr="008E1326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6" w:type="pct"/>
          </w:tcPr>
          <w:p w14:paraId="40327F3B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hideMark/>
          </w:tcPr>
          <w:p w14:paraId="6C47BE77" w14:textId="7E739FC6" w:rsidR="00510C82" w:rsidRPr="008E1326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7" w:type="pct"/>
          </w:tcPr>
          <w:p w14:paraId="1762D8BD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hideMark/>
          </w:tcPr>
          <w:p w14:paraId="462187BA" w14:textId="169E2D95" w:rsidR="00510C82" w:rsidRPr="008E1326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10C82" w:rsidRPr="008E1326" w14:paraId="166D824A" w14:textId="77777777" w:rsidTr="005C544A">
        <w:trPr>
          <w:tblHeader/>
        </w:trPr>
        <w:tc>
          <w:tcPr>
            <w:tcW w:w="1863" w:type="pct"/>
          </w:tcPr>
          <w:p w14:paraId="56DF35EA" w14:textId="0B010A75" w:rsidR="00510C82" w:rsidRPr="008E1326" w:rsidRDefault="00510C82" w:rsidP="00E916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160"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7A3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A17A3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2334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7" w:type="pct"/>
          </w:tcPr>
          <w:p w14:paraId="4C24331D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3C9C8F6" w14:textId="77777777" w:rsidR="00510C82" w:rsidRPr="00991C6E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0F2F4EA6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24E90282" w14:textId="53D1E61E" w:rsidR="00510C82" w:rsidRPr="00991C6E" w:rsidRDefault="00E91647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01D6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36" w:type="pct"/>
          </w:tcPr>
          <w:p w14:paraId="1A1204A7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404942D3" w14:textId="77777777" w:rsidR="00510C82" w:rsidRPr="00991C6E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55956F6B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60E042BF" w14:textId="2B80334E" w:rsidR="00510C82" w:rsidRPr="00991C6E" w:rsidRDefault="00E91647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01D6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510C82" w:rsidRPr="008E1326" w14:paraId="34EAE36F" w14:textId="77777777" w:rsidTr="005C544A">
        <w:trPr>
          <w:tblHeader/>
        </w:trPr>
        <w:tc>
          <w:tcPr>
            <w:tcW w:w="1863" w:type="pct"/>
          </w:tcPr>
          <w:p w14:paraId="0E925F5D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2061243D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99" w:type="pct"/>
            <w:gridSpan w:val="7"/>
            <w:hideMark/>
          </w:tcPr>
          <w:p w14:paraId="49B80D81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บาท/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510C82" w:rsidRPr="008E1326" w14:paraId="0F5D5E51" w14:textId="77777777" w:rsidTr="005C544A">
        <w:tc>
          <w:tcPr>
            <w:tcW w:w="1863" w:type="pct"/>
            <w:hideMark/>
          </w:tcPr>
          <w:p w14:paraId="3223DD6F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37" w:type="pct"/>
          </w:tcPr>
          <w:p w14:paraId="24F2C970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1268690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0E04F09F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6E8FC0FA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1BEB2006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26383A8E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562B3226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522FD078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0C82" w:rsidRPr="008E1326" w14:paraId="5EACDB2F" w14:textId="77777777">
        <w:tc>
          <w:tcPr>
            <w:tcW w:w="1863" w:type="pct"/>
            <w:hideMark/>
          </w:tcPr>
          <w:p w14:paraId="0BF81149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60" w:right="-43" w:hanging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ของบริษัท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7" w:type="pct"/>
          </w:tcPr>
          <w:p w14:paraId="46BBD86A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6A2B82" w14:textId="1F54FF3B" w:rsidR="00510C82" w:rsidRPr="008B4D7B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33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812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F76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5812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76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 w:rsidR="00F025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7" w:type="pct"/>
            <w:vAlign w:val="bottom"/>
          </w:tcPr>
          <w:p w14:paraId="1713DB44" w14:textId="77777777" w:rsidR="00510C82" w:rsidRPr="008B4D7B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CF8CA7" w14:textId="0D6A6283" w:rsidR="00510C82" w:rsidRPr="008B4D7B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06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(214,460)</w:t>
            </w:r>
          </w:p>
        </w:tc>
        <w:tc>
          <w:tcPr>
            <w:tcW w:w="136" w:type="pct"/>
            <w:vAlign w:val="bottom"/>
          </w:tcPr>
          <w:p w14:paraId="0853D16A" w14:textId="77777777" w:rsidR="00510C82" w:rsidRPr="008B4D7B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9594F8" w14:textId="11177F10" w:rsidR="00510C82" w:rsidRPr="008B4D7B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34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812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27,651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7" w:type="pct"/>
            <w:vAlign w:val="bottom"/>
          </w:tcPr>
          <w:p w14:paraId="0F80B02F" w14:textId="77777777" w:rsidR="00510C82" w:rsidRPr="008B4D7B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6F3B67E" w14:textId="2FE90EA6" w:rsidR="00510C82" w:rsidRPr="008B4D7B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ind w:left="-56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56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  <w:r w:rsidRPr="00B856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606</w:t>
            </w:r>
            <w:r w:rsidRPr="00B856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510C82" w:rsidRPr="008E1326" w14:paraId="6B86E06F" w14:textId="77777777" w:rsidTr="005C544A">
        <w:tc>
          <w:tcPr>
            <w:tcW w:w="1863" w:type="pct"/>
          </w:tcPr>
          <w:p w14:paraId="28618AFE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" w:type="pct"/>
          </w:tcPr>
          <w:p w14:paraId="411E01D9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739B7ED" w14:textId="77777777" w:rsidR="00510C82" w:rsidRPr="0027564A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3C51CDA0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76" w:right="-6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94A3464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76" w:right="-6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pct"/>
          </w:tcPr>
          <w:p w14:paraId="1EC89BD3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76" w:right="-6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8" w:type="pct"/>
            <w:tcBorders>
              <w:top w:val="double" w:sz="4" w:space="0" w:color="auto"/>
              <w:left w:val="nil"/>
              <w:right w:val="nil"/>
            </w:tcBorders>
          </w:tcPr>
          <w:p w14:paraId="110EA9AC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76" w:right="-6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pct"/>
          </w:tcPr>
          <w:p w14:paraId="7A8FF1EA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76" w:right="-6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80" w:type="pct"/>
            <w:tcBorders>
              <w:top w:val="double" w:sz="4" w:space="0" w:color="auto"/>
              <w:left w:val="nil"/>
              <w:right w:val="nil"/>
            </w:tcBorders>
          </w:tcPr>
          <w:p w14:paraId="7F409451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76" w:right="-6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10C82" w14:paraId="5F7C41E4" w14:textId="77777777">
        <w:tc>
          <w:tcPr>
            <w:tcW w:w="1863" w:type="pct"/>
          </w:tcPr>
          <w:p w14:paraId="305CE9A7" w14:textId="77777777" w:rsidR="00510C82" w:rsidRDefault="00510C82" w:rsidP="00510C82">
            <w:pPr>
              <w:spacing w:line="360" w:lineRule="exact"/>
              <w:ind w:left="156" w:hanging="156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proofErr w:type="spellStart"/>
            <w:r w:rsidRPr="55D605A1">
              <w:rPr>
                <w:rFonts w:ascii="Angsana New" w:eastAsia="Angsana New" w:hAnsi="Angsana New"/>
                <w:sz w:val="30"/>
                <w:szCs w:val="30"/>
              </w:rPr>
              <w:t>จำนวนหุ้นสามัญที่ออก</w:t>
            </w:r>
            <w:proofErr w:type="spellEnd"/>
            <w:r w:rsidRPr="55D605A1">
              <w:rPr>
                <w:rFonts w:ascii="Angsana New" w:eastAsia="Angsana New" w:hAnsi="Angsana New"/>
                <w:sz w:val="30"/>
                <w:szCs w:val="30"/>
              </w:rPr>
              <w:t xml:space="preserve"> ณ </w:t>
            </w:r>
            <w:proofErr w:type="spellStart"/>
            <w:r w:rsidRPr="55D605A1">
              <w:rPr>
                <w:rFonts w:ascii="Angsana New" w:eastAsia="Angsana New" w:hAnsi="Angsana New"/>
                <w:sz w:val="30"/>
                <w:szCs w:val="30"/>
              </w:rPr>
              <w:t>วันที่</w:t>
            </w:r>
            <w:proofErr w:type="spellEnd"/>
            <w:r w:rsidRPr="55D605A1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  <w:r w:rsidRPr="00991C6E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Pr="55D605A1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37" w:type="pct"/>
          </w:tcPr>
          <w:p w14:paraId="777C71B9" w14:textId="77777777" w:rsidR="00510C82" w:rsidRDefault="00510C82" w:rsidP="00510C82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C23C009" w14:textId="6F06DFA3" w:rsidR="00510C82" w:rsidRPr="0027564A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14:paraId="028B26F7" w14:textId="77777777" w:rsidR="00510C82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2F62716D" w14:textId="7939B05D" w:rsidR="00510C82" w:rsidRPr="005C544A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6EA63611" w14:textId="77777777" w:rsidR="00510C82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975285A" w14:textId="75BE6360" w:rsidR="00510C82" w:rsidRPr="00E10EFF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14:paraId="1E9A0067" w14:textId="77777777" w:rsidR="00510C82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150E4510" w14:textId="2BE98E29" w:rsidR="00510C82" w:rsidRPr="005C544A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56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510C82" w14:paraId="05125142" w14:textId="77777777">
        <w:tc>
          <w:tcPr>
            <w:tcW w:w="1863" w:type="pct"/>
          </w:tcPr>
          <w:p w14:paraId="0E98236C" w14:textId="5E3DC24C" w:rsidR="00510C82" w:rsidRPr="55D605A1" w:rsidRDefault="00510C82" w:rsidP="00510C82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60" w:right="-43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 w:rsidRPr="00FD7C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(มูลค่าหุ้นละ </w:t>
            </w:r>
            <w:r w:rsidRPr="00FD7C6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5 </w:t>
            </w:r>
            <w:r w:rsidRPr="00FD7C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37" w:type="pct"/>
          </w:tcPr>
          <w:p w14:paraId="7D93AF70" w14:textId="77777777" w:rsidR="00510C82" w:rsidRDefault="00510C82" w:rsidP="00510C82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5BE4749" w14:textId="77777777" w:rsidR="00510C82" w:rsidRPr="0027564A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14:paraId="0FC18F11" w14:textId="77777777" w:rsidR="00510C82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0F9A46F6" w14:textId="77777777" w:rsidR="00510C82" w:rsidRPr="0027564A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2CA0FF4B" w14:textId="77777777" w:rsidR="00510C82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76EB55E" w14:textId="77777777" w:rsidR="00510C82" w:rsidRPr="00E10EFF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14:paraId="2D3097D0" w14:textId="77777777" w:rsidR="00510C82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3C3CD709" w14:textId="77777777" w:rsidR="00510C82" w:rsidRPr="00B856FC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0C82" w14:paraId="21142486" w14:textId="77777777">
        <w:tc>
          <w:tcPr>
            <w:tcW w:w="1863" w:type="pct"/>
          </w:tcPr>
          <w:p w14:paraId="716F7C24" w14:textId="0253CADC" w:rsidR="00510C82" w:rsidRPr="00B005EB" w:rsidRDefault="00510C82" w:rsidP="00510C82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60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47C7">
              <w:rPr>
                <w:rFonts w:ascii="Angsana New" w:hAnsi="Angsana New" w:hint="cs"/>
                <w:sz w:val="30"/>
                <w:szCs w:val="30"/>
                <w:cs/>
              </w:rPr>
              <w:t xml:space="preserve">ทุนที่ออกและชำระแล้ว </w:t>
            </w:r>
            <w:r w:rsidRPr="00AA47C7">
              <w:rPr>
                <w:rFonts w:ascii="Angsana New" w:hAnsi="Angsana New"/>
                <w:sz w:val="30"/>
                <w:szCs w:val="30"/>
              </w:rPr>
              <w:t xml:space="preserve">671 </w:t>
            </w:r>
            <w:r w:rsidRPr="00AA47C7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37" w:type="pct"/>
          </w:tcPr>
          <w:p w14:paraId="5CFA552E" w14:textId="77777777" w:rsidR="00510C82" w:rsidRDefault="00510C82" w:rsidP="00510C82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AA2B954" w14:textId="05440471" w:rsidR="00510C82" w:rsidRPr="0027564A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14:paraId="1FAC8969" w14:textId="77777777" w:rsidR="00510C82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392035F8" w14:textId="28315605" w:rsidR="00510C82" w:rsidRPr="0027564A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134,231</w:t>
            </w:r>
          </w:p>
        </w:tc>
        <w:tc>
          <w:tcPr>
            <w:tcW w:w="136" w:type="pct"/>
            <w:vAlign w:val="bottom"/>
          </w:tcPr>
          <w:p w14:paraId="23C3471C" w14:textId="77777777" w:rsidR="00510C82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58BB2C0" w14:textId="3ADEA2D8" w:rsidR="00510C82" w:rsidRPr="00E10EFF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14:paraId="2B551E5B" w14:textId="77777777" w:rsidR="00510C82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7B7A6225" w14:textId="043B0CAC" w:rsidR="00510C82" w:rsidRPr="00B856FC" w:rsidRDefault="00510C82" w:rsidP="0084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left" w:pos="1020"/>
              </w:tabs>
              <w:spacing w:line="360" w:lineRule="exact"/>
              <w:ind w:left="-25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134,231</w:t>
            </w:r>
          </w:p>
        </w:tc>
      </w:tr>
      <w:tr w:rsidR="00510C82" w14:paraId="03540DE9" w14:textId="77777777">
        <w:tc>
          <w:tcPr>
            <w:tcW w:w="1863" w:type="pct"/>
          </w:tcPr>
          <w:p w14:paraId="1D27C548" w14:textId="639A06F4" w:rsidR="00510C82" w:rsidRPr="00B005EB" w:rsidRDefault="00510C82" w:rsidP="00510C82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60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065AA">
              <w:rPr>
                <w:rFonts w:ascii="Angsana New" w:hAnsi="Angsana New" w:hint="cs"/>
                <w:sz w:val="30"/>
                <w:szCs w:val="30"/>
                <w:cs/>
              </w:rPr>
              <w:t xml:space="preserve">ทุนที่ออกและชำระแล้ว </w:t>
            </w:r>
            <w:r w:rsidRPr="00C065AA">
              <w:rPr>
                <w:rFonts w:ascii="Angsana New" w:hAnsi="Angsana New"/>
                <w:sz w:val="30"/>
                <w:szCs w:val="30"/>
              </w:rPr>
              <w:t xml:space="preserve">11,364 </w:t>
            </w:r>
            <w:r w:rsidRPr="00C065AA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37" w:type="pct"/>
          </w:tcPr>
          <w:p w14:paraId="19C822B7" w14:textId="77777777" w:rsidR="00510C82" w:rsidRDefault="00510C82" w:rsidP="00510C82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DE88BDE" w14:textId="31C4A36E" w:rsidR="00510C82" w:rsidRPr="0027564A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184,300</w:t>
            </w:r>
          </w:p>
        </w:tc>
        <w:tc>
          <w:tcPr>
            <w:tcW w:w="137" w:type="pct"/>
            <w:vAlign w:val="bottom"/>
          </w:tcPr>
          <w:p w14:paraId="4D4A7EC4" w14:textId="77777777" w:rsidR="00510C82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3DEE0B1B" w14:textId="6861E458" w:rsidR="00510C82" w:rsidRPr="0027564A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702CE5D8" w14:textId="77777777" w:rsidR="00510C82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057A83E9" w14:textId="3CF1DC1C" w:rsidR="00510C82" w:rsidRPr="00E10EFF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184,300</w:t>
            </w:r>
          </w:p>
        </w:tc>
        <w:tc>
          <w:tcPr>
            <w:tcW w:w="137" w:type="pct"/>
            <w:vAlign w:val="bottom"/>
          </w:tcPr>
          <w:p w14:paraId="48233F9C" w14:textId="77777777" w:rsidR="00510C82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0B4C25D5" w14:textId="0E81F736" w:rsidR="00510C82" w:rsidRPr="00B856FC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0C82" w14:paraId="72F1C736" w14:textId="77777777">
        <w:tc>
          <w:tcPr>
            <w:tcW w:w="1863" w:type="pct"/>
          </w:tcPr>
          <w:p w14:paraId="7038D35F" w14:textId="79392FCE" w:rsidR="00510C82" w:rsidRPr="00C065AA" w:rsidRDefault="00510C82" w:rsidP="00510C82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137" w:type="pct"/>
          </w:tcPr>
          <w:p w14:paraId="4F11D720" w14:textId="77777777" w:rsidR="00510C82" w:rsidRDefault="00510C82" w:rsidP="00510C82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A76CAF3" w14:textId="65AE1822" w:rsidR="00510C82" w:rsidRPr="0027564A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58127B">
              <w:rPr>
                <w:rFonts w:asciiTheme="majorBidi" w:hAnsiTheme="majorBidi" w:cstheme="majorBidi"/>
                <w:sz w:val="30"/>
                <w:szCs w:val="30"/>
              </w:rPr>
              <w:t>704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127B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137" w:type="pct"/>
            <w:vAlign w:val="bottom"/>
          </w:tcPr>
          <w:p w14:paraId="3A54D4CC" w14:textId="77777777" w:rsidR="00510C82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63746E26" w14:textId="21EBED65" w:rsidR="00510C82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04B2920F" w14:textId="77777777" w:rsidR="00510C82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199EC4A" w14:textId="551B2C47" w:rsidR="00510C82" w:rsidRPr="00E10EFF" w:rsidRDefault="0058127B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1,704,113</w:t>
            </w:r>
          </w:p>
        </w:tc>
        <w:tc>
          <w:tcPr>
            <w:tcW w:w="137" w:type="pct"/>
            <w:vAlign w:val="bottom"/>
          </w:tcPr>
          <w:p w14:paraId="190ABE7C" w14:textId="77777777" w:rsidR="00510C82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4C3A483A" w14:textId="72FF0365" w:rsidR="00510C82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0C82" w14:paraId="20D36620" w14:textId="77777777" w:rsidTr="005C544A">
        <w:tc>
          <w:tcPr>
            <w:tcW w:w="1863" w:type="pct"/>
          </w:tcPr>
          <w:p w14:paraId="3CF8A1D1" w14:textId="77777777" w:rsidR="00510C82" w:rsidRDefault="00510C82" w:rsidP="00510C82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proofErr w:type="spellStart"/>
            <w:r w:rsidRPr="55D605A1">
              <w:rPr>
                <w:rFonts w:ascii="Angsana New" w:eastAsia="Angsana New" w:hAnsi="Angsana New"/>
                <w:sz w:val="30"/>
                <w:szCs w:val="30"/>
              </w:rPr>
              <w:t>ผลกระทบจากการใช้สิทธิแปลงสภาพ</w:t>
            </w:r>
            <w:proofErr w:type="spellEnd"/>
          </w:p>
        </w:tc>
        <w:tc>
          <w:tcPr>
            <w:tcW w:w="137" w:type="pct"/>
          </w:tcPr>
          <w:p w14:paraId="2964AE89" w14:textId="77777777" w:rsidR="00510C82" w:rsidRDefault="00510C82" w:rsidP="00510C82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16888EEB" w14:textId="7D73B276" w:rsidR="00510C82" w:rsidRPr="0027564A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0FDF9C59" w14:textId="77777777" w:rsidR="00510C82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</w:tcPr>
          <w:p w14:paraId="107DC70B" w14:textId="5BEB47D3" w:rsidR="00510C82" w:rsidRPr="005C544A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56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14,872</w:t>
            </w:r>
            <w:r w:rsidRPr="002756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6" w:type="pct"/>
          </w:tcPr>
          <w:p w14:paraId="4449BA20" w14:textId="77777777" w:rsidR="00510C82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5B764241" w14:textId="7461D1E3" w:rsidR="00510C82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62D88F47" w14:textId="77777777" w:rsidR="00510C82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28FD8491" w14:textId="42722540" w:rsidR="00510C82" w:rsidRPr="005C544A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56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14,872</w:t>
            </w:r>
            <w:r w:rsidRPr="00B856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510C82" w:rsidRPr="008E1326" w14:paraId="3A5FBF50" w14:textId="77777777">
        <w:tc>
          <w:tcPr>
            <w:tcW w:w="1863" w:type="pct"/>
            <w:hideMark/>
          </w:tcPr>
          <w:p w14:paraId="6D9C3B45" w14:textId="77777777" w:rsidR="00510C82" w:rsidRDefault="00510C82" w:rsidP="00510C82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spacing w:line="360" w:lineRule="exact"/>
              <w:ind w:left="156" w:right="-160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9019CFC" w14:textId="768BD5F6" w:rsidR="00510C82" w:rsidRPr="008E1326" w:rsidRDefault="00510C82" w:rsidP="00510C82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spacing w:line="360" w:lineRule="exact"/>
              <w:ind w:left="156" w:right="-160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(ขั้นพื้นฐาน) 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7" w:type="pct"/>
          </w:tcPr>
          <w:p w14:paraId="7DF054B2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CBCD3B" w14:textId="77777777" w:rsidR="00510C82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0957A6B" w14:textId="77777777" w:rsidR="00510C82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7EE391D" w14:textId="13B27681" w:rsidR="00510C82" w:rsidRPr="008E1326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56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5812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812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413</w:t>
            </w:r>
          </w:p>
        </w:tc>
        <w:tc>
          <w:tcPr>
            <w:tcW w:w="137" w:type="pct"/>
            <w:vAlign w:val="bottom"/>
          </w:tcPr>
          <w:p w14:paraId="5911B82B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8A2443" w14:textId="77777777" w:rsidR="00510C82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56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</w:p>
          <w:p w14:paraId="17D33106" w14:textId="575417A6" w:rsidR="00510C82" w:rsidRPr="008E1326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56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149,103</w:t>
            </w:r>
          </w:p>
        </w:tc>
        <w:tc>
          <w:tcPr>
            <w:tcW w:w="136" w:type="pct"/>
            <w:vAlign w:val="bottom"/>
          </w:tcPr>
          <w:p w14:paraId="1C0C8022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right w:val="nil"/>
            </w:tcBorders>
          </w:tcPr>
          <w:p w14:paraId="2D74E9D4" w14:textId="77777777" w:rsidR="00510C82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FA7513F" w14:textId="77777777" w:rsidR="00510C82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69C60BC" w14:textId="1CF2F691" w:rsidR="00510C82" w:rsidRPr="008E1326" w:rsidRDefault="0058127B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56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1,888,413</w:t>
            </w:r>
          </w:p>
        </w:tc>
        <w:tc>
          <w:tcPr>
            <w:tcW w:w="137" w:type="pct"/>
            <w:vAlign w:val="bottom"/>
          </w:tcPr>
          <w:p w14:paraId="5837D19B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right w:val="nil"/>
            </w:tcBorders>
          </w:tcPr>
          <w:p w14:paraId="133DD7C1" w14:textId="77777777" w:rsidR="00510C82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</w:p>
          <w:p w14:paraId="707101D2" w14:textId="0F8AAF14" w:rsidR="00510C82" w:rsidRPr="008E1326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149,103</w:t>
            </w:r>
          </w:p>
        </w:tc>
      </w:tr>
      <w:tr w:rsidR="00510C82" w:rsidRPr="00F3102C" w14:paraId="71862F8A" w14:textId="77777777">
        <w:tc>
          <w:tcPr>
            <w:tcW w:w="1863" w:type="pct"/>
          </w:tcPr>
          <w:p w14:paraId="063B3ACE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spacing w:line="360" w:lineRule="exact"/>
              <w:ind w:left="156" w:right="-160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proofErr w:type="spellStart"/>
            <w:r w:rsidRPr="55D605A1">
              <w:rPr>
                <w:rFonts w:ascii="Angsana New" w:eastAsia="Angsana New" w:hAnsi="Angsana New"/>
                <w:sz w:val="30"/>
                <w:szCs w:val="30"/>
              </w:rPr>
              <w:t>ผลกระทบจากการใช้สิทธิแปลงสภาพ</w:t>
            </w:r>
            <w:proofErr w:type="spellEnd"/>
          </w:p>
        </w:tc>
        <w:tc>
          <w:tcPr>
            <w:tcW w:w="137" w:type="pct"/>
          </w:tcPr>
          <w:p w14:paraId="294BA30A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BA84EF" w14:textId="30F352C3" w:rsidR="00510C82" w:rsidRPr="00BD3A49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6F8A978B" w14:textId="77777777" w:rsidR="00510C82" w:rsidRPr="00F3102C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E49DB7" w14:textId="601CDB3E" w:rsidR="00510C82" w:rsidRPr="00F3102C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6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078356D1" w14:textId="77777777" w:rsidR="00510C82" w:rsidRPr="00F3102C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left w:val="nil"/>
              <w:bottom w:val="single" w:sz="4" w:space="0" w:color="auto"/>
              <w:right w:val="nil"/>
            </w:tcBorders>
          </w:tcPr>
          <w:p w14:paraId="54A64187" w14:textId="3576CCD0" w:rsidR="00510C82" w:rsidRPr="00F3102C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092CBB54" w14:textId="77777777" w:rsidR="00510C82" w:rsidRPr="00F3102C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tcBorders>
              <w:left w:val="nil"/>
              <w:bottom w:val="single" w:sz="4" w:space="0" w:color="auto"/>
              <w:right w:val="nil"/>
            </w:tcBorders>
          </w:tcPr>
          <w:p w14:paraId="141B2C7B" w14:textId="7B07CDF8" w:rsidR="00510C82" w:rsidRPr="00F3102C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56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0C82" w:rsidRPr="008E1326" w14:paraId="2AA240E8" w14:textId="77777777">
        <w:tc>
          <w:tcPr>
            <w:tcW w:w="1863" w:type="pct"/>
          </w:tcPr>
          <w:p w14:paraId="0B5A5C40" w14:textId="77777777" w:rsidR="00510C82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3DABE90" w14:textId="2DF42C75" w:rsidR="00510C82" w:rsidRPr="00F3102C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39CD76DA" w14:textId="77777777" w:rsidR="00510C82" w:rsidRPr="55D605A1" w:rsidRDefault="00510C82" w:rsidP="00510C82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spacing w:line="360" w:lineRule="exact"/>
              <w:ind w:left="156" w:right="-160" w:hanging="156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(ปรับลด)</w:t>
            </w: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7" w:type="pct"/>
          </w:tcPr>
          <w:p w14:paraId="1A554930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645DB9" w14:textId="77777777" w:rsidR="00510C82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9F85063" w14:textId="77777777" w:rsidR="00510C82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4E56E8F" w14:textId="7ED2E631" w:rsidR="00510C82" w:rsidRPr="008E1326" w:rsidRDefault="0058127B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60" w:lineRule="exact"/>
              <w:ind w:left="-56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1,888,413</w:t>
            </w:r>
          </w:p>
        </w:tc>
        <w:tc>
          <w:tcPr>
            <w:tcW w:w="137" w:type="pct"/>
            <w:vAlign w:val="bottom"/>
          </w:tcPr>
          <w:p w14:paraId="00CF3FAA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640308" w14:textId="77777777" w:rsidR="00510C82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56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</w:p>
          <w:p w14:paraId="29CA1CD3" w14:textId="07212DA6" w:rsidR="00510C82" w:rsidRPr="008E1326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56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149,103</w:t>
            </w:r>
          </w:p>
        </w:tc>
        <w:tc>
          <w:tcPr>
            <w:tcW w:w="136" w:type="pct"/>
            <w:vAlign w:val="bottom"/>
          </w:tcPr>
          <w:p w14:paraId="49C089BE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5B096C" w14:textId="77777777" w:rsidR="00510C82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DB23BD8" w14:textId="77777777" w:rsidR="00510C82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A71211D" w14:textId="1EECA70D" w:rsidR="00510C82" w:rsidRPr="008E1326" w:rsidRDefault="0058127B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56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1,888,413</w:t>
            </w:r>
          </w:p>
        </w:tc>
        <w:tc>
          <w:tcPr>
            <w:tcW w:w="137" w:type="pct"/>
            <w:vAlign w:val="bottom"/>
          </w:tcPr>
          <w:p w14:paraId="61104B05" w14:textId="77777777" w:rsidR="00510C82" w:rsidRPr="008E1326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792E36" w14:textId="77777777" w:rsidR="00510C82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</w:p>
          <w:p w14:paraId="491AF7D3" w14:textId="17074CD2" w:rsidR="00510C82" w:rsidRPr="008E1326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149,103</w:t>
            </w:r>
          </w:p>
        </w:tc>
      </w:tr>
      <w:tr w:rsidR="00510C82" w:rsidRPr="008E1326" w14:paraId="7ED97386" w14:textId="77777777" w:rsidTr="005C544A">
        <w:trPr>
          <w:trHeight w:val="218"/>
        </w:trPr>
        <w:tc>
          <w:tcPr>
            <w:tcW w:w="1863" w:type="pct"/>
            <w:hideMark/>
          </w:tcPr>
          <w:p w14:paraId="000F5A5B" w14:textId="77777777" w:rsidR="00510C82" w:rsidRPr="00146020" w:rsidRDefault="00510C82" w:rsidP="00510C82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60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1460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1460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ขั้นพื้นฐานและปรับลด </w:t>
            </w:r>
            <w:r w:rsidRPr="0014602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460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บาท</w:t>
            </w:r>
            <w:r w:rsidRPr="0014602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14:paraId="680A133F" w14:textId="77777777" w:rsidR="00510C82" w:rsidRPr="00146020" w:rsidRDefault="00510C82" w:rsidP="00510C82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914EF2" w14:textId="48A8F634" w:rsidR="00510C82" w:rsidRPr="00146020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60" w:lineRule="exact"/>
              <w:ind w:left="-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</w:t>
            </w:r>
            <w:r w:rsidR="00A229D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8127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768A7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7" w:type="pct"/>
            <w:shd w:val="clear" w:color="auto" w:fill="auto"/>
          </w:tcPr>
          <w:p w14:paraId="128E9972" w14:textId="77777777" w:rsidR="00510C82" w:rsidRPr="00146020" w:rsidRDefault="00510C82" w:rsidP="00510C82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A163BD" w14:textId="1122B6C3" w:rsidR="00510C82" w:rsidRPr="00146020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60" w:lineRule="exact"/>
              <w:ind w:left="-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6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1.4383</w:t>
            </w:r>
            <w:r w:rsidRPr="00146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617BFB69" w14:textId="77777777" w:rsidR="00510C82" w:rsidRPr="00146020" w:rsidRDefault="00510C82" w:rsidP="00510C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68DC5C" w14:textId="0C570574" w:rsidR="00510C82" w:rsidRPr="00146020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60" w:lineRule="exact"/>
              <w:ind w:left="-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</w:t>
            </w:r>
            <w:r w:rsidR="000A4A0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8127B">
              <w:rPr>
                <w:rFonts w:ascii="Angsana New" w:hAnsi="Angsana New"/>
                <w:b/>
                <w:bCs/>
                <w:sz w:val="30"/>
                <w:szCs w:val="30"/>
              </w:rPr>
              <w:t>206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7" w:type="pct"/>
            <w:shd w:val="clear" w:color="auto" w:fill="auto"/>
          </w:tcPr>
          <w:p w14:paraId="0DDAA0DF" w14:textId="77777777" w:rsidR="00510C82" w:rsidRPr="00146020" w:rsidRDefault="00510C82" w:rsidP="00510C82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5A50C6" w14:textId="7507CBC8" w:rsidR="00510C82" w:rsidRPr="00146020" w:rsidRDefault="00510C82" w:rsidP="0051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60" w:lineRule="exact"/>
              <w:ind w:left="-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6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1.3387</w:t>
            </w:r>
            <w:r w:rsidRPr="00146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1FB4ECD5" w14:textId="77777777" w:rsidR="005C544A" w:rsidRPr="0044066F" w:rsidRDefault="005C544A" w:rsidP="00380266">
      <w:pPr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</w:p>
    <w:p w14:paraId="0F541910" w14:textId="68EBD1F9" w:rsidR="008E1E88" w:rsidRPr="00A939EF" w:rsidRDefault="008E1E88" w:rsidP="00831DA9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สิทธิในการเลือกแปลงสภาพที่เหลืออยู่ ไม่ได้รวมอยู่ในการคำนวณจำนวนหุ้นสามัญเฉลี่ยถ่วงน้ำหนักปรับลด เนื่องจากตราสารดังกล่าวทำให้ผลกระทบขาดทุนต่อหุ้นไม่ปรับลด (</w:t>
      </w:r>
      <w:r>
        <w:rPr>
          <w:rFonts w:ascii="Angsana New" w:hAnsi="Angsana New"/>
          <w:sz w:val="30"/>
          <w:szCs w:val="30"/>
        </w:rPr>
        <w:t>anti-dilutive effect)</w:t>
      </w:r>
    </w:p>
    <w:p w14:paraId="55DEF6BA" w14:textId="77777777" w:rsidR="00010082" w:rsidRDefault="00010082" w:rsidP="00831DA9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5B4ACB3" w14:textId="1ECE9364" w:rsidR="00010082" w:rsidRPr="00A939EF" w:rsidRDefault="00010082" w:rsidP="00831DA9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10082">
        <w:rPr>
          <w:rFonts w:ascii="Angsana New" w:hAnsi="Angsana New" w:hint="cs"/>
          <w:sz w:val="30"/>
          <w:szCs w:val="30"/>
          <w:cs/>
        </w:rPr>
        <w:t>เนื่องจากราคาตลาดถัวเฉลี่ยของหุ้นสามัญของบริษัทในระหว่างงวดต่ำกว่าราคาใช้สิทธิที่กำหนดไว้ของใบสำคัญแสดงสิทธิ</w:t>
      </w:r>
      <w:r w:rsidRPr="00010082">
        <w:rPr>
          <w:rFonts w:ascii="Angsana New" w:hAnsi="Angsana New"/>
          <w:sz w:val="30"/>
          <w:szCs w:val="30"/>
          <w:cs/>
        </w:rPr>
        <w:t xml:space="preserve"> </w:t>
      </w:r>
      <w:r w:rsidRPr="00010082">
        <w:rPr>
          <w:rFonts w:ascii="Angsana New" w:hAnsi="Angsana New" w:hint="cs"/>
          <w:sz w:val="30"/>
          <w:szCs w:val="30"/>
          <w:cs/>
        </w:rPr>
        <w:t>ส่งผ</w:t>
      </w:r>
      <w:r>
        <w:rPr>
          <w:rFonts w:ascii="Angsana New" w:hAnsi="Angsana New" w:hint="cs"/>
          <w:sz w:val="30"/>
          <w:szCs w:val="30"/>
          <w:cs/>
        </w:rPr>
        <w:t>ล</w:t>
      </w:r>
      <w:r w:rsidRPr="00010082">
        <w:rPr>
          <w:rFonts w:ascii="Angsana New" w:hAnsi="Angsana New" w:hint="cs"/>
          <w:sz w:val="30"/>
          <w:szCs w:val="30"/>
          <w:cs/>
        </w:rPr>
        <w:t>ไม่ทำให้กำไรต่อหุ้นขั้นพื้นฐานปรับลด</w:t>
      </w:r>
      <w:r w:rsidRPr="00010082">
        <w:rPr>
          <w:rFonts w:ascii="Angsana New" w:hAnsi="Angsana New"/>
          <w:sz w:val="30"/>
          <w:szCs w:val="30"/>
          <w:cs/>
        </w:rPr>
        <w:t xml:space="preserve"> </w:t>
      </w:r>
      <w:r w:rsidRPr="00010082">
        <w:rPr>
          <w:rFonts w:ascii="Angsana New" w:hAnsi="Angsana New" w:hint="cs"/>
          <w:sz w:val="30"/>
          <w:szCs w:val="30"/>
          <w:cs/>
        </w:rPr>
        <w:t>บริษัทจึงไม่นำใบสำคัญแสดงสิทธิที่อาจเปลี่ยนหุ้นสามัญมารวมคำนวณกำไรต่อหุ้นปรับลด</w:t>
      </w:r>
    </w:p>
    <w:p w14:paraId="0890FD4A" w14:textId="77777777" w:rsidR="0003358E" w:rsidRDefault="0003358E" w:rsidP="00667072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46D0254" w14:textId="77777777" w:rsidR="00D80EFE" w:rsidRDefault="00D80EFE" w:rsidP="00667072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104FD63" w14:textId="77777777" w:rsidR="00D80EFE" w:rsidRDefault="00D80EFE" w:rsidP="00667072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EA039DF" w14:textId="77777777" w:rsidR="00A37344" w:rsidRDefault="00A37344" w:rsidP="0050247D">
      <w:pPr>
        <w:rPr>
          <w:rFonts w:asciiTheme="majorBidi" w:hAnsiTheme="majorBidi"/>
          <w:szCs w:val="30"/>
        </w:rPr>
        <w:sectPr w:rsidR="00A37344" w:rsidSect="00E30858">
          <w:headerReference w:type="even" r:id="rId20"/>
          <w:footerReference w:type="default" r:id="rId21"/>
          <w:headerReference w:type="first" r:id="rId22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5778B82" w14:textId="77777777" w:rsidR="0054686F" w:rsidRPr="00F1598F" w:rsidRDefault="0054686F" w:rsidP="0054686F">
      <w:pPr>
        <w:pStyle w:val="Heading6"/>
        <w:numPr>
          <w:ilvl w:val="0"/>
          <w:numId w:val="22"/>
        </w:numPr>
        <w:tabs>
          <w:tab w:val="clear" w:pos="340"/>
          <w:tab w:val="num" w:pos="540"/>
          <w:tab w:val="left" w:pos="3060"/>
          <w:tab w:val="left" w:pos="315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062FF424" w14:textId="77777777" w:rsidR="0054686F" w:rsidRPr="00B74BB1" w:rsidRDefault="0054686F" w:rsidP="00C71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4"/>
          <w:szCs w:val="4"/>
          <w:cs/>
        </w:rPr>
      </w:pPr>
    </w:p>
    <w:p w14:paraId="78B5AA91" w14:textId="77777777" w:rsidR="0054686F" w:rsidRPr="00F1598F" w:rsidRDefault="0054686F" w:rsidP="00546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i/>
          <w:iCs/>
          <w:szCs w:val="30"/>
          <w:cs/>
        </w:rPr>
      </w:pPr>
      <w:r w:rsidRPr="00F1598F">
        <w:rPr>
          <w:rFonts w:asciiTheme="majorBidi" w:hAnsiTheme="majorBidi" w:cstheme="majorBidi"/>
          <w:i/>
          <w:iCs/>
          <w:szCs w:val="30"/>
          <w:cs/>
        </w:rPr>
        <w:t>มูลค่าตามบัญชีและมูลค่ายุติธรรม</w:t>
      </w:r>
      <w:r w:rsidRPr="00F1598F">
        <w:rPr>
          <w:rFonts w:asciiTheme="majorBidi" w:hAnsiTheme="majorBidi" w:cstheme="majorBidi"/>
          <w:i/>
          <w:iCs/>
          <w:szCs w:val="30"/>
        </w:rPr>
        <w:t xml:space="preserve"> </w:t>
      </w:r>
    </w:p>
    <w:p w14:paraId="6C5D844B" w14:textId="77777777" w:rsidR="0054686F" w:rsidRPr="00A130BE" w:rsidRDefault="0054686F" w:rsidP="00AE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4"/>
          <w:szCs w:val="4"/>
        </w:rPr>
      </w:pPr>
    </w:p>
    <w:p w14:paraId="5AA928C1" w14:textId="77777777" w:rsidR="0054686F" w:rsidRDefault="0054686F" w:rsidP="00546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Cs w:val="30"/>
        </w:rPr>
      </w:pPr>
      <w:r w:rsidRPr="00110303">
        <w:rPr>
          <w:rFonts w:asciiTheme="majorBidi" w:hAnsiTheme="majorBidi" w:hint="cs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110303">
        <w:rPr>
          <w:rFonts w:asciiTheme="majorBidi" w:hAnsiTheme="majorBidi"/>
          <w:szCs w:val="30"/>
          <w:cs/>
        </w:rPr>
        <w:t xml:space="preserve"> </w:t>
      </w:r>
      <w:r w:rsidRPr="00110303">
        <w:rPr>
          <w:rFonts w:asciiTheme="majorBidi" w:hAnsiTheme="majorBidi" w:hint="cs"/>
          <w:szCs w:val="30"/>
          <w:cs/>
        </w:rPr>
        <w:t>รวมถึงลำดับชั้นมูลค่ายุติธรรม</w:t>
      </w:r>
      <w:r w:rsidRPr="00110303">
        <w:rPr>
          <w:rFonts w:asciiTheme="majorBidi" w:hAnsiTheme="majorBidi"/>
          <w:szCs w:val="30"/>
          <w:cs/>
        </w:rPr>
        <w:t xml:space="preserve"> </w:t>
      </w:r>
      <w:r w:rsidRPr="00110303">
        <w:rPr>
          <w:rFonts w:asciiTheme="majorBidi" w:hAnsiTheme="majorBidi" w:hint="cs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8A7B4A1" w14:textId="77777777" w:rsidR="00A37344" w:rsidRPr="00AE623D" w:rsidRDefault="00A37344" w:rsidP="0050247D">
      <w:pPr>
        <w:rPr>
          <w:rFonts w:ascii="Angsana New" w:hAnsi="Angsana New"/>
          <w:sz w:val="14"/>
          <w:szCs w:val="14"/>
        </w:rPr>
      </w:pPr>
    </w:p>
    <w:tbl>
      <w:tblPr>
        <w:tblW w:w="143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65"/>
        <w:gridCol w:w="1442"/>
        <w:gridCol w:w="273"/>
        <w:gridCol w:w="1437"/>
        <w:gridCol w:w="269"/>
        <w:gridCol w:w="1354"/>
        <w:gridCol w:w="240"/>
        <w:gridCol w:w="1051"/>
        <w:gridCol w:w="253"/>
        <w:gridCol w:w="1148"/>
        <w:gridCol w:w="270"/>
        <w:gridCol w:w="1174"/>
      </w:tblGrid>
      <w:tr w:rsidR="00115A95" w:rsidRPr="00315E22" w14:paraId="676FAA31" w14:textId="77777777">
        <w:trPr>
          <w:trHeight w:val="290"/>
          <w:tblHeader/>
        </w:trPr>
        <w:tc>
          <w:tcPr>
            <w:tcW w:w="5130" w:type="dxa"/>
            <w:shd w:val="clear" w:color="auto" w:fill="auto"/>
            <w:vAlign w:val="bottom"/>
          </w:tcPr>
          <w:p w14:paraId="14C94CF2" w14:textId="77777777" w:rsidR="00115A95" w:rsidRPr="00315E22" w:rsidRDefault="00115A95">
            <w:pPr>
              <w:ind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176" w:type="dxa"/>
            <w:gridSpan w:val="12"/>
            <w:vAlign w:val="bottom"/>
          </w:tcPr>
          <w:p w14:paraId="0999AC32" w14:textId="77777777" w:rsidR="00115A95" w:rsidRPr="00315E22" w:rsidRDefault="00115A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15E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115A95" w:rsidRPr="00315E22" w14:paraId="4A61DFE1" w14:textId="77777777">
        <w:trPr>
          <w:trHeight w:val="290"/>
          <w:tblHeader/>
        </w:trPr>
        <w:tc>
          <w:tcPr>
            <w:tcW w:w="5130" w:type="dxa"/>
            <w:shd w:val="clear" w:color="auto" w:fill="auto"/>
            <w:vAlign w:val="bottom"/>
          </w:tcPr>
          <w:p w14:paraId="41E10433" w14:textId="77777777" w:rsidR="00115A95" w:rsidRPr="00315E22" w:rsidRDefault="00115A95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5040" w:type="dxa"/>
            <w:gridSpan w:val="6"/>
            <w:vAlign w:val="bottom"/>
          </w:tcPr>
          <w:p w14:paraId="706AEFAB" w14:textId="77777777" w:rsidR="00115A95" w:rsidRPr="00315E22" w:rsidRDefault="00115A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15E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0" w:type="dxa"/>
          </w:tcPr>
          <w:p w14:paraId="5179567A" w14:textId="77777777" w:rsidR="00115A95" w:rsidRPr="00315E22" w:rsidRDefault="00115A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896" w:type="dxa"/>
            <w:gridSpan w:val="5"/>
            <w:vAlign w:val="bottom"/>
          </w:tcPr>
          <w:p w14:paraId="36F75AC4" w14:textId="77777777" w:rsidR="00115A95" w:rsidRPr="00315E22" w:rsidRDefault="00115A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15E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15A95" w:rsidRPr="00315E22" w14:paraId="62484A21" w14:textId="77777777">
        <w:trPr>
          <w:trHeight w:val="290"/>
          <w:tblHeader/>
        </w:trPr>
        <w:tc>
          <w:tcPr>
            <w:tcW w:w="5130" w:type="dxa"/>
            <w:shd w:val="clear" w:color="auto" w:fill="auto"/>
            <w:vAlign w:val="bottom"/>
          </w:tcPr>
          <w:p w14:paraId="27D689F0" w14:textId="77777777" w:rsidR="00115A95" w:rsidRPr="00315E22" w:rsidRDefault="00115A9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</w:tcPr>
          <w:p w14:paraId="6C7695CD" w14:textId="77777777" w:rsidR="00115A95" w:rsidRPr="00315E22" w:rsidRDefault="00115A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2" w:type="dxa"/>
            <w:vAlign w:val="bottom"/>
          </w:tcPr>
          <w:p w14:paraId="1C5DBC9B" w14:textId="77777777" w:rsidR="00115A95" w:rsidRPr="00315E22" w:rsidRDefault="00115A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315E22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531945C6" w14:textId="77777777" w:rsidR="00115A95" w:rsidRPr="00315E22" w:rsidRDefault="00115A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0B969101" w14:textId="77777777" w:rsidR="00115A95" w:rsidRPr="00315E22" w:rsidRDefault="00115A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14"/>
                <w:sz w:val="28"/>
                <w:szCs w:val="28"/>
                <w:lang w:bidi="th-TH"/>
              </w:rPr>
            </w:pPr>
            <w:r w:rsidRPr="00315E22">
              <w:rPr>
                <w:rFonts w:asciiTheme="majorBidi" w:hAnsiTheme="majorBidi" w:cstheme="majorBidi"/>
                <w:spacing w:val="-14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A457F33" w14:textId="77777777" w:rsidR="00115A95" w:rsidRPr="00315E22" w:rsidRDefault="00115A95">
            <w:pPr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472D84F8" w14:textId="77777777" w:rsidR="00115A95" w:rsidRPr="00315E22" w:rsidRDefault="00115A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40" w:type="dxa"/>
          </w:tcPr>
          <w:p w14:paraId="3852F5D6" w14:textId="77777777" w:rsidR="00115A95" w:rsidRPr="00315E22" w:rsidRDefault="00115A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1" w:type="dxa"/>
            <w:vAlign w:val="bottom"/>
          </w:tcPr>
          <w:p w14:paraId="61ADE11E" w14:textId="77777777" w:rsidR="00115A95" w:rsidRPr="00315E22" w:rsidRDefault="00115A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15E22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53" w:type="dxa"/>
          </w:tcPr>
          <w:p w14:paraId="66A21596" w14:textId="77777777" w:rsidR="00115A95" w:rsidRPr="00315E22" w:rsidRDefault="00115A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73230596" w14:textId="77777777" w:rsidR="00115A95" w:rsidRPr="00315E22" w:rsidRDefault="00115A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15E22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219A537D" w14:textId="77777777" w:rsidR="00115A95" w:rsidRPr="00315E22" w:rsidRDefault="00115A9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4" w:type="dxa"/>
            <w:vAlign w:val="bottom"/>
          </w:tcPr>
          <w:p w14:paraId="3881AFF6" w14:textId="77777777" w:rsidR="00115A95" w:rsidRPr="00315E22" w:rsidRDefault="00115A9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15E22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</w:tr>
      <w:tr w:rsidR="00115A95" w:rsidRPr="00315E22" w14:paraId="5DF2C66E" w14:textId="77777777">
        <w:trPr>
          <w:trHeight w:val="245"/>
          <w:tblHeader/>
        </w:trPr>
        <w:tc>
          <w:tcPr>
            <w:tcW w:w="5130" w:type="dxa"/>
            <w:shd w:val="clear" w:color="auto" w:fill="auto"/>
          </w:tcPr>
          <w:p w14:paraId="0A50C50F" w14:textId="77777777" w:rsidR="00115A95" w:rsidRPr="00315E22" w:rsidRDefault="00115A9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9176" w:type="dxa"/>
            <w:gridSpan w:val="12"/>
          </w:tcPr>
          <w:p w14:paraId="57A48798" w14:textId="77777777" w:rsidR="00115A95" w:rsidRPr="00315E22" w:rsidRDefault="00115A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315E22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315E2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315E2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115A95" w:rsidRPr="00315E22" w14:paraId="79A566DA" w14:textId="77777777">
        <w:trPr>
          <w:trHeight w:val="290"/>
        </w:trPr>
        <w:tc>
          <w:tcPr>
            <w:tcW w:w="5130" w:type="dxa"/>
            <w:shd w:val="clear" w:color="auto" w:fill="auto"/>
            <w:vAlign w:val="bottom"/>
          </w:tcPr>
          <w:p w14:paraId="45B35F99" w14:textId="77777777" w:rsidR="00115A95" w:rsidRPr="00315E22" w:rsidRDefault="00115A9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15E22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315E22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15E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315E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315E2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315E22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15E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265" w:type="dxa"/>
          </w:tcPr>
          <w:p w14:paraId="0D67512B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4FA19744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0534F1D6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</w:tcPr>
          <w:p w14:paraId="5B2E41F5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18A53C15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15FEB092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66C89AB1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38E36758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07007C28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38A7AE33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D29FB0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1244EF84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5A95" w:rsidRPr="00315E22" w14:paraId="6015BA9E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5967B979" w14:textId="77777777" w:rsidR="00115A95" w:rsidRPr="00315E22" w:rsidRDefault="00115A9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315E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5" w:type="dxa"/>
          </w:tcPr>
          <w:p w14:paraId="7B432F98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5B85D5D9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3869DAF2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</w:tcPr>
          <w:p w14:paraId="50014C15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5CD0971F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494263C4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2FA3870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2453D92F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3FBFB844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390CDA87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282E02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4979C8B6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5A95" w:rsidRPr="00315E22" w14:paraId="5C98A40C" w14:textId="77777777">
        <w:trPr>
          <w:trHeight w:val="70"/>
        </w:trPr>
        <w:tc>
          <w:tcPr>
            <w:tcW w:w="5130" w:type="dxa"/>
            <w:shd w:val="clear" w:color="auto" w:fill="auto"/>
          </w:tcPr>
          <w:p w14:paraId="3CA52AB2" w14:textId="77777777" w:rsidR="00115A95" w:rsidRPr="00315E22" w:rsidRDefault="00115A9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65" w:type="dxa"/>
          </w:tcPr>
          <w:p w14:paraId="2763CCB3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3AB0C74B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2ADA610A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16C9797A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</w:rPr>
              <w:t>26,867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A4603AD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7B07F330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</w:rPr>
              <w:t>26,867</w:t>
            </w:r>
          </w:p>
        </w:tc>
        <w:tc>
          <w:tcPr>
            <w:tcW w:w="240" w:type="dxa"/>
            <w:vAlign w:val="bottom"/>
          </w:tcPr>
          <w:p w14:paraId="7B09757D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34ED42C2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3" w:type="dxa"/>
            <w:vAlign w:val="bottom"/>
          </w:tcPr>
          <w:p w14:paraId="0D26DA2E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268CD80D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492D30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06574256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</w:rPr>
              <w:t>26,867</w:t>
            </w:r>
          </w:p>
        </w:tc>
      </w:tr>
      <w:tr w:rsidR="00115A95" w:rsidRPr="00315E22" w14:paraId="338621E5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66DA5326" w14:textId="77777777" w:rsidR="00115A95" w:rsidRPr="00315E22" w:rsidRDefault="00115A95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15E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65" w:type="dxa"/>
          </w:tcPr>
          <w:p w14:paraId="60B4BD22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C8A383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15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7C358A1D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007D36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(26,867)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6D05211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E91AAA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26,867</w:t>
            </w:r>
          </w:p>
        </w:tc>
        <w:tc>
          <w:tcPr>
            <w:tcW w:w="240" w:type="dxa"/>
            <w:vAlign w:val="bottom"/>
          </w:tcPr>
          <w:p w14:paraId="09B09FFD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57F6512D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vAlign w:val="bottom"/>
          </w:tcPr>
          <w:p w14:paraId="1F950D65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342F95FD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99CA87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46FB58B0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623D" w:rsidRPr="00AE623D" w14:paraId="5E7723BB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78E3BE9E" w14:textId="77777777" w:rsidR="00AE623D" w:rsidRPr="00AE623D" w:rsidRDefault="00AE623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  <w:lang w:val="en-GB"/>
              </w:rPr>
            </w:pPr>
          </w:p>
        </w:tc>
        <w:tc>
          <w:tcPr>
            <w:tcW w:w="265" w:type="dxa"/>
          </w:tcPr>
          <w:p w14:paraId="5414B6AC" w14:textId="77777777" w:rsidR="00AE623D" w:rsidRPr="00AE623D" w:rsidRDefault="00AE623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bidi="th-TH"/>
              </w:rPr>
            </w:pPr>
          </w:p>
        </w:tc>
        <w:tc>
          <w:tcPr>
            <w:tcW w:w="1442" w:type="dxa"/>
          </w:tcPr>
          <w:p w14:paraId="39B0C751" w14:textId="77777777" w:rsidR="00AE623D" w:rsidRPr="00AE623D" w:rsidRDefault="00AE623D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bidi="th-TH"/>
              </w:rPr>
            </w:pPr>
          </w:p>
        </w:tc>
        <w:tc>
          <w:tcPr>
            <w:tcW w:w="273" w:type="dxa"/>
          </w:tcPr>
          <w:p w14:paraId="4DDB384E" w14:textId="77777777" w:rsidR="00AE623D" w:rsidRPr="00AE623D" w:rsidRDefault="00AE62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bidi="th-TH"/>
              </w:rPr>
            </w:pPr>
          </w:p>
        </w:tc>
        <w:tc>
          <w:tcPr>
            <w:tcW w:w="1437" w:type="dxa"/>
            <w:shd w:val="clear" w:color="auto" w:fill="auto"/>
          </w:tcPr>
          <w:p w14:paraId="6E0BE5EB" w14:textId="77777777" w:rsidR="00AE623D" w:rsidRPr="00AE623D" w:rsidRDefault="00AE623D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980638D" w14:textId="77777777" w:rsidR="00AE623D" w:rsidRPr="00AE623D" w:rsidRDefault="00AE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2D7809BE" w14:textId="77777777" w:rsidR="00AE623D" w:rsidRPr="00AE623D" w:rsidRDefault="00AE623D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bidi="th-TH"/>
              </w:rPr>
            </w:pPr>
          </w:p>
        </w:tc>
        <w:tc>
          <w:tcPr>
            <w:tcW w:w="240" w:type="dxa"/>
          </w:tcPr>
          <w:p w14:paraId="711A789D" w14:textId="77777777" w:rsidR="00AE623D" w:rsidRPr="00AE623D" w:rsidRDefault="00AE62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bidi="th-TH"/>
              </w:rPr>
            </w:pPr>
          </w:p>
        </w:tc>
        <w:tc>
          <w:tcPr>
            <w:tcW w:w="1051" w:type="dxa"/>
          </w:tcPr>
          <w:p w14:paraId="1F9220E3" w14:textId="77777777" w:rsidR="00AE623D" w:rsidRPr="00AE623D" w:rsidRDefault="00AE62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bidi="th-TH"/>
              </w:rPr>
            </w:pPr>
          </w:p>
        </w:tc>
        <w:tc>
          <w:tcPr>
            <w:tcW w:w="253" w:type="dxa"/>
          </w:tcPr>
          <w:p w14:paraId="44047610" w14:textId="77777777" w:rsidR="00AE623D" w:rsidRPr="00AE623D" w:rsidRDefault="00AE62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bidi="th-TH"/>
              </w:rPr>
            </w:pPr>
          </w:p>
        </w:tc>
        <w:tc>
          <w:tcPr>
            <w:tcW w:w="1148" w:type="dxa"/>
          </w:tcPr>
          <w:p w14:paraId="7A32163B" w14:textId="77777777" w:rsidR="00AE623D" w:rsidRPr="00AE623D" w:rsidRDefault="00AE623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</w:tcPr>
          <w:p w14:paraId="6E8BCE24" w14:textId="77777777" w:rsidR="00AE623D" w:rsidRPr="00AE623D" w:rsidRDefault="00AE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04702CE6" w14:textId="77777777" w:rsidR="00AE623D" w:rsidRPr="00AE623D" w:rsidRDefault="00AE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val="en-GB"/>
              </w:rPr>
            </w:pPr>
          </w:p>
        </w:tc>
      </w:tr>
      <w:tr w:rsidR="00115A95" w:rsidRPr="00315E22" w14:paraId="41A5CBB9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65D747A0" w14:textId="77777777" w:rsidR="00115A95" w:rsidRPr="00315E22" w:rsidRDefault="00115A9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15E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5" w:type="dxa"/>
          </w:tcPr>
          <w:p w14:paraId="0EE3AC01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442" w:type="dxa"/>
          </w:tcPr>
          <w:p w14:paraId="4F4A64E6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740DB0C8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437" w:type="dxa"/>
            <w:shd w:val="clear" w:color="auto" w:fill="auto"/>
          </w:tcPr>
          <w:p w14:paraId="4C43D1B5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60D0D9B4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473CBD22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0030AD07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51" w:type="dxa"/>
          </w:tcPr>
          <w:p w14:paraId="666A99B1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53" w:type="dxa"/>
          </w:tcPr>
          <w:p w14:paraId="22970554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</w:tcPr>
          <w:p w14:paraId="16B42A34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8C3D9B2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2C833C1C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</w:tr>
      <w:tr w:rsidR="00115A95" w:rsidRPr="00315E22" w14:paraId="70A27CA9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108551F9" w14:textId="77777777" w:rsidR="00115A95" w:rsidRPr="00315E22" w:rsidRDefault="00115A9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สิทธิในการเลือกแปลงสภาพ</w:t>
            </w:r>
          </w:p>
        </w:tc>
        <w:tc>
          <w:tcPr>
            <w:tcW w:w="265" w:type="dxa"/>
          </w:tcPr>
          <w:p w14:paraId="65A68829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40C26A68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</w:rPr>
              <w:t>(6,858)</w:t>
            </w:r>
          </w:p>
        </w:tc>
        <w:tc>
          <w:tcPr>
            <w:tcW w:w="273" w:type="dxa"/>
            <w:vAlign w:val="bottom"/>
          </w:tcPr>
          <w:p w14:paraId="7D78E5A1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E4721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8CB775C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ECB01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</w:rPr>
              <w:t>(6,858)</w:t>
            </w:r>
          </w:p>
        </w:tc>
        <w:tc>
          <w:tcPr>
            <w:tcW w:w="240" w:type="dxa"/>
            <w:vAlign w:val="bottom"/>
          </w:tcPr>
          <w:p w14:paraId="5CAEC33F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37853894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  <w:vAlign w:val="bottom"/>
          </w:tcPr>
          <w:p w14:paraId="0CD866CD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64EC8290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059C213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6E774517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</w:rPr>
              <w:t>(6,858)</w:t>
            </w:r>
          </w:p>
        </w:tc>
      </w:tr>
      <w:tr w:rsidR="00115A95" w:rsidRPr="00315E22" w14:paraId="6EF23D75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24956299" w14:textId="77777777" w:rsidR="00115A95" w:rsidRPr="00315E22" w:rsidRDefault="00115A9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15E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65" w:type="dxa"/>
          </w:tcPr>
          <w:p w14:paraId="11F43D29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AFC80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(6,858)</w:t>
            </w:r>
          </w:p>
        </w:tc>
        <w:tc>
          <w:tcPr>
            <w:tcW w:w="273" w:type="dxa"/>
            <w:vAlign w:val="bottom"/>
          </w:tcPr>
          <w:p w14:paraId="29159397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CBE092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7731D47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36F746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15E2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(6,858)</w:t>
            </w:r>
          </w:p>
        </w:tc>
        <w:tc>
          <w:tcPr>
            <w:tcW w:w="240" w:type="dxa"/>
            <w:vAlign w:val="bottom"/>
          </w:tcPr>
          <w:p w14:paraId="75B90108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5569907B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vAlign w:val="bottom"/>
          </w:tcPr>
          <w:p w14:paraId="4DD8B332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0D5F7051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1647D2A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27226E67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5A95" w:rsidRPr="00315E22" w14:paraId="1DF69718" w14:textId="77777777">
        <w:trPr>
          <w:trHeight w:val="290"/>
        </w:trPr>
        <w:tc>
          <w:tcPr>
            <w:tcW w:w="5130" w:type="dxa"/>
            <w:shd w:val="clear" w:color="auto" w:fill="auto"/>
            <w:vAlign w:val="bottom"/>
          </w:tcPr>
          <w:p w14:paraId="5E2C9BC0" w14:textId="7593E7A5" w:rsidR="00115A95" w:rsidRPr="00315E22" w:rsidRDefault="00115A9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65" w:type="dxa"/>
          </w:tcPr>
          <w:p w14:paraId="70600477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2E9842C4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224624A8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</w:tcPr>
          <w:p w14:paraId="77F9177F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2A075481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7641ABF5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06EC0B3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43E3860B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0A9A26DF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56D1E871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CF1011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1BA82DED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5A95" w:rsidRPr="00315E22" w14:paraId="742DFE28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180F3DD3" w14:textId="462A9E1A" w:rsidR="00115A95" w:rsidRPr="00315E22" w:rsidRDefault="008E144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15E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15E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15E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315E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265" w:type="dxa"/>
          </w:tcPr>
          <w:p w14:paraId="1BC393C8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3909281D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2F54ACD0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</w:tcPr>
          <w:p w14:paraId="5E767DF4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02CAE40B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3C9B2AC6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7C4D14A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449DC8D1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742DD7F5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1DC2D0A3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CAAFCA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5BC6C986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5A95" w:rsidRPr="00315E22" w14:paraId="1182D6CD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237C34A0" w14:textId="77777777" w:rsidR="00115A95" w:rsidRPr="00315E22" w:rsidRDefault="00115A9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15E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5" w:type="dxa"/>
          </w:tcPr>
          <w:p w14:paraId="6EFBADC5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484661FE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4F2A17D4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</w:tcPr>
          <w:p w14:paraId="1CE0EF98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7C5449F2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48A5BDCD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96F491A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5D5425F0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00404A93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3D798979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9BB6E7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42C4C33D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5A95" w:rsidRPr="00315E22" w14:paraId="14C659B9" w14:textId="77777777">
        <w:trPr>
          <w:trHeight w:val="70"/>
        </w:trPr>
        <w:tc>
          <w:tcPr>
            <w:tcW w:w="5130" w:type="dxa"/>
            <w:shd w:val="clear" w:color="auto" w:fill="auto"/>
          </w:tcPr>
          <w:p w14:paraId="63772F91" w14:textId="77777777" w:rsidR="00115A95" w:rsidRPr="00315E22" w:rsidRDefault="00115A9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65" w:type="dxa"/>
          </w:tcPr>
          <w:p w14:paraId="6E68B73F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424AE977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4EEB648E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377D6BC3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</w:rPr>
              <w:t>26,867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19BD8F3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32DEDC90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</w:rPr>
              <w:t>26,867</w:t>
            </w:r>
          </w:p>
        </w:tc>
        <w:tc>
          <w:tcPr>
            <w:tcW w:w="240" w:type="dxa"/>
            <w:vAlign w:val="bottom"/>
          </w:tcPr>
          <w:p w14:paraId="2AC04493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2D138116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  <w:vAlign w:val="bottom"/>
          </w:tcPr>
          <w:p w14:paraId="604BFFFB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5EA83BF7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-3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7114F44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6E1ACA0D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</w:rPr>
              <w:t>26,867</w:t>
            </w:r>
          </w:p>
        </w:tc>
      </w:tr>
      <w:tr w:rsidR="00115A95" w:rsidRPr="00315E22" w14:paraId="22F8420E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186CD192" w14:textId="77777777" w:rsidR="00115A95" w:rsidRPr="00315E22" w:rsidRDefault="00115A95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15E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65" w:type="dxa"/>
          </w:tcPr>
          <w:p w14:paraId="21B08CD5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7831A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5A0D2701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9E31CC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26,867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0E9302E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EA4314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26,867</w:t>
            </w:r>
          </w:p>
        </w:tc>
        <w:tc>
          <w:tcPr>
            <w:tcW w:w="240" w:type="dxa"/>
            <w:vAlign w:val="bottom"/>
          </w:tcPr>
          <w:p w14:paraId="721C4575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41A1889F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vAlign w:val="bottom"/>
          </w:tcPr>
          <w:p w14:paraId="6D0323FC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2C886DCA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8E89FF3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5F4CDE47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5A95" w:rsidRPr="00315E22" w14:paraId="31EAA32B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290ADB05" w14:textId="77777777" w:rsidR="008E1445" w:rsidRPr="000C690A" w:rsidRDefault="008E144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  <w:lang w:val="en-GB"/>
              </w:rPr>
            </w:pPr>
          </w:p>
        </w:tc>
        <w:tc>
          <w:tcPr>
            <w:tcW w:w="265" w:type="dxa"/>
          </w:tcPr>
          <w:p w14:paraId="208110AE" w14:textId="77777777" w:rsidR="00115A95" w:rsidRPr="000C690A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1269B017" w14:textId="77777777" w:rsidR="00115A95" w:rsidRPr="000C690A" w:rsidRDefault="00115A95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3" w:type="dxa"/>
          </w:tcPr>
          <w:p w14:paraId="7B9523C4" w14:textId="77777777" w:rsidR="00115A95" w:rsidRPr="000C690A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37" w:type="dxa"/>
            <w:tcBorders>
              <w:top w:val="double" w:sz="4" w:space="0" w:color="auto"/>
            </w:tcBorders>
            <w:shd w:val="clear" w:color="auto" w:fill="auto"/>
          </w:tcPr>
          <w:p w14:paraId="238A0600" w14:textId="77777777" w:rsidR="00115A95" w:rsidRPr="000C690A" w:rsidRDefault="00115A95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</w:tcPr>
          <w:p w14:paraId="0114E1C8" w14:textId="77777777" w:rsidR="00115A95" w:rsidRPr="000C690A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26567A" w14:textId="77777777" w:rsidR="00115A95" w:rsidRPr="000C690A" w:rsidRDefault="00115A95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0" w:type="dxa"/>
          </w:tcPr>
          <w:p w14:paraId="6ED04F39" w14:textId="77777777" w:rsidR="00115A95" w:rsidRPr="000C690A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51" w:type="dxa"/>
          </w:tcPr>
          <w:p w14:paraId="487C3F4C" w14:textId="77777777" w:rsidR="00115A95" w:rsidRPr="000C690A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53" w:type="dxa"/>
          </w:tcPr>
          <w:p w14:paraId="619512F6" w14:textId="77777777" w:rsidR="00115A95" w:rsidRPr="000C690A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48" w:type="dxa"/>
          </w:tcPr>
          <w:p w14:paraId="2F0544BB" w14:textId="77777777" w:rsidR="00115A95" w:rsidRPr="000C690A" w:rsidRDefault="00115A9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782A79D8" w14:textId="77777777" w:rsidR="00115A95" w:rsidRPr="000C690A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4" w:type="dxa"/>
            <w:vAlign w:val="bottom"/>
          </w:tcPr>
          <w:p w14:paraId="1091515A" w14:textId="77777777" w:rsidR="00115A95" w:rsidRPr="000C690A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115A95" w:rsidRPr="00315E22" w14:paraId="496CEF7B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11826850" w14:textId="77777777" w:rsidR="00115A95" w:rsidRPr="00315E22" w:rsidRDefault="00115A9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15E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5" w:type="dxa"/>
          </w:tcPr>
          <w:p w14:paraId="52E887AC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3DA9BDAE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33DEA124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</w:tcPr>
          <w:p w14:paraId="7ED8AF40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59C82DE6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6F95AFF0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C8B6CCB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6BD98315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1286A695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52B14F9C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47F753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1EE81B53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5A95" w:rsidRPr="00315E22" w14:paraId="4A0D3D43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732C2197" w14:textId="77777777" w:rsidR="00115A95" w:rsidRPr="00315E22" w:rsidRDefault="00115A9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สิทธิในการเลือกแปลงสภาพ</w:t>
            </w:r>
          </w:p>
        </w:tc>
        <w:tc>
          <w:tcPr>
            <w:tcW w:w="265" w:type="dxa"/>
          </w:tcPr>
          <w:p w14:paraId="7F118ADF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5F09984D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</w:rPr>
              <w:t>(9,16</w:t>
            </w:r>
            <w:r w:rsidRPr="00315E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315E2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3" w:type="dxa"/>
            <w:vAlign w:val="bottom"/>
          </w:tcPr>
          <w:p w14:paraId="0E24B597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71FBF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669BD92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A8C6A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</w:rPr>
              <w:t>(9,160)</w:t>
            </w:r>
          </w:p>
        </w:tc>
        <w:tc>
          <w:tcPr>
            <w:tcW w:w="240" w:type="dxa"/>
            <w:vAlign w:val="bottom"/>
          </w:tcPr>
          <w:p w14:paraId="31099A72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5876DC62" w14:textId="77777777" w:rsidR="00115A95" w:rsidRPr="00315E22" w:rsidRDefault="00115A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  <w:vAlign w:val="bottom"/>
          </w:tcPr>
          <w:p w14:paraId="62F174B1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64168304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EAD0CB0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5FCCACC7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sz w:val="28"/>
                <w:szCs w:val="28"/>
              </w:rPr>
              <w:t>(9,160)</w:t>
            </w:r>
          </w:p>
        </w:tc>
      </w:tr>
      <w:tr w:rsidR="00115A95" w:rsidRPr="00315E22" w14:paraId="73EB84AE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78F40D8D" w14:textId="77777777" w:rsidR="00115A95" w:rsidRPr="00315E22" w:rsidRDefault="00115A9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15E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65" w:type="dxa"/>
          </w:tcPr>
          <w:p w14:paraId="45B8CEBC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FED85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(9,160)</w:t>
            </w:r>
          </w:p>
        </w:tc>
        <w:tc>
          <w:tcPr>
            <w:tcW w:w="273" w:type="dxa"/>
            <w:vAlign w:val="bottom"/>
          </w:tcPr>
          <w:p w14:paraId="72A7DE61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0B31FD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1898F67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4F29C0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15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(9,160)</w:t>
            </w:r>
          </w:p>
        </w:tc>
        <w:tc>
          <w:tcPr>
            <w:tcW w:w="240" w:type="dxa"/>
            <w:vAlign w:val="bottom"/>
          </w:tcPr>
          <w:p w14:paraId="39018198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09D56BB4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vAlign w:val="bottom"/>
          </w:tcPr>
          <w:p w14:paraId="5B9196CE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7B53426F" w14:textId="77777777" w:rsidR="00115A95" w:rsidRPr="00315E22" w:rsidRDefault="00115A9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428A837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66CA249D" w14:textId="77777777" w:rsidR="00115A95" w:rsidRPr="00315E22" w:rsidRDefault="0011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12651C5" w14:textId="77777777" w:rsidR="00115A95" w:rsidRDefault="00115A95" w:rsidP="0050247D">
      <w:pPr>
        <w:rPr>
          <w:rFonts w:ascii="Angsana New" w:hAnsi="Angsana New"/>
          <w:sz w:val="24"/>
          <w:szCs w:val="24"/>
        </w:rPr>
        <w:sectPr w:rsidR="00115A95" w:rsidSect="00A37344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4DF44D2D" w14:textId="5860DE29" w:rsidR="00A37344" w:rsidRPr="0050247D" w:rsidRDefault="00A37344" w:rsidP="0050247D">
      <w:pPr>
        <w:rPr>
          <w:rFonts w:ascii="Angsana New" w:hAnsi="Angsana New"/>
          <w:sz w:val="24"/>
          <w:szCs w:val="24"/>
        </w:rPr>
        <w:sectPr w:rsidR="00A37344" w:rsidRPr="0050247D" w:rsidSect="00A37344">
          <w:type w:val="continuous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4D5124FC" w14:textId="3B354076" w:rsidR="00035C8D" w:rsidRPr="00F1598F" w:rsidRDefault="00035C8D" w:rsidP="005E5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 w:hint="cs"/>
          <w:sz w:val="30"/>
          <w:szCs w:val="30"/>
          <w:cs/>
        </w:rPr>
        <w:lastRenderedPageBreak/>
        <w:t>มูลค่าตามบัญชีและมูลค่ายุติธรรม</w:t>
      </w:r>
      <w:r w:rsidR="00D25358" w:rsidRPr="00F1598F">
        <w:rPr>
          <w:rFonts w:asciiTheme="majorBidi" w:hAnsiTheme="majorBidi" w:cstheme="majorBidi" w:hint="cs"/>
          <w:sz w:val="30"/>
          <w:szCs w:val="30"/>
          <w:cs/>
        </w:rPr>
        <w:t>ของเครื่องมือทางการเงินของกลุ่มบริษัทส่วนใหญ่มีมูลค่าไม่แตกต่างกันอย่างเป็นสาระสำคัญเนื่องจากมีอัตราดอกเบี้ยใกล้เคียงกับอัตราในตลาด</w:t>
      </w:r>
    </w:p>
    <w:p w14:paraId="20565BE7" w14:textId="77777777" w:rsidR="00035C8D" w:rsidRPr="00F1598F" w:rsidRDefault="00035C8D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D90F9E3" w14:textId="7C756E57" w:rsidR="0076036B" w:rsidRPr="00F1598F" w:rsidRDefault="003A1F6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1598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เครื่องมือทางการเงินที่วัดมูลค่ายุติธรรม</w:t>
      </w:r>
    </w:p>
    <w:p w14:paraId="0DCF39C2" w14:textId="77777777" w:rsidR="003A6AFF" w:rsidRPr="00F1598F" w:rsidRDefault="003A6AFF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8"/>
        <w:gridCol w:w="456"/>
        <w:gridCol w:w="5416"/>
      </w:tblGrid>
      <w:tr w:rsidR="007C569D" w:rsidRPr="00F1598F" w14:paraId="49CAA831" w14:textId="77777777" w:rsidTr="0021446B">
        <w:trPr>
          <w:trHeight w:val="515"/>
          <w:tblHeader/>
        </w:trPr>
        <w:tc>
          <w:tcPr>
            <w:tcW w:w="3308" w:type="dxa"/>
            <w:vAlign w:val="bottom"/>
          </w:tcPr>
          <w:p w14:paraId="61E7751B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456" w:type="dxa"/>
            <w:vAlign w:val="bottom"/>
          </w:tcPr>
          <w:p w14:paraId="07847E67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6" w:type="dxa"/>
            <w:vAlign w:val="bottom"/>
          </w:tcPr>
          <w:p w14:paraId="00F1F6FC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7C569D" w:rsidRPr="00F1598F" w14:paraId="7B53B9AE" w14:textId="77777777" w:rsidTr="00EA0738">
        <w:trPr>
          <w:trHeight w:val="1082"/>
        </w:trPr>
        <w:tc>
          <w:tcPr>
            <w:tcW w:w="3308" w:type="dxa"/>
          </w:tcPr>
          <w:p w14:paraId="7EA3331E" w14:textId="64E03BC2" w:rsidR="007C569D" w:rsidRPr="00F1598F" w:rsidRDefault="007C569D" w:rsidP="0078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เงินลงทุนในตราสารทุนที่ไม่อยู่ใน</w:t>
            </w:r>
            <w:r w:rsidR="00BF3C6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ความต้องการของตลาด</w:t>
            </w:r>
          </w:p>
        </w:tc>
        <w:tc>
          <w:tcPr>
            <w:tcW w:w="456" w:type="dxa"/>
          </w:tcPr>
          <w:p w14:paraId="55ED0580" w14:textId="77777777" w:rsidR="007C569D" w:rsidRPr="00F1598F" w:rsidRDefault="007C569D" w:rsidP="00EA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</w:tcPr>
          <w:p w14:paraId="67A51A08" w14:textId="2A54E0DA" w:rsidR="007C569D" w:rsidRPr="001A0FC9" w:rsidRDefault="007C569D" w:rsidP="00EA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A0FC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มูลค่าสินทรัพย์สุทธิที่รายงานล่าสุดรวมถึงพิจารณาความน่าเชื่อถือและความเหมาะสมของปัจจัยต่าง</w:t>
            </w:r>
            <w:r w:rsidR="00160477" w:rsidRPr="001A0FC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1A0FC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ๆ</w:t>
            </w:r>
            <w:r w:rsidR="00160477" w:rsidRPr="001A0FC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1A0FC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ในการประเมิน</w:t>
            </w:r>
          </w:p>
        </w:tc>
      </w:tr>
      <w:tr w:rsidR="0021446B" w:rsidRPr="003A3A7C" w14:paraId="217B152D" w14:textId="77777777" w:rsidTr="002144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14:paraId="4939EE47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E76E9F7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  <w:tcBorders>
              <w:top w:val="nil"/>
              <w:left w:val="nil"/>
              <w:bottom w:val="nil"/>
              <w:right w:val="nil"/>
            </w:tcBorders>
          </w:tcPr>
          <w:p w14:paraId="42FA9035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1446B" w:rsidRPr="003A3A7C" w14:paraId="21199F25" w14:textId="77777777" w:rsidTr="008B3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40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14:paraId="09E8239C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สิทธิในการเลือกแปลงสภาพ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9AADD5B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  <w:tcBorders>
              <w:top w:val="nil"/>
              <w:left w:val="nil"/>
              <w:bottom w:val="nil"/>
              <w:right w:val="nil"/>
            </w:tcBorders>
          </w:tcPr>
          <w:p w14:paraId="1AFAC30E" w14:textId="6F1DB813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Observable Market Data) </w:t>
            </w: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รวมถึงพิจารณาอัตราความผันผวนของราคา และอัตราผลตอบแทนที่ใช้ในการคิด 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ปรับด้วยค่าความเสี่ยงด้านอื่น</w:t>
            </w:r>
            <w:r w:rsidR="001604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เพื่อประเมินมูลค่ายุติธรรม</w:t>
            </w:r>
          </w:p>
        </w:tc>
      </w:tr>
    </w:tbl>
    <w:p w14:paraId="52B027D4" w14:textId="308047B7" w:rsidR="00C137DD" w:rsidRPr="00F1598F" w:rsidRDefault="00C13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A21914F" w14:textId="52A9AF1F" w:rsidR="00562CEB" w:rsidRDefault="00562CEB" w:rsidP="008673F1">
      <w:pPr>
        <w:pStyle w:val="Heading6"/>
        <w:numPr>
          <w:ilvl w:val="0"/>
          <w:numId w:val="22"/>
        </w:numPr>
        <w:tabs>
          <w:tab w:val="clear" w:pos="340"/>
          <w:tab w:val="num" w:pos="540"/>
          <w:tab w:val="left" w:pos="3060"/>
          <w:tab w:val="left" w:pos="315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68842D7" w14:textId="77777777" w:rsidR="00A91600" w:rsidRPr="006A5519" w:rsidRDefault="00A91600" w:rsidP="0091112F">
      <w:pPr>
        <w:rPr>
          <w:b/>
          <w:bCs/>
          <w:sz w:val="20"/>
          <w:szCs w:val="20"/>
          <w:cs/>
          <w:lang w:val="th-TH"/>
        </w:rPr>
      </w:pPr>
    </w:p>
    <w:p w14:paraId="20B80D0C" w14:textId="77777777" w:rsidR="00183C59" w:rsidRPr="0021446B" w:rsidRDefault="00183C59" w:rsidP="00183C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rPr>
          <w:rFonts w:asciiTheme="majorBidi" w:hAnsiTheme="majorBidi" w:cstheme="majorBidi"/>
          <w:sz w:val="8"/>
          <w:szCs w:val="8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5"/>
        <w:gridCol w:w="360"/>
        <w:gridCol w:w="1244"/>
        <w:gridCol w:w="265"/>
        <w:gridCol w:w="1270"/>
        <w:gridCol w:w="240"/>
        <w:gridCol w:w="1211"/>
        <w:gridCol w:w="271"/>
        <w:gridCol w:w="1277"/>
      </w:tblGrid>
      <w:tr w:rsidR="00183C59" w:rsidRPr="00C83AA5" w14:paraId="07522E7C" w14:textId="77777777" w:rsidTr="00C72B92">
        <w:trPr>
          <w:tblHeader/>
        </w:trPr>
        <w:tc>
          <w:tcPr>
            <w:tcW w:w="1694" w:type="pct"/>
          </w:tcPr>
          <w:p w14:paraId="4FD94DF7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4" w:type="pct"/>
            <w:shd w:val="clear" w:color="auto" w:fill="auto"/>
          </w:tcPr>
          <w:p w14:paraId="5E90D6F1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7" w:type="pct"/>
            <w:gridSpan w:val="3"/>
          </w:tcPr>
          <w:p w14:paraId="7592D010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C44E0F6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6" w:type="pct"/>
            <w:gridSpan w:val="3"/>
          </w:tcPr>
          <w:p w14:paraId="19770D9E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358E" w:rsidRPr="00C83AA5" w14:paraId="2C129A4C" w14:textId="77777777" w:rsidTr="00025621">
        <w:trPr>
          <w:trHeight w:val="333"/>
          <w:tblHeader/>
        </w:trPr>
        <w:tc>
          <w:tcPr>
            <w:tcW w:w="1694" w:type="pct"/>
          </w:tcPr>
          <w:p w14:paraId="58E76252" w14:textId="77777777" w:rsidR="0003358E" w:rsidRPr="006639B9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4" w:type="pct"/>
            <w:shd w:val="clear" w:color="auto" w:fill="auto"/>
          </w:tcPr>
          <w:p w14:paraId="3FB3C1DA" w14:textId="77777777" w:rsidR="0003358E" w:rsidRPr="006639B9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6E20A7E0" w14:textId="377222B1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75D53ADA" w14:textId="77777777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103FAE6A" w14:textId="497C0E12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7612DDAA" w14:textId="77777777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4CCEB5B3" w14:textId="3DAD351A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311D6015" w14:textId="77777777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4EFBC71E" w14:textId="45917FFC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03358E" w:rsidRPr="00C83AA5" w14:paraId="7C758194" w14:textId="77777777" w:rsidTr="00025621">
        <w:trPr>
          <w:trHeight w:val="333"/>
          <w:tblHeader/>
        </w:trPr>
        <w:tc>
          <w:tcPr>
            <w:tcW w:w="1694" w:type="pct"/>
          </w:tcPr>
          <w:p w14:paraId="76CDF47B" w14:textId="77777777" w:rsidR="0003358E" w:rsidRPr="006639B9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4" w:type="pct"/>
            <w:shd w:val="clear" w:color="auto" w:fill="auto"/>
          </w:tcPr>
          <w:p w14:paraId="5628FDAE" w14:textId="77777777" w:rsidR="0003358E" w:rsidRPr="006639B9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7D98E4BC" w14:textId="30A99F9E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43" w:type="pct"/>
          </w:tcPr>
          <w:p w14:paraId="6D8BE90B" w14:textId="77777777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2B7848CD" w14:textId="2C55BB8C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408DB96A" w14:textId="77777777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180EE24A" w14:textId="4264FC30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46" w:type="pct"/>
          </w:tcPr>
          <w:p w14:paraId="0E0BEF00" w14:textId="77777777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7ADC9CBA" w14:textId="2D05786B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3358E" w:rsidRPr="00C83AA5" w14:paraId="5F686541" w14:textId="77777777" w:rsidTr="00C72B92">
        <w:trPr>
          <w:tblHeader/>
        </w:trPr>
        <w:tc>
          <w:tcPr>
            <w:tcW w:w="1694" w:type="pct"/>
          </w:tcPr>
          <w:p w14:paraId="42F90E44" w14:textId="77777777" w:rsidR="0003358E" w:rsidRPr="006639B9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  <w:shd w:val="clear" w:color="auto" w:fill="auto"/>
          </w:tcPr>
          <w:p w14:paraId="67A51826" w14:textId="77777777" w:rsidR="0003358E" w:rsidRPr="006639B9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2" w:type="pct"/>
            <w:gridSpan w:val="7"/>
          </w:tcPr>
          <w:p w14:paraId="439C54A7" w14:textId="77777777" w:rsidR="0003358E" w:rsidRPr="006639B9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358E" w:rsidRPr="00C83AA5" w14:paraId="4D2B40FD" w14:textId="77777777" w:rsidTr="00025621">
        <w:tc>
          <w:tcPr>
            <w:tcW w:w="1888" w:type="pct"/>
            <w:gridSpan w:val="2"/>
          </w:tcPr>
          <w:p w14:paraId="43015F9B" w14:textId="77777777" w:rsidR="0003358E" w:rsidRPr="006639B9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70" w:type="pct"/>
            <w:shd w:val="clear" w:color="auto" w:fill="auto"/>
          </w:tcPr>
          <w:p w14:paraId="26BD93DA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14:paraId="51DDE42B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4" w:type="pct"/>
            <w:shd w:val="clear" w:color="auto" w:fill="auto"/>
          </w:tcPr>
          <w:p w14:paraId="48871485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012B166D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  <w:shd w:val="clear" w:color="auto" w:fill="auto"/>
          </w:tcPr>
          <w:p w14:paraId="6D07FA7C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66214B4D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8" w:type="pct"/>
          </w:tcPr>
          <w:p w14:paraId="2652AFB4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03358E" w:rsidRPr="00C83AA5" w14:paraId="65768557" w14:textId="77777777" w:rsidTr="00886F13">
        <w:tc>
          <w:tcPr>
            <w:tcW w:w="1888" w:type="pct"/>
            <w:gridSpan w:val="2"/>
          </w:tcPr>
          <w:p w14:paraId="731F4B4B" w14:textId="37BBD447" w:rsidR="0003358E" w:rsidRPr="00C83AA5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C96631">
              <w:rPr>
                <w:rFonts w:asciiTheme="majorBidi" w:hAnsi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70" w:type="pct"/>
            <w:shd w:val="clear" w:color="auto" w:fill="auto"/>
          </w:tcPr>
          <w:p w14:paraId="12986B25" w14:textId="03E0DAC7" w:rsidR="0003358E" w:rsidRDefault="00C3784A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255" w:right="3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C531752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4" w:type="pct"/>
            <w:shd w:val="clear" w:color="auto" w:fill="auto"/>
          </w:tcPr>
          <w:p w14:paraId="1AB29D6D" w14:textId="7CE47504" w:rsidR="0003358E" w:rsidRPr="402CFA1E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29" w:type="pct"/>
            <w:shd w:val="clear" w:color="auto" w:fill="auto"/>
          </w:tcPr>
          <w:p w14:paraId="514E2328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  <w:shd w:val="clear" w:color="auto" w:fill="auto"/>
          </w:tcPr>
          <w:p w14:paraId="3DA79717" w14:textId="5739FC28" w:rsidR="0003358E" w:rsidRDefault="00C3784A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255" w:right="3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15C13DC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8" w:type="pct"/>
          </w:tcPr>
          <w:p w14:paraId="2472DC34" w14:textId="0FBCD873" w:rsidR="0003358E" w:rsidRPr="451735BE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</w:tr>
      <w:tr w:rsidR="0003358E" w:rsidRPr="00C83AA5" w14:paraId="767F1C2B" w14:textId="77777777" w:rsidTr="00886F13">
        <w:tc>
          <w:tcPr>
            <w:tcW w:w="1888" w:type="pct"/>
            <w:gridSpan w:val="2"/>
            <w:shd w:val="clear" w:color="auto" w:fill="auto"/>
          </w:tcPr>
          <w:p w14:paraId="7AD26E0E" w14:textId="2857479E" w:rsidR="0003358E" w:rsidRPr="007614E5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614E5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670" w:type="pct"/>
            <w:shd w:val="clear" w:color="auto" w:fill="auto"/>
          </w:tcPr>
          <w:p w14:paraId="75D50C10" w14:textId="6435B31F" w:rsidR="0003358E" w:rsidRPr="007614E5" w:rsidRDefault="00C3784A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255" w:right="3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93CC11F" w14:textId="77777777" w:rsidR="0003358E" w:rsidRPr="007614E5" w:rsidRDefault="0003358E" w:rsidP="0003358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4" w:type="pct"/>
            <w:shd w:val="clear" w:color="auto" w:fill="auto"/>
          </w:tcPr>
          <w:p w14:paraId="7AC966C0" w14:textId="1D022689" w:rsidR="0003358E" w:rsidRPr="007614E5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120,357</w:t>
            </w:r>
          </w:p>
        </w:tc>
        <w:tc>
          <w:tcPr>
            <w:tcW w:w="129" w:type="pct"/>
            <w:shd w:val="clear" w:color="auto" w:fill="auto"/>
          </w:tcPr>
          <w:p w14:paraId="1B77BF33" w14:textId="77777777" w:rsidR="0003358E" w:rsidRPr="007614E5" w:rsidRDefault="0003358E" w:rsidP="0003358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shd w:val="clear" w:color="auto" w:fill="auto"/>
          </w:tcPr>
          <w:p w14:paraId="5BEECD49" w14:textId="668B6EA2" w:rsidR="0003358E" w:rsidRPr="007614E5" w:rsidRDefault="00C3784A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255" w:right="3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346477A" w14:textId="77777777" w:rsidR="0003358E" w:rsidRPr="007614E5" w:rsidRDefault="0003358E" w:rsidP="0003358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8" w:type="pct"/>
            <w:shd w:val="clear" w:color="auto" w:fill="auto"/>
          </w:tcPr>
          <w:p w14:paraId="6A310AFB" w14:textId="52D5EE8F" w:rsidR="0003358E" w:rsidRPr="007614E5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120,357</w:t>
            </w:r>
          </w:p>
        </w:tc>
      </w:tr>
      <w:tr w:rsidR="0003358E" w:rsidRPr="00C83AA5" w14:paraId="0E914AB7" w14:textId="77777777">
        <w:tc>
          <w:tcPr>
            <w:tcW w:w="1888" w:type="pct"/>
            <w:gridSpan w:val="2"/>
          </w:tcPr>
          <w:p w14:paraId="0F86B1D2" w14:textId="6FE3A3BD" w:rsidR="0003358E" w:rsidRPr="007614E5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6070BF" w14:textId="7B259A41" w:rsidR="0003358E" w:rsidRPr="00C3784A" w:rsidRDefault="00C3784A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255" w:right="3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8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7D236B7" w14:textId="77777777" w:rsidR="0003358E" w:rsidRPr="007614E5" w:rsidRDefault="0003358E" w:rsidP="0003358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89D077" w14:textId="6503A718" w:rsidR="0003358E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0"/>
              </w:tabs>
              <w:spacing w:line="360" w:lineRule="exact"/>
              <w:ind w:left="-255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120,507</w:t>
            </w:r>
          </w:p>
        </w:tc>
        <w:tc>
          <w:tcPr>
            <w:tcW w:w="129" w:type="pct"/>
            <w:shd w:val="clear" w:color="auto" w:fill="auto"/>
          </w:tcPr>
          <w:p w14:paraId="400F31BC" w14:textId="77777777" w:rsidR="0003358E" w:rsidRPr="007614E5" w:rsidRDefault="0003358E" w:rsidP="0003358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F3BE3C" w14:textId="0E203078" w:rsidR="0003358E" w:rsidRPr="00C3784A" w:rsidRDefault="00C3784A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255" w:right="3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8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ED5BB79" w14:textId="77777777" w:rsidR="0003358E" w:rsidRPr="007614E5" w:rsidRDefault="0003358E" w:rsidP="0003358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5C2DD" w14:textId="0A9A258A" w:rsidR="0003358E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360" w:lineRule="exact"/>
              <w:ind w:left="-255"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120,507</w:t>
            </w:r>
          </w:p>
        </w:tc>
      </w:tr>
      <w:tr w:rsidR="0003358E" w:rsidRPr="00C83AA5" w14:paraId="10E06851" w14:textId="77777777">
        <w:tc>
          <w:tcPr>
            <w:tcW w:w="1888" w:type="pct"/>
            <w:gridSpan w:val="2"/>
          </w:tcPr>
          <w:p w14:paraId="0568876C" w14:textId="569EC5A5" w:rsidR="0003358E" w:rsidRPr="006639B9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0" w:type="pct"/>
          </w:tcPr>
          <w:p w14:paraId="161FFFFF" w14:textId="241132B8" w:rsidR="0003358E" w:rsidRPr="00407DA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4AC913B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4" w:type="pct"/>
            <w:shd w:val="clear" w:color="auto" w:fill="auto"/>
          </w:tcPr>
          <w:p w14:paraId="4B4C7C18" w14:textId="42D38646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504181A1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</w:tcPr>
          <w:p w14:paraId="7C16E051" w14:textId="47D30591" w:rsidR="0003358E" w:rsidRPr="00407DA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14A873AC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8" w:type="pct"/>
            <w:shd w:val="clear" w:color="auto" w:fill="auto"/>
          </w:tcPr>
          <w:p w14:paraId="1D6A44DC" w14:textId="0589793A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358E" w:rsidRPr="006639B9" w14:paraId="2A675D3E" w14:textId="77777777" w:rsidTr="00025621">
        <w:tc>
          <w:tcPr>
            <w:tcW w:w="1888" w:type="pct"/>
            <w:gridSpan w:val="2"/>
          </w:tcPr>
          <w:p w14:paraId="5D000CAA" w14:textId="05FC489E" w:rsidR="0003358E" w:rsidRPr="006A551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670" w:type="pct"/>
          </w:tcPr>
          <w:p w14:paraId="65F2C792" w14:textId="77777777" w:rsidR="0003358E" w:rsidRPr="006A551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2DDF28DF" w14:textId="77777777" w:rsidR="0003358E" w:rsidRPr="006A5519" w:rsidRDefault="0003358E" w:rsidP="0003358E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84" w:type="pct"/>
            <w:shd w:val="clear" w:color="auto" w:fill="auto"/>
          </w:tcPr>
          <w:p w14:paraId="652FBE03" w14:textId="77777777" w:rsidR="0003358E" w:rsidRPr="006A551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9" w:type="pct"/>
            <w:shd w:val="clear" w:color="auto" w:fill="auto"/>
          </w:tcPr>
          <w:p w14:paraId="73997279" w14:textId="77777777" w:rsidR="0003358E" w:rsidRPr="006A5519" w:rsidRDefault="0003358E" w:rsidP="0003358E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2" w:type="pct"/>
          </w:tcPr>
          <w:p w14:paraId="60C96FAF" w14:textId="77777777" w:rsidR="0003358E" w:rsidRPr="006A551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6" w:type="pct"/>
          </w:tcPr>
          <w:p w14:paraId="2ACE83C9" w14:textId="77777777" w:rsidR="0003358E" w:rsidRPr="006A5519" w:rsidRDefault="0003358E" w:rsidP="0003358E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88" w:type="pct"/>
            <w:shd w:val="clear" w:color="auto" w:fill="auto"/>
          </w:tcPr>
          <w:p w14:paraId="4FA28F7C" w14:textId="77777777" w:rsidR="0003358E" w:rsidRPr="006A551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03358E" w:rsidRPr="006639B9" w14:paraId="24AC2547" w14:textId="77777777">
        <w:trPr>
          <w:trHeight w:val="308"/>
        </w:trPr>
        <w:tc>
          <w:tcPr>
            <w:tcW w:w="1888" w:type="pct"/>
            <w:gridSpan w:val="2"/>
          </w:tcPr>
          <w:p w14:paraId="49FE9B17" w14:textId="085DBC82" w:rsidR="0003358E" w:rsidRPr="006639B9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47909C65" w14:textId="593C44AA" w:rsidR="0003358E" w:rsidRPr="00D414D4" w:rsidRDefault="00C3784A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11,111</w:t>
            </w:r>
          </w:p>
        </w:tc>
        <w:tc>
          <w:tcPr>
            <w:tcW w:w="143" w:type="pct"/>
            <w:shd w:val="clear" w:color="auto" w:fill="auto"/>
          </w:tcPr>
          <w:p w14:paraId="11CC9CC5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  <w:shd w:val="clear" w:color="auto" w:fill="auto"/>
          </w:tcPr>
          <w:p w14:paraId="71A6EF61" w14:textId="48E29C9A" w:rsidR="0003358E" w:rsidRPr="00D414D4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17,061</w:t>
            </w:r>
          </w:p>
        </w:tc>
        <w:tc>
          <w:tcPr>
            <w:tcW w:w="129" w:type="pct"/>
            <w:shd w:val="clear" w:color="auto" w:fill="auto"/>
          </w:tcPr>
          <w:p w14:paraId="2C3A56D3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5521966C" w14:textId="05F12826" w:rsidR="0003358E" w:rsidRPr="0091112F" w:rsidRDefault="00C3784A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11,111</w:t>
            </w:r>
          </w:p>
        </w:tc>
        <w:tc>
          <w:tcPr>
            <w:tcW w:w="146" w:type="pct"/>
          </w:tcPr>
          <w:p w14:paraId="049488CD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8" w:type="pct"/>
            <w:tcBorders>
              <w:bottom w:val="double" w:sz="4" w:space="0" w:color="auto"/>
            </w:tcBorders>
            <w:shd w:val="clear" w:color="auto" w:fill="auto"/>
          </w:tcPr>
          <w:p w14:paraId="5150D299" w14:textId="37A3E403" w:rsidR="0003358E" w:rsidRPr="00D414D4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17,061</w:t>
            </w:r>
          </w:p>
        </w:tc>
      </w:tr>
    </w:tbl>
    <w:p w14:paraId="1EFFE20B" w14:textId="13999155" w:rsidR="00A845D4" w:rsidRDefault="00A845D4" w:rsidP="00010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5691498" w14:textId="77777777" w:rsidR="008B3AAB" w:rsidRPr="00A939EF" w:rsidRDefault="008B3AAB" w:rsidP="00010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02BAE78" w14:textId="77777777" w:rsidR="000A321C" w:rsidRDefault="000A3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54690297" w14:textId="361122C8" w:rsidR="00EF3D91" w:rsidRDefault="00EF3D91" w:rsidP="00010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lastRenderedPageBreak/>
        <w:t>บริษัทได้ทำสัญญารับบริการจากที่ปรึกษาทางการเงินหลายแห่ง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ทั้งนี้บริษัทจะต้องจ่ายค่าบริการในอัตราและเงื่อนไขตามที่กำหนดในสัญญา</w:t>
      </w:r>
    </w:p>
    <w:p w14:paraId="42C35E2D" w14:textId="77777777" w:rsidR="00014ADD" w:rsidRPr="00A939EF" w:rsidRDefault="00014ADD" w:rsidP="00014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9"/>
        <w:gridCol w:w="372"/>
        <w:gridCol w:w="1243"/>
        <w:gridCol w:w="266"/>
        <w:gridCol w:w="1191"/>
        <w:gridCol w:w="269"/>
        <w:gridCol w:w="1264"/>
        <w:gridCol w:w="271"/>
        <w:gridCol w:w="1268"/>
      </w:tblGrid>
      <w:tr w:rsidR="001A4A1A" w:rsidRPr="00C83AA5" w14:paraId="506B86B1" w14:textId="77777777" w:rsidTr="00014ADD">
        <w:trPr>
          <w:tblHeader/>
        </w:trPr>
        <w:tc>
          <w:tcPr>
            <w:tcW w:w="1694" w:type="pct"/>
          </w:tcPr>
          <w:p w14:paraId="7418F0E9" w14:textId="77777777" w:rsidR="001A4A1A" w:rsidRPr="006639B9" w:rsidRDefault="001A4A1A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2" w:name="_Hlk130547241"/>
          </w:p>
        </w:tc>
        <w:tc>
          <w:tcPr>
            <w:tcW w:w="200" w:type="pct"/>
            <w:shd w:val="clear" w:color="auto" w:fill="auto"/>
          </w:tcPr>
          <w:p w14:paraId="7BDF15AC" w14:textId="77777777" w:rsidR="001A4A1A" w:rsidRPr="006639B9" w:rsidRDefault="001A4A1A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06" w:type="pct"/>
            <w:gridSpan w:val="7"/>
          </w:tcPr>
          <w:p w14:paraId="545B5F80" w14:textId="52615677" w:rsidR="001A4A1A" w:rsidRPr="006639B9" w:rsidRDefault="004729C8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24E0D" w:rsidRPr="00C83AA5" w14:paraId="17624C3E" w14:textId="77777777" w:rsidTr="00955542">
        <w:trPr>
          <w:tblHeader/>
        </w:trPr>
        <w:tc>
          <w:tcPr>
            <w:tcW w:w="1694" w:type="pct"/>
          </w:tcPr>
          <w:p w14:paraId="357E90DC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14:paraId="53882954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3" w:type="pct"/>
            <w:gridSpan w:val="3"/>
          </w:tcPr>
          <w:p w14:paraId="29A65A74" w14:textId="3C64A871" w:rsidR="00824E0D" w:rsidRPr="006639B9" w:rsidRDefault="004729C8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145" w:type="pct"/>
          </w:tcPr>
          <w:p w14:paraId="6DE8CCEF" w14:textId="77777777" w:rsidR="00824E0D" w:rsidRPr="006639B9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pct"/>
            <w:gridSpan w:val="3"/>
          </w:tcPr>
          <w:p w14:paraId="170AE0E4" w14:textId="19C672BC" w:rsidR="00824E0D" w:rsidRPr="006639B9" w:rsidRDefault="004729C8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03358E" w:rsidRPr="00C83AA5" w14:paraId="3917D0E1" w14:textId="77777777" w:rsidTr="00955542">
        <w:trPr>
          <w:trHeight w:val="333"/>
          <w:tblHeader/>
        </w:trPr>
        <w:tc>
          <w:tcPr>
            <w:tcW w:w="1694" w:type="pct"/>
          </w:tcPr>
          <w:p w14:paraId="3113AFF4" w14:textId="77777777" w:rsidR="0003358E" w:rsidRPr="006639B9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14:paraId="5B51FDC7" w14:textId="77777777" w:rsidR="0003358E" w:rsidRPr="006639B9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9" w:type="pct"/>
            <w:shd w:val="clear" w:color="auto" w:fill="auto"/>
          </w:tcPr>
          <w:p w14:paraId="7381A8D6" w14:textId="60593086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50370903" w14:textId="77777777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6A6187E3" w14:textId="77777777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3AA6FA77" w14:textId="77777777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32E36965" w14:textId="4CE50E72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594F0A14" w14:textId="77777777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4842788F" w14:textId="77777777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03358E" w:rsidRPr="00C83AA5" w14:paraId="07FC7CE6" w14:textId="77777777" w:rsidTr="00955542">
        <w:trPr>
          <w:trHeight w:val="333"/>
          <w:tblHeader/>
        </w:trPr>
        <w:tc>
          <w:tcPr>
            <w:tcW w:w="1694" w:type="pct"/>
          </w:tcPr>
          <w:p w14:paraId="61B513CA" w14:textId="77777777" w:rsidR="0003358E" w:rsidRPr="006639B9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14:paraId="7AC5143B" w14:textId="77777777" w:rsidR="0003358E" w:rsidRPr="006639B9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9" w:type="pct"/>
            <w:shd w:val="clear" w:color="auto" w:fill="auto"/>
          </w:tcPr>
          <w:p w14:paraId="75A61231" w14:textId="4684F303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7F14DE41" w14:textId="77777777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5E9F5893" w14:textId="3A114EE7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2215EE13" w14:textId="77777777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3E5B0D3E" w14:textId="51B89624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4617E228" w14:textId="77777777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1D4C022F" w14:textId="534D380E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3358E" w:rsidRPr="00C83AA5" w14:paraId="4A872015" w14:textId="224E5B92" w:rsidTr="00955542">
        <w:trPr>
          <w:tblHeader/>
        </w:trPr>
        <w:tc>
          <w:tcPr>
            <w:tcW w:w="1694" w:type="pct"/>
          </w:tcPr>
          <w:p w14:paraId="7C504364" w14:textId="77777777" w:rsidR="0003358E" w:rsidRPr="006639B9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" w:type="pct"/>
            <w:shd w:val="clear" w:color="auto" w:fill="auto"/>
          </w:tcPr>
          <w:p w14:paraId="2E364A3E" w14:textId="77777777" w:rsidR="0003358E" w:rsidRPr="006639B9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pct"/>
            <w:gridSpan w:val="3"/>
          </w:tcPr>
          <w:p w14:paraId="73CAEA30" w14:textId="5048A7BA" w:rsidR="0003358E" w:rsidRPr="00485571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855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(พัน)</w:t>
            </w:r>
          </w:p>
        </w:tc>
        <w:tc>
          <w:tcPr>
            <w:tcW w:w="145" w:type="pct"/>
          </w:tcPr>
          <w:p w14:paraId="3BAAFF01" w14:textId="77777777" w:rsidR="0003358E" w:rsidRPr="00485571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08" w:type="pct"/>
            <w:gridSpan w:val="3"/>
          </w:tcPr>
          <w:p w14:paraId="1CDDDE86" w14:textId="7E7EE26F" w:rsidR="0003358E" w:rsidRPr="00485571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855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358E" w:rsidRPr="00C83AA5" w14:paraId="39E0822D" w14:textId="77777777" w:rsidTr="00955542">
        <w:tc>
          <w:tcPr>
            <w:tcW w:w="1894" w:type="pct"/>
            <w:gridSpan w:val="2"/>
          </w:tcPr>
          <w:p w14:paraId="3CE6AE28" w14:textId="38605245" w:rsidR="0003358E" w:rsidRPr="006639B9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69" w:type="pct"/>
            <w:shd w:val="clear" w:color="auto" w:fill="auto"/>
          </w:tcPr>
          <w:p w14:paraId="78B3F6EA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14:paraId="2B146CAA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shd w:val="clear" w:color="auto" w:fill="auto"/>
          </w:tcPr>
          <w:p w14:paraId="499980C3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20ED8BDD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shd w:val="clear" w:color="auto" w:fill="auto"/>
          </w:tcPr>
          <w:p w14:paraId="541B5AA7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38718971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2" w:type="pct"/>
          </w:tcPr>
          <w:p w14:paraId="76B2868B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03358E" w:rsidRPr="00C83AA5" w14:paraId="2AFF097B" w14:textId="77777777" w:rsidTr="00955542">
        <w:tc>
          <w:tcPr>
            <w:tcW w:w="1894" w:type="pct"/>
            <w:gridSpan w:val="2"/>
            <w:vAlign w:val="center"/>
          </w:tcPr>
          <w:p w14:paraId="3B7F174E" w14:textId="45FDBBC7" w:rsidR="0003358E" w:rsidRPr="006639B9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/>
              <w:ind w:left="-18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669" w:type="pct"/>
            <w:shd w:val="clear" w:color="auto" w:fill="auto"/>
          </w:tcPr>
          <w:p w14:paraId="15ADE0FB" w14:textId="493943B1" w:rsidR="0003358E" w:rsidRPr="006639B9" w:rsidRDefault="00BF428C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3" w:type="pct"/>
            <w:shd w:val="clear" w:color="auto" w:fill="auto"/>
          </w:tcPr>
          <w:p w14:paraId="4A9CC843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7BBB8C53" w14:textId="51E50AC8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5" w:type="pct"/>
            <w:shd w:val="clear" w:color="auto" w:fill="auto"/>
          </w:tcPr>
          <w:p w14:paraId="6503521F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shd w:val="clear" w:color="auto" w:fill="auto"/>
          </w:tcPr>
          <w:p w14:paraId="4B7266C6" w14:textId="557D7F9A" w:rsidR="0003358E" w:rsidRPr="006639B9" w:rsidRDefault="00BF428C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  <w:tc>
          <w:tcPr>
            <w:tcW w:w="146" w:type="pct"/>
          </w:tcPr>
          <w:p w14:paraId="7EDD88E7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2" w:type="pct"/>
            <w:vAlign w:val="center"/>
          </w:tcPr>
          <w:p w14:paraId="13D9F0FE" w14:textId="184C1EBA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328</w:t>
            </w:r>
          </w:p>
        </w:tc>
      </w:tr>
      <w:tr w:rsidR="0003358E" w:rsidRPr="00C83AA5" w14:paraId="282E789D" w14:textId="77777777" w:rsidTr="00955542">
        <w:tc>
          <w:tcPr>
            <w:tcW w:w="1894" w:type="pct"/>
            <w:gridSpan w:val="2"/>
            <w:vAlign w:val="center"/>
          </w:tcPr>
          <w:p w14:paraId="40FC4B85" w14:textId="1C0AE866" w:rsidR="0003358E" w:rsidRPr="00C83AA5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669" w:type="pct"/>
            <w:shd w:val="clear" w:color="auto" w:fill="auto"/>
          </w:tcPr>
          <w:p w14:paraId="29EA0D14" w14:textId="00261F55" w:rsidR="0003358E" w:rsidRDefault="00BF428C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43" w:type="pct"/>
            <w:shd w:val="clear" w:color="auto" w:fill="auto"/>
          </w:tcPr>
          <w:p w14:paraId="130470FD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2C6F60A5" w14:textId="32B47F6B" w:rsidR="0003358E" w:rsidRPr="402CFA1E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45" w:type="pct"/>
            <w:shd w:val="clear" w:color="auto" w:fill="auto"/>
          </w:tcPr>
          <w:p w14:paraId="47DB5F66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shd w:val="clear" w:color="auto" w:fill="auto"/>
          </w:tcPr>
          <w:p w14:paraId="45E7B481" w14:textId="6D098C3F" w:rsidR="0003358E" w:rsidRDefault="00BF428C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5,075</w:t>
            </w:r>
          </w:p>
        </w:tc>
        <w:tc>
          <w:tcPr>
            <w:tcW w:w="146" w:type="pct"/>
          </w:tcPr>
          <w:p w14:paraId="65049AA5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2" w:type="pct"/>
            <w:vAlign w:val="center"/>
          </w:tcPr>
          <w:p w14:paraId="7CAD875A" w14:textId="2AB4E2EC" w:rsidR="0003358E" w:rsidRPr="451735BE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4,773</w:t>
            </w:r>
          </w:p>
        </w:tc>
      </w:tr>
      <w:tr w:rsidR="0003358E" w:rsidRPr="00C83AA5" w14:paraId="2E5C5B76" w14:textId="77777777" w:rsidTr="00955542">
        <w:tc>
          <w:tcPr>
            <w:tcW w:w="1894" w:type="pct"/>
            <w:gridSpan w:val="2"/>
          </w:tcPr>
          <w:p w14:paraId="7282833A" w14:textId="77777777" w:rsidR="0003358E" w:rsidRPr="006639B9" w:rsidRDefault="0003358E" w:rsidP="000335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9" w:type="pct"/>
            <w:shd w:val="clear" w:color="auto" w:fill="auto"/>
          </w:tcPr>
          <w:p w14:paraId="13F14FEB" w14:textId="5C7591CB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B93A9FD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shd w:val="clear" w:color="auto" w:fill="auto"/>
          </w:tcPr>
          <w:p w14:paraId="5AED0A8D" w14:textId="7D5B0DBA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2BAB38A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8699AF" w14:textId="42516770" w:rsidR="0003358E" w:rsidRPr="006639B9" w:rsidRDefault="00BF428C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5,413</w:t>
            </w:r>
          </w:p>
        </w:tc>
        <w:tc>
          <w:tcPr>
            <w:tcW w:w="146" w:type="pct"/>
          </w:tcPr>
          <w:p w14:paraId="49C2C5A3" w14:textId="77777777" w:rsidR="0003358E" w:rsidRPr="006639B9" w:rsidRDefault="0003358E" w:rsidP="0003358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24C9BE" w14:textId="54D88443" w:rsidR="0003358E" w:rsidRPr="006639B9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5,101</w:t>
            </w:r>
          </w:p>
        </w:tc>
      </w:tr>
      <w:bookmarkEnd w:id="2"/>
    </w:tbl>
    <w:p w14:paraId="3DD12805" w14:textId="1E96BD02" w:rsidR="0027438D" w:rsidRPr="00181ABB" w:rsidRDefault="00274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9"/>
        <w:gridCol w:w="372"/>
        <w:gridCol w:w="1243"/>
        <w:gridCol w:w="266"/>
        <w:gridCol w:w="1191"/>
        <w:gridCol w:w="269"/>
        <w:gridCol w:w="1264"/>
        <w:gridCol w:w="271"/>
        <w:gridCol w:w="1268"/>
      </w:tblGrid>
      <w:tr w:rsidR="008C7A7C" w:rsidRPr="008C7A7C" w14:paraId="392ECEBE" w14:textId="77777777">
        <w:trPr>
          <w:tblHeader/>
        </w:trPr>
        <w:tc>
          <w:tcPr>
            <w:tcW w:w="1694" w:type="pct"/>
          </w:tcPr>
          <w:p w14:paraId="688827D5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14:paraId="4A6D0379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06" w:type="pct"/>
            <w:gridSpan w:val="7"/>
          </w:tcPr>
          <w:p w14:paraId="532B24C7" w14:textId="7B3F05F1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8C7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C7A7C" w:rsidRPr="008C7A7C" w14:paraId="67FD8980" w14:textId="77777777" w:rsidTr="00653C7B">
        <w:trPr>
          <w:tblHeader/>
        </w:trPr>
        <w:tc>
          <w:tcPr>
            <w:tcW w:w="1694" w:type="pct"/>
          </w:tcPr>
          <w:p w14:paraId="53BE30CE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14:paraId="42632A40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3" w:type="pct"/>
            <w:gridSpan w:val="3"/>
          </w:tcPr>
          <w:p w14:paraId="7158A3CD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145" w:type="pct"/>
          </w:tcPr>
          <w:p w14:paraId="7090E568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pct"/>
            <w:gridSpan w:val="3"/>
          </w:tcPr>
          <w:p w14:paraId="01BDC364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03358E" w:rsidRPr="008C7A7C" w14:paraId="3185377C" w14:textId="77777777" w:rsidTr="00653C7B">
        <w:trPr>
          <w:trHeight w:val="333"/>
          <w:tblHeader/>
        </w:trPr>
        <w:tc>
          <w:tcPr>
            <w:tcW w:w="1694" w:type="pct"/>
          </w:tcPr>
          <w:p w14:paraId="0490D9DC" w14:textId="7777777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14:paraId="440275AF" w14:textId="7777777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9" w:type="pct"/>
            <w:shd w:val="clear" w:color="auto" w:fill="auto"/>
          </w:tcPr>
          <w:p w14:paraId="2D698D39" w14:textId="13C9C2FB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455B8498" w14:textId="7777777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62FAA098" w14:textId="7777777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7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43EFDE34" w14:textId="7777777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642C5BD0" w14:textId="6D1410F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14CB1C1F" w14:textId="7777777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4F0297C5" w14:textId="7777777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7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03358E" w:rsidRPr="008C7A7C" w14:paraId="2FA66841" w14:textId="77777777" w:rsidTr="00653C7B">
        <w:trPr>
          <w:trHeight w:val="333"/>
          <w:tblHeader/>
        </w:trPr>
        <w:tc>
          <w:tcPr>
            <w:tcW w:w="1694" w:type="pct"/>
          </w:tcPr>
          <w:p w14:paraId="5EAE5E7F" w14:textId="7777777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14:paraId="626C0ECB" w14:textId="7777777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9" w:type="pct"/>
            <w:shd w:val="clear" w:color="auto" w:fill="auto"/>
          </w:tcPr>
          <w:p w14:paraId="668067B9" w14:textId="5D3D8CD5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67180636" w14:textId="7777777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FB335F0" w14:textId="3B22DD8C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3928F661" w14:textId="7777777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7380B7EF" w14:textId="4A61ABF9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2C1D3DB7" w14:textId="7777777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78D572EA" w14:textId="75C5B851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3358E" w:rsidRPr="008C7A7C" w14:paraId="0F898F42" w14:textId="77777777" w:rsidTr="00653C7B">
        <w:trPr>
          <w:tblHeader/>
        </w:trPr>
        <w:tc>
          <w:tcPr>
            <w:tcW w:w="1694" w:type="pct"/>
          </w:tcPr>
          <w:p w14:paraId="1DFA5929" w14:textId="7777777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" w:type="pct"/>
            <w:shd w:val="clear" w:color="auto" w:fill="auto"/>
          </w:tcPr>
          <w:p w14:paraId="283B41AD" w14:textId="7777777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pct"/>
            <w:gridSpan w:val="3"/>
          </w:tcPr>
          <w:p w14:paraId="04536424" w14:textId="17DDBA10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(พัน)</w:t>
            </w:r>
          </w:p>
        </w:tc>
        <w:tc>
          <w:tcPr>
            <w:tcW w:w="145" w:type="pct"/>
          </w:tcPr>
          <w:p w14:paraId="0E3567D6" w14:textId="7777777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08" w:type="pct"/>
            <w:gridSpan w:val="3"/>
          </w:tcPr>
          <w:p w14:paraId="31DD3D68" w14:textId="7777777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C7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358E" w:rsidRPr="008C7A7C" w14:paraId="61AE6AE2" w14:textId="77777777" w:rsidTr="00653C7B">
        <w:tc>
          <w:tcPr>
            <w:tcW w:w="1894" w:type="pct"/>
            <w:gridSpan w:val="2"/>
          </w:tcPr>
          <w:p w14:paraId="2B498D9A" w14:textId="7777777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69" w:type="pct"/>
            <w:shd w:val="clear" w:color="auto" w:fill="auto"/>
          </w:tcPr>
          <w:p w14:paraId="3FCA1062" w14:textId="7777777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43" w:type="pct"/>
            <w:shd w:val="clear" w:color="auto" w:fill="auto"/>
          </w:tcPr>
          <w:p w14:paraId="45E3455C" w14:textId="7777777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3AE8B862" w14:textId="7777777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45" w:type="pct"/>
            <w:shd w:val="clear" w:color="auto" w:fill="auto"/>
          </w:tcPr>
          <w:p w14:paraId="0CF658E7" w14:textId="7777777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61BD4C77" w14:textId="7777777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46" w:type="pct"/>
          </w:tcPr>
          <w:p w14:paraId="362B5410" w14:textId="7777777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3744B3B1" w14:textId="51491A18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03358E" w:rsidRPr="008C7A7C" w14:paraId="7F790415" w14:textId="77777777" w:rsidTr="00653C7B">
        <w:tc>
          <w:tcPr>
            <w:tcW w:w="1894" w:type="pct"/>
            <w:gridSpan w:val="2"/>
            <w:vAlign w:val="center"/>
          </w:tcPr>
          <w:p w14:paraId="7B475B48" w14:textId="7777777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8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7A7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669" w:type="pct"/>
            <w:shd w:val="clear" w:color="auto" w:fill="auto"/>
          </w:tcPr>
          <w:p w14:paraId="7B85CAAB" w14:textId="47FA0CED" w:rsidR="0003358E" w:rsidRPr="008C7A7C" w:rsidRDefault="00BF428C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9</w:t>
            </w:r>
          </w:p>
        </w:tc>
        <w:tc>
          <w:tcPr>
            <w:tcW w:w="143" w:type="pct"/>
            <w:shd w:val="clear" w:color="auto" w:fill="auto"/>
          </w:tcPr>
          <w:p w14:paraId="56BD0984" w14:textId="7777777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2D22EF7C" w14:textId="65DCA44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5" w:type="pct"/>
            <w:shd w:val="clear" w:color="auto" w:fill="auto"/>
          </w:tcPr>
          <w:p w14:paraId="304A3C6B" w14:textId="7777777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2AFC9C94" w14:textId="20BBE911" w:rsidR="0003358E" w:rsidRPr="008C7A7C" w:rsidRDefault="00BF428C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338</w:t>
            </w:r>
          </w:p>
        </w:tc>
        <w:tc>
          <w:tcPr>
            <w:tcW w:w="146" w:type="pct"/>
          </w:tcPr>
          <w:p w14:paraId="380FAD16" w14:textId="7777777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vAlign w:val="center"/>
          </w:tcPr>
          <w:p w14:paraId="4C6FFE3B" w14:textId="673CF570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328</w:t>
            </w:r>
          </w:p>
        </w:tc>
      </w:tr>
      <w:tr w:rsidR="0003358E" w:rsidRPr="008C7A7C" w14:paraId="16AA4DF8" w14:textId="77777777" w:rsidTr="00C74850">
        <w:tc>
          <w:tcPr>
            <w:tcW w:w="1894" w:type="pct"/>
            <w:gridSpan w:val="2"/>
            <w:vAlign w:val="center"/>
          </w:tcPr>
          <w:p w14:paraId="609E93FC" w14:textId="7777777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A7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669" w:type="pct"/>
            <w:shd w:val="clear" w:color="auto" w:fill="auto"/>
          </w:tcPr>
          <w:p w14:paraId="3EA01C37" w14:textId="7883759D" w:rsidR="0003358E" w:rsidRPr="008C7A7C" w:rsidRDefault="00BF428C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43" w:type="pct"/>
            <w:shd w:val="clear" w:color="auto" w:fill="auto"/>
          </w:tcPr>
          <w:p w14:paraId="1F673283" w14:textId="7777777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88"/>
              </w:tabs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55099ED6" w14:textId="2AE281A5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45" w:type="pct"/>
            <w:shd w:val="clear" w:color="auto" w:fill="auto"/>
          </w:tcPr>
          <w:p w14:paraId="6D1F4A03" w14:textId="7777777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88"/>
              </w:tabs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64673FDC" w14:textId="00B7CFCC" w:rsidR="0003358E" w:rsidRPr="008C7A7C" w:rsidRDefault="00542433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5,075</w:t>
            </w:r>
          </w:p>
        </w:tc>
        <w:tc>
          <w:tcPr>
            <w:tcW w:w="146" w:type="pct"/>
          </w:tcPr>
          <w:p w14:paraId="6809D4FA" w14:textId="7777777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88"/>
              </w:tabs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vAlign w:val="center"/>
          </w:tcPr>
          <w:p w14:paraId="5C3C76E6" w14:textId="3AEF8731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4,773</w:t>
            </w:r>
          </w:p>
        </w:tc>
      </w:tr>
      <w:tr w:rsidR="0003358E" w:rsidRPr="008C7A7C" w14:paraId="03C052F7" w14:textId="77777777" w:rsidTr="00322419">
        <w:tc>
          <w:tcPr>
            <w:tcW w:w="1894" w:type="pct"/>
            <w:gridSpan w:val="2"/>
          </w:tcPr>
          <w:p w14:paraId="1E7DD29A" w14:textId="7777777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9" w:type="pct"/>
            <w:shd w:val="clear" w:color="auto" w:fill="auto"/>
          </w:tcPr>
          <w:p w14:paraId="5C051790" w14:textId="7777777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A65E34D" w14:textId="7777777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88"/>
              </w:tabs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41CDE1B5" w14:textId="7777777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258A357" w14:textId="7777777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88"/>
              </w:tabs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EF820" w14:textId="46610B80" w:rsidR="0003358E" w:rsidRPr="008C7A7C" w:rsidRDefault="00542433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5,413</w:t>
            </w:r>
          </w:p>
        </w:tc>
        <w:tc>
          <w:tcPr>
            <w:tcW w:w="146" w:type="pct"/>
          </w:tcPr>
          <w:p w14:paraId="3B01D451" w14:textId="77777777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88"/>
              </w:tabs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3B0875" w14:textId="44D98422" w:rsidR="0003358E" w:rsidRPr="008C7A7C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5,101</w:t>
            </w:r>
          </w:p>
        </w:tc>
      </w:tr>
    </w:tbl>
    <w:p w14:paraId="3B4B69A6" w14:textId="681A984B" w:rsidR="008C7A7C" w:rsidRDefault="008C7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B25869E" w14:textId="6F359FE9" w:rsidR="00AB63C7" w:rsidRPr="001D6F71" w:rsidRDefault="00AB6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tbl>
      <w:tblPr>
        <w:tblW w:w="9298" w:type="dxa"/>
        <w:tblInd w:w="450" w:type="dxa"/>
        <w:tblLook w:val="04A0" w:firstRow="1" w:lastRow="0" w:firstColumn="1" w:lastColumn="0" w:noHBand="0" w:noVBand="1"/>
      </w:tblPr>
      <w:tblGrid>
        <w:gridCol w:w="3450"/>
        <w:gridCol w:w="1241"/>
        <w:gridCol w:w="235"/>
        <w:gridCol w:w="1329"/>
        <w:gridCol w:w="239"/>
        <w:gridCol w:w="1297"/>
        <w:gridCol w:w="267"/>
        <w:gridCol w:w="1240"/>
      </w:tblGrid>
      <w:tr w:rsidR="001A310A" w:rsidRPr="001A310A" w14:paraId="135F60F2" w14:textId="77777777" w:rsidTr="001A310A">
        <w:trPr>
          <w:trHeight w:val="380"/>
        </w:trPr>
        <w:tc>
          <w:tcPr>
            <w:tcW w:w="3450" w:type="dxa"/>
            <w:shd w:val="clear" w:color="auto" w:fill="auto"/>
            <w:vAlign w:val="center"/>
            <w:hideMark/>
          </w:tcPr>
          <w:p w14:paraId="22D3EF4C" w14:textId="77777777" w:rsidR="001A310A" w:rsidRPr="001A310A" w:rsidRDefault="001A310A" w:rsidP="001A310A">
            <w:pPr>
              <w:rPr>
                <w:rFonts w:ascii="Angsana New" w:hAnsi="Angsana New"/>
                <w:spacing w:val="12"/>
                <w:sz w:val="24"/>
                <w:szCs w:val="24"/>
              </w:rPr>
            </w:pPr>
            <w:r w:rsidRPr="001A310A">
              <w:rPr>
                <w:rFonts w:ascii="Angsana New" w:hAnsi="Angsana New"/>
                <w:spacing w:val="12"/>
                <w:sz w:val="22"/>
                <w:szCs w:val="22"/>
              </w:rPr>
              <w:br w:type="page"/>
            </w:r>
          </w:p>
        </w:tc>
        <w:tc>
          <w:tcPr>
            <w:tcW w:w="2805" w:type="dxa"/>
            <w:gridSpan w:val="3"/>
            <w:shd w:val="clear" w:color="auto" w:fill="auto"/>
          </w:tcPr>
          <w:p w14:paraId="379002D0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1A310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2AC8B4FD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4" w:type="dxa"/>
            <w:gridSpan w:val="3"/>
            <w:shd w:val="clear" w:color="auto" w:fill="auto"/>
            <w:vAlign w:val="center"/>
            <w:hideMark/>
          </w:tcPr>
          <w:p w14:paraId="70D41610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358E" w:rsidRPr="001A310A" w14:paraId="5FA8DD03" w14:textId="77777777">
        <w:trPr>
          <w:trHeight w:val="380"/>
        </w:trPr>
        <w:tc>
          <w:tcPr>
            <w:tcW w:w="3450" w:type="dxa"/>
            <w:shd w:val="clear" w:color="auto" w:fill="auto"/>
            <w:vAlign w:val="center"/>
            <w:hideMark/>
          </w:tcPr>
          <w:p w14:paraId="4D16E494" w14:textId="77777777" w:rsidR="0003358E" w:rsidRPr="001A310A" w:rsidRDefault="0003358E" w:rsidP="0003358E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</w:tcPr>
          <w:p w14:paraId="024BD23E" w14:textId="235084CB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5" w:type="dxa"/>
            <w:shd w:val="clear" w:color="auto" w:fill="auto"/>
          </w:tcPr>
          <w:p w14:paraId="31CD4B26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14:paraId="2BC8B43E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</w:t>
            </w: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  <w:shd w:val="clear" w:color="auto" w:fill="auto"/>
          </w:tcPr>
          <w:p w14:paraId="4DB78B49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  <w:hideMark/>
          </w:tcPr>
          <w:p w14:paraId="1567446B" w14:textId="476EA206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7" w:type="dxa"/>
            <w:shd w:val="clear" w:color="auto" w:fill="auto"/>
            <w:vAlign w:val="center"/>
            <w:hideMark/>
          </w:tcPr>
          <w:p w14:paraId="35B868A1" w14:textId="77777777" w:rsidR="0003358E" w:rsidRPr="001A310A" w:rsidRDefault="0003358E" w:rsidP="0003358E">
            <w:pPr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7E92C552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</w:t>
            </w: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3358E" w:rsidRPr="001A310A" w14:paraId="4A16CF4F" w14:textId="77777777">
        <w:trPr>
          <w:trHeight w:val="380"/>
        </w:trPr>
        <w:tc>
          <w:tcPr>
            <w:tcW w:w="3450" w:type="dxa"/>
            <w:shd w:val="clear" w:color="auto" w:fill="auto"/>
            <w:vAlign w:val="center"/>
          </w:tcPr>
          <w:p w14:paraId="6C33B09A" w14:textId="77777777" w:rsidR="0003358E" w:rsidRPr="001A310A" w:rsidRDefault="0003358E" w:rsidP="0003358E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</w:tcPr>
          <w:p w14:paraId="160AEF18" w14:textId="2E9B984F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5" w:type="dxa"/>
            <w:shd w:val="clear" w:color="auto" w:fill="auto"/>
          </w:tcPr>
          <w:p w14:paraId="3C833BF8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14:paraId="11A0612E" w14:textId="798DEAFA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9" w:type="dxa"/>
            <w:shd w:val="clear" w:color="auto" w:fill="auto"/>
          </w:tcPr>
          <w:p w14:paraId="50BCCB25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75CA3570" w14:textId="196E35BA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6970F236" w14:textId="77777777" w:rsidR="0003358E" w:rsidRPr="001A310A" w:rsidRDefault="0003358E" w:rsidP="0003358E">
            <w:pPr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2D08EA71" w14:textId="0EF9E81B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</w:t>
            </w:r>
          </w:p>
        </w:tc>
      </w:tr>
      <w:tr w:rsidR="0003358E" w:rsidRPr="001A310A" w14:paraId="43A3CE04" w14:textId="77777777" w:rsidTr="001A310A">
        <w:trPr>
          <w:trHeight w:val="380"/>
        </w:trPr>
        <w:tc>
          <w:tcPr>
            <w:tcW w:w="3450" w:type="dxa"/>
            <w:shd w:val="clear" w:color="auto" w:fill="auto"/>
            <w:vAlign w:val="center"/>
            <w:hideMark/>
          </w:tcPr>
          <w:p w14:paraId="681BF6DE" w14:textId="77777777" w:rsidR="0003358E" w:rsidRPr="001A310A" w:rsidRDefault="0003358E" w:rsidP="0003358E">
            <w:pPr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5848" w:type="dxa"/>
            <w:gridSpan w:val="7"/>
            <w:shd w:val="clear" w:color="auto" w:fill="auto"/>
          </w:tcPr>
          <w:p w14:paraId="13DA9571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(</w:t>
            </w:r>
            <w:r w:rsidRPr="001A310A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3358E" w:rsidRPr="001A310A" w14:paraId="000F5C17" w14:textId="77777777" w:rsidTr="001A310A">
        <w:trPr>
          <w:trHeight w:val="290"/>
        </w:trPr>
        <w:tc>
          <w:tcPr>
            <w:tcW w:w="3450" w:type="dxa"/>
            <w:shd w:val="clear" w:color="auto" w:fill="auto"/>
            <w:vAlign w:val="center"/>
            <w:hideMark/>
          </w:tcPr>
          <w:p w14:paraId="7E23519B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41" w:type="dxa"/>
            <w:shd w:val="clear" w:color="auto" w:fill="auto"/>
          </w:tcPr>
          <w:p w14:paraId="2BFEA590" w14:textId="77777777" w:rsidR="0003358E" w:rsidRPr="001A310A" w:rsidRDefault="0003358E" w:rsidP="0003358E">
            <w:pP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632261B2" w14:textId="77777777" w:rsidR="0003358E" w:rsidRPr="001A310A" w:rsidRDefault="0003358E" w:rsidP="0003358E">
            <w:pP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390AE872" w14:textId="77777777" w:rsidR="0003358E" w:rsidRPr="001A310A" w:rsidRDefault="0003358E" w:rsidP="0003358E">
            <w:pP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2841DC6" w14:textId="77777777" w:rsidR="0003358E" w:rsidRPr="001A310A" w:rsidRDefault="0003358E" w:rsidP="0003358E">
            <w:pP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51773641" w14:textId="77777777" w:rsidR="0003358E" w:rsidRPr="001A310A" w:rsidRDefault="0003358E" w:rsidP="0003358E">
            <w:pP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  <w:vAlign w:val="center"/>
            <w:hideMark/>
          </w:tcPr>
          <w:p w14:paraId="6569493B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132B52AC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03358E" w:rsidRPr="001A310A" w14:paraId="11D7385C" w14:textId="77777777">
        <w:trPr>
          <w:trHeight w:val="380"/>
        </w:trPr>
        <w:tc>
          <w:tcPr>
            <w:tcW w:w="3450" w:type="dxa"/>
            <w:shd w:val="clear" w:color="auto" w:fill="auto"/>
            <w:vAlign w:val="center"/>
            <w:hideMark/>
          </w:tcPr>
          <w:p w14:paraId="684C9C65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A310A">
              <w:rPr>
                <w:rFonts w:ascii="Angsana New" w:eastAsia="Times New Roman" w:hAnsi="Angsana New"/>
                <w:sz w:val="30"/>
                <w:szCs w:val="30"/>
                <w:cs/>
              </w:rPr>
              <w:t>ค้ำประกันสัญญา</w:t>
            </w:r>
            <w:r w:rsidRPr="001A310A">
              <w:rPr>
                <w:rFonts w:ascii="Angsana New" w:eastAsia="Times New Roman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241" w:type="dxa"/>
            <w:shd w:val="clear" w:color="auto" w:fill="auto"/>
          </w:tcPr>
          <w:p w14:paraId="5E18B7D1" w14:textId="1C8DE8A4" w:rsidR="0003358E" w:rsidRPr="001A310A" w:rsidRDefault="00542433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172,723</w:t>
            </w:r>
          </w:p>
        </w:tc>
        <w:tc>
          <w:tcPr>
            <w:tcW w:w="235" w:type="dxa"/>
            <w:shd w:val="clear" w:color="auto" w:fill="auto"/>
          </w:tcPr>
          <w:p w14:paraId="7550AE54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333CD1D0" w14:textId="64814B02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173,270</w:t>
            </w:r>
          </w:p>
        </w:tc>
        <w:tc>
          <w:tcPr>
            <w:tcW w:w="239" w:type="dxa"/>
            <w:shd w:val="clear" w:color="auto" w:fill="auto"/>
          </w:tcPr>
          <w:p w14:paraId="3F49F7CC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13B421C8" w14:textId="536BFC77" w:rsidR="0003358E" w:rsidRPr="00AB082B" w:rsidRDefault="00542433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172,723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0080B2E0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645AFE36" w14:textId="0FB8B11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173,270</w:t>
            </w:r>
          </w:p>
        </w:tc>
      </w:tr>
      <w:tr w:rsidR="0003358E" w:rsidRPr="001A310A" w14:paraId="71BBCD93" w14:textId="77777777">
        <w:trPr>
          <w:trHeight w:val="380"/>
        </w:trPr>
        <w:tc>
          <w:tcPr>
            <w:tcW w:w="3450" w:type="dxa"/>
            <w:shd w:val="clear" w:color="auto" w:fill="auto"/>
            <w:vAlign w:val="center"/>
          </w:tcPr>
          <w:p w14:paraId="0899DF17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A310A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ค้ำประกันเพื่อกู้ยืมเงิน</w:t>
            </w:r>
          </w:p>
        </w:tc>
        <w:tc>
          <w:tcPr>
            <w:tcW w:w="1241" w:type="dxa"/>
            <w:shd w:val="clear" w:color="auto" w:fill="auto"/>
          </w:tcPr>
          <w:p w14:paraId="12103BA4" w14:textId="7F72D449" w:rsidR="0003358E" w:rsidRPr="001A310A" w:rsidRDefault="00542433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540</w:t>
            </w:r>
          </w:p>
        </w:tc>
        <w:tc>
          <w:tcPr>
            <w:tcW w:w="235" w:type="dxa"/>
            <w:shd w:val="clear" w:color="auto" w:fill="auto"/>
          </w:tcPr>
          <w:p w14:paraId="13CCC498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319EAFAB" w14:textId="361415FA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540</w:t>
            </w:r>
          </w:p>
        </w:tc>
        <w:tc>
          <w:tcPr>
            <w:tcW w:w="239" w:type="dxa"/>
            <w:shd w:val="clear" w:color="auto" w:fill="auto"/>
          </w:tcPr>
          <w:p w14:paraId="2FC612A8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5CC68135" w14:textId="70C14CC0" w:rsidR="0003358E" w:rsidRPr="001A310A" w:rsidRDefault="00542433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60" w:lineRule="exact"/>
              <w:ind w:left="-255" w:right="27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4657C7B6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30957BD1" w14:textId="1A23856E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360" w:lineRule="exact"/>
              <w:ind w:left="-255" w:right="27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3358E" w:rsidRPr="001A310A" w14:paraId="4D2B4C8D" w14:textId="77777777">
        <w:trPr>
          <w:trHeight w:val="380"/>
        </w:trPr>
        <w:tc>
          <w:tcPr>
            <w:tcW w:w="3450" w:type="dxa"/>
            <w:shd w:val="clear" w:color="auto" w:fill="auto"/>
            <w:vAlign w:val="center"/>
            <w:hideMark/>
          </w:tcPr>
          <w:p w14:paraId="4CCA79A3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sz w:val="30"/>
                <w:szCs w:val="30"/>
                <w:cs/>
              </w:rPr>
              <w:t>ค้ำประกันไฟฟ้า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0EA93829" w14:textId="560080BA" w:rsidR="0003358E" w:rsidRPr="001A310A" w:rsidRDefault="00542433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10,279</w:t>
            </w:r>
          </w:p>
        </w:tc>
        <w:tc>
          <w:tcPr>
            <w:tcW w:w="235" w:type="dxa"/>
            <w:shd w:val="clear" w:color="auto" w:fill="auto"/>
          </w:tcPr>
          <w:p w14:paraId="0CDC3D7C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</w:tcPr>
          <w:p w14:paraId="782F878C" w14:textId="67CC5AFD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10,856</w:t>
            </w:r>
          </w:p>
        </w:tc>
        <w:tc>
          <w:tcPr>
            <w:tcW w:w="239" w:type="dxa"/>
            <w:vMerge w:val="restart"/>
            <w:shd w:val="clear" w:color="auto" w:fill="auto"/>
          </w:tcPr>
          <w:p w14:paraId="52700D54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2FBC38F1" w14:textId="24BB2AFF" w:rsidR="0003358E" w:rsidRPr="00AB082B" w:rsidRDefault="00542433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8,134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62E13ED4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76343D94" w14:textId="441C567B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8,376</w:t>
            </w:r>
          </w:p>
        </w:tc>
      </w:tr>
      <w:tr w:rsidR="0003358E" w:rsidRPr="001A310A" w14:paraId="4E3B05B0" w14:textId="77777777">
        <w:trPr>
          <w:trHeight w:val="390"/>
        </w:trPr>
        <w:tc>
          <w:tcPr>
            <w:tcW w:w="3450" w:type="dxa"/>
            <w:shd w:val="clear" w:color="auto" w:fill="auto"/>
            <w:vAlign w:val="center"/>
            <w:hideMark/>
          </w:tcPr>
          <w:p w14:paraId="1124ABBF" w14:textId="77777777" w:rsidR="0003358E" w:rsidRPr="001A310A" w:rsidRDefault="0003358E" w:rsidP="0003358E">
            <w:pPr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D6ECA" w14:textId="4746FDBD" w:rsidR="0003358E" w:rsidRPr="001A310A" w:rsidRDefault="00542433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183,542</w:t>
            </w:r>
          </w:p>
        </w:tc>
        <w:tc>
          <w:tcPr>
            <w:tcW w:w="235" w:type="dxa"/>
            <w:shd w:val="clear" w:color="auto" w:fill="auto"/>
          </w:tcPr>
          <w:p w14:paraId="37F02243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F26E1" w14:textId="0BBE5DEA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184,666</w:t>
            </w:r>
          </w:p>
        </w:tc>
        <w:tc>
          <w:tcPr>
            <w:tcW w:w="239" w:type="dxa"/>
            <w:vMerge/>
            <w:tcBorders>
              <w:bottom w:val="nil"/>
            </w:tcBorders>
            <w:shd w:val="clear" w:color="auto" w:fill="auto"/>
          </w:tcPr>
          <w:p w14:paraId="6763449A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64BB0FE" w14:textId="741EC2EC" w:rsidR="0003358E" w:rsidRPr="00AB082B" w:rsidRDefault="00542433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180,857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00D1F371" w14:textId="77777777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174F07F" w14:textId="2892A3DF" w:rsidR="0003358E" w:rsidRPr="001A310A" w:rsidRDefault="0003358E" w:rsidP="000335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181,646</w:t>
            </w:r>
          </w:p>
        </w:tc>
      </w:tr>
    </w:tbl>
    <w:p w14:paraId="7883D7FC" w14:textId="01A24261" w:rsidR="00EF3D91" w:rsidRPr="00885375" w:rsidRDefault="00C87BE9" w:rsidP="008673F1">
      <w:pPr>
        <w:pStyle w:val="Heading6"/>
        <w:numPr>
          <w:ilvl w:val="0"/>
          <w:numId w:val="22"/>
        </w:numPr>
        <w:tabs>
          <w:tab w:val="clear" w:pos="340"/>
          <w:tab w:val="num" w:pos="540"/>
          <w:tab w:val="left" w:pos="3060"/>
          <w:tab w:val="left" w:pos="315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ค</w:t>
      </w:r>
      <w:r w:rsidR="00663780">
        <w:rPr>
          <w:rFonts w:asciiTheme="majorBidi" w:hAnsiTheme="majorBidi" w:cstheme="majorBidi" w:hint="cs"/>
          <w:sz w:val="30"/>
          <w:szCs w:val="30"/>
          <w:cs/>
        </w:rPr>
        <w:t>ดีฟ้องร้อง</w:t>
      </w:r>
    </w:p>
    <w:p w14:paraId="761FF9EB" w14:textId="77777777" w:rsidR="00EF3D91" w:rsidRPr="00E10EFF" w:rsidRDefault="00EF3D91" w:rsidP="00A9166C">
      <w:pPr>
        <w:ind w:left="540"/>
        <w:jc w:val="thaiDistribute"/>
        <w:rPr>
          <w:rFonts w:asciiTheme="majorBidi" w:hAnsiTheme="majorBidi" w:cstheme="majorBidi"/>
          <w:sz w:val="24"/>
          <w:szCs w:val="24"/>
          <w:lang w:val="th-TH"/>
        </w:rPr>
      </w:pPr>
    </w:p>
    <w:p w14:paraId="3FBC34A5" w14:textId="77777777" w:rsidR="00B724BD" w:rsidRPr="007610C8" w:rsidRDefault="00B724BD" w:rsidP="00B724B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7610C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คดีความที่บริษัทฟ้องร้องต่อขสมก.</w:t>
      </w:r>
    </w:p>
    <w:p w14:paraId="323C7D67" w14:textId="77777777" w:rsidR="00B724BD" w:rsidRPr="007610C8" w:rsidRDefault="00B724BD" w:rsidP="00B724BD">
      <w:pPr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009646B6" w14:textId="6678DC19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10C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7610C8">
        <w:rPr>
          <w:rFonts w:asciiTheme="majorBidi" w:hAnsiTheme="majorBidi" w:cstheme="majorBidi"/>
          <w:sz w:val="30"/>
          <w:szCs w:val="30"/>
        </w:rPr>
        <w:t>21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7610C8">
        <w:rPr>
          <w:rFonts w:asciiTheme="majorBidi" w:hAnsiTheme="majorBidi" w:cstheme="majorBidi"/>
          <w:sz w:val="30"/>
          <w:szCs w:val="30"/>
        </w:rPr>
        <w:t>2562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บริษัทได้รับหนังสือเรื่องขอบอกเลิกสัญญาโครงการเช่าระบบบัตรโดยสารอิเล็กทรอนิกส์พร้อมอุปกรณ์ (</w:t>
      </w:r>
      <w:r w:rsidRPr="007610C8">
        <w:rPr>
          <w:rFonts w:asciiTheme="majorBidi" w:hAnsiTheme="majorBidi" w:cstheme="majorBidi"/>
          <w:sz w:val="30"/>
          <w:szCs w:val="30"/>
        </w:rPr>
        <w:t xml:space="preserve">E-Ticket) </w:t>
      </w:r>
      <w:r w:rsidRPr="007610C8">
        <w:rPr>
          <w:rFonts w:asciiTheme="majorBidi" w:hAnsiTheme="majorBidi" w:cstheme="majorBidi"/>
          <w:sz w:val="30"/>
          <w:szCs w:val="30"/>
          <w:cs/>
        </w:rPr>
        <w:t>จาก ขสมก. มูลค่าโครงการที่บอกยกเลิกรวมเป็น</w:t>
      </w:r>
      <w:r w:rsidR="00377A71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เงินทั้งสิ้น </w:t>
      </w:r>
      <w:r w:rsidRPr="007610C8">
        <w:rPr>
          <w:rFonts w:asciiTheme="majorBidi" w:hAnsiTheme="majorBidi" w:cstheme="majorBidi"/>
          <w:sz w:val="30"/>
          <w:szCs w:val="30"/>
        </w:rPr>
        <w:t>1,665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ล้านบาท โดยตามหนังสือเรื่องบอกเลิกดังกล่าวได้อ้างเหตุว่าบริษัทไม่สามารถปฏิบัติตามสัญญาและทำการส่งมอบงานโครงการระบบบัตรโดยสารอิเล็กทรอนิกส์พร้อมอุปกรณ์ (</w:t>
      </w:r>
      <w:r w:rsidRPr="007610C8">
        <w:rPr>
          <w:rFonts w:asciiTheme="majorBidi" w:hAnsiTheme="majorBidi" w:cstheme="majorBidi"/>
          <w:sz w:val="30"/>
          <w:szCs w:val="30"/>
        </w:rPr>
        <w:t xml:space="preserve">E-Ticket) </w:t>
      </w:r>
      <w:r w:rsidRPr="007610C8">
        <w:rPr>
          <w:rFonts w:asciiTheme="majorBidi" w:hAnsiTheme="majorBidi" w:cstheme="majorBidi"/>
          <w:sz w:val="30"/>
          <w:szCs w:val="30"/>
          <w:cs/>
        </w:rPr>
        <w:t>ได้ภายในระยะเวลาที่กำหนดในสัญญา ดังนั้น ขสมก. จึงขอใช้สิทธิบอกเลิกสัญญาดังกล่าว</w:t>
      </w:r>
    </w:p>
    <w:p w14:paraId="71A8D005" w14:textId="45A0A73D" w:rsidR="00205C14" w:rsidRDefault="00205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02351B7" w14:textId="707B8935" w:rsidR="00B724BD" w:rsidRPr="007610C8" w:rsidRDefault="00FA7C4F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B724BD" w:rsidRPr="007610C8">
        <w:rPr>
          <w:rFonts w:asciiTheme="majorBidi" w:hAnsiTheme="majorBidi" w:cstheme="majorBidi"/>
          <w:sz w:val="30"/>
          <w:szCs w:val="30"/>
          <w:cs/>
        </w:rPr>
        <w:t xml:space="preserve">บริษัทได้ปฏิบัติตามสัญญาโดยได้ติดตั้งระบบบัตรโดยสาร </w:t>
      </w:r>
      <w:r w:rsidR="00B724BD" w:rsidRPr="007610C8">
        <w:rPr>
          <w:rFonts w:asciiTheme="majorBidi" w:hAnsiTheme="majorBidi" w:cstheme="majorBidi"/>
          <w:sz w:val="30"/>
          <w:szCs w:val="30"/>
        </w:rPr>
        <w:t xml:space="preserve">E-Ticket </w:t>
      </w:r>
      <w:r w:rsidR="00B724BD" w:rsidRPr="007610C8">
        <w:rPr>
          <w:rFonts w:asciiTheme="majorBidi" w:hAnsiTheme="majorBidi" w:cstheme="majorBidi"/>
          <w:sz w:val="30"/>
          <w:szCs w:val="30"/>
          <w:cs/>
        </w:rPr>
        <w:t>ครบตามจำนวน</w:t>
      </w:r>
      <w:r w:rsidR="007B15D5">
        <w:rPr>
          <w:rFonts w:asciiTheme="majorBidi" w:hAnsiTheme="majorBidi" w:cstheme="majorBidi"/>
          <w:sz w:val="30"/>
          <w:szCs w:val="30"/>
        </w:rPr>
        <w:t xml:space="preserve"> 2,600</w:t>
      </w:r>
      <w:r w:rsidR="00B724BD" w:rsidRPr="007610C8">
        <w:rPr>
          <w:rFonts w:asciiTheme="majorBidi" w:hAnsiTheme="majorBidi" w:cstheme="majorBidi"/>
          <w:sz w:val="30"/>
          <w:szCs w:val="30"/>
          <w:cs/>
        </w:rPr>
        <w:t xml:space="preserve"> คัน พร้อมทั้งเปิดใช้งานจริง ส่วนเครื่องเก็บเงิน (</w:t>
      </w:r>
      <w:r w:rsidR="00B724BD" w:rsidRPr="007610C8">
        <w:rPr>
          <w:rFonts w:asciiTheme="majorBidi" w:hAnsiTheme="majorBidi" w:cstheme="majorBidi"/>
          <w:sz w:val="30"/>
          <w:szCs w:val="30"/>
        </w:rPr>
        <w:t xml:space="preserve">Cash Box) </w:t>
      </w:r>
      <w:r w:rsidR="00B724BD" w:rsidRPr="007610C8">
        <w:rPr>
          <w:rFonts w:asciiTheme="majorBidi" w:hAnsiTheme="majorBidi" w:cstheme="majorBidi"/>
          <w:sz w:val="30"/>
          <w:szCs w:val="30"/>
          <w:cs/>
        </w:rPr>
        <w:t>ได้ติดตั้งไปทั้งหมดจำนวน</w:t>
      </w:r>
      <w:r w:rsidR="007B15D5">
        <w:rPr>
          <w:rFonts w:asciiTheme="majorBidi" w:hAnsiTheme="majorBidi" w:cstheme="majorBidi"/>
          <w:sz w:val="30"/>
          <w:szCs w:val="30"/>
        </w:rPr>
        <w:t xml:space="preserve"> 800</w:t>
      </w:r>
      <w:r w:rsidR="003069BE">
        <w:rPr>
          <w:rFonts w:asciiTheme="majorBidi" w:hAnsiTheme="majorBidi" w:cstheme="majorBidi"/>
          <w:sz w:val="30"/>
          <w:szCs w:val="30"/>
        </w:rPr>
        <w:t xml:space="preserve"> </w:t>
      </w:r>
      <w:r w:rsidR="00B724BD" w:rsidRPr="007610C8">
        <w:rPr>
          <w:rFonts w:asciiTheme="majorBidi" w:hAnsiTheme="majorBidi" w:cstheme="majorBidi"/>
          <w:sz w:val="30"/>
          <w:szCs w:val="30"/>
          <w:cs/>
        </w:rPr>
        <w:t>คัน และ ขสมก. ได้แจ้งให้บริษัท รอความชัดเจนในการติดตั้งเพิ่มให้ครบตามสัญญา และมีการนำไปใช้งานเฉพาะเครื่องอ่านบัตร (</w:t>
      </w:r>
      <w:r w:rsidR="00B724BD" w:rsidRPr="007610C8">
        <w:rPr>
          <w:rFonts w:asciiTheme="majorBidi" w:hAnsiTheme="majorBidi" w:cstheme="majorBidi"/>
          <w:sz w:val="30"/>
          <w:szCs w:val="30"/>
        </w:rPr>
        <w:t xml:space="preserve">E-Ticket) </w:t>
      </w:r>
      <w:r w:rsidR="00B724BD" w:rsidRPr="007610C8">
        <w:rPr>
          <w:rFonts w:asciiTheme="majorBidi" w:hAnsiTheme="majorBidi" w:cstheme="majorBidi"/>
          <w:sz w:val="30"/>
          <w:szCs w:val="30"/>
          <w:cs/>
        </w:rPr>
        <w:t>อีกทั้ง ขสมก.ได้ทำหนังสือถึงกรมบัญชีกลางเพื่อขอหารือการแก้ไขสัญญาหรือบอกเลิกสัญญาบางส่วน โดยตัดเครื่องเก็บค่าโดยสารอัตโนมัติ (</w:t>
      </w:r>
      <w:r w:rsidR="00B724BD" w:rsidRPr="007610C8">
        <w:rPr>
          <w:rFonts w:asciiTheme="majorBidi" w:hAnsiTheme="majorBidi" w:cstheme="majorBidi"/>
          <w:sz w:val="30"/>
          <w:szCs w:val="30"/>
        </w:rPr>
        <w:t xml:space="preserve">Cash Box) </w:t>
      </w:r>
      <w:r w:rsidR="00B724BD" w:rsidRPr="007610C8">
        <w:rPr>
          <w:rFonts w:asciiTheme="majorBidi" w:hAnsiTheme="majorBidi" w:cstheme="majorBidi"/>
          <w:sz w:val="30"/>
          <w:szCs w:val="30"/>
          <w:cs/>
        </w:rPr>
        <w:t>ออกจากสัญญาทั้งหมดดังกล่าว</w:t>
      </w:r>
    </w:p>
    <w:p w14:paraId="0602A9A9" w14:textId="77777777" w:rsidR="00B724BD" w:rsidRPr="007610C8" w:rsidRDefault="00B724BD" w:rsidP="00B724BD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F335EA6" w14:textId="402D1B24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10C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4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7610C8">
        <w:rPr>
          <w:rFonts w:asciiTheme="majorBidi" w:hAnsiTheme="majorBidi" w:cstheme="majorBidi"/>
          <w:sz w:val="30"/>
          <w:szCs w:val="30"/>
        </w:rPr>
        <w:t xml:space="preserve">2562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บริษัทได้ยื่นฟ้องหน่วยงานรัฐ ณ ศาลปกครองกลาง คดีหมายเลขดำที่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1998/2562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ระหว่างบริษัทและขสมก. เพื่อเรียกร้องค่าเสียหายหรือชดใช้ค่าการงาน และค่าเช่าที่ควรได้รับแก่บริษัทเป็นจำนวนเงิน </w:t>
      </w:r>
      <w:r w:rsidRPr="007610C8">
        <w:rPr>
          <w:rFonts w:asciiTheme="majorBidi" w:hAnsiTheme="majorBidi" w:cstheme="majorBidi"/>
          <w:sz w:val="30"/>
          <w:szCs w:val="30"/>
        </w:rPr>
        <w:t xml:space="preserve">1,556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ล้านบาท (ไม่รวมภาษี) พร้อมดอกเบี้ยในอัตราร้อยละ </w:t>
      </w:r>
      <w:r w:rsidRPr="007610C8">
        <w:rPr>
          <w:rFonts w:asciiTheme="majorBidi" w:hAnsiTheme="majorBidi" w:cstheme="majorBidi"/>
          <w:sz w:val="30"/>
          <w:szCs w:val="30"/>
        </w:rPr>
        <w:t xml:space="preserve">7.5 </w:t>
      </w:r>
      <w:r w:rsidRPr="007610C8">
        <w:rPr>
          <w:rFonts w:asciiTheme="majorBidi" w:hAnsiTheme="majorBidi" w:cstheme="majorBidi"/>
          <w:sz w:val="30"/>
          <w:szCs w:val="30"/>
          <w:cs/>
        </w:rPr>
        <w:t>ต่อปีนับถัดจากวันฟ้องจนถึงวันชำระแล้วเสร็จ และให้คืนหลักประกันสัญญาพร้อมค่าธรรมเนียมที่จะเกิดจากการคืนหลักประกันล่าช้าดังกล่าวแล้ว</w:t>
      </w:r>
    </w:p>
    <w:p w14:paraId="60C2C282" w14:textId="77777777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ACE043" w14:textId="2309584D" w:rsidR="00B724BD" w:rsidRPr="003F412B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ต่อมาเมื่อวันที่ </w:t>
      </w:r>
      <w:r w:rsidRPr="007610C8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มีนาคม </w:t>
      </w:r>
      <w:r w:rsidRPr="007610C8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ขสมก.ได้ยื่นฟ้องบริษัทเป็นคดีใหม่ต่อศาลปกครองกลาง คดีหมายเลขดำที่ </w:t>
      </w:r>
      <w:r w:rsidRPr="007610C8">
        <w:rPr>
          <w:rFonts w:asciiTheme="majorBidi" w:hAnsiTheme="majorBidi" w:cstheme="majorBidi"/>
          <w:spacing w:val="-2"/>
          <w:sz w:val="30"/>
          <w:szCs w:val="30"/>
        </w:rPr>
        <w:t>410</w:t>
      </w: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t>/</w:t>
      </w:r>
      <w:r w:rsidRPr="007610C8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ียกค่าเสียหายเป็นค่าปรับตามสัญญาและค่าชดเชยรายได้ค่าโดยสารจากบัตรสวัสดิการแห่งรัฐและดอกเบี้ยผิดนัดชำระ รวมเป็นเงินทั้งสิ้นประมาณ </w:t>
      </w:r>
      <w:r w:rsidRPr="007610C8">
        <w:rPr>
          <w:rFonts w:asciiTheme="majorBidi" w:hAnsiTheme="majorBidi" w:cstheme="majorBidi"/>
          <w:spacing w:val="-2"/>
          <w:sz w:val="30"/>
          <w:szCs w:val="30"/>
        </w:rPr>
        <w:t>110</w:t>
      </w: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ซึ่งคดีดังกล่าวถือเป็นคดีโครงการเดียวกันกับคดีซึ่งบริษัทได้ยื่นฟ้องไว้ก่อนแล้วดังกล่าวข้างต้น ปัจจุบันบริษัทอยู่ในระหว่างการเตรียมยื่นคำให้การต่อศาลตามขั้นตอนต่อไป</w:t>
      </w:r>
      <w:r w:rsidR="00E03CB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ในระหว่างงวด</w:t>
      </w:r>
      <w:r w:rsidR="00F44BF1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บริษัทได้มีการตั้งค่าเผื่อการด้อยค่าสินทรัพย์</w:t>
      </w:r>
      <w:r w:rsidR="0014270B">
        <w:rPr>
          <w:rFonts w:asciiTheme="majorBidi" w:hAnsiTheme="majorBidi" w:cstheme="majorBidi" w:hint="cs"/>
          <w:spacing w:val="-2"/>
          <w:sz w:val="30"/>
          <w:szCs w:val="30"/>
          <w:cs/>
        </w:rPr>
        <w:t>ที่เกี่ยวข้อง</w:t>
      </w:r>
      <w:r w:rsidR="00C53BD7">
        <w:rPr>
          <w:rFonts w:asciiTheme="majorBidi" w:hAnsiTheme="majorBidi" w:cstheme="majorBidi" w:hint="cs"/>
          <w:spacing w:val="-2"/>
          <w:sz w:val="30"/>
          <w:szCs w:val="30"/>
          <w:cs/>
        </w:rPr>
        <w:t>กับอุปกรณ์และระบบดังกล่าว</w:t>
      </w:r>
      <w:r w:rsidR="0033747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C53BD7">
        <w:rPr>
          <w:rFonts w:asciiTheme="majorBidi" w:hAnsiTheme="majorBidi" w:cstheme="majorBidi" w:hint="cs"/>
          <w:spacing w:val="-2"/>
          <w:sz w:val="30"/>
          <w:szCs w:val="30"/>
          <w:cs/>
        </w:rPr>
        <w:t>ซึ่งแสดงรวม</w:t>
      </w:r>
      <w:r w:rsidR="0033747F">
        <w:rPr>
          <w:rFonts w:asciiTheme="majorBidi" w:hAnsiTheme="majorBidi" w:cstheme="majorBidi" w:hint="cs"/>
          <w:spacing w:val="-2"/>
          <w:sz w:val="30"/>
          <w:szCs w:val="30"/>
          <w:cs/>
        </w:rPr>
        <w:t>ในรายการสินทรัพย์ไม่หมุนเวียนอื่น</w:t>
      </w:r>
      <w:r w:rsidR="002259F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เพิ่มเติมเป็นจำนวน </w:t>
      </w:r>
      <w:r w:rsidR="002259F0">
        <w:rPr>
          <w:rFonts w:asciiTheme="majorBidi" w:hAnsiTheme="majorBidi" w:cstheme="majorBidi"/>
          <w:spacing w:val="-2"/>
          <w:sz w:val="30"/>
          <w:szCs w:val="30"/>
        </w:rPr>
        <w:t xml:space="preserve">54 </w:t>
      </w:r>
      <w:r w:rsidR="002259F0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 ส่งผลให้ค่าเผื่อ</w:t>
      </w:r>
      <w:r w:rsidR="006345F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การด้อยค่า ณ วันที่ </w:t>
      </w:r>
      <w:r w:rsidR="006345FD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6345F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มิถุนายน </w:t>
      </w:r>
      <w:r w:rsidR="006345FD">
        <w:rPr>
          <w:rFonts w:asciiTheme="majorBidi" w:hAnsiTheme="majorBidi" w:cstheme="majorBidi"/>
          <w:spacing w:val="-2"/>
          <w:sz w:val="30"/>
          <w:szCs w:val="30"/>
        </w:rPr>
        <w:t xml:space="preserve">2567 </w:t>
      </w:r>
      <w:r w:rsidR="006345F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มีจำนวน </w:t>
      </w:r>
      <w:r w:rsidR="006345FD">
        <w:rPr>
          <w:rFonts w:asciiTheme="majorBidi" w:hAnsiTheme="majorBidi" w:cstheme="majorBidi"/>
          <w:spacing w:val="-2"/>
          <w:sz w:val="30"/>
          <w:szCs w:val="30"/>
        </w:rPr>
        <w:t xml:space="preserve">164 </w:t>
      </w:r>
      <w:r w:rsidR="006345FD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="00EB428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EB4281" w:rsidRPr="003F412B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( </w:t>
      </w:r>
      <w:r w:rsidR="00EB4281" w:rsidRPr="003F412B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31 </w:t>
      </w:r>
      <w:r w:rsidR="00EB4281" w:rsidRPr="003F412B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ธันวาคม </w:t>
      </w:r>
      <w:r w:rsidR="00EB4281" w:rsidRPr="003F412B">
        <w:rPr>
          <w:rFonts w:asciiTheme="majorBidi" w:hAnsiTheme="majorBidi" w:cstheme="majorBidi"/>
          <w:i/>
          <w:iCs/>
          <w:spacing w:val="-2"/>
          <w:sz w:val="30"/>
          <w:szCs w:val="30"/>
        </w:rPr>
        <w:t>2566</w:t>
      </w:r>
      <w:r w:rsidR="00AE3F7F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="00EB4281" w:rsidRPr="003F412B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EB4281" w:rsidRPr="003F412B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ค่าเผื่อการด้อยค่า </w:t>
      </w:r>
      <w:r w:rsidR="00EB4281" w:rsidRPr="003F412B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111 </w:t>
      </w:r>
      <w:r w:rsidR="00EB4281" w:rsidRPr="003F412B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ล้านบาท)</w:t>
      </w:r>
    </w:p>
    <w:p w14:paraId="0364C09C" w14:textId="7AC3C6A9" w:rsidR="00D80EFE" w:rsidRPr="007610C8" w:rsidRDefault="0030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B330C11" w14:textId="77777777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610C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คดีความที่กิจการร่วมค้า เจวีซีซี</w:t>
      </w:r>
      <w:r w:rsidRPr="007610C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ฟ้องร้องต่อขสมก.</w:t>
      </w:r>
    </w:p>
    <w:p w14:paraId="1062AA6A" w14:textId="77777777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306DDD" w14:textId="59050FC7" w:rsidR="00B724BD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10C8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7610C8">
        <w:rPr>
          <w:rFonts w:asciiTheme="majorBidi" w:hAnsiTheme="majorBidi" w:cstheme="majorBidi"/>
          <w:sz w:val="30"/>
          <w:szCs w:val="30"/>
        </w:rPr>
        <w:t xml:space="preserve">2559 </w:t>
      </w:r>
      <w:r w:rsidRPr="007610C8">
        <w:rPr>
          <w:rFonts w:asciiTheme="majorBidi" w:hAnsiTheme="majorBidi" w:cstheme="majorBidi"/>
          <w:sz w:val="30"/>
          <w:szCs w:val="30"/>
          <w:cs/>
        </w:rPr>
        <w:t>ขสมก. ได้มีหนังสือยกเลิกการลงนามสัญญาซื้อขายและซ่อมบำรุงรักษารถยนต์โดยสารปรับอากาศใช้เชื้อเพลิงก๊าซธรรมชาติ (</w:t>
      </w:r>
      <w:r w:rsidRPr="007610C8">
        <w:rPr>
          <w:rFonts w:asciiTheme="majorBidi" w:hAnsiTheme="majorBidi" w:cstheme="majorBidi"/>
          <w:sz w:val="30"/>
          <w:szCs w:val="30"/>
        </w:rPr>
        <w:t xml:space="preserve">NGV)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7610C8">
        <w:rPr>
          <w:rFonts w:asciiTheme="majorBidi" w:hAnsiTheme="majorBidi" w:cstheme="majorBidi"/>
          <w:sz w:val="30"/>
          <w:szCs w:val="30"/>
        </w:rPr>
        <w:t xml:space="preserve">489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คัน ครั้งที่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3/2558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ภายหลังจากที่กิจการร่วมค้า เจวีซีซีได้รับการประกาศให้ชนะการประกวดราคาเสนอขายจำนวนเงิน </w:t>
      </w:r>
      <w:r w:rsidRPr="007610C8">
        <w:rPr>
          <w:rFonts w:asciiTheme="majorBidi" w:hAnsiTheme="majorBidi" w:cstheme="majorBidi"/>
          <w:sz w:val="30"/>
          <w:szCs w:val="30"/>
        </w:rPr>
        <w:t xml:space="preserve">1,735.60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ล้านบาท และจ้างเหมาซ่อมแซมบำรุงรักษารถโดยสาร </w:t>
      </w:r>
      <w:r w:rsidRPr="007610C8">
        <w:rPr>
          <w:rFonts w:asciiTheme="majorBidi" w:hAnsiTheme="majorBidi" w:cstheme="majorBidi"/>
          <w:sz w:val="30"/>
          <w:szCs w:val="30"/>
        </w:rPr>
        <w:t>NGV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จำนวนเงิน </w:t>
      </w:r>
      <w:r w:rsidRPr="007610C8">
        <w:rPr>
          <w:rFonts w:asciiTheme="majorBidi" w:hAnsiTheme="majorBidi" w:cstheme="majorBidi"/>
          <w:sz w:val="30"/>
          <w:szCs w:val="30"/>
        </w:rPr>
        <w:t xml:space="preserve">2,446.35 </w:t>
      </w:r>
      <w:r w:rsidRPr="007610C8">
        <w:rPr>
          <w:rFonts w:asciiTheme="majorBidi" w:hAnsiTheme="majorBidi" w:cstheme="majorBidi"/>
          <w:sz w:val="30"/>
          <w:szCs w:val="30"/>
          <w:cs/>
        </w:rPr>
        <w:t>ล้านบาท กิจการร่วมค้า เจวีซีซีจึงได้ยื่นฟ้อง ขสมก</w:t>
      </w:r>
      <w:r w:rsidRPr="007610C8">
        <w:rPr>
          <w:rFonts w:asciiTheme="majorBidi" w:hAnsiTheme="majorBidi" w:cstheme="majorBidi"/>
          <w:sz w:val="30"/>
          <w:szCs w:val="30"/>
        </w:rPr>
        <w:t>.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เป็นคดีหมายเลขดำที่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294/2559 </w:t>
      </w:r>
      <w:r w:rsidRPr="007610C8">
        <w:rPr>
          <w:rFonts w:asciiTheme="majorBidi" w:hAnsiTheme="majorBidi" w:cstheme="majorBidi"/>
          <w:sz w:val="30"/>
          <w:szCs w:val="30"/>
        </w:rPr>
        <w:br/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24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7610C8">
        <w:rPr>
          <w:rFonts w:asciiTheme="majorBidi" w:hAnsiTheme="majorBidi" w:cstheme="majorBidi"/>
          <w:sz w:val="30"/>
          <w:szCs w:val="30"/>
        </w:rPr>
        <w:t>2559</w:t>
      </w:r>
    </w:p>
    <w:p w14:paraId="20545677" w14:textId="77777777" w:rsidR="00F33EF1" w:rsidRPr="007610C8" w:rsidRDefault="00F33EF1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517336" w14:textId="33B7031B" w:rsidR="0021446B" w:rsidRDefault="00B724BD" w:rsidP="00485571">
      <w:pPr>
        <w:pStyle w:val="ListParagraph"/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10C8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31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7610C8">
        <w:rPr>
          <w:rFonts w:asciiTheme="majorBidi" w:hAnsiTheme="majorBidi" w:cstheme="majorBidi"/>
          <w:sz w:val="30"/>
          <w:szCs w:val="30"/>
        </w:rPr>
        <w:t>2564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ศาลปกครองกลางได้มีคำพิพากษาเป็นคดีหมายเลขแดงที่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424/2564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ให้เพิกถอนประกาศยกเลิกการประกวดราคาและคำวินิจฉัยอุทธรณ์ของคณะกรรมการ ขสมก. โดยให้มีผลย้อนหลังนับตั้งแต่วันที่มีประกาศยกเลิกการประกวดราคาและคำวินิจฉัยอุทธรณ์ดังกล่าว และให้ขสมก. ชดใช้ค่าเสียหายเป็นจำนวนเงิน </w:t>
      </w:r>
      <w:r w:rsidRPr="007610C8">
        <w:rPr>
          <w:rFonts w:asciiTheme="majorBidi" w:hAnsiTheme="majorBidi" w:cstheme="majorBidi"/>
          <w:sz w:val="30"/>
          <w:szCs w:val="30"/>
        </w:rPr>
        <w:t xml:space="preserve">265,842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บาท พร้อมดอกเบี้ยอัตราร้อยละ </w:t>
      </w:r>
      <w:r w:rsidRPr="007610C8">
        <w:rPr>
          <w:rFonts w:asciiTheme="majorBidi" w:hAnsiTheme="majorBidi" w:cstheme="majorBidi"/>
          <w:sz w:val="30"/>
          <w:szCs w:val="30"/>
        </w:rPr>
        <w:t xml:space="preserve">7.5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ต่อปีของต้นเงินดังกล่าว นับถัดจากวันฟ้องเป็นต้นไปจนกว่าจะชำระเสร็จให้แก่ผู้ฟ้องคดี โดยชำระให้แล้วเสร็จภายใน </w:t>
      </w:r>
      <w:r w:rsidRPr="007610C8">
        <w:rPr>
          <w:rFonts w:asciiTheme="majorBidi" w:hAnsiTheme="majorBidi" w:cstheme="majorBidi"/>
          <w:sz w:val="30"/>
          <w:szCs w:val="30"/>
        </w:rPr>
        <w:t xml:space="preserve">60 </w:t>
      </w:r>
      <w:r w:rsidRPr="007610C8">
        <w:rPr>
          <w:rFonts w:asciiTheme="majorBidi" w:hAnsiTheme="majorBidi" w:cstheme="majorBidi"/>
          <w:sz w:val="30"/>
          <w:szCs w:val="30"/>
          <w:cs/>
        </w:rPr>
        <w:t>วันนับแต่วันที่คดีถึงที่สุด นอกจากนี้ ให้ยกฟ้องคณะกรรมการว่าด้วยการพัสดุด้วยวิธีการทางอิเล็กทรอกนิกส์และกระทรวงการคลัง และให้คืนค่าธรรมเนียมศาลบางส่วนตามส่วนของ</w:t>
      </w:r>
      <w:r w:rsidRPr="007610C8">
        <w:rPr>
          <w:rFonts w:asciiTheme="majorBidi" w:hAnsiTheme="majorBidi" w:cstheme="majorBidi"/>
          <w:spacing w:val="2"/>
          <w:sz w:val="30"/>
          <w:szCs w:val="30"/>
          <w:cs/>
        </w:rPr>
        <w:t>การชนะคดีแก่ผู้ฟ้องคดี ทั้งนี้บริษัทได้ดำเนินการยื่นอุทธรณ์ต่อศาลปกครองสูงสุดแล้วเพื่อเรียกค่าเสียหายเพิ่ม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เติม เมื่อวันที่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29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7610C8">
        <w:rPr>
          <w:rFonts w:asciiTheme="majorBidi" w:hAnsiTheme="majorBidi" w:cstheme="majorBidi"/>
          <w:sz w:val="30"/>
          <w:szCs w:val="30"/>
        </w:rPr>
        <w:t>2564</w:t>
      </w:r>
    </w:p>
    <w:p w14:paraId="0793E5A6" w14:textId="77777777" w:rsidR="006924C7" w:rsidRDefault="006924C7" w:rsidP="00485571">
      <w:pPr>
        <w:pStyle w:val="ListParagraph"/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D3BF7A" w14:textId="31BA06DE" w:rsidR="006924C7" w:rsidRPr="009B2520" w:rsidRDefault="006924C7" w:rsidP="00485571">
      <w:pPr>
        <w:pStyle w:val="ListParagraph"/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610C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คดีความฟ้องร้อง</w:t>
      </w:r>
      <w:r w:rsidR="00D3616B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ที่มีกับ</w:t>
      </w:r>
      <w:r w:rsidR="004563CA" w:rsidRPr="004563CA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บริษัทต่างประเทศ</w:t>
      </w:r>
      <w:r w:rsidR="006F68C2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เกี่ยวกับการให้ได้มา</w:t>
      </w:r>
      <w:r w:rsidR="00D137E5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ซ</w:t>
      </w:r>
      <w:r w:rsidR="004A3702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ึ่งสิทธิ</w:t>
      </w:r>
      <w:r w:rsidR="00670607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การเข้าถึงโปรแกรม</w:t>
      </w:r>
    </w:p>
    <w:p w14:paraId="61583C5B" w14:textId="77777777" w:rsidR="006943ED" w:rsidRDefault="006943ED" w:rsidP="00485571">
      <w:pPr>
        <w:pStyle w:val="ListParagraph"/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804FF7" w14:textId="77777777" w:rsidR="006924C7" w:rsidRPr="006959F0" w:rsidRDefault="006924C7" w:rsidP="006924C7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59F0">
        <w:rPr>
          <w:rFonts w:asciiTheme="majorBidi" w:hAnsiTheme="majorBidi" w:hint="cs"/>
          <w:sz w:val="30"/>
          <w:szCs w:val="30"/>
          <w:cs/>
        </w:rPr>
        <w:t>ในปี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/>
          <w:sz w:val="30"/>
          <w:szCs w:val="30"/>
        </w:rPr>
        <w:t>2565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บริษัทได้ทำสัญญากับบริษัทต่างประเทศแห่งหนึ่ง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เพื่อให้ได้มาซึ่งสิทธิการเข้าถึงโปรแกรมจำนวนเงิน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/>
          <w:sz w:val="30"/>
          <w:szCs w:val="30"/>
        </w:rPr>
        <w:t>4.5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ล้านเหรียญดอลลาร์สหรัฐ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โดยมีกำหนดการจ่ายชำระเป็นงวดตามเงื่อนไขที่ระบุในสัญญา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บริษัทได้จ่ายชำระค่างวดสิทธิการเข้าถึงโปรแกรมบางส่วน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จำนวนเงิน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/>
          <w:sz w:val="30"/>
          <w:szCs w:val="30"/>
        </w:rPr>
        <w:t>1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ล้านเหรียญดอลลาร์สหรัฐ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โดยบันทึกในบัญชีสินทรัพย์ที่ไม่มีตัวตนระหว่างติดตั้งเป็นจำนวนเงิน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/>
          <w:sz w:val="30"/>
          <w:szCs w:val="30"/>
        </w:rPr>
        <w:t>36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ล้านบาท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ต่อมา</w:t>
      </w:r>
      <w:r w:rsidRPr="006959F0">
        <w:rPr>
          <w:rFonts w:asciiTheme="majorBidi" w:hAnsiTheme="majorBidi" w:hint="cs"/>
          <w:sz w:val="30"/>
          <w:szCs w:val="30"/>
          <w:cs/>
        </w:rPr>
        <w:t>บริษัทต่างประเทศดังกล่าวได้ยื่นฟ้องศาลชั้นต้นในประเทศสหรัฐอเมริกาเพื่อเรียกร้องค่าเสียหายจากการที่บริษัทไม่ชำระเงินตามกำหนดเวลาในสัญญา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จำนวนเงิน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/>
          <w:sz w:val="30"/>
          <w:szCs w:val="30"/>
        </w:rPr>
        <w:t>1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ล้านเหรียญดอลลาร์สหรัฐ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โดยบริษัทได้ยื่นฟ้องกลับเพื่อเรียกร้องค่าเสียหายจากการที่บริษัทต่างประเทศดังกล่าวไม่นำส่งอุปกรณ์ตามกำหนดเวลาในสัญญา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จำนวนเงิน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/>
          <w:sz w:val="30"/>
          <w:szCs w:val="30"/>
        </w:rPr>
        <w:t>1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ล้านเหรียญดอลลาร์สหรัฐ</w:t>
      </w:r>
      <w:r>
        <w:rPr>
          <w:rFonts w:asciiTheme="majorBidi" w:hAnsiTheme="majorBidi" w:hint="cs"/>
          <w:sz w:val="30"/>
          <w:szCs w:val="30"/>
          <w:cs/>
        </w:rPr>
        <w:t xml:space="preserve"> ทั้งนี้บริษัทได้บันทึกค่าเผื่อผล</w:t>
      </w:r>
      <w:r w:rsidRPr="009A2DB3">
        <w:rPr>
          <w:rFonts w:asciiTheme="majorBidi" w:hAnsiTheme="majorBidi" w:hint="cs"/>
          <w:sz w:val="30"/>
          <w:szCs w:val="30"/>
          <w:cs/>
        </w:rPr>
        <w:t xml:space="preserve">ขาดทุนจากการด้อยค่าของรายการดังกล่าวเป็นจำนวนเงิน </w:t>
      </w:r>
      <w:r w:rsidRPr="009A2DB3">
        <w:rPr>
          <w:rFonts w:asciiTheme="majorBidi" w:hAnsiTheme="majorBidi"/>
          <w:sz w:val="30"/>
          <w:szCs w:val="30"/>
        </w:rPr>
        <w:t xml:space="preserve">36 </w:t>
      </w:r>
      <w:r w:rsidRPr="009A2DB3">
        <w:rPr>
          <w:rFonts w:asciiTheme="majorBidi" w:hAnsiTheme="majorBidi" w:hint="cs"/>
          <w:sz w:val="30"/>
          <w:szCs w:val="30"/>
          <w:cs/>
        </w:rPr>
        <w:t xml:space="preserve">ล้านบาทในไตรมาส </w:t>
      </w:r>
      <w:r w:rsidRPr="009A2DB3">
        <w:rPr>
          <w:rFonts w:asciiTheme="majorBidi" w:hAnsiTheme="majorBidi"/>
          <w:sz w:val="30"/>
          <w:szCs w:val="30"/>
        </w:rPr>
        <w:t xml:space="preserve">4 </w:t>
      </w:r>
      <w:r w:rsidRPr="009A2DB3">
        <w:rPr>
          <w:rFonts w:asciiTheme="majorBidi" w:hAnsiTheme="majorBidi" w:hint="cs"/>
          <w:sz w:val="30"/>
          <w:szCs w:val="30"/>
          <w:cs/>
        </w:rPr>
        <w:t xml:space="preserve">ของปี </w:t>
      </w:r>
      <w:r w:rsidRPr="009A2DB3">
        <w:rPr>
          <w:rFonts w:asciiTheme="majorBidi" w:hAnsiTheme="majorBidi"/>
          <w:sz w:val="30"/>
          <w:szCs w:val="30"/>
        </w:rPr>
        <w:t xml:space="preserve">2566 </w:t>
      </w:r>
      <w:r w:rsidRPr="009A2DB3">
        <w:rPr>
          <w:rFonts w:asciiTheme="majorBidi" w:hAnsiTheme="majorBidi"/>
          <w:sz w:val="30"/>
          <w:szCs w:val="30"/>
          <w:cs/>
        </w:rPr>
        <w:t xml:space="preserve"> </w:t>
      </w:r>
      <w:r w:rsidRPr="00B71145">
        <w:rPr>
          <w:rFonts w:asciiTheme="majorBidi" w:hAnsiTheme="majorBidi" w:hint="cs"/>
          <w:sz w:val="30"/>
          <w:szCs w:val="30"/>
          <w:cs/>
        </w:rPr>
        <w:t>ณ</w:t>
      </w:r>
      <w:r w:rsidRPr="00B71145">
        <w:rPr>
          <w:rFonts w:asciiTheme="majorBidi" w:hAnsiTheme="majorBidi"/>
          <w:sz w:val="30"/>
          <w:szCs w:val="30"/>
          <w:cs/>
        </w:rPr>
        <w:t xml:space="preserve"> </w:t>
      </w:r>
      <w:r w:rsidRPr="00B71145">
        <w:rPr>
          <w:rFonts w:asciiTheme="majorBidi" w:hAnsiTheme="majorBidi" w:hint="cs"/>
          <w:sz w:val="30"/>
          <w:szCs w:val="30"/>
          <w:cs/>
        </w:rPr>
        <w:t>วันที่</w:t>
      </w:r>
      <w:r w:rsidRPr="00B71145">
        <w:rPr>
          <w:rFonts w:asciiTheme="majorBidi" w:hAnsiTheme="majorBidi"/>
          <w:sz w:val="30"/>
          <w:szCs w:val="30"/>
          <w:cs/>
        </w:rPr>
        <w:t xml:space="preserve"> </w:t>
      </w:r>
      <w:r w:rsidRPr="00B71145">
        <w:rPr>
          <w:rFonts w:asciiTheme="majorBidi" w:hAnsiTheme="majorBidi"/>
          <w:sz w:val="30"/>
          <w:szCs w:val="30"/>
        </w:rPr>
        <w:t>30</w:t>
      </w:r>
      <w:r w:rsidRPr="00B71145">
        <w:rPr>
          <w:rFonts w:asciiTheme="majorBidi" w:hAnsiTheme="majorBidi"/>
          <w:sz w:val="30"/>
          <w:szCs w:val="30"/>
          <w:cs/>
        </w:rPr>
        <w:t xml:space="preserve"> </w:t>
      </w:r>
      <w:r w:rsidRPr="00B71145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Pr="00B71145">
        <w:rPr>
          <w:rFonts w:asciiTheme="majorBidi" w:hAnsiTheme="majorBidi"/>
          <w:sz w:val="30"/>
          <w:szCs w:val="30"/>
        </w:rPr>
        <w:t>2567</w:t>
      </w:r>
      <w:r w:rsidRPr="00B71145">
        <w:rPr>
          <w:rFonts w:asciiTheme="majorBidi" w:hAnsiTheme="majorBidi"/>
          <w:sz w:val="30"/>
          <w:szCs w:val="30"/>
          <w:cs/>
        </w:rPr>
        <w:t xml:space="preserve"> </w:t>
      </w:r>
      <w:r w:rsidRPr="00B71145">
        <w:rPr>
          <w:rFonts w:asciiTheme="majorBidi" w:hAnsiTheme="majorBidi" w:hint="cs"/>
          <w:sz w:val="30"/>
          <w:szCs w:val="30"/>
          <w:cs/>
        </w:rPr>
        <w:t>คดีอยู่ในระหว่างการพิจารณาจากศาลชั้นต้นในประเทศสหรัฐอเมริกา</w:t>
      </w:r>
    </w:p>
    <w:p w14:paraId="44BB5E89" w14:textId="77777777" w:rsidR="0013182F" w:rsidRPr="000A6DF1" w:rsidRDefault="0013182F" w:rsidP="001F123F">
      <w:pPr>
        <w:tabs>
          <w:tab w:val="clear" w:pos="227"/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110954984"/>
    </w:p>
    <w:p w14:paraId="1FBB3390" w14:textId="77777777" w:rsidR="00D80EFE" w:rsidRDefault="00D80EFE" w:rsidP="001F123F">
      <w:pPr>
        <w:tabs>
          <w:tab w:val="clear" w:pos="227"/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B5A4F92" w14:textId="77777777" w:rsidR="00D80EFE" w:rsidRPr="000A6DF1" w:rsidRDefault="00D80EFE" w:rsidP="001F123F">
      <w:pPr>
        <w:tabs>
          <w:tab w:val="clear" w:pos="227"/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8EF57FE" w14:textId="3BFBF19A" w:rsidR="00887DF7" w:rsidRPr="005E3A44" w:rsidRDefault="00C87BE9" w:rsidP="008673F1">
      <w:pPr>
        <w:pStyle w:val="Heading6"/>
        <w:numPr>
          <w:ilvl w:val="0"/>
          <w:numId w:val="22"/>
        </w:numPr>
        <w:tabs>
          <w:tab w:val="clear" w:pos="340"/>
          <w:tab w:val="num" w:pos="540"/>
          <w:tab w:val="left" w:pos="3060"/>
          <w:tab w:val="left" w:pos="315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885375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เรื่องอื่น</w:t>
      </w:r>
      <w:r w:rsidRPr="00885375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885375">
        <w:rPr>
          <w:rFonts w:asciiTheme="majorBidi" w:hAnsiTheme="majorBidi" w:cstheme="majorBidi"/>
          <w:sz w:val="30"/>
          <w:szCs w:val="30"/>
          <w:cs/>
          <w:lang w:val="th-TH"/>
        </w:rPr>
        <w:t>ๆ</w:t>
      </w:r>
    </w:p>
    <w:bookmarkEnd w:id="3"/>
    <w:p w14:paraId="13776E75" w14:textId="77777777" w:rsidR="009C26BD" w:rsidRDefault="009C26BD" w:rsidP="00C87BE9">
      <w:pPr>
        <w:tabs>
          <w:tab w:val="clear" w:pos="227"/>
          <w:tab w:val="clear" w:pos="454"/>
          <w:tab w:val="left" w:pos="270"/>
          <w:tab w:val="left" w:pos="540"/>
          <w:tab w:val="left" w:pos="840"/>
        </w:tabs>
        <w:ind w:left="540" w:right="-43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79A8F351" w14:textId="0EB5C7C0" w:rsidR="009C26BD" w:rsidRDefault="009C26BD" w:rsidP="009C26BD">
      <w:pPr>
        <w:tabs>
          <w:tab w:val="clear" w:pos="227"/>
          <w:tab w:val="clear" w:pos="454"/>
          <w:tab w:val="left" w:pos="270"/>
          <w:tab w:val="left" w:pos="540"/>
          <w:tab w:val="left" w:pos="840"/>
        </w:tabs>
        <w:ind w:left="540" w:right="-43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9C26BD">
        <w:rPr>
          <w:rFonts w:asciiTheme="majorBidi" w:hAnsiTheme="majorBidi" w:hint="cs"/>
          <w:spacing w:val="2"/>
          <w:sz w:val="30"/>
          <w:szCs w:val="30"/>
          <w:cs/>
        </w:rPr>
        <w:t>เมื่อวันที่</w:t>
      </w:r>
      <w:r w:rsidRPr="009C26B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9C26BD">
        <w:rPr>
          <w:rFonts w:asciiTheme="majorBidi" w:hAnsiTheme="majorBidi"/>
          <w:spacing w:val="2"/>
          <w:sz w:val="30"/>
          <w:szCs w:val="30"/>
        </w:rPr>
        <w:t>26</w:t>
      </w:r>
      <w:r w:rsidRPr="009C26B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9C26BD">
        <w:rPr>
          <w:rFonts w:asciiTheme="majorBidi" w:hAnsiTheme="majorBidi" w:hint="cs"/>
          <w:spacing w:val="2"/>
          <w:sz w:val="30"/>
          <w:szCs w:val="30"/>
          <w:cs/>
        </w:rPr>
        <w:t>เมษายน</w:t>
      </w:r>
      <w:r w:rsidRPr="009C26B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9C26BD">
        <w:rPr>
          <w:rFonts w:asciiTheme="majorBidi" w:hAnsiTheme="majorBidi"/>
          <w:spacing w:val="2"/>
          <w:sz w:val="30"/>
          <w:szCs w:val="30"/>
        </w:rPr>
        <w:t>2567</w:t>
      </w:r>
      <w:r w:rsidRPr="009C26B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9C26BD">
        <w:rPr>
          <w:rFonts w:asciiTheme="majorBidi" w:hAnsiTheme="majorBidi" w:hint="cs"/>
          <w:spacing w:val="2"/>
          <w:sz w:val="30"/>
          <w:szCs w:val="30"/>
          <w:cs/>
        </w:rPr>
        <w:t>ได้เกิดเหตุการณ์เพลิงไหม้ในพื้นที่โรงงานของกลุ่มบริษัท</w:t>
      </w:r>
      <w:r w:rsidRPr="009C26B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9C26BD">
        <w:rPr>
          <w:rFonts w:asciiTheme="majorBidi" w:hAnsiTheme="majorBidi" w:hint="cs"/>
          <w:spacing w:val="2"/>
          <w:sz w:val="30"/>
          <w:szCs w:val="30"/>
          <w:cs/>
        </w:rPr>
        <w:t>ส่งผลให้มีสินค้าของกลุ่มบริษัท</w:t>
      </w:r>
      <w:r w:rsidRPr="008E5695">
        <w:rPr>
          <w:rFonts w:asciiTheme="majorBidi" w:hAnsiTheme="majorBidi" w:hint="cs"/>
          <w:spacing w:val="2"/>
          <w:sz w:val="30"/>
          <w:szCs w:val="30"/>
          <w:cs/>
        </w:rPr>
        <w:t>และของบริษัท</w:t>
      </w:r>
      <w:r w:rsidRPr="009C26BD">
        <w:rPr>
          <w:rFonts w:asciiTheme="majorBidi" w:hAnsiTheme="majorBidi" w:hint="cs"/>
          <w:spacing w:val="2"/>
          <w:sz w:val="30"/>
          <w:szCs w:val="30"/>
          <w:cs/>
        </w:rPr>
        <w:t>บางส่วนได้รับความเสียหาย</w:t>
      </w:r>
      <w:r w:rsidRPr="009C26B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9C26BD">
        <w:rPr>
          <w:rFonts w:asciiTheme="majorBidi" w:hAnsiTheme="majorBidi" w:hint="cs"/>
          <w:spacing w:val="2"/>
          <w:sz w:val="30"/>
          <w:szCs w:val="30"/>
          <w:cs/>
        </w:rPr>
        <w:t>ซึ่งกลุ่มบริษัท</w:t>
      </w:r>
      <w:r w:rsidRPr="008E5695">
        <w:rPr>
          <w:rFonts w:asciiTheme="majorBidi" w:hAnsiTheme="majorBidi" w:hint="cs"/>
          <w:spacing w:val="2"/>
          <w:sz w:val="30"/>
          <w:szCs w:val="30"/>
          <w:cs/>
        </w:rPr>
        <w:t>และบริษัท</w:t>
      </w:r>
      <w:r w:rsidRPr="009C26BD">
        <w:rPr>
          <w:rFonts w:asciiTheme="majorBidi" w:hAnsiTheme="majorBidi" w:hint="cs"/>
          <w:spacing w:val="2"/>
          <w:sz w:val="30"/>
          <w:szCs w:val="30"/>
          <w:cs/>
        </w:rPr>
        <w:t>ได้บันทึกค่าเผื่อผลขาดทุนของสินค้าที่ได้รับความเสียหายจำนวน</w:t>
      </w:r>
      <w:r w:rsidRPr="009C26B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354C58">
        <w:rPr>
          <w:rFonts w:asciiTheme="majorBidi" w:hAnsiTheme="majorBidi"/>
          <w:spacing w:val="2"/>
          <w:sz w:val="30"/>
          <w:szCs w:val="30"/>
        </w:rPr>
        <w:t>20.61</w:t>
      </w:r>
      <w:r w:rsidRPr="009C26BD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9C26BD">
        <w:rPr>
          <w:rFonts w:asciiTheme="majorBidi" w:hAnsiTheme="majorBidi" w:hint="cs"/>
          <w:spacing w:val="2"/>
          <w:sz w:val="30"/>
          <w:szCs w:val="30"/>
          <w:cs/>
        </w:rPr>
        <w:t>ล้านบาทและ</w:t>
      </w:r>
      <w:r w:rsidRPr="009C26B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3D7276">
        <w:rPr>
          <w:rFonts w:asciiTheme="majorBidi" w:hAnsiTheme="majorBidi"/>
          <w:spacing w:val="2"/>
          <w:sz w:val="30"/>
          <w:szCs w:val="30"/>
        </w:rPr>
        <w:t>0.72</w:t>
      </w:r>
      <w:r w:rsidRPr="009C26BD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9C26BD">
        <w:rPr>
          <w:rFonts w:asciiTheme="majorBidi" w:hAnsiTheme="majorBidi" w:hint="cs"/>
          <w:spacing w:val="2"/>
          <w:sz w:val="30"/>
          <w:szCs w:val="30"/>
          <w:cs/>
        </w:rPr>
        <w:t>ล้านบาทตามลำดับ</w:t>
      </w:r>
      <w:r w:rsidR="00AD4A46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9C26BD">
        <w:rPr>
          <w:rFonts w:asciiTheme="majorBidi" w:hAnsiTheme="majorBidi" w:hint="cs"/>
          <w:spacing w:val="2"/>
          <w:sz w:val="30"/>
          <w:szCs w:val="30"/>
          <w:cs/>
        </w:rPr>
        <w:t>ซึ่งรวมแสดงอยู่ในต้นทุนขายของงบกำไรขาดทุน</w:t>
      </w:r>
      <w:r w:rsidRPr="009C26B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9C26BD">
        <w:rPr>
          <w:rFonts w:asciiTheme="majorBidi" w:hAnsiTheme="majorBidi" w:hint="cs"/>
          <w:spacing w:val="2"/>
          <w:sz w:val="30"/>
          <w:szCs w:val="30"/>
          <w:cs/>
        </w:rPr>
        <w:t>ทั้งนี้กลุ่มบริษัทและบริษัทได้ดำเนินการเรียกเงินค่าสินไหมทดแทนจากบริษัทประกันภัยและยังอยู่ระหว่างการตรวจสอบจากบริษัทประกันภัยดังกล่าว</w:t>
      </w:r>
    </w:p>
    <w:p w14:paraId="7180F515" w14:textId="77777777" w:rsidR="00D80EFE" w:rsidRPr="005E3A44" w:rsidRDefault="00D80EFE" w:rsidP="00C87BE9">
      <w:pPr>
        <w:tabs>
          <w:tab w:val="clear" w:pos="227"/>
          <w:tab w:val="clear" w:pos="454"/>
          <w:tab w:val="left" w:pos="270"/>
          <w:tab w:val="left" w:pos="540"/>
          <w:tab w:val="left" w:pos="840"/>
        </w:tabs>
        <w:ind w:left="540" w:right="-43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2B381B6E" w14:textId="07D03DC2" w:rsidR="00C87BE9" w:rsidRPr="00652E5C" w:rsidRDefault="00C87BE9" w:rsidP="00C87BE9">
      <w:pPr>
        <w:pStyle w:val="Heading6"/>
        <w:numPr>
          <w:ilvl w:val="0"/>
          <w:numId w:val="22"/>
        </w:numPr>
        <w:tabs>
          <w:tab w:val="clear" w:pos="340"/>
          <w:tab w:val="num" w:pos="540"/>
          <w:tab w:val="num" w:pos="926"/>
          <w:tab w:val="left" w:pos="3060"/>
          <w:tab w:val="left" w:pos="315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C87BE9">
        <w:rPr>
          <w:rFonts w:asciiTheme="majorBidi" w:hAnsiTheme="majorBidi" w:cs="Angsana New" w:hint="cs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74214396" w14:textId="77777777" w:rsidR="00D80EFE" w:rsidRDefault="00D80EFE" w:rsidP="00D80EFE">
      <w:pPr>
        <w:tabs>
          <w:tab w:val="clear" w:pos="227"/>
          <w:tab w:val="clear" w:pos="454"/>
          <w:tab w:val="left" w:pos="270"/>
          <w:tab w:val="left" w:pos="540"/>
          <w:tab w:val="left" w:pos="840"/>
        </w:tabs>
        <w:ind w:right="-43"/>
        <w:jc w:val="thaiDistribute"/>
        <w:rPr>
          <w:rFonts w:asciiTheme="majorBidi" w:hAnsiTheme="majorBidi"/>
          <w:spacing w:val="2"/>
          <w:sz w:val="30"/>
          <w:szCs w:val="30"/>
          <w:highlight w:val="yellow"/>
          <w:cs/>
        </w:rPr>
      </w:pPr>
    </w:p>
    <w:p w14:paraId="50BFC0A9" w14:textId="77777777" w:rsidR="00860D27" w:rsidRDefault="00860D27" w:rsidP="00860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 w:hint="cs"/>
          <w:i/>
          <w:iCs/>
          <w:sz w:val="30"/>
          <w:szCs w:val="30"/>
          <w:cs/>
        </w:rPr>
        <w:t>การเสนอขายหุ้นกู้แปลงสภาพ</w:t>
      </w:r>
    </w:p>
    <w:p w14:paraId="674EFF37" w14:textId="77777777" w:rsidR="00860D27" w:rsidRPr="00010756" w:rsidRDefault="00860D27" w:rsidP="00860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5CA1C96E" w14:textId="68F10E47" w:rsidR="00860D27" w:rsidRPr="00010756" w:rsidRDefault="00860D27" w:rsidP="00860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  <w:cs/>
        </w:rPr>
      </w:pPr>
      <w:r w:rsidRPr="00010756">
        <w:rPr>
          <w:rFonts w:asciiTheme="majorBidi" w:hAnsiTheme="majorBidi"/>
          <w:sz w:val="30"/>
          <w:szCs w:val="30"/>
          <w:cs/>
        </w:rPr>
        <w:t>ในเดือน</w:t>
      </w:r>
      <w:r w:rsidRPr="003D415B">
        <w:rPr>
          <w:rFonts w:asciiTheme="majorBidi" w:hAnsiTheme="majorBidi" w:hint="cs"/>
          <w:sz w:val="30"/>
          <w:szCs w:val="30"/>
          <w:cs/>
        </w:rPr>
        <w:t>กรกฎาคม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</w:t>
      </w:r>
      <w:r w:rsidR="005D3E3F">
        <w:rPr>
          <w:rFonts w:asciiTheme="majorBidi" w:hAnsiTheme="majorBidi"/>
          <w:sz w:val="30"/>
          <w:szCs w:val="30"/>
        </w:rPr>
        <w:t>7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บริษัทได้เสนอขายและออกหุ้นกู้แปลงสภาพใหม่ตามสัญญาการออกหุ้นกู้แปลงสภาพ</w:t>
      </w:r>
      <w:r>
        <w:rPr>
          <w:rFonts w:asciiTheme="majorBidi" w:hAnsiTheme="majorBidi"/>
          <w:sz w:val="30"/>
          <w:szCs w:val="30"/>
        </w:rPr>
        <w:br/>
      </w:r>
      <w:r>
        <w:rPr>
          <w:rFonts w:asciiTheme="majorBidi" w:hAnsiTheme="majorBidi" w:hint="cs"/>
          <w:sz w:val="30"/>
          <w:szCs w:val="30"/>
          <w:cs/>
        </w:rPr>
        <w:t xml:space="preserve">จำนวนเงินรวม </w:t>
      </w:r>
      <w:r>
        <w:rPr>
          <w:rFonts w:asciiTheme="majorBidi" w:hAnsiTheme="majorBidi"/>
          <w:sz w:val="30"/>
          <w:szCs w:val="30"/>
        </w:rPr>
        <w:t>20</w:t>
      </w:r>
      <w:r>
        <w:rPr>
          <w:rFonts w:asciiTheme="majorBidi" w:hAnsiTheme="majorBidi" w:hint="cs"/>
          <w:sz w:val="30"/>
          <w:szCs w:val="30"/>
          <w:cs/>
        </w:rPr>
        <w:t xml:space="preserve"> ล้านบาท สำหรับ </w:t>
      </w:r>
      <w:r>
        <w:rPr>
          <w:rFonts w:asciiTheme="majorBidi" w:hAnsiTheme="majorBidi"/>
          <w:sz w:val="30"/>
          <w:szCs w:val="30"/>
        </w:rPr>
        <w:t>Advance Opportunities Fund I (“AO Fund 1”)</w:t>
      </w:r>
      <w:r>
        <w:rPr>
          <w:rFonts w:asciiTheme="majorBidi" w:hAnsiTheme="majorBidi" w:hint="cs"/>
          <w:sz w:val="30"/>
          <w:szCs w:val="30"/>
          <w:cs/>
        </w:rPr>
        <w:t xml:space="preserve"> จำนวนเงินรวม </w:t>
      </w:r>
      <w:r w:rsidR="0071574B">
        <w:rPr>
          <w:rFonts w:asciiTheme="majorBidi" w:hAnsiTheme="majorBidi"/>
          <w:sz w:val="30"/>
          <w:szCs w:val="30"/>
        </w:rPr>
        <w:t>2</w:t>
      </w:r>
      <w:r w:rsidR="003840DF">
        <w:rPr>
          <w:rFonts w:asciiTheme="majorBidi" w:hAnsiTheme="majorBidi"/>
          <w:sz w:val="30"/>
          <w:szCs w:val="30"/>
        </w:rPr>
        <w:t>0</w:t>
      </w:r>
      <w:r>
        <w:rPr>
          <w:rFonts w:asciiTheme="majorBidi" w:hAnsiTheme="majorBidi" w:hint="cs"/>
          <w:sz w:val="30"/>
          <w:szCs w:val="30"/>
          <w:cs/>
        </w:rPr>
        <w:t xml:space="preserve"> ล้านบาท หุ้นกู้แปลงสภาพดังกล่าวจะครบกำหนดในวันที่</w:t>
      </w:r>
      <w:r>
        <w:rPr>
          <w:rFonts w:asciiTheme="majorBidi" w:hAnsiTheme="majorBidi"/>
          <w:sz w:val="30"/>
          <w:szCs w:val="30"/>
        </w:rPr>
        <w:t xml:space="preserve"> </w:t>
      </w:r>
      <w:r w:rsidR="003754E2">
        <w:rPr>
          <w:rFonts w:asciiTheme="majorBidi" w:hAnsiTheme="majorBidi"/>
          <w:sz w:val="30"/>
          <w:szCs w:val="30"/>
        </w:rPr>
        <w:t>9</w:t>
      </w:r>
      <w:r w:rsidRPr="00842FAD">
        <w:rPr>
          <w:rFonts w:asciiTheme="majorBidi" w:hAnsiTheme="majorBidi"/>
          <w:sz w:val="30"/>
          <w:szCs w:val="30"/>
        </w:rPr>
        <w:t xml:space="preserve"> </w:t>
      </w:r>
      <w:r w:rsidR="00D02D32">
        <w:rPr>
          <w:rFonts w:asciiTheme="majorBidi" w:hAnsiTheme="majorBidi" w:hint="cs"/>
          <w:sz w:val="30"/>
          <w:szCs w:val="30"/>
          <w:cs/>
        </w:rPr>
        <w:t>พฤศจิกายน</w:t>
      </w:r>
      <w:r w:rsidRPr="00842FAD">
        <w:rPr>
          <w:rFonts w:asciiTheme="majorBidi" w:hAnsiTheme="majorBidi"/>
          <w:sz w:val="30"/>
          <w:szCs w:val="30"/>
          <w:cs/>
        </w:rPr>
        <w:t xml:space="preserve"> </w:t>
      </w:r>
      <w:r w:rsidRPr="00842FAD">
        <w:rPr>
          <w:rFonts w:asciiTheme="majorBidi" w:hAnsiTheme="majorBidi"/>
          <w:sz w:val="30"/>
          <w:szCs w:val="30"/>
        </w:rPr>
        <w:t>256</w:t>
      </w:r>
      <w:r w:rsidR="00050BBD">
        <w:rPr>
          <w:rFonts w:asciiTheme="majorBidi" w:hAnsiTheme="majorBidi"/>
          <w:sz w:val="30"/>
          <w:szCs w:val="30"/>
        </w:rPr>
        <w:t>9</w:t>
      </w:r>
      <w:r w:rsidRPr="00842FAD">
        <w:rPr>
          <w:rFonts w:asciiTheme="majorBidi" w:hAnsiTheme="majorBidi" w:hint="cs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เว้นแต่จะมีการใช้สิทธิแปลงสภาพก่อนครบกำหนดไถ่ถอน</w:t>
      </w:r>
    </w:p>
    <w:p w14:paraId="45B962BE" w14:textId="7E1B82BC" w:rsidR="00860D27" w:rsidRDefault="00860D27" w:rsidP="00860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highlight w:val="yellow"/>
        </w:rPr>
      </w:pPr>
    </w:p>
    <w:p w14:paraId="740DEE6F" w14:textId="77777777" w:rsidR="00860D27" w:rsidRPr="0013204B" w:rsidRDefault="00860D27" w:rsidP="00860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  <w:r w:rsidRPr="0013204B">
        <w:rPr>
          <w:rFonts w:asciiTheme="majorBidi" w:hAnsiTheme="majorBidi"/>
          <w:i/>
          <w:iCs/>
          <w:sz w:val="30"/>
          <w:szCs w:val="30"/>
          <w:cs/>
        </w:rPr>
        <w:t>การใช้สิทธิแปลงสภาพหุ้นกู้</w:t>
      </w:r>
    </w:p>
    <w:p w14:paraId="5581093D" w14:textId="77777777" w:rsidR="00860D27" w:rsidRPr="0013204B" w:rsidRDefault="00860D27" w:rsidP="00860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</w:p>
    <w:p w14:paraId="0E818336" w14:textId="77777777" w:rsidR="004F4830" w:rsidRPr="005D3E3F" w:rsidRDefault="004F4830" w:rsidP="004F4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hint="cs"/>
          <w:sz w:val="30"/>
          <w:szCs w:val="30"/>
          <w:cs/>
        </w:rPr>
      </w:pPr>
      <w:r w:rsidRPr="00842FAD">
        <w:rPr>
          <w:rFonts w:asciiTheme="majorBidi" w:hAnsiTheme="majorBidi" w:hint="cs"/>
          <w:sz w:val="30"/>
          <w:szCs w:val="30"/>
          <w:cs/>
        </w:rPr>
        <w:t>ในเดือน</w:t>
      </w:r>
      <w:r w:rsidRPr="003D415B">
        <w:rPr>
          <w:rFonts w:asciiTheme="majorBidi" w:hAnsiTheme="majorBidi" w:hint="cs"/>
          <w:sz w:val="30"/>
          <w:szCs w:val="30"/>
          <w:cs/>
        </w:rPr>
        <w:t>กรกฎาคม</w:t>
      </w:r>
      <w:r>
        <w:rPr>
          <w:rFonts w:asciiTheme="majorBidi" w:hAnsiTheme="majorBidi" w:hint="cs"/>
          <w:sz w:val="30"/>
          <w:szCs w:val="30"/>
          <w:cs/>
        </w:rPr>
        <w:t>และสิงหาคม</w:t>
      </w:r>
      <w:r w:rsidRPr="00842FAD">
        <w:rPr>
          <w:rFonts w:asciiTheme="majorBidi" w:hAnsiTheme="majorBidi"/>
          <w:sz w:val="30"/>
          <w:szCs w:val="30"/>
          <w:cs/>
        </w:rPr>
        <w:t xml:space="preserve"> </w:t>
      </w:r>
      <w:r w:rsidRPr="00842FAD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7</w:t>
      </w:r>
      <w:r w:rsidRPr="00842FAD">
        <w:rPr>
          <w:rFonts w:asciiTheme="majorBidi" w:hAnsiTheme="majorBidi"/>
          <w:sz w:val="30"/>
          <w:szCs w:val="30"/>
          <w:cs/>
        </w:rPr>
        <w:t xml:space="preserve"> </w:t>
      </w:r>
      <w:r w:rsidRPr="00842FAD">
        <w:rPr>
          <w:rFonts w:asciiTheme="majorBidi" w:hAnsiTheme="majorBidi" w:hint="cs"/>
          <w:sz w:val="30"/>
          <w:szCs w:val="30"/>
          <w:cs/>
        </w:rPr>
        <w:t>ผู้ถือหุ้นกู้แปลงสภาพ</w:t>
      </w:r>
      <w:r w:rsidRPr="00842FAD">
        <w:rPr>
          <w:rFonts w:asciiTheme="majorBidi" w:hAnsiTheme="majorBidi"/>
          <w:sz w:val="30"/>
          <w:szCs w:val="30"/>
          <w:cs/>
        </w:rPr>
        <w:t>ได้ใช้สิทธิแปลง</w:t>
      </w:r>
      <w:r w:rsidRPr="0039723B">
        <w:rPr>
          <w:rFonts w:asciiTheme="majorBidi" w:hAnsiTheme="majorBidi"/>
          <w:sz w:val="30"/>
          <w:szCs w:val="30"/>
          <w:cs/>
        </w:rPr>
        <w:t>สภาพ</w:t>
      </w:r>
      <w:r w:rsidRPr="0039723B">
        <w:rPr>
          <w:rFonts w:asciiTheme="majorBidi" w:hAnsiTheme="majorBidi" w:hint="cs"/>
          <w:sz w:val="30"/>
          <w:szCs w:val="30"/>
          <w:cs/>
        </w:rPr>
        <w:t>ใน</w:t>
      </w:r>
      <w:r w:rsidRPr="0039723B">
        <w:rPr>
          <w:rFonts w:asciiTheme="majorBidi" w:hAnsiTheme="majorBidi"/>
          <w:sz w:val="30"/>
          <w:szCs w:val="30"/>
          <w:cs/>
        </w:rPr>
        <w:t>จำนวน</w:t>
      </w:r>
      <w:r w:rsidRPr="0039723B">
        <w:rPr>
          <w:rFonts w:asciiTheme="majorBidi" w:hAnsiTheme="majorBidi" w:hint="cs"/>
          <w:sz w:val="30"/>
          <w:szCs w:val="30"/>
          <w:cs/>
        </w:rPr>
        <w:t>เงินรวม</w:t>
      </w:r>
      <w:r w:rsidRPr="0039723B">
        <w:rPr>
          <w:rFonts w:asciiTheme="majorBidi" w:hAnsiTheme="majorBidi"/>
          <w:sz w:val="30"/>
          <w:szCs w:val="30"/>
          <w:cs/>
        </w:rPr>
        <w:t xml:space="preserve"> </w:t>
      </w:r>
      <w:r w:rsidRPr="0039723B">
        <w:rPr>
          <w:rFonts w:asciiTheme="majorBidi" w:hAnsiTheme="majorBidi"/>
          <w:sz w:val="30"/>
          <w:szCs w:val="30"/>
        </w:rPr>
        <w:t>30</w:t>
      </w:r>
      <w:r w:rsidRPr="00842FAD">
        <w:rPr>
          <w:rFonts w:asciiTheme="majorBidi" w:hAnsiTheme="majorBidi"/>
          <w:sz w:val="30"/>
          <w:szCs w:val="30"/>
          <w:cs/>
        </w:rPr>
        <w:t xml:space="preserve"> ล้านบาท โดยจำนวนหุ้นที่ออกจากการใช้สิทธิแปลงสภาพ</w:t>
      </w:r>
      <w:r w:rsidRPr="00E17BCB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502.65</w:t>
      </w:r>
      <w:r w:rsidRPr="00E17BCB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ล้าน</w:t>
      </w:r>
      <w:r w:rsidRPr="00842FAD">
        <w:rPr>
          <w:rFonts w:asciiTheme="majorBidi" w:hAnsiTheme="majorBidi"/>
          <w:sz w:val="30"/>
          <w:szCs w:val="30"/>
          <w:cs/>
        </w:rPr>
        <w:t xml:space="preserve">หุ้น มูลค่าหุ้นที่ตราไว้หุ้นละ </w:t>
      </w:r>
      <w:r>
        <w:rPr>
          <w:rFonts w:asciiTheme="majorBidi" w:hAnsiTheme="majorBidi"/>
          <w:sz w:val="30"/>
          <w:szCs w:val="30"/>
        </w:rPr>
        <w:t>5</w:t>
      </w:r>
      <w:r w:rsidRPr="00842FAD">
        <w:rPr>
          <w:rFonts w:asciiTheme="majorBidi" w:hAnsiTheme="majorBidi"/>
          <w:sz w:val="30"/>
          <w:szCs w:val="30"/>
        </w:rPr>
        <w:t xml:space="preserve"> </w:t>
      </w:r>
      <w:r w:rsidRPr="00842FAD">
        <w:rPr>
          <w:rFonts w:asciiTheme="majorBidi" w:hAnsiTheme="majorBidi"/>
          <w:sz w:val="30"/>
          <w:szCs w:val="30"/>
          <w:cs/>
        </w:rPr>
        <w:t>บาท ทุนชำระแล้วที่บริษัทจดทะเบียนเพิ่มทุน</w:t>
      </w:r>
      <w:r w:rsidRPr="00842FAD">
        <w:rPr>
          <w:rFonts w:asciiTheme="majorBidi" w:hAnsiTheme="majorBidi" w:hint="cs"/>
          <w:sz w:val="30"/>
          <w:szCs w:val="30"/>
          <w:cs/>
        </w:rPr>
        <w:t>สำหรับการใช้สิทธิแปลงสภาพจำนวนเงิน</w:t>
      </w:r>
      <w:r w:rsidRPr="006D29C9">
        <w:rPr>
          <w:rFonts w:asciiTheme="majorBidi" w:hAnsiTheme="majorBidi"/>
          <w:sz w:val="30"/>
          <w:szCs w:val="30"/>
          <w:cs/>
        </w:rPr>
        <w:t xml:space="preserve">เท่ากับ </w:t>
      </w:r>
      <w:r w:rsidRPr="006D29C9">
        <w:rPr>
          <w:rFonts w:asciiTheme="majorBidi" w:hAnsiTheme="majorBidi"/>
          <w:sz w:val="30"/>
          <w:szCs w:val="30"/>
        </w:rPr>
        <w:t>2,116.42</w:t>
      </w:r>
      <w:r w:rsidRPr="00842FAD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ล้าน</w:t>
      </w:r>
      <w:r w:rsidRPr="00842FAD">
        <w:rPr>
          <w:rFonts w:asciiTheme="majorBidi" w:hAnsiTheme="majorBidi"/>
          <w:sz w:val="30"/>
          <w:szCs w:val="30"/>
          <w:cs/>
        </w:rPr>
        <w:t>บาท ซึ่งบริษัทดำเนินการจดทะเบียนเพิ่มทุนชำระดังกล่าวกับกระทรวงพาณิชย์แล้ว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และจำนวนเงิน </w:t>
      </w:r>
      <w:r>
        <w:rPr>
          <w:rFonts w:asciiTheme="majorBidi" w:hAnsiTheme="majorBidi"/>
          <w:sz w:val="30"/>
          <w:szCs w:val="30"/>
        </w:rPr>
        <w:t xml:space="preserve">396.25 </w:t>
      </w:r>
      <w:r>
        <w:rPr>
          <w:rFonts w:asciiTheme="majorBidi" w:hAnsiTheme="majorBidi" w:hint="cs"/>
          <w:sz w:val="30"/>
          <w:szCs w:val="30"/>
          <w:cs/>
        </w:rPr>
        <w:t>ล้านบาทอยู่ระหว่างการดำเนินการจดทะเบียนเพิ่มทุน</w:t>
      </w:r>
    </w:p>
    <w:p w14:paraId="73E5C4E7" w14:textId="6E174A12" w:rsidR="00686B1F" w:rsidRPr="005D3E3F" w:rsidRDefault="00686B1F" w:rsidP="004F4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  <w:cs/>
        </w:rPr>
      </w:pPr>
    </w:p>
    <w:sectPr w:rsidR="00686B1F" w:rsidRPr="005D3E3F" w:rsidSect="00E30858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BE459" w14:textId="77777777" w:rsidR="00181D9A" w:rsidRDefault="00181D9A" w:rsidP="00900EE2">
      <w:r>
        <w:separator/>
      </w:r>
    </w:p>
  </w:endnote>
  <w:endnote w:type="continuationSeparator" w:id="0">
    <w:p w14:paraId="3D6B349F" w14:textId="77777777" w:rsidR="00181D9A" w:rsidRDefault="00181D9A" w:rsidP="00900EE2">
      <w:r>
        <w:continuationSeparator/>
      </w:r>
    </w:p>
  </w:endnote>
  <w:endnote w:type="continuationNotice" w:id="1">
    <w:p w14:paraId="11A68A49" w14:textId="77777777" w:rsidR="00181D9A" w:rsidRDefault="00181D9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F6CA6" w14:textId="690C8F6B" w:rsidR="000304C4" w:rsidRDefault="000304C4"/>
  <w:p w14:paraId="3742ABD3" w14:textId="23AF6F4D" w:rsidR="000304C4" w:rsidRDefault="00D270EE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A68EF" w14:textId="77777777" w:rsidR="00221F67" w:rsidRPr="00EE2DC5" w:rsidRDefault="00221F67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2CD84F00" w14:textId="1FF2402D" w:rsidR="00221F67" w:rsidRDefault="00221F67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F82D" w14:textId="3A96D342" w:rsidR="00B10BF8" w:rsidRDefault="00B10BF8"/>
  <w:p w14:paraId="5E465E70" w14:textId="47A2A17D" w:rsidR="000304C4" w:rsidRDefault="00D270EE">
    <w:r>
      <w:cr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D2A11" w14:textId="77777777" w:rsidR="00782596" w:rsidRPr="007E2578" w:rsidRDefault="00782596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6D13A132" w14:textId="77777777" w:rsidR="00782596" w:rsidRPr="00984B6E" w:rsidRDefault="00782596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CF341" w14:textId="77777777" w:rsidR="00181D9A" w:rsidRDefault="00181D9A" w:rsidP="00900EE2">
      <w:r>
        <w:separator/>
      </w:r>
    </w:p>
  </w:footnote>
  <w:footnote w:type="continuationSeparator" w:id="0">
    <w:p w14:paraId="26459CB7" w14:textId="77777777" w:rsidR="00181D9A" w:rsidRDefault="00181D9A" w:rsidP="00900EE2">
      <w:r>
        <w:continuationSeparator/>
      </w:r>
    </w:p>
  </w:footnote>
  <w:footnote w:type="continuationNotice" w:id="1">
    <w:p w14:paraId="46E6B17D" w14:textId="77777777" w:rsidR="00181D9A" w:rsidRDefault="00181D9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9D799" w14:textId="77777777" w:rsidR="00782596" w:rsidRPr="00244B94" w:rsidRDefault="00782596" w:rsidP="00B63B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ช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ทวี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จำกัด</w:t>
    </w:r>
    <w:r w:rsidRPr="00244B94">
      <w:rPr>
        <w:rFonts w:ascii="Angsana New" w:hAnsi="Angsana New"/>
        <w:b/>
        <w:bCs/>
        <w:sz w:val="32"/>
        <w:szCs w:val="32"/>
        <w:cs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มหาชน</w:t>
    </w:r>
    <w:r w:rsidRPr="00244B94">
      <w:rPr>
        <w:rFonts w:ascii="Angsana New" w:hAnsi="Angsana New"/>
        <w:b/>
        <w:bCs/>
        <w:sz w:val="32"/>
        <w:szCs w:val="32"/>
        <w:cs/>
      </w:rPr>
      <w:t xml:space="preserve">) </w:t>
    </w:r>
    <w:r w:rsidRPr="00244B9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650E2CC" w14:textId="60C9107E" w:rsidR="00782596" w:rsidRPr="00244B94" w:rsidRDefault="00782596" w:rsidP="00B63B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1BDCEDA" w14:textId="3A6A61CC" w:rsidR="00AB6FA6" w:rsidRPr="00714262" w:rsidRDefault="00AB6FA6" w:rsidP="00AB6FA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244B94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Pr="00244B94">
      <w:rPr>
        <w:rFonts w:ascii="Angsana New" w:hAnsi="Angsana New" w:hint="cs"/>
        <w:b w:val="0"/>
        <w:bCs/>
        <w:sz w:val="32"/>
        <w:szCs w:val="32"/>
        <w:cs/>
        <w:lang w:bidi="th-TH"/>
      </w:rPr>
      <w:t>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="00386FBF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FA239E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="00386FBF">
      <w:rPr>
        <w:rFonts w:ascii="Angsana New" w:hAnsi="Angsana New"/>
        <w:bCs/>
        <w:sz w:val="32"/>
        <w:szCs w:val="32"/>
        <w:lang w:val="en-US" w:bidi="th-TH"/>
      </w:rPr>
      <w:t xml:space="preserve">30 </w:t>
    </w:r>
    <w:r w:rsidR="00386FBF">
      <w:rPr>
        <w:rFonts w:ascii="Angsana New" w:hAnsi="Angsana New" w:hint="cs"/>
        <w:bCs/>
        <w:sz w:val="32"/>
        <w:szCs w:val="32"/>
        <w:cs/>
        <w:lang w:val="en-US" w:bidi="th-TH"/>
      </w:rPr>
      <w:t>มิถุนายน</w:t>
    </w:r>
    <w:r w:rsidRPr="003E0C9C">
      <w:rPr>
        <w:rFonts w:ascii="Angsana New" w:hAnsi="Angsana New" w:hint="cs"/>
        <w:bCs/>
        <w:sz w:val="32"/>
        <w:szCs w:val="32"/>
        <w:cs/>
        <w:lang w:val="th-TH" w:bidi="th-TH"/>
      </w:rPr>
      <w:t xml:space="preserve"> </w:t>
    </w:r>
    <w:r w:rsidRPr="00244B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7</w:t>
    </w:r>
    <w:r w:rsidRPr="00244B94">
      <w:rPr>
        <w:rFonts w:ascii="Angsana New" w:hAnsi="Angsana New"/>
        <w:sz w:val="32"/>
        <w:szCs w:val="32"/>
        <w:lang w:val="en-US" w:bidi="th-TH"/>
      </w:rPr>
      <w:t xml:space="preserve"> (</w:t>
    </w:r>
    <w:r w:rsidRPr="00244B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244B94">
      <w:rPr>
        <w:rFonts w:ascii="Angsana New" w:hAnsi="Angsana New"/>
        <w:sz w:val="32"/>
        <w:szCs w:val="32"/>
        <w:lang w:val="en-US" w:bidi="th-TH"/>
      </w:rPr>
      <w:t>)</w:t>
    </w:r>
  </w:p>
  <w:p w14:paraId="54742120" w14:textId="77777777" w:rsidR="00782596" w:rsidRDefault="00782596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6B591" w14:textId="581BB90C" w:rsidR="00B10BF8" w:rsidRDefault="00B10BF8"/>
  <w:p w14:paraId="431380F0" w14:textId="09D4E6B0" w:rsidR="000304C4" w:rsidRDefault="00D270EE">
    <w:r>
      <w:c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AD1B7" w14:textId="77777777" w:rsidR="00782596" w:rsidRPr="00244B94" w:rsidRDefault="00782596" w:rsidP="00F469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ช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ทวี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จำกัด</w:t>
    </w:r>
    <w:r w:rsidRPr="00244B94">
      <w:rPr>
        <w:rFonts w:ascii="Angsana New" w:hAnsi="Angsana New"/>
        <w:b/>
        <w:bCs/>
        <w:sz w:val="32"/>
        <w:szCs w:val="32"/>
        <w:cs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มหาชน</w:t>
    </w:r>
    <w:r w:rsidRPr="00244B94">
      <w:rPr>
        <w:rFonts w:ascii="Angsana New" w:hAnsi="Angsana New"/>
        <w:b/>
        <w:bCs/>
        <w:sz w:val="32"/>
        <w:szCs w:val="32"/>
        <w:cs/>
      </w:rPr>
      <w:t xml:space="preserve">) </w:t>
    </w:r>
    <w:r w:rsidRPr="00244B9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7EC3185" w14:textId="5453EA08" w:rsidR="00782596" w:rsidRPr="00244B94" w:rsidRDefault="00782596" w:rsidP="00F469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DC07507" w14:textId="1501FC33" w:rsidR="00782596" w:rsidRDefault="00370ED6" w:rsidP="00F469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76BBA">
      <w:rPr>
        <w:rFonts w:ascii="Angsana New" w:hAnsi="Angsana New" w:hint="cs"/>
        <w:bCs/>
        <w:sz w:val="32"/>
        <w:szCs w:val="32"/>
        <w:cs/>
      </w:rPr>
      <w:t>สำหรับงวดสามเดือน</w:t>
    </w:r>
    <w:r w:rsidR="008906E1">
      <w:rPr>
        <w:rFonts w:ascii="Angsana New" w:hAnsi="Angsana New" w:hint="cs"/>
        <w:bCs/>
        <w:sz w:val="32"/>
        <w:szCs w:val="32"/>
        <w:cs/>
      </w:rPr>
      <w:t>และหกเดือน</w:t>
    </w:r>
    <w:r w:rsidRPr="00576BBA">
      <w:rPr>
        <w:rFonts w:ascii="Angsana New" w:hAnsi="Angsana New" w:hint="cs"/>
        <w:bCs/>
        <w:sz w:val="32"/>
        <w:szCs w:val="32"/>
        <w:cs/>
      </w:rPr>
      <w:t>สิ้นสุดวันที่</w:t>
    </w:r>
    <w:r w:rsidRPr="00576BBA">
      <w:rPr>
        <w:rFonts w:ascii="Angsana New" w:hAnsi="Angsana New"/>
        <w:bCs/>
        <w:sz w:val="32"/>
        <w:szCs w:val="32"/>
        <w:cs/>
      </w:rPr>
      <w:t xml:space="preserve"> </w:t>
    </w:r>
    <w:r w:rsidR="008906E1">
      <w:rPr>
        <w:rFonts w:ascii="Angsana New" w:hAnsi="Angsana New"/>
        <w:b/>
        <w:sz w:val="32"/>
        <w:szCs w:val="32"/>
      </w:rPr>
      <w:t xml:space="preserve">30 </w:t>
    </w:r>
    <w:r w:rsidR="008906E1" w:rsidRPr="008906E1">
      <w:rPr>
        <w:rFonts w:ascii="Angsana New" w:hAnsi="Angsana New" w:hint="cs"/>
        <w:bCs/>
        <w:sz w:val="32"/>
        <w:szCs w:val="32"/>
        <w:cs/>
      </w:rPr>
      <w:t>มิถุนายน</w:t>
    </w:r>
    <w:r w:rsidRPr="00576BBA">
      <w:rPr>
        <w:rFonts w:ascii="Angsana New" w:hAnsi="Angsana New"/>
        <w:bCs/>
        <w:sz w:val="32"/>
        <w:szCs w:val="32"/>
        <w:cs/>
      </w:rPr>
      <w:t xml:space="preserve"> </w:t>
    </w:r>
    <w:r w:rsidR="00782596" w:rsidRPr="00FB6A75">
      <w:rPr>
        <w:rFonts w:ascii="Angsana New" w:hAnsi="Angsana New" w:hint="cs"/>
        <w:b/>
        <w:bCs/>
        <w:sz w:val="32"/>
        <w:szCs w:val="32"/>
      </w:rPr>
      <w:t>256</w:t>
    </w:r>
    <w:r w:rsidR="00AB6FA6">
      <w:rPr>
        <w:rFonts w:ascii="Angsana New" w:hAnsi="Angsana New"/>
        <w:b/>
        <w:bCs/>
        <w:sz w:val="32"/>
        <w:szCs w:val="32"/>
      </w:rPr>
      <w:t>7</w:t>
    </w:r>
    <w:r w:rsidR="00782596" w:rsidRPr="00244B94">
      <w:rPr>
        <w:rFonts w:ascii="Angsana New" w:hAnsi="Angsana New"/>
        <w:b/>
        <w:bCs/>
        <w:sz w:val="32"/>
        <w:szCs w:val="32"/>
      </w:rPr>
      <w:t xml:space="preserve"> (</w:t>
    </w:r>
    <w:r w:rsidR="00782596" w:rsidRPr="00244B94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782596" w:rsidRPr="00244B94">
      <w:rPr>
        <w:rFonts w:ascii="Angsana New" w:hAnsi="Angsana New"/>
        <w:b/>
        <w:bCs/>
        <w:sz w:val="32"/>
        <w:szCs w:val="32"/>
      </w:rPr>
      <w:t>)</w:t>
    </w:r>
  </w:p>
  <w:p w14:paraId="511E4E42" w14:textId="007DB307" w:rsidR="00782596" w:rsidRPr="00F46990" w:rsidRDefault="00782596">
    <w:pPr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8D5B9" w14:textId="77777777" w:rsidR="00782596" w:rsidRDefault="0078259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C80A" w14:textId="77777777" w:rsidR="00782596" w:rsidRDefault="007825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150AD"/>
    <w:multiLevelType w:val="hybridMultilevel"/>
    <w:tmpl w:val="9F8C4AEC"/>
    <w:lvl w:ilvl="0" w:tplc="FFFFFFFF">
      <w:start w:val="1"/>
      <w:numFmt w:val="decimal"/>
      <w:lvlText w:val="1.%1)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95517D"/>
    <w:multiLevelType w:val="hybridMultilevel"/>
    <w:tmpl w:val="CB0C480C"/>
    <w:lvl w:ilvl="0" w:tplc="499E80B6">
      <w:start w:val="1"/>
      <w:numFmt w:val="thaiLetters"/>
      <w:lvlText w:val="(%1)"/>
      <w:lvlJc w:val="left"/>
      <w:pPr>
        <w:ind w:left="108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433024A"/>
    <w:multiLevelType w:val="hybridMultilevel"/>
    <w:tmpl w:val="B09A7BA2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1177110"/>
    <w:multiLevelType w:val="hybridMultilevel"/>
    <w:tmpl w:val="218C73A6"/>
    <w:lvl w:ilvl="0" w:tplc="3858DFBC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16566FF"/>
    <w:multiLevelType w:val="multilevel"/>
    <w:tmpl w:val="A37655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329168106">
    <w:abstractNumId w:val="6"/>
  </w:num>
  <w:num w:numId="2" w16cid:durableId="120731402">
    <w:abstractNumId w:val="5"/>
  </w:num>
  <w:num w:numId="3" w16cid:durableId="894000437">
    <w:abstractNumId w:val="9"/>
  </w:num>
  <w:num w:numId="4" w16cid:durableId="2084059971">
    <w:abstractNumId w:val="7"/>
  </w:num>
  <w:num w:numId="5" w16cid:durableId="1653483533">
    <w:abstractNumId w:val="8"/>
  </w:num>
  <w:num w:numId="6" w16cid:durableId="2016180999">
    <w:abstractNumId w:val="3"/>
  </w:num>
  <w:num w:numId="7" w16cid:durableId="659045585">
    <w:abstractNumId w:val="2"/>
  </w:num>
  <w:num w:numId="8" w16cid:durableId="4131843">
    <w:abstractNumId w:val="0"/>
  </w:num>
  <w:num w:numId="9" w16cid:durableId="1693149039">
    <w:abstractNumId w:val="1"/>
  </w:num>
  <w:num w:numId="10" w16cid:durableId="708457221">
    <w:abstractNumId w:val="4"/>
  </w:num>
  <w:num w:numId="11" w16cid:durableId="1866868582">
    <w:abstractNumId w:val="17"/>
  </w:num>
  <w:num w:numId="12" w16cid:durableId="422653855">
    <w:abstractNumId w:val="14"/>
  </w:num>
  <w:num w:numId="13" w16cid:durableId="656148518">
    <w:abstractNumId w:val="21"/>
  </w:num>
  <w:num w:numId="14" w16cid:durableId="973103730">
    <w:abstractNumId w:val="16"/>
  </w:num>
  <w:num w:numId="15" w16cid:durableId="406808600">
    <w:abstractNumId w:val="18"/>
  </w:num>
  <w:num w:numId="16" w16cid:durableId="1199977469">
    <w:abstractNumId w:val="22"/>
  </w:num>
  <w:num w:numId="17" w16cid:durableId="1310136201">
    <w:abstractNumId w:val="12"/>
  </w:num>
  <w:num w:numId="18" w16cid:durableId="579095511">
    <w:abstractNumId w:val="19"/>
  </w:num>
  <w:num w:numId="19" w16cid:durableId="987978991">
    <w:abstractNumId w:val="13"/>
  </w:num>
  <w:num w:numId="20" w16cid:durableId="1139809914">
    <w:abstractNumId w:val="11"/>
  </w:num>
  <w:num w:numId="21" w16cid:durableId="1273168089">
    <w:abstractNumId w:val="23"/>
  </w:num>
  <w:num w:numId="22" w16cid:durableId="1094546929">
    <w:abstractNumId w:val="20"/>
  </w:num>
  <w:num w:numId="23" w16cid:durableId="1042898944">
    <w:abstractNumId w:val="15"/>
  </w:num>
  <w:num w:numId="24" w16cid:durableId="1387678937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CD"/>
    <w:rsid w:val="000003B0"/>
    <w:rsid w:val="00000519"/>
    <w:rsid w:val="00000638"/>
    <w:rsid w:val="0000077A"/>
    <w:rsid w:val="00000BB9"/>
    <w:rsid w:val="00000BF9"/>
    <w:rsid w:val="00000DA9"/>
    <w:rsid w:val="0000107C"/>
    <w:rsid w:val="0000113A"/>
    <w:rsid w:val="000013E3"/>
    <w:rsid w:val="0000155D"/>
    <w:rsid w:val="000016BF"/>
    <w:rsid w:val="0000184A"/>
    <w:rsid w:val="00001891"/>
    <w:rsid w:val="00001A22"/>
    <w:rsid w:val="00001B65"/>
    <w:rsid w:val="00001CD7"/>
    <w:rsid w:val="00001DD0"/>
    <w:rsid w:val="00001F9D"/>
    <w:rsid w:val="00001FA8"/>
    <w:rsid w:val="000020A7"/>
    <w:rsid w:val="00002143"/>
    <w:rsid w:val="000022A1"/>
    <w:rsid w:val="00002377"/>
    <w:rsid w:val="00002511"/>
    <w:rsid w:val="00002620"/>
    <w:rsid w:val="000026C0"/>
    <w:rsid w:val="0000291C"/>
    <w:rsid w:val="0000299B"/>
    <w:rsid w:val="00002A87"/>
    <w:rsid w:val="00002A96"/>
    <w:rsid w:val="00002B1F"/>
    <w:rsid w:val="00002BCA"/>
    <w:rsid w:val="00002E24"/>
    <w:rsid w:val="00002E47"/>
    <w:rsid w:val="00002FE4"/>
    <w:rsid w:val="0000333D"/>
    <w:rsid w:val="000036F9"/>
    <w:rsid w:val="0000372D"/>
    <w:rsid w:val="00003800"/>
    <w:rsid w:val="00003A8F"/>
    <w:rsid w:val="00003BF4"/>
    <w:rsid w:val="00003D90"/>
    <w:rsid w:val="00003F05"/>
    <w:rsid w:val="00004071"/>
    <w:rsid w:val="00004580"/>
    <w:rsid w:val="00004681"/>
    <w:rsid w:val="0000496F"/>
    <w:rsid w:val="00004A00"/>
    <w:rsid w:val="00004A90"/>
    <w:rsid w:val="00004B3C"/>
    <w:rsid w:val="00005022"/>
    <w:rsid w:val="00005193"/>
    <w:rsid w:val="0000528B"/>
    <w:rsid w:val="0000530D"/>
    <w:rsid w:val="0000532A"/>
    <w:rsid w:val="00005345"/>
    <w:rsid w:val="000053A9"/>
    <w:rsid w:val="00005444"/>
    <w:rsid w:val="00005497"/>
    <w:rsid w:val="000054A5"/>
    <w:rsid w:val="00005902"/>
    <w:rsid w:val="00005B17"/>
    <w:rsid w:val="00005C32"/>
    <w:rsid w:val="00005CE3"/>
    <w:rsid w:val="00005E85"/>
    <w:rsid w:val="00005EA5"/>
    <w:rsid w:val="00005F04"/>
    <w:rsid w:val="00006645"/>
    <w:rsid w:val="00006657"/>
    <w:rsid w:val="00006800"/>
    <w:rsid w:val="00006838"/>
    <w:rsid w:val="00006896"/>
    <w:rsid w:val="00006980"/>
    <w:rsid w:val="00006A4A"/>
    <w:rsid w:val="00006BA7"/>
    <w:rsid w:val="00006BFA"/>
    <w:rsid w:val="00006C60"/>
    <w:rsid w:val="00006C89"/>
    <w:rsid w:val="00006E4F"/>
    <w:rsid w:val="00006F01"/>
    <w:rsid w:val="000071D3"/>
    <w:rsid w:val="0000721C"/>
    <w:rsid w:val="000074DE"/>
    <w:rsid w:val="00007536"/>
    <w:rsid w:val="00007598"/>
    <w:rsid w:val="000075A4"/>
    <w:rsid w:val="00007657"/>
    <w:rsid w:val="0000777D"/>
    <w:rsid w:val="000078C6"/>
    <w:rsid w:val="000078F0"/>
    <w:rsid w:val="000079AB"/>
    <w:rsid w:val="00007A83"/>
    <w:rsid w:val="00007AE9"/>
    <w:rsid w:val="00007B29"/>
    <w:rsid w:val="00007BE6"/>
    <w:rsid w:val="00007C46"/>
    <w:rsid w:val="00007C5E"/>
    <w:rsid w:val="00007C75"/>
    <w:rsid w:val="00007F2C"/>
    <w:rsid w:val="00007FE8"/>
    <w:rsid w:val="0001004E"/>
    <w:rsid w:val="00010082"/>
    <w:rsid w:val="00010209"/>
    <w:rsid w:val="0001035F"/>
    <w:rsid w:val="00010422"/>
    <w:rsid w:val="00010521"/>
    <w:rsid w:val="000105A0"/>
    <w:rsid w:val="000105FC"/>
    <w:rsid w:val="00010756"/>
    <w:rsid w:val="000107DE"/>
    <w:rsid w:val="0001082D"/>
    <w:rsid w:val="00010897"/>
    <w:rsid w:val="00010959"/>
    <w:rsid w:val="00010A37"/>
    <w:rsid w:val="00010D37"/>
    <w:rsid w:val="00010E30"/>
    <w:rsid w:val="00010FA3"/>
    <w:rsid w:val="00011197"/>
    <w:rsid w:val="000111F1"/>
    <w:rsid w:val="000114BE"/>
    <w:rsid w:val="0001176F"/>
    <w:rsid w:val="000119DC"/>
    <w:rsid w:val="00011C53"/>
    <w:rsid w:val="00011FB1"/>
    <w:rsid w:val="00011FE4"/>
    <w:rsid w:val="0001238E"/>
    <w:rsid w:val="000125EB"/>
    <w:rsid w:val="0001260E"/>
    <w:rsid w:val="00012653"/>
    <w:rsid w:val="0001291E"/>
    <w:rsid w:val="00012A3A"/>
    <w:rsid w:val="00012D8E"/>
    <w:rsid w:val="00012E6A"/>
    <w:rsid w:val="00012ED1"/>
    <w:rsid w:val="00012F16"/>
    <w:rsid w:val="0001319D"/>
    <w:rsid w:val="00013210"/>
    <w:rsid w:val="00013278"/>
    <w:rsid w:val="000132ED"/>
    <w:rsid w:val="000133D0"/>
    <w:rsid w:val="00013415"/>
    <w:rsid w:val="000134A8"/>
    <w:rsid w:val="0001351C"/>
    <w:rsid w:val="00013543"/>
    <w:rsid w:val="0001357F"/>
    <w:rsid w:val="00013792"/>
    <w:rsid w:val="00013B1C"/>
    <w:rsid w:val="00013B9E"/>
    <w:rsid w:val="00013C88"/>
    <w:rsid w:val="00013D2E"/>
    <w:rsid w:val="00013D7B"/>
    <w:rsid w:val="0001445F"/>
    <w:rsid w:val="000146CB"/>
    <w:rsid w:val="00014733"/>
    <w:rsid w:val="00014734"/>
    <w:rsid w:val="000147ED"/>
    <w:rsid w:val="000148EE"/>
    <w:rsid w:val="00014ADD"/>
    <w:rsid w:val="00014B1D"/>
    <w:rsid w:val="00014BB5"/>
    <w:rsid w:val="00014CB8"/>
    <w:rsid w:val="00014EA3"/>
    <w:rsid w:val="00014ED5"/>
    <w:rsid w:val="00014FB1"/>
    <w:rsid w:val="00015022"/>
    <w:rsid w:val="000152F6"/>
    <w:rsid w:val="0001531F"/>
    <w:rsid w:val="00015493"/>
    <w:rsid w:val="0001574B"/>
    <w:rsid w:val="000157B7"/>
    <w:rsid w:val="0001587F"/>
    <w:rsid w:val="0001597E"/>
    <w:rsid w:val="00015C25"/>
    <w:rsid w:val="00015CC4"/>
    <w:rsid w:val="00015E87"/>
    <w:rsid w:val="00015EBD"/>
    <w:rsid w:val="00015FE2"/>
    <w:rsid w:val="000160C4"/>
    <w:rsid w:val="0001622C"/>
    <w:rsid w:val="0001644C"/>
    <w:rsid w:val="00016670"/>
    <w:rsid w:val="000168FF"/>
    <w:rsid w:val="00016BAA"/>
    <w:rsid w:val="00016C9A"/>
    <w:rsid w:val="00016D4C"/>
    <w:rsid w:val="00016D82"/>
    <w:rsid w:val="00016DF3"/>
    <w:rsid w:val="00016F8E"/>
    <w:rsid w:val="00017361"/>
    <w:rsid w:val="00017399"/>
    <w:rsid w:val="00017418"/>
    <w:rsid w:val="0001744B"/>
    <w:rsid w:val="000174CB"/>
    <w:rsid w:val="00017622"/>
    <w:rsid w:val="0001769A"/>
    <w:rsid w:val="000176D0"/>
    <w:rsid w:val="000178B5"/>
    <w:rsid w:val="00017AED"/>
    <w:rsid w:val="00017BB9"/>
    <w:rsid w:val="00017D31"/>
    <w:rsid w:val="00017ECA"/>
    <w:rsid w:val="00017F57"/>
    <w:rsid w:val="0002009C"/>
    <w:rsid w:val="000200A4"/>
    <w:rsid w:val="00020346"/>
    <w:rsid w:val="000204F0"/>
    <w:rsid w:val="00020616"/>
    <w:rsid w:val="00020696"/>
    <w:rsid w:val="000206EC"/>
    <w:rsid w:val="00020717"/>
    <w:rsid w:val="000208B6"/>
    <w:rsid w:val="00020E05"/>
    <w:rsid w:val="00020E6D"/>
    <w:rsid w:val="000210EB"/>
    <w:rsid w:val="000214E7"/>
    <w:rsid w:val="0002171C"/>
    <w:rsid w:val="000217BC"/>
    <w:rsid w:val="000219FD"/>
    <w:rsid w:val="00021E8F"/>
    <w:rsid w:val="00022125"/>
    <w:rsid w:val="0002214F"/>
    <w:rsid w:val="00022155"/>
    <w:rsid w:val="000223EB"/>
    <w:rsid w:val="00022645"/>
    <w:rsid w:val="000226BF"/>
    <w:rsid w:val="000228AC"/>
    <w:rsid w:val="000228E5"/>
    <w:rsid w:val="0002294B"/>
    <w:rsid w:val="00022A1A"/>
    <w:rsid w:val="00022A35"/>
    <w:rsid w:val="00022B99"/>
    <w:rsid w:val="00022CA1"/>
    <w:rsid w:val="00022F0A"/>
    <w:rsid w:val="000230EE"/>
    <w:rsid w:val="000233A3"/>
    <w:rsid w:val="0002344F"/>
    <w:rsid w:val="000234F9"/>
    <w:rsid w:val="000235ED"/>
    <w:rsid w:val="00023855"/>
    <w:rsid w:val="0002389C"/>
    <w:rsid w:val="000239AD"/>
    <w:rsid w:val="00023AFD"/>
    <w:rsid w:val="00023C62"/>
    <w:rsid w:val="00023C68"/>
    <w:rsid w:val="0002435A"/>
    <w:rsid w:val="00024530"/>
    <w:rsid w:val="000247AE"/>
    <w:rsid w:val="00024809"/>
    <w:rsid w:val="00024822"/>
    <w:rsid w:val="0002484B"/>
    <w:rsid w:val="00024A6E"/>
    <w:rsid w:val="00024B77"/>
    <w:rsid w:val="00024B85"/>
    <w:rsid w:val="00024C1F"/>
    <w:rsid w:val="0002518B"/>
    <w:rsid w:val="0002524D"/>
    <w:rsid w:val="00025621"/>
    <w:rsid w:val="000256B1"/>
    <w:rsid w:val="0002578B"/>
    <w:rsid w:val="0002579F"/>
    <w:rsid w:val="00025877"/>
    <w:rsid w:val="00025894"/>
    <w:rsid w:val="00025AFC"/>
    <w:rsid w:val="00025B3E"/>
    <w:rsid w:val="00025B47"/>
    <w:rsid w:val="00025B5E"/>
    <w:rsid w:val="00025B75"/>
    <w:rsid w:val="00025BD4"/>
    <w:rsid w:val="00025D77"/>
    <w:rsid w:val="00025E9F"/>
    <w:rsid w:val="00026077"/>
    <w:rsid w:val="00026206"/>
    <w:rsid w:val="000262CA"/>
    <w:rsid w:val="000262E0"/>
    <w:rsid w:val="00026338"/>
    <w:rsid w:val="0002644C"/>
    <w:rsid w:val="000264D2"/>
    <w:rsid w:val="000267C3"/>
    <w:rsid w:val="00026938"/>
    <w:rsid w:val="0002694E"/>
    <w:rsid w:val="00026BA0"/>
    <w:rsid w:val="00026BA9"/>
    <w:rsid w:val="00026BEF"/>
    <w:rsid w:val="00026C38"/>
    <w:rsid w:val="00026D4C"/>
    <w:rsid w:val="00026ECD"/>
    <w:rsid w:val="00026F8E"/>
    <w:rsid w:val="00026FB8"/>
    <w:rsid w:val="000270D9"/>
    <w:rsid w:val="00027420"/>
    <w:rsid w:val="000275C4"/>
    <w:rsid w:val="0002788B"/>
    <w:rsid w:val="000278EB"/>
    <w:rsid w:val="00027BB6"/>
    <w:rsid w:val="00027C4A"/>
    <w:rsid w:val="00027C56"/>
    <w:rsid w:val="00027CBE"/>
    <w:rsid w:val="00027DCA"/>
    <w:rsid w:val="00027DF9"/>
    <w:rsid w:val="00027EBF"/>
    <w:rsid w:val="00027F49"/>
    <w:rsid w:val="000300A4"/>
    <w:rsid w:val="0003016A"/>
    <w:rsid w:val="00030199"/>
    <w:rsid w:val="0003030B"/>
    <w:rsid w:val="00030443"/>
    <w:rsid w:val="000304C4"/>
    <w:rsid w:val="000304DD"/>
    <w:rsid w:val="0003063A"/>
    <w:rsid w:val="0003063B"/>
    <w:rsid w:val="00030967"/>
    <w:rsid w:val="00030ABC"/>
    <w:rsid w:val="00030D77"/>
    <w:rsid w:val="00030E00"/>
    <w:rsid w:val="00030F14"/>
    <w:rsid w:val="00031109"/>
    <w:rsid w:val="0003118F"/>
    <w:rsid w:val="00031270"/>
    <w:rsid w:val="0003137A"/>
    <w:rsid w:val="0003139F"/>
    <w:rsid w:val="000314FA"/>
    <w:rsid w:val="000315BB"/>
    <w:rsid w:val="00031608"/>
    <w:rsid w:val="0003170A"/>
    <w:rsid w:val="00031791"/>
    <w:rsid w:val="00031A0D"/>
    <w:rsid w:val="00031C46"/>
    <w:rsid w:val="00031CD2"/>
    <w:rsid w:val="00031D1C"/>
    <w:rsid w:val="00031D26"/>
    <w:rsid w:val="00031F7C"/>
    <w:rsid w:val="0003221D"/>
    <w:rsid w:val="0003222B"/>
    <w:rsid w:val="00032230"/>
    <w:rsid w:val="0003241F"/>
    <w:rsid w:val="0003247B"/>
    <w:rsid w:val="000324CA"/>
    <w:rsid w:val="000324EC"/>
    <w:rsid w:val="000324EF"/>
    <w:rsid w:val="00032692"/>
    <w:rsid w:val="00032751"/>
    <w:rsid w:val="00032852"/>
    <w:rsid w:val="00032C93"/>
    <w:rsid w:val="00032CC0"/>
    <w:rsid w:val="00032D63"/>
    <w:rsid w:val="00032DCE"/>
    <w:rsid w:val="00032F39"/>
    <w:rsid w:val="00032F69"/>
    <w:rsid w:val="00032F93"/>
    <w:rsid w:val="000330D2"/>
    <w:rsid w:val="00033328"/>
    <w:rsid w:val="000333F2"/>
    <w:rsid w:val="0003349D"/>
    <w:rsid w:val="0003358E"/>
    <w:rsid w:val="000335B5"/>
    <w:rsid w:val="0003392B"/>
    <w:rsid w:val="00033B45"/>
    <w:rsid w:val="00033CA8"/>
    <w:rsid w:val="00034195"/>
    <w:rsid w:val="000341EF"/>
    <w:rsid w:val="00034256"/>
    <w:rsid w:val="000345EF"/>
    <w:rsid w:val="00034776"/>
    <w:rsid w:val="000347D2"/>
    <w:rsid w:val="000349BB"/>
    <w:rsid w:val="00034C7C"/>
    <w:rsid w:val="00034F14"/>
    <w:rsid w:val="00034FD7"/>
    <w:rsid w:val="00035086"/>
    <w:rsid w:val="000350AB"/>
    <w:rsid w:val="000351F3"/>
    <w:rsid w:val="00035355"/>
    <w:rsid w:val="0003541D"/>
    <w:rsid w:val="000354ED"/>
    <w:rsid w:val="00035558"/>
    <w:rsid w:val="000355AF"/>
    <w:rsid w:val="0003566A"/>
    <w:rsid w:val="00035693"/>
    <w:rsid w:val="000357CA"/>
    <w:rsid w:val="00035B03"/>
    <w:rsid w:val="00035B59"/>
    <w:rsid w:val="00035BB5"/>
    <w:rsid w:val="00035C8D"/>
    <w:rsid w:val="00035DE8"/>
    <w:rsid w:val="00035E61"/>
    <w:rsid w:val="00036023"/>
    <w:rsid w:val="00036113"/>
    <w:rsid w:val="000363BC"/>
    <w:rsid w:val="00036445"/>
    <w:rsid w:val="0003685D"/>
    <w:rsid w:val="000369C9"/>
    <w:rsid w:val="000369F3"/>
    <w:rsid w:val="00036AD0"/>
    <w:rsid w:val="00036C37"/>
    <w:rsid w:val="00036CBF"/>
    <w:rsid w:val="00036D34"/>
    <w:rsid w:val="00036DA3"/>
    <w:rsid w:val="00036DB4"/>
    <w:rsid w:val="00036F16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96"/>
    <w:rsid w:val="00037AB6"/>
    <w:rsid w:val="00037B93"/>
    <w:rsid w:val="00037C5C"/>
    <w:rsid w:val="00037CA5"/>
    <w:rsid w:val="00037D92"/>
    <w:rsid w:val="00037E6C"/>
    <w:rsid w:val="00037F89"/>
    <w:rsid w:val="00037FFB"/>
    <w:rsid w:val="00040B06"/>
    <w:rsid w:val="00040B37"/>
    <w:rsid w:val="00040C52"/>
    <w:rsid w:val="00041068"/>
    <w:rsid w:val="00041285"/>
    <w:rsid w:val="000413C4"/>
    <w:rsid w:val="00041431"/>
    <w:rsid w:val="0004180A"/>
    <w:rsid w:val="0004185A"/>
    <w:rsid w:val="000419E6"/>
    <w:rsid w:val="00041CE7"/>
    <w:rsid w:val="00041E6F"/>
    <w:rsid w:val="0004205C"/>
    <w:rsid w:val="00042070"/>
    <w:rsid w:val="00042447"/>
    <w:rsid w:val="000425CB"/>
    <w:rsid w:val="0004262B"/>
    <w:rsid w:val="0004266B"/>
    <w:rsid w:val="000427FA"/>
    <w:rsid w:val="00042863"/>
    <w:rsid w:val="00042A66"/>
    <w:rsid w:val="00043034"/>
    <w:rsid w:val="00043058"/>
    <w:rsid w:val="0004305C"/>
    <w:rsid w:val="00043075"/>
    <w:rsid w:val="0004309F"/>
    <w:rsid w:val="000430BF"/>
    <w:rsid w:val="0004316F"/>
    <w:rsid w:val="00043278"/>
    <w:rsid w:val="000434FE"/>
    <w:rsid w:val="000436D1"/>
    <w:rsid w:val="000438E8"/>
    <w:rsid w:val="000438FE"/>
    <w:rsid w:val="00043982"/>
    <w:rsid w:val="00043A2A"/>
    <w:rsid w:val="00043CB9"/>
    <w:rsid w:val="00043DB2"/>
    <w:rsid w:val="00043E24"/>
    <w:rsid w:val="0004408D"/>
    <w:rsid w:val="000440D6"/>
    <w:rsid w:val="00044137"/>
    <w:rsid w:val="00044269"/>
    <w:rsid w:val="0004435F"/>
    <w:rsid w:val="000444E9"/>
    <w:rsid w:val="00044742"/>
    <w:rsid w:val="000447E8"/>
    <w:rsid w:val="00044817"/>
    <w:rsid w:val="0004483B"/>
    <w:rsid w:val="000448D8"/>
    <w:rsid w:val="000449F5"/>
    <w:rsid w:val="00044B8F"/>
    <w:rsid w:val="00044BD6"/>
    <w:rsid w:val="00044BDB"/>
    <w:rsid w:val="00044C37"/>
    <w:rsid w:val="00044C54"/>
    <w:rsid w:val="00044CBA"/>
    <w:rsid w:val="00044EFD"/>
    <w:rsid w:val="00044FFB"/>
    <w:rsid w:val="00045091"/>
    <w:rsid w:val="0004512E"/>
    <w:rsid w:val="00045135"/>
    <w:rsid w:val="00045178"/>
    <w:rsid w:val="000452DD"/>
    <w:rsid w:val="0004543F"/>
    <w:rsid w:val="000454B2"/>
    <w:rsid w:val="000454D6"/>
    <w:rsid w:val="00045556"/>
    <w:rsid w:val="000455FE"/>
    <w:rsid w:val="000457D7"/>
    <w:rsid w:val="0004593D"/>
    <w:rsid w:val="00045A32"/>
    <w:rsid w:val="00045B96"/>
    <w:rsid w:val="00045C81"/>
    <w:rsid w:val="00045D70"/>
    <w:rsid w:val="00045E3F"/>
    <w:rsid w:val="00045ECF"/>
    <w:rsid w:val="0004607F"/>
    <w:rsid w:val="000460B9"/>
    <w:rsid w:val="00046354"/>
    <w:rsid w:val="0004635F"/>
    <w:rsid w:val="0004644F"/>
    <w:rsid w:val="000465F3"/>
    <w:rsid w:val="000467C8"/>
    <w:rsid w:val="00046A56"/>
    <w:rsid w:val="00046D85"/>
    <w:rsid w:val="00046E6B"/>
    <w:rsid w:val="0004715C"/>
    <w:rsid w:val="000477E5"/>
    <w:rsid w:val="000479E6"/>
    <w:rsid w:val="00047A85"/>
    <w:rsid w:val="00047AA9"/>
    <w:rsid w:val="00047D75"/>
    <w:rsid w:val="00047DFA"/>
    <w:rsid w:val="00047E3D"/>
    <w:rsid w:val="00047F60"/>
    <w:rsid w:val="0005023C"/>
    <w:rsid w:val="000502DF"/>
    <w:rsid w:val="000503FC"/>
    <w:rsid w:val="00050592"/>
    <w:rsid w:val="00050A7F"/>
    <w:rsid w:val="00050AFE"/>
    <w:rsid w:val="00050BBD"/>
    <w:rsid w:val="00050FD5"/>
    <w:rsid w:val="0005110B"/>
    <w:rsid w:val="0005116D"/>
    <w:rsid w:val="00051238"/>
    <w:rsid w:val="0005123E"/>
    <w:rsid w:val="00051447"/>
    <w:rsid w:val="00051764"/>
    <w:rsid w:val="00051862"/>
    <w:rsid w:val="000518A7"/>
    <w:rsid w:val="000518DA"/>
    <w:rsid w:val="00051920"/>
    <w:rsid w:val="0005196C"/>
    <w:rsid w:val="00051994"/>
    <w:rsid w:val="00051BDE"/>
    <w:rsid w:val="00051C01"/>
    <w:rsid w:val="00051C80"/>
    <w:rsid w:val="00051CB4"/>
    <w:rsid w:val="00051FA7"/>
    <w:rsid w:val="00051FEF"/>
    <w:rsid w:val="00052267"/>
    <w:rsid w:val="000524C6"/>
    <w:rsid w:val="00052526"/>
    <w:rsid w:val="00052547"/>
    <w:rsid w:val="0005260B"/>
    <w:rsid w:val="000526A4"/>
    <w:rsid w:val="000526AF"/>
    <w:rsid w:val="00052B81"/>
    <w:rsid w:val="00052DC8"/>
    <w:rsid w:val="00052E75"/>
    <w:rsid w:val="00052EFA"/>
    <w:rsid w:val="00053027"/>
    <w:rsid w:val="00053079"/>
    <w:rsid w:val="000532B6"/>
    <w:rsid w:val="000532BD"/>
    <w:rsid w:val="000534BE"/>
    <w:rsid w:val="000534C7"/>
    <w:rsid w:val="0005377E"/>
    <w:rsid w:val="00053793"/>
    <w:rsid w:val="00053938"/>
    <w:rsid w:val="000539DB"/>
    <w:rsid w:val="000539FD"/>
    <w:rsid w:val="00053BB6"/>
    <w:rsid w:val="00053C87"/>
    <w:rsid w:val="00053D9E"/>
    <w:rsid w:val="00053E4C"/>
    <w:rsid w:val="00053F55"/>
    <w:rsid w:val="000541D1"/>
    <w:rsid w:val="0005457E"/>
    <w:rsid w:val="00054691"/>
    <w:rsid w:val="00054896"/>
    <w:rsid w:val="00054B6D"/>
    <w:rsid w:val="00054C08"/>
    <w:rsid w:val="00054CF1"/>
    <w:rsid w:val="00054D6D"/>
    <w:rsid w:val="00054D73"/>
    <w:rsid w:val="00054E66"/>
    <w:rsid w:val="000550A8"/>
    <w:rsid w:val="0005517C"/>
    <w:rsid w:val="000554B1"/>
    <w:rsid w:val="0005553D"/>
    <w:rsid w:val="00055A6B"/>
    <w:rsid w:val="00055B28"/>
    <w:rsid w:val="00055B58"/>
    <w:rsid w:val="00055B59"/>
    <w:rsid w:val="00055BC8"/>
    <w:rsid w:val="00055C9B"/>
    <w:rsid w:val="00055D13"/>
    <w:rsid w:val="00055D44"/>
    <w:rsid w:val="00055E09"/>
    <w:rsid w:val="00055EBA"/>
    <w:rsid w:val="00055FAE"/>
    <w:rsid w:val="000560BA"/>
    <w:rsid w:val="0005621A"/>
    <w:rsid w:val="00056705"/>
    <w:rsid w:val="00056713"/>
    <w:rsid w:val="00056800"/>
    <w:rsid w:val="00056831"/>
    <w:rsid w:val="000569EF"/>
    <w:rsid w:val="00056AE9"/>
    <w:rsid w:val="00056BBB"/>
    <w:rsid w:val="00056CB7"/>
    <w:rsid w:val="00056FF4"/>
    <w:rsid w:val="00057020"/>
    <w:rsid w:val="000570BC"/>
    <w:rsid w:val="00057179"/>
    <w:rsid w:val="000572B9"/>
    <w:rsid w:val="000573F5"/>
    <w:rsid w:val="0005746E"/>
    <w:rsid w:val="00057492"/>
    <w:rsid w:val="0005757D"/>
    <w:rsid w:val="000575A5"/>
    <w:rsid w:val="00057604"/>
    <w:rsid w:val="0005760A"/>
    <w:rsid w:val="000578E5"/>
    <w:rsid w:val="00057942"/>
    <w:rsid w:val="00057A37"/>
    <w:rsid w:val="00057B7F"/>
    <w:rsid w:val="00057C88"/>
    <w:rsid w:val="00057ED8"/>
    <w:rsid w:val="00060082"/>
    <w:rsid w:val="0006009D"/>
    <w:rsid w:val="000600D5"/>
    <w:rsid w:val="00060317"/>
    <w:rsid w:val="0006032C"/>
    <w:rsid w:val="00060426"/>
    <w:rsid w:val="000606AF"/>
    <w:rsid w:val="00060984"/>
    <w:rsid w:val="00060BCA"/>
    <w:rsid w:val="00060DCF"/>
    <w:rsid w:val="00060F1C"/>
    <w:rsid w:val="00061015"/>
    <w:rsid w:val="0006119D"/>
    <w:rsid w:val="000611EE"/>
    <w:rsid w:val="00061355"/>
    <w:rsid w:val="0006137A"/>
    <w:rsid w:val="0006158D"/>
    <w:rsid w:val="000617E0"/>
    <w:rsid w:val="00061876"/>
    <w:rsid w:val="000618CA"/>
    <w:rsid w:val="00061DFE"/>
    <w:rsid w:val="00061E63"/>
    <w:rsid w:val="00061EED"/>
    <w:rsid w:val="00061FA9"/>
    <w:rsid w:val="00061FAE"/>
    <w:rsid w:val="00062010"/>
    <w:rsid w:val="0006218D"/>
    <w:rsid w:val="000621FA"/>
    <w:rsid w:val="000621FD"/>
    <w:rsid w:val="00062202"/>
    <w:rsid w:val="00062351"/>
    <w:rsid w:val="00062352"/>
    <w:rsid w:val="000623B9"/>
    <w:rsid w:val="0006242C"/>
    <w:rsid w:val="00062443"/>
    <w:rsid w:val="00062455"/>
    <w:rsid w:val="000624ED"/>
    <w:rsid w:val="00062668"/>
    <w:rsid w:val="0006273E"/>
    <w:rsid w:val="0006275E"/>
    <w:rsid w:val="0006280B"/>
    <w:rsid w:val="00062ADC"/>
    <w:rsid w:val="00062B9A"/>
    <w:rsid w:val="00062D90"/>
    <w:rsid w:val="00062E0E"/>
    <w:rsid w:val="00062F23"/>
    <w:rsid w:val="00062FC8"/>
    <w:rsid w:val="000631D5"/>
    <w:rsid w:val="00063281"/>
    <w:rsid w:val="0006335F"/>
    <w:rsid w:val="00063363"/>
    <w:rsid w:val="00063477"/>
    <w:rsid w:val="00063498"/>
    <w:rsid w:val="0006359F"/>
    <w:rsid w:val="0006367A"/>
    <w:rsid w:val="0006367C"/>
    <w:rsid w:val="0006369E"/>
    <w:rsid w:val="000637A9"/>
    <w:rsid w:val="000637C4"/>
    <w:rsid w:val="00063BD8"/>
    <w:rsid w:val="00063C0E"/>
    <w:rsid w:val="00063CC0"/>
    <w:rsid w:val="00063CF5"/>
    <w:rsid w:val="00063E39"/>
    <w:rsid w:val="00064173"/>
    <w:rsid w:val="000641C0"/>
    <w:rsid w:val="0006430F"/>
    <w:rsid w:val="0006435B"/>
    <w:rsid w:val="00064377"/>
    <w:rsid w:val="0006448C"/>
    <w:rsid w:val="00064528"/>
    <w:rsid w:val="000645E7"/>
    <w:rsid w:val="0006462C"/>
    <w:rsid w:val="00064632"/>
    <w:rsid w:val="0006476F"/>
    <w:rsid w:val="00064A20"/>
    <w:rsid w:val="00064A31"/>
    <w:rsid w:val="00064D5A"/>
    <w:rsid w:val="00064F19"/>
    <w:rsid w:val="00064FB8"/>
    <w:rsid w:val="00064FCF"/>
    <w:rsid w:val="000652DA"/>
    <w:rsid w:val="00065508"/>
    <w:rsid w:val="00065610"/>
    <w:rsid w:val="00065C7F"/>
    <w:rsid w:val="00065CB5"/>
    <w:rsid w:val="00065CF3"/>
    <w:rsid w:val="00065E8E"/>
    <w:rsid w:val="00065F11"/>
    <w:rsid w:val="00065F14"/>
    <w:rsid w:val="00065FAD"/>
    <w:rsid w:val="0006649D"/>
    <w:rsid w:val="00066514"/>
    <w:rsid w:val="000667DD"/>
    <w:rsid w:val="00066A7B"/>
    <w:rsid w:val="00066AF1"/>
    <w:rsid w:val="00066B89"/>
    <w:rsid w:val="00066DE6"/>
    <w:rsid w:val="00066F3A"/>
    <w:rsid w:val="00066FC3"/>
    <w:rsid w:val="000670F6"/>
    <w:rsid w:val="000678B1"/>
    <w:rsid w:val="00067942"/>
    <w:rsid w:val="00067994"/>
    <w:rsid w:val="000679BA"/>
    <w:rsid w:val="00067AD5"/>
    <w:rsid w:val="00067BE6"/>
    <w:rsid w:val="00067C41"/>
    <w:rsid w:val="00067D8E"/>
    <w:rsid w:val="00067F1A"/>
    <w:rsid w:val="00067F1C"/>
    <w:rsid w:val="00067F25"/>
    <w:rsid w:val="0007004E"/>
    <w:rsid w:val="0007008F"/>
    <w:rsid w:val="000701A7"/>
    <w:rsid w:val="00070247"/>
    <w:rsid w:val="000702C9"/>
    <w:rsid w:val="00070311"/>
    <w:rsid w:val="00070826"/>
    <w:rsid w:val="000708C1"/>
    <w:rsid w:val="00070C14"/>
    <w:rsid w:val="00070C76"/>
    <w:rsid w:val="00070D9E"/>
    <w:rsid w:val="00070EBE"/>
    <w:rsid w:val="000710E9"/>
    <w:rsid w:val="0007125B"/>
    <w:rsid w:val="00071525"/>
    <w:rsid w:val="00071543"/>
    <w:rsid w:val="00071553"/>
    <w:rsid w:val="0007175A"/>
    <w:rsid w:val="00071775"/>
    <w:rsid w:val="00071835"/>
    <w:rsid w:val="00071904"/>
    <w:rsid w:val="0007199D"/>
    <w:rsid w:val="00071CF0"/>
    <w:rsid w:val="00071E21"/>
    <w:rsid w:val="00071EE7"/>
    <w:rsid w:val="00072117"/>
    <w:rsid w:val="00072187"/>
    <w:rsid w:val="000721C0"/>
    <w:rsid w:val="00072261"/>
    <w:rsid w:val="00072348"/>
    <w:rsid w:val="000725BF"/>
    <w:rsid w:val="0007263C"/>
    <w:rsid w:val="000726C1"/>
    <w:rsid w:val="000727AD"/>
    <w:rsid w:val="000728AB"/>
    <w:rsid w:val="00072994"/>
    <w:rsid w:val="00072C16"/>
    <w:rsid w:val="00072C3F"/>
    <w:rsid w:val="00072D01"/>
    <w:rsid w:val="00072D57"/>
    <w:rsid w:val="00072D74"/>
    <w:rsid w:val="00072D9D"/>
    <w:rsid w:val="00072E15"/>
    <w:rsid w:val="00072FDB"/>
    <w:rsid w:val="000736F8"/>
    <w:rsid w:val="0007387A"/>
    <w:rsid w:val="00073A0F"/>
    <w:rsid w:val="00073BBF"/>
    <w:rsid w:val="00073C79"/>
    <w:rsid w:val="00073D5F"/>
    <w:rsid w:val="00073D91"/>
    <w:rsid w:val="00073F1B"/>
    <w:rsid w:val="00073FE1"/>
    <w:rsid w:val="00074247"/>
    <w:rsid w:val="0007432E"/>
    <w:rsid w:val="0007469A"/>
    <w:rsid w:val="000746A1"/>
    <w:rsid w:val="00074854"/>
    <w:rsid w:val="00074BDE"/>
    <w:rsid w:val="00074C0D"/>
    <w:rsid w:val="00074E1E"/>
    <w:rsid w:val="00075052"/>
    <w:rsid w:val="00075637"/>
    <w:rsid w:val="00075765"/>
    <w:rsid w:val="00075884"/>
    <w:rsid w:val="000758EB"/>
    <w:rsid w:val="000759E9"/>
    <w:rsid w:val="00075A18"/>
    <w:rsid w:val="00075A9D"/>
    <w:rsid w:val="00076053"/>
    <w:rsid w:val="0007609D"/>
    <w:rsid w:val="000761A3"/>
    <w:rsid w:val="00076411"/>
    <w:rsid w:val="0007680F"/>
    <w:rsid w:val="000768DD"/>
    <w:rsid w:val="000769EC"/>
    <w:rsid w:val="00076A80"/>
    <w:rsid w:val="00076B9B"/>
    <w:rsid w:val="00076F09"/>
    <w:rsid w:val="00076F29"/>
    <w:rsid w:val="00077132"/>
    <w:rsid w:val="000772D4"/>
    <w:rsid w:val="00077564"/>
    <w:rsid w:val="0007776A"/>
    <w:rsid w:val="00077863"/>
    <w:rsid w:val="00077B8E"/>
    <w:rsid w:val="00077C3F"/>
    <w:rsid w:val="00077CD5"/>
    <w:rsid w:val="00077E9C"/>
    <w:rsid w:val="00077FB5"/>
    <w:rsid w:val="00077FEC"/>
    <w:rsid w:val="0008015A"/>
    <w:rsid w:val="000802E6"/>
    <w:rsid w:val="0008040B"/>
    <w:rsid w:val="00080420"/>
    <w:rsid w:val="000804E9"/>
    <w:rsid w:val="00080627"/>
    <w:rsid w:val="0008070B"/>
    <w:rsid w:val="000807D0"/>
    <w:rsid w:val="00080CEE"/>
    <w:rsid w:val="00080E88"/>
    <w:rsid w:val="00080F30"/>
    <w:rsid w:val="00081085"/>
    <w:rsid w:val="0008111C"/>
    <w:rsid w:val="00081212"/>
    <w:rsid w:val="00081404"/>
    <w:rsid w:val="00081484"/>
    <w:rsid w:val="00081586"/>
    <w:rsid w:val="000815F1"/>
    <w:rsid w:val="000817D7"/>
    <w:rsid w:val="00081898"/>
    <w:rsid w:val="00081989"/>
    <w:rsid w:val="00081AC1"/>
    <w:rsid w:val="00081B60"/>
    <w:rsid w:val="00081BBB"/>
    <w:rsid w:val="00081CF2"/>
    <w:rsid w:val="00081CF4"/>
    <w:rsid w:val="00081F99"/>
    <w:rsid w:val="00081FED"/>
    <w:rsid w:val="0008229C"/>
    <w:rsid w:val="00082351"/>
    <w:rsid w:val="00082378"/>
    <w:rsid w:val="0008241A"/>
    <w:rsid w:val="000825F2"/>
    <w:rsid w:val="00082629"/>
    <w:rsid w:val="00082D5D"/>
    <w:rsid w:val="00082E43"/>
    <w:rsid w:val="00082FBE"/>
    <w:rsid w:val="00083049"/>
    <w:rsid w:val="000830A4"/>
    <w:rsid w:val="000830DD"/>
    <w:rsid w:val="00083430"/>
    <w:rsid w:val="00083489"/>
    <w:rsid w:val="00083532"/>
    <w:rsid w:val="00083569"/>
    <w:rsid w:val="0008370D"/>
    <w:rsid w:val="00083891"/>
    <w:rsid w:val="00083A76"/>
    <w:rsid w:val="00083B42"/>
    <w:rsid w:val="00083B4F"/>
    <w:rsid w:val="00083B51"/>
    <w:rsid w:val="00083B65"/>
    <w:rsid w:val="0008412A"/>
    <w:rsid w:val="00084319"/>
    <w:rsid w:val="0008436B"/>
    <w:rsid w:val="000843C8"/>
    <w:rsid w:val="00084434"/>
    <w:rsid w:val="0008446A"/>
    <w:rsid w:val="00084710"/>
    <w:rsid w:val="0008492A"/>
    <w:rsid w:val="00084A7D"/>
    <w:rsid w:val="00084BE7"/>
    <w:rsid w:val="00084D0B"/>
    <w:rsid w:val="00084ED8"/>
    <w:rsid w:val="00085319"/>
    <w:rsid w:val="000853C5"/>
    <w:rsid w:val="00085439"/>
    <w:rsid w:val="000854FC"/>
    <w:rsid w:val="000857CF"/>
    <w:rsid w:val="0008592D"/>
    <w:rsid w:val="00085A22"/>
    <w:rsid w:val="00085D65"/>
    <w:rsid w:val="00085E0A"/>
    <w:rsid w:val="00085E61"/>
    <w:rsid w:val="00085F62"/>
    <w:rsid w:val="00085F71"/>
    <w:rsid w:val="00086197"/>
    <w:rsid w:val="00086678"/>
    <w:rsid w:val="00086792"/>
    <w:rsid w:val="00086840"/>
    <w:rsid w:val="000869C6"/>
    <w:rsid w:val="00086A77"/>
    <w:rsid w:val="00086D91"/>
    <w:rsid w:val="00086D93"/>
    <w:rsid w:val="00086E8C"/>
    <w:rsid w:val="00086E9A"/>
    <w:rsid w:val="00086EDB"/>
    <w:rsid w:val="00086F2C"/>
    <w:rsid w:val="000870D3"/>
    <w:rsid w:val="000870D6"/>
    <w:rsid w:val="000871EE"/>
    <w:rsid w:val="000875B2"/>
    <w:rsid w:val="000875D4"/>
    <w:rsid w:val="0008760C"/>
    <w:rsid w:val="000877AA"/>
    <w:rsid w:val="00087808"/>
    <w:rsid w:val="000878AB"/>
    <w:rsid w:val="00087A8B"/>
    <w:rsid w:val="00087B8A"/>
    <w:rsid w:val="00087D1D"/>
    <w:rsid w:val="00087DCD"/>
    <w:rsid w:val="00087ECE"/>
    <w:rsid w:val="000900EB"/>
    <w:rsid w:val="000901CD"/>
    <w:rsid w:val="000901F2"/>
    <w:rsid w:val="000904CB"/>
    <w:rsid w:val="000904FB"/>
    <w:rsid w:val="00090689"/>
    <w:rsid w:val="0009077F"/>
    <w:rsid w:val="0009079D"/>
    <w:rsid w:val="00090916"/>
    <w:rsid w:val="000909FC"/>
    <w:rsid w:val="00090BE9"/>
    <w:rsid w:val="00090D83"/>
    <w:rsid w:val="00090DB3"/>
    <w:rsid w:val="000910A8"/>
    <w:rsid w:val="000912CF"/>
    <w:rsid w:val="0009140D"/>
    <w:rsid w:val="00091495"/>
    <w:rsid w:val="00091591"/>
    <w:rsid w:val="000916BD"/>
    <w:rsid w:val="00091751"/>
    <w:rsid w:val="000917F5"/>
    <w:rsid w:val="00091879"/>
    <w:rsid w:val="00091994"/>
    <w:rsid w:val="000919FC"/>
    <w:rsid w:val="00091CDC"/>
    <w:rsid w:val="0009260C"/>
    <w:rsid w:val="0009267B"/>
    <w:rsid w:val="0009299C"/>
    <w:rsid w:val="00092B61"/>
    <w:rsid w:val="00092BA3"/>
    <w:rsid w:val="00092CF9"/>
    <w:rsid w:val="00093021"/>
    <w:rsid w:val="00093274"/>
    <w:rsid w:val="000932C3"/>
    <w:rsid w:val="000933BA"/>
    <w:rsid w:val="00093504"/>
    <w:rsid w:val="00093537"/>
    <w:rsid w:val="0009353E"/>
    <w:rsid w:val="0009360E"/>
    <w:rsid w:val="000936A8"/>
    <w:rsid w:val="000936B2"/>
    <w:rsid w:val="00093711"/>
    <w:rsid w:val="00093731"/>
    <w:rsid w:val="000937FE"/>
    <w:rsid w:val="00093844"/>
    <w:rsid w:val="000938FB"/>
    <w:rsid w:val="00093912"/>
    <w:rsid w:val="00093945"/>
    <w:rsid w:val="00093AE7"/>
    <w:rsid w:val="00093D25"/>
    <w:rsid w:val="0009437A"/>
    <w:rsid w:val="000944A9"/>
    <w:rsid w:val="00094502"/>
    <w:rsid w:val="00094531"/>
    <w:rsid w:val="00094593"/>
    <w:rsid w:val="00094772"/>
    <w:rsid w:val="000948B0"/>
    <w:rsid w:val="0009492C"/>
    <w:rsid w:val="00094B90"/>
    <w:rsid w:val="00094CDD"/>
    <w:rsid w:val="00094DD6"/>
    <w:rsid w:val="00094DED"/>
    <w:rsid w:val="00095354"/>
    <w:rsid w:val="00095444"/>
    <w:rsid w:val="00095510"/>
    <w:rsid w:val="000955FE"/>
    <w:rsid w:val="00095619"/>
    <w:rsid w:val="0009569B"/>
    <w:rsid w:val="00095707"/>
    <w:rsid w:val="00095C90"/>
    <w:rsid w:val="00095CD4"/>
    <w:rsid w:val="00095E4C"/>
    <w:rsid w:val="00096015"/>
    <w:rsid w:val="00096028"/>
    <w:rsid w:val="000960A5"/>
    <w:rsid w:val="000967BD"/>
    <w:rsid w:val="000968BA"/>
    <w:rsid w:val="00096A47"/>
    <w:rsid w:val="00096A5E"/>
    <w:rsid w:val="00096D1B"/>
    <w:rsid w:val="0009734D"/>
    <w:rsid w:val="00097413"/>
    <w:rsid w:val="000976FF"/>
    <w:rsid w:val="0009787C"/>
    <w:rsid w:val="000979F9"/>
    <w:rsid w:val="00097AFE"/>
    <w:rsid w:val="00097B31"/>
    <w:rsid w:val="00097BA1"/>
    <w:rsid w:val="00097CFD"/>
    <w:rsid w:val="00097E01"/>
    <w:rsid w:val="00097EF0"/>
    <w:rsid w:val="000A06B0"/>
    <w:rsid w:val="000A0838"/>
    <w:rsid w:val="000A0862"/>
    <w:rsid w:val="000A0910"/>
    <w:rsid w:val="000A0A6D"/>
    <w:rsid w:val="000A0CB3"/>
    <w:rsid w:val="000A0D33"/>
    <w:rsid w:val="000A0D40"/>
    <w:rsid w:val="000A0E19"/>
    <w:rsid w:val="000A0F4D"/>
    <w:rsid w:val="000A117F"/>
    <w:rsid w:val="000A11B0"/>
    <w:rsid w:val="000A12BA"/>
    <w:rsid w:val="000A13AA"/>
    <w:rsid w:val="000A168D"/>
    <w:rsid w:val="000A17CE"/>
    <w:rsid w:val="000A1868"/>
    <w:rsid w:val="000A18A1"/>
    <w:rsid w:val="000A19CD"/>
    <w:rsid w:val="000A19F3"/>
    <w:rsid w:val="000A1BA6"/>
    <w:rsid w:val="000A1C49"/>
    <w:rsid w:val="000A1D94"/>
    <w:rsid w:val="000A1DE6"/>
    <w:rsid w:val="000A1ECB"/>
    <w:rsid w:val="000A2021"/>
    <w:rsid w:val="000A2071"/>
    <w:rsid w:val="000A20C6"/>
    <w:rsid w:val="000A2141"/>
    <w:rsid w:val="000A2224"/>
    <w:rsid w:val="000A2463"/>
    <w:rsid w:val="000A2516"/>
    <w:rsid w:val="000A258B"/>
    <w:rsid w:val="000A2637"/>
    <w:rsid w:val="000A295E"/>
    <w:rsid w:val="000A2A21"/>
    <w:rsid w:val="000A2A4D"/>
    <w:rsid w:val="000A2A8A"/>
    <w:rsid w:val="000A3065"/>
    <w:rsid w:val="000A3104"/>
    <w:rsid w:val="000A31D7"/>
    <w:rsid w:val="000A321C"/>
    <w:rsid w:val="000A32DD"/>
    <w:rsid w:val="000A3407"/>
    <w:rsid w:val="000A36C7"/>
    <w:rsid w:val="000A374C"/>
    <w:rsid w:val="000A377A"/>
    <w:rsid w:val="000A38F6"/>
    <w:rsid w:val="000A3970"/>
    <w:rsid w:val="000A3BEA"/>
    <w:rsid w:val="000A3C04"/>
    <w:rsid w:val="000A3D75"/>
    <w:rsid w:val="000A3D90"/>
    <w:rsid w:val="000A3F7D"/>
    <w:rsid w:val="000A409E"/>
    <w:rsid w:val="000A40BD"/>
    <w:rsid w:val="000A4348"/>
    <w:rsid w:val="000A4354"/>
    <w:rsid w:val="000A43BB"/>
    <w:rsid w:val="000A44BB"/>
    <w:rsid w:val="000A44D6"/>
    <w:rsid w:val="000A44DD"/>
    <w:rsid w:val="000A4668"/>
    <w:rsid w:val="000A47A5"/>
    <w:rsid w:val="000A48AB"/>
    <w:rsid w:val="000A4A07"/>
    <w:rsid w:val="000A4A91"/>
    <w:rsid w:val="000A4AC6"/>
    <w:rsid w:val="000A4C67"/>
    <w:rsid w:val="000A4D8B"/>
    <w:rsid w:val="000A4D91"/>
    <w:rsid w:val="000A4E90"/>
    <w:rsid w:val="000A4E95"/>
    <w:rsid w:val="000A4F6F"/>
    <w:rsid w:val="000A5031"/>
    <w:rsid w:val="000A50E9"/>
    <w:rsid w:val="000A5174"/>
    <w:rsid w:val="000A51C4"/>
    <w:rsid w:val="000A527F"/>
    <w:rsid w:val="000A53E3"/>
    <w:rsid w:val="000A5409"/>
    <w:rsid w:val="000A545F"/>
    <w:rsid w:val="000A54D3"/>
    <w:rsid w:val="000A55BB"/>
    <w:rsid w:val="000A56B3"/>
    <w:rsid w:val="000A574D"/>
    <w:rsid w:val="000A581D"/>
    <w:rsid w:val="000A58D5"/>
    <w:rsid w:val="000A5912"/>
    <w:rsid w:val="000A599A"/>
    <w:rsid w:val="000A5A2B"/>
    <w:rsid w:val="000A5C7B"/>
    <w:rsid w:val="000A5D30"/>
    <w:rsid w:val="000A6270"/>
    <w:rsid w:val="000A62F9"/>
    <w:rsid w:val="000A665A"/>
    <w:rsid w:val="000A6895"/>
    <w:rsid w:val="000A6913"/>
    <w:rsid w:val="000A6A78"/>
    <w:rsid w:val="000A6C26"/>
    <w:rsid w:val="000A6DF1"/>
    <w:rsid w:val="000A6E37"/>
    <w:rsid w:val="000A6E83"/>
    <w:rsid w:val="000A6FCD"/>
    <w:rsid w:val="000A702C"/>
    <w:rsid w:val="000A711B"/>
    <w:rsid w:val="000A727E"/>
    <w:rsid w:val="000A761D"/>
    <w:rsid w:val="000A794B"/>
    <w:rsid w:val="000A7961"/>
    <w:rsid w:val="000A7AA7"/>
    <w:rsid w:val="000A7C7D"/>
    <w:rsid w:val="000A7D41"/>
    <w:rsid w:val="000A7D63"/>
    <w:rsid w:val="000A7D6E"/>
    <w:rsid w:val="000A7E5A"/>
    <w:rsid w:val="000A7F7A"/>
    <w:rsid w:val="000A7F7F"/>
    <w:rsid w:val="000B0243"/>
    <w:rsid w:val="000B0338"/>
    <w:rsid w:val="000B0498"/>
    <w:rsid w:val="000B0706"/>
    <w:rsid w:val="000B083E"/>
    <w:rsid w:val="000B0AE3"/>
    <w:rsid w:val="000B0B09"/>
    <w:rsid w:val="000B0B6E"/>
    <w:rsid w:val="000B0D27"/>
    <w:rsid w:val="000B0E79"/>
    <w:rsid w:val="000B0ECB"/>
    <w:rsid w:val="000B0F92"/>
    <w:rsid w:val="000B0F98"/>
    <w:rsid w:val="000B1044"/>
    <w:rsid w:val="000B1062"/>
    <w:rsid w:val="000B10E5"/>
    <w:rsid w:val="000B1463"/>
    <w:rsid w:val="000B156C"/>
    <w:rsid w:val="000B171F"/>
    <w:rsid w:val="000B177F"/>
    <w:rsid w:val="000B17B4"/>
    <w:rsid w:val="000B181F"/>
    <w:rsid w:val="000B18AC"/>
    <w:rsid w:val="000B1BC3"/>
    <w:rsid w:val="000B1C6C"/>
    <w:rsid w:val="000B1C92"/>
    <w:rsid w:val="000B1E84"/>
    <w:rsid w:val="000B20FE"/>
    <w:rsid w:val="000B220E"/>
    <w:rsid w:val="000B2227"/>
    <w:rsid w:val="000B2261"/>
    <w:rsid w:val="000B22B1"/>
    <w:rsid w:val="000B2400"/>
    <w:rsid w:val="000B2444"/>
    <w:rsid w:val="000B2580"/>
    <w:rsid w:val="000B25C8"/>
    <w:rsid w:val="000B289F"/>
    <w:rsid w:val="000B28B9"/>
    <w:rsid w:val="000B2988"/>
    <w:rsid w:val="000B2A77"/>
    <w:rsid w:val="000B2A88"/>
    <w:rsid w:val="000B2AEF"/>
    <w:rsid w:val="000B2C0B"/>
    <w:rsid w:val="000B2F6D"/>
    <w:rsid w:val="000B303D"/>
    <w:rsid w:val="000B30AE"/>
    <w:rsid w:val="000B35A4"/>
    <w:rsid w:val="000B3641"/>
    <w:rsid w:val="000B36E3"/>
    <w:rsid w:val="000B3772"/>
    <w:rsid w:val="000B3F8F"/>
    <w:rsid w:val="000B3FEE"/>
    <w:rsid w:val="000B4045"/>
    <w:rsid w:val="000B4141"/>
    <w:rsid w:val="000B4768"/>
    <w:rsid w:val="000B4821"/>
    <w:rsid w:val="000B49DA"/>
    <w:rsid w:val="000B4D84"/>
    <w:rsid w:val="000B538F"/>
    <w:rsid w:val="000B53DE"/>
    <w:rsid w:val="000B5539"/>
    <w:rsid w:val="000B5696"/>
    <w:rsid w:val="000B5778"/>
    <w:rsid w:val="000B5834"/>
    <w:rsid w:val="000B5955"/>
    <w:rsid w:val="000B5A72"/>
    <w:rsid w:val="000B5B62"/>
    <w:rsid w:val="000B5B72"/>
    <w:rsid w:val="000B5B81"/>
    <w:rsid w:val="000B5BC9"/>
    <w:rsid w:val="000B5BEC"/>
    <w:rsid w:val="000B5D80"/>
    <w:rsid w:val="000B5F86"/>
    <w:rsid w:val="000B6033"/>
    <w:rsid w:val="000B61DA"/>
    <w:rsid w:val="000B64BB"/>
    <w:rsid w:val="000B6875"/>
    <w:rsid w:val="000B68B2"/>
    <w:rsid w:val="000B6B51"/>
    <w:rsid w:val="000B6D65"/>
    <w:rsid w:val="000B6E36"/>
    <w:rsid w:val="000B6F86"/>
    <w:rsid w:val="000B6FA2"/>
    <w:rsid w:val="000B703D"/>
    <w:rsid w:val="000B711E"/>
    <w:rsid w:val="000B72CC"/>
    <w:rsid w:val="000B7306"/>
    <w:rsid w:val="000B733C"/>
    <w:rsid w:val="000B771B"/>
    <w:rsid w:val="000B7777"/>
    <w:rsid w:val="000B7839"/>
    <w:rsid w:val="000B7862"/>
    <w:rsid w:val="000B78AA"/>
    <w:rsid w:val="000B7A38"/>
    <w:rsid w:val="000B7EA9"/>
    <w:rsid w:val="000B7FA7"/>
    <w:rsid w:val="000C005E"/>
    <w:rsid w:val="000C024F"/>
    <w:rsid w:val="000C03A9"/>
    <w:rsid w:val="000C0435"/>
    <w:rsid w:val="000C04FB"/>
    <w:rsid w:val="000C0718"/>
    <w:rsid w:val="000C0747"/>
    <w:rsid w:val="000C09B2"/>
    <w:rsid w:val="000C0B5B"/>
    <w:rsid w:val="000C0B99"/>
    <w:rsid w:val="000C0EA4"/>
    <w:rsid w:val="000C0EFF"/>
    <w:rsid w:val="000C0F21"/>
    <w:rsid w:val="000C118D"/>
    <w:rsid w:val="000C12A9"/>
    <w:rsid w:val="000C14F7"/>
    <w:rsid w:val="000C18F7"/>
    <w:rsid w:val="000C1959"/>
    <w:rsid w:val="000C19F3"/>
    <w:rsid w:val="000C1CF8"/>
    <w:rsid w:val="000C1D28"/>
    <w:rsid w:val="000C1D94"/>
    <w:rsid w:val="000C207D"/>
    <w:rsid w:val="000C21C9"/>
    <w:rsid w:val="000C259D"/>
    <w:rsid w:val="000C2603"/>
    <w:rsid w:val="000C27E9"/>
    <w:rsid w:val="000C2A19"/>
    <w:rsid w:val="000C2A8A"/>
    <w:rsid w:val="000C2D27"/>
    <w:rsid w:val="000C2E0E"/>
    <w:rsid w:val="000C2E80"/>
    <w:rsid w:val="000C33C0"/>
    <w:rsid w:val="000C37DE"/>
    <w:rsid w:val="000C38C6"/>
    <w:rsid w:val="000C39B3"/>
    <w:rsid w:val="000C3A35"/>
    <w:rsid w:val="000C3AD4"/>
    <w:rsid w:val="000C3BA8"/>
    <w:rsid w:val="000C3D98"/>
    <w:rsid w:val="000C3FE5"/>
    <w:rsid w:val="000C421C"/>
    <w:rsid w:val="000C4506"/>
    <w:rsid w:val="000C4634"/>
    <w:rsid w:val="000C464B"/>
    <w:rsid w:val="000C48E5"/>
    <w:rsid w:val="000C492C"/>
    <w:rsid w:val="000C4A20"/>
    <w:rsid w:val="000C4B81"/>
    <w:rsid w:val="000C4B87"/>
    <w:rsid w:val="000C4BA3"/>
    <w:rsid w:val="000C4C30"/>
    <w:rsid w:val="000C4CDB"/>
    <w:rsid w:val="000C4CE2"/>
    <w:rsid w:val="000C4ED9"/>
    <w:rsid w:val="000C510C"/>
    <w:rsid w:val="000C55AB"/>
    <w:rsid w:val="000C5907"/>
    <w:rsid w:val="000C5986"/>
    <w:rsid w:val="000C5E24"/>
    <w:rsid w:val="000C5E3C"/>
    <w:rsid w:val="000C5EF3"/>
    <w:rsid w:val="000C5F97"/>
    <w:rsid w:val="000C60CF"/>
    <w:rsid w:val="000C61BB"/>
    <w:rsid w:val="000C61BC"/>
    <w:rsid w:val="000C61D7"/>
    <w:rsid w:val="000C6242"/>
    <w:rsid w:val="000C64C2"/>
    <w:rsid w:val="000C64C9"/>
    <w:rsid w:val="000C6818"/>
    <w:rsid w:val="000C6883"/>
    <w:rsid w:val="000C68F7"/>
    <w:rsid w:val="000C690A"/>
    <w:rsid w:val="000C6DE9"/>
    <w:rsid w:val="000C6E70"/>
    <w:rsid w:val="000C6EA6"/>
    <w:rsid w:val="000C6F6E"/>
    <w:rsid w:val="000C6FE9"/>
    <w:rsid w:val="000C7194"/>
    <w:rsid w:val="000C7663"/>
    <w:rsid w:val="000C76BD"/>
    <w:rsid w:val="000C776E"/>
    <w:rsid w:val="000C77EB"/>
    <w:rsid w:val="000C7810"/>
    <w:rsid w:val="000C794F"/>
    <w:rsid w:val="000C797A"/>
    <w:rsid w:val="000C7A19"/>
    <w:rsid w:val="000C7A8B"/>
    <w:rsid w:val="000C7B43"/>
    <w:rsid w:val="000C7B47"/>
    <w:rsid w:val="000C7C88"/>
    <w:rsid w:val="000C7C9F"/>
    <w:rsid w:val="000C7CFF"/>
    <w:rsid w:val="000D0082"/>
    <w:rsid w:val="000D0245"/>
    <w:rsid w:val="000D0312"/>
    <w:rsid w:val="000D0466"/>
    <w:rsid w:val="000D04C7"/>
    <w:rsid w:val="000D075B"/>
    <w:rsid w:val="000D0A54"/>
    <w:rsid w:val="000D0A81"/>
    <w:rsid w:val="000D0B19"/>
    <w:rsid w:val="000D0D21"/>
    <w:rsid w:val="000D0DA2"/>
    <w:rsid w:val="000D0E51"/>
    <w:rsid w:val="000D0F00"/>
    <w:rsid w:val="000D0FB7"/>
    <w:rsid w:val="000D10F8"/>
    <w:rsid w:val="000D11AA"/>
    <w:rsid w:val="000D120D"/>
    <w:rsid w:val="000D121E"/>
    <w:rsid w:val="000D1239"/>
    <w:rsid w:val="000D1835"/>
    <w:rsid w:val="000D198F"/>
    <w:rsid w:val="000D1AF8"/>
    <w:rsid w:val="000D1C3D"/>
    <w:rsid w:val="000D1C4D"/>
    <w:rsid w:val="000D1CCF"/>
    <w:rsid w:val="000D1DDC"/>
    <w:rsid w:val="000D1F0F"/>
    <w:rsid w:val="000D1F29"/>
    <w:rsid w:val="000D2162"/>
    <w:rsid w:val="000D225D"/>
    <w:rsid w:val="000D2462"/>
    <w:rsid w:val="000D26EA"/>
    <w:rsid w:val="000D2755"/>
    <w:rsid w:val="000D27CB"/>
    <w:rsid w:val="000D2A07"/>
    <w:rsid w:val="000D2A3F"/>
    <w:rsid w:val="000D2BA6"/>
    <w:rsid w:val="000D2BC0"/>
    <w:rsid w:val="000D2CD8"/>
    <w:rsid w:val="000D2CF4"/>
    <w:rsid w:val="000D2E2C"/>
    <w:rsid w:val="000D2E4F"/>
    <w:rsid w:val="000D2F7F"/>
    <w:rsid w:val="000D2FC6"/>
    <w:rsid w:val="000D3034"/>
    <w:rsid w:val="000D303F"/>
    <w:rsid w:val="000D30F1"/>
    <w:rsid w:val="000D3175"/>
    <w:rsid w:val="000D31ED"/>
    <w:rsid w:val="000D3240"/>
    <w:rsid w:val="000D33AA"/>
    <w:rsid w:val="000D340E"/>
    <w:rsid w:val="000D35B3"/>
    <w:rsid w:val="000D35BE"/>
    <w:rsid w:val="000D36FB"/>
    <w:rsid w:val="000D3788"/>
    <w:rsid w:val="000D37BB"/>
    <w:rsid w:val="000D38EB"/>
    <w:rsid w:val="000D3919"/>
    <w:rsid w:val="000D3B87"/>
    <w:rsid w:val="000D3CE6"/>
    <w:rsid w:val="000D3FED"/>
    <w:rsid w:val="000D4190"/>
    <w:rsid w:val="000D4224"/>
    <w:rsid w:val="000D434C"/>
    <w:rsid w:val="000D43C2"/>
    <w:rsid w:val="000D46B1"/>
    <w:rsid w:val="000D48A0"/>
    <w:rsid w:val="000D4A1E"/>
    <w:rsid w:val="000D4AA0"/>
    <w:rsid w:val="000D4BE3"/>
    <w:rsid w:val="000D4EAE"/>
    <w:rsid w:val="000D50C0"/>
    <w:rsid w:val="000D51B1"/>
    <w:rsid w:val="000D5446"/>
    <w:rsid w:val="000D561E"/>
    <w:rsid w:val="000D580D"/>
    <w:rsid w:val="000D5AC3"/>
    <w:rsid w:val="000D5ADB"/>
    <w:rsid w:val="000D5D2D"/>
    <w:rsid w:val="000D5D3E"/>
    <w:rsid w:val="000D5F10"/>
    <w:rsid w:val="000D5FDD"/>
    <w:rsid w:val="000D62BC"/>
    <w:rsid w:val="000D62FF"/>
    <w:rsid w:val="000D64E3"/>
    <w:rsid w:val="000D65ED"/>
    <w:rsid w:val="000D65F2"/>
    <w:rsid w:val="000D6651"/>
    <w:rsid w:val="000D67C3"/>
    <w:rsid w:val="000D67F1"/>
    <w:rsid w:val="000D6939"/>
    <w:rsid w:val="000D6A0D"/>
    <w:rsid w:val="000D6A1B"/>
    <w:rsid w:val="000D6ABB"/>
    <w:rsid w:val="000D6C21"/>
    <w:rsid w:val="000D6C31"/>
    <w:rsid w:val="000D6D1B"/>
    <w:rsid w:val="000D6E05"/>
    <w:rsid w:val="000D6F13"/>
    <w:rsid w:val="000D6F7D"/>
    <w:rsid w:val="000D752B"/>
    <w:rsid w:val="000D769C"/>
    <w:rsid w:val="000D76B4"/>
    <w:rsid w:val="000D7A40"/>
    <w:rsid w:val="000D7BFE"/>
    <w:rsid w:val="000D7C4F"/>
    <w:rsid w:val="000D7C80"/>
    <w:rsid w:val="000D7C94"/>
    <w:rsid w:val="000D7CF9"/>
    <w:rsid w:val="000D7D09"/>
    <w:rsid w:val="000D7F6D"/>
    <w:rsid w:val="000D7FD2"/>
    <w:rsid w:val="000E000A"/>
    <w:rsid w:val="000E00E0"/>
    <w:rsid w:val="000E00E8"/>
    <w:rsid w:val="000E014F"/>
    <w:rsid w:val="000E01C4"/>
    <w:rsid w:val="000E03AA"/>
    <w:rsid w:val="000E03F3"/>
    <w:rsid w:val="000E0441"/>
    <w:rsid w:val="000E0555"/>
    <w:rsid w:val="000E068F"/>
    <w:rsid w:val="000E06E8"/>
    <w:rsid w:val="000E0807"/>
    <w:rsid w:val="000E0A8A"/>
    <w:rsid w:val="000E0CC9"/>
    <w:rsid w:val="000E0E05"/>
    <w:rsid w:val="000E12FD"/>
    <w:rsid w:val="000E131E"/>
    <w:rsid w:val="000E145B"/>
    <w:rsid w:val="000E14D6"/>
    <w:rsid w:val="000E17A0"/>
    <w:rsid w:val="000E18C9"/>
    <w:rsid w:val="000E1C70"/>
    <w:rsid w:val="000E1C7C"/>
    <w:rsid w:val="000E1D0D"/>
    <w:rsid w:val="000E1D30"/>
    <w:rsid w:val="000E1DEA"/>
    <w:rsid w:val="000E1E06"/>
    <w:rsid w:val="000E1E18"/>
    <w:rsid w:val="000E1E42"/>
    <w:rsid w:val="000E1E88"/>
    <w:rsid w:val="000E2130"/>
    <w:rsid w:val="000E2187"/>
    <w:rsid w:val="000E22A4"/>
    <w:rsid w:val="000E22B0"/>
    <w:rsid w:val="000E2378"/>
    <w:rsid w:val="000E23CF"/>
    <w:rsid w:val="000E25A6"/>
    <w:rsid w:val="000E260B"/>
    <w:rsid w:val="000E2683"/>
    <w:rsid w:val="000E26EE"/>
    <w:rsid w:val="000E270F"/>
    <w:rsid w:val="000E2897"/>
    <w:rsid w:val="000E2904"/>
    <w:rsid w:val="000E2B23"/>
    <w:rsid w:val="000E2CED"/>
    <w:rsid w:val="000E2DEA"/>
    <w:rsid w:val="000E2E17"/>
    <w:rsid w:val="000E344C"/>
    <w:rsid w:val="000E3B81"/>
    <w:rsid w:val="000E3C12"/>
    <w:rsid w:val="000E3D82"/>
    <w:rsid w:val="000E3FDC"/>
    <w:rsid w:val="000E4050"/>
    <w:rsid w:val="000E4058"/>
    <w:rsid w:val="000E4137"/>
    <w:rsid w:val="000E415C"/>
    <w:rsid w:val="000E432E"/>
    <w:rsid w:val="000E4512"/>
    <w:rsid w:val="000E4553"/>
    <w:rsid w:val="000E45BD"/>
    <w:rsid w:val="000E4619"/>
    <w:rsid w:val="000E46D8"/>
    <w:rsid w:val="000E48CD"/>
    <w:rsid w:val="000E497D"/>
    <w:rsid w:val="000E4994"/>
    <w:rsid w:val="000E4BA9"/>
    <w:rsid w:val="000E4CA9"/>
    <w:rsid w:val="000E4DBE"/>
    <w:rsid w:val="000E4E0B"/>
    <w:rsid w:val="000E4F4D"/>
    <w:rsid w:val="000E50B8"/>
    <w:rsid w:val="000E538F"/>
    <w:rsid w:val="000E55A8"/>
    <w:rsid w:val="000E5648"/>
    <w:rsid w:val="000E5942"/>
    <w:rsid w:val="000E5AB8"/>
    <w:rsid w:val="000E6128"/>
    <w:rsid w:val="000E6155"/>
    <w:rsid w:val="000E627E"/>
    <w:rsid w:val="000E6337"/>
    <w:rsid w:val="000E6438"/>
    <w:rsid w:val="000E6639"/>
    <w:rsid w:val="000E6660"/>
    <w:rsid w:val="000E66A9"/>
    <w:rsid w:val="000E671D"/>
    <w:rsid w:val="000E6862"/>
    <w:rsid w:val="000E6A51"/>
    <w:rsid w:val="000E6A76"/>
    <w:rsid w:val="000E6E45"/>
    <w:rsid w:val="000E6F12"/>
    <w:rsid w:val="000E7219"/>
    <w:rsid w:val="000E73AD"/>
    <w:rsid w:val="000E7420"/>
    <w:rsid w:val="000E76C2"/>
    <w:rsid w:val="000E7A20"/>
    <w:rsid w:val="000E7AD9"/>
    <w:rsid w:val="000E7B2A"/>
    <w:rsid w:val="000E7B40"/>
    <w:rsid w:val="000E7BF5"/>
    <w:rsid w:val="000E7D89"/>
    <w:rsid w:val="000E7DAF"/>
    <w:rsid w:val="000E7F8A"/>
    <w:rsid w:val="000F0021"/>
    <w:rsid w:val="000F030F"/>
    <w:rsid w:val="000F053D"/>
    <w:rsid w:val="000F06C7"/>
    <w:rsid w:val="000F07CC"/>
    <w:rsid w:val="000F08A6"/>
    <w:rsid w:val="000F090A"/>
    <w:rsid w:val="000F0CA8"/>
    <w:rsid w:val="000F0CE7"/>
    <w:rsid w:val="000F0E7E"/>
    <w:rsid w:val="000F1160"/>
    <w:rsid w:val="000F1208"/>
    <w:rsid w:val="000F12BE"/>
    <w:rsid w:val="000F1726"/>
    <w:rsid w:val="000F1822"/>
    <w:rsid w:val="000F18A5"/>
    <w:rsid w:val="000F1A4E"/>
    <w:rsid w:val="000F1B55"/>
    <w:rsid w:val="000F1BD0"/>
    <w:rsid w:val="000F1C3E"/>
    <w:rsid w:val="000F1D73"/>
    <w:rsid w:val="000F1D99"/>
    <w:rsid w:val="000F1EC4"/>
    <w:rsid w:val="000F1F5D"/>
    <w:rsid w:val="000F2286"/>
    <w:rsid w:val="000F2556"/>
    <w:rsid w:val="000F25CD"/>
    <w:rsid w:val="000F26DD"/>
    <w:rsid w:val="000F2957"/>
    <w:rsid w:val="000F2D80"/>
    <w:rsid w:val="000F2E0B"/>
    <w:rsid w:val="000F2E48"/>
    <w:rsid w:val="000F2EC5"/>
    <w:rsid w:val="000F2F2E"/>
    <w:rsid w:val="000F30AC"/>
    <w:rsid w:val="000F3200"/>
    <w:rsid w:val="000F327B"/>
    <w:rsid w:val="000F3411"/>
    <w:rsid w:val="000F35CB"/>
    <w:rsid w:val="000F35F1"/>
    <w:rsid w:val="000F3603"/>
    <w:rsid w:val="000F37CA"/>
    <w:rsid w:val="000F3B4E"/>
    <w:rsid w:val="000F3BA8"/>
    <w:rsid w:val="000F3E09"/>
    <w:rsid w:val="000F3FFF"/>
    <w:rsid w:val="000F410B"/>
    <w:rsid w:val="000F4174"/>
    <w:rsid w:val="000F4304"/>
    <w:rsid w:val="000F439C"/>
    <w:rsid w:val="000F48EB"/>
    <w:rsid w:val="000F4C8D"/>
    <w:rsid w:val="000F4DE9"/>
    <w:rsid w:val="000F4ED4"/>
    <w:rsid w:val="000F5155"/>
    <w:rsid w:val="000F522B"/>
    <w:rsid w:val="000F529D"/>
    <w:rsid w:val="000F5656"/>
    <w:rsid w:val="000F5A5B"/>
    <w:rsid w:val="000F5AAB"/>
    <w:rsid w:val="000F5B00"/>
    <w:rsid w:val="000F5D4C"/>
    <w:rsid w:val="000F5DAA"/>
    <w:rsid w:val="000F5E2D"/>
    <w:rsid w:val="000F641F"/>
    <w:rsid w:val="000F644E"/>
    <w:rsid w:val="000F64D0"/>
    <w:rsid w:val="000F6616"/>
    <w:rsid w:val="000F675C"/>
    <w:rsid w:val="000F6776"/>
    <w:rsid w:val="000F680B"/>
    <w:rsid w:val="000F685B"/>
    <w:rsid w:val="000F6A81"/>
    <w:rsid w:val="000F6B8F"/>
    <w:rsid w:val="000F6D1C"/>
    <w:rsid w:val="000F6FAE"/>
    <w:rsid w:val="000F7140"/>
    <w:rsid w:val="000F72F4"/>
    <w:rsid w:val="000F7465"/>
    <w:rsid w:val="000F74A4"/>
    <w:rsid w:val="000F75D4"/>
    <w:rsid w:val="000F777A"/>
    <w:rsid w:val="000F77BE"/>
    <w:rsid w:val="000F7914"/>
    <w:rsid w:val="000F7924"/>
    <w:rsid w:val="000F79A9"/>
    <w:rsid w:val="000F7AE1"/>
    <w:rsid w:val="000F7C0F"/>
    <w:rsid w:val="000F7C1F"/>
    <w:rsid w:val="000F7D62"/>
    <w:rsid w:val="000F7EFB"/>
    <w:rsid w:val="000F7F4A"/>
    <w:rsid w:val="00100100"/>
    <w:rsid w:val="001004BD"/>
    <w:rsid w:val="00100517"/>
    <w:rsid w:val="00100562"/>
    <w:rsid w:val="00100621"/>
    <w:rsid w:val="00100804"/>
    <w:rsid w:val="00100866"/>
    <w:rsid w:val="001008B6"/>
    <w:rsid w:val="00100954"/>
    <w:rsid w:val="00100A3C"/>
    <w:rsid w:val="00100A72"/>
    <w:rsid w:val="00100A8F"/>
    <w:rsid w:val="00100D2F"/>
    <w:rsid w:val="00100D98"/>
    <w:rsid w:val="001010C3"/>
    <w:rsid w:val="00101258"/>
    <w:rsid w:val="00101264"/>
    <w:rsid w:val="00101304"/>
    <w:rsid w:val="0010140E"/>
    <w:rsid w:val="0010148B"/>
    <w:rsid w:val="00101507"/>
    <w:rsid w:val="00101511"/>
    <w:rsid w:val="00101513"/>
    <w:rsid w:val="0010161B"/>
    <w:rsid w:val="00101700"/>
    <w:rsid w:val="00101739"/>
    <w:rsid w:val="0010174C"/>
    <w:rsid w:val="00101877"/>
    <w:rsid w:val="00101951"/>
    <w:rsid w:val="00101992"/>
    <w:rsid w:val="00101B4E"/>
    <w:rsid w:val="00101C24"/>
    <w:rsid w:val="00101C77"/>
    <w:rsid w:val="00101D0F"/>
    <w:rsid w:val="00101DB0"/>
    <w:rsid w:val="0010204A"/>
    <w:rsid w:val="001020B5"/>
    <w:rsid w:val="001021C7"/>
    <w:rsid w:val="001021DB"/>
    <w:rsid w:val="001022B3"/>
    <w:rsid w:val="001022BE"/>
    <w:rsid w:val="0010230E"/>
    <w:rsid w:val="0010240C"/>
    <w:rsid w:val="00102546"/>
    <w:rsid w:val="001025CA"/>
    <w:rsid w:val="00102799"/>
    <w:rsid w:val="0010280E"/>
    <w:rsid w:val="00102A3F"/>
    <w:rsid w:val="00102D2F"/>
    <w:rsid w:val="00102F83"/>
    <w:rsid w:val="00103138"/>
    <w:rsid w:val="0010313B"/>
    <w:rsid w:val="001033CD"/>
    <w:rsid w:val="00103548"/>
    <w:rsid w:val="00103591"/>
    <w:rsid w:val="00103B55"/>
    <w:rsid w:val="00103BBA"/>
    <w:rsid w:val="00103C3B"/>
    <w:rsid w:val="00103D0D"/>
    <w:rsid w:val="00103D1C"/>
    <w:rsid w:val="00103D70"/>
    <w:rsid w:val="00103DB7"/>
    <w:rsid w:val="0010412B"/>
    <w:rsid w:val="0010433F"/>
    <w:rsid w:val="0010445E"/>
    <w:rsid w:val="001044C8"/>
    <w:rsid w:val="001045A5"/>
    <w:rsid w:val="00104739"/>
    <w:rsid w:val="00104D62"/>
    <w:rsid w:val="00104D64"/>
    <w:rsid w:val="00104E62"/>
    <w:rsid w:val="00104FD4"/>
    <w:rsid w:val="0010531C"/>
    <w:rsid w:val="00105358"/>
    <w:rsid w:val="00105395"/>
    <w:rsid w:val="001053A2"/>
    <w:rsid w:val="001054F2"/>
    <w:rsid w:val="00105641"/>
    <w:rsid w:val="00105653"/>
    <w:rsid w:val="001056B4"/>
    <w:rsid w:val="00105705"/>
    <w:rsid w:val="001059A9"/>
    <w:rsid w:val="00105A46"/>
    <w:rsid w:val="00105A90"/>
    <w:rsid w:val="00105BB0"/>
    <w:rsid w:val="0010605B"/>
    <w:rsid w:val="00106138"/>
    <w:rsid w:val="00106217"/>
    <w:rsid w:val="00106228"/>
    <w:rsid w:val="001068F3"/>
    <w:rsid w:val="00106A50"/>
    <w:rsid w:val="00106C37"/>
    <w:rsid w:val="00106F32"/>
    <w:rsid w:val="00106F3E"/>
    <w:rsid w:val="0010703B"/>
    <w:rsid w:val="00107286"/>
    <w:rsid w:val="00107300"/>
    <w:rsid w:val="001073F7"/>
    <w:rsid w:val="001073FD"/>
    <w:rsid w:val="0010741E"/>
    <w:rsid w:val="001074E8"/>
    <w:rsid w:val="001075BD"/>
    <w:rsid w:val="00107774"/>
    <w:rsid w:val="001077AA"/>
    <w:rsid w:val="001079AE"/>
    <w:rsid w:val="00107AEB"/>
    <w:rsid w:val="00107BC0"/>
    <w:rsid w:val="00107C97"/>
    <w:rsid w:val="00107EF3"/>
    <w:rsid w:val="00107FC8"/>
    <w:rsid w:val="00107FEB"/>
    <w:rsid w:val="0011004D"/>
    <w:rsid w:val="00110286"/>
    <w:rsid w:val="001102E4"/>
    <w:rsid w:val="00110303"/>
    <w:rsid w:val="00110357"/>
    <w:rsid w:val="001103F7"/>
    <w:rsid w:val="0011042C"/>
    <w:rsid w:val="00110500"/>
    <w:rsid w:val="001105BB"/>
    <w:rsid w:val="001106E6"/>
    <w:rsid w:val="00110868"/>
    <w:rsid w:val="00110877"/>
    <w:rsid w:val="00110C7B"/>
    <w:rsid w:val="00110CE7"/>
    <w:rsid w:val="00110D42"/>
    <w:rsid w:val="00110F10"/>
    <w:rsid w:val="00110F6D"/>
    <w:rsid w:val="00111141"/>
    <w:rsid w:val="00111159"/>
    <w:rsid w:val="00111254"/>
    <w:rsid w:val="00111416"/>
    <w:rsid w:val="001114B4"/>
    <w:rsid w:val="001114C4"/>
    <w:rsid w:val="00111532"/>
    <w:rsid w:val="0011154C"/>
    <w:rsid w:val="0011156B"/>
    <w:rsid w:val="0011156C"/>
    <w:rsid w:val="001117F0"/>
    <w:rsid w:val="001118F6"/>
    <w:rsid w:val="00111AD1"/>
    <w:rsid w:val="00111B2C"/>
    <w:rsid w:val="00111C4C"/>
    <w:rsid w:val="00111CA6"/>
    <w:rsid w:val="00111CD4"/>
    <w:rsid w:val="00111DCE"/>
    <w:rsid w:val="00111F6A"/>
    <w:rsid w:val="00111F82"/>
    <w:rsid w:val="001123C4"/>
    <w:rsid w:val="001123F0"/>
    <w:rsid w:val="001126C9"/>
    <w:rsid w:val="00112751"/>
    <w:rsid w:val="001127FA"/>
    <w:rsid w:val="001128DF"/>
    <w:rsid w:val="00112A0D"/>
    <w:rsid w:val="00112A49"/>
    <w:rsid w:val="00112B86"/>
    <w:rsid w:val="00112CF7"/>
    <w:rsid w:val="00112DDB"/>
    <w:rsid w:val="001131A5"/>
    <w:rsid w:val="001131A6"/>
    <w:rsid w:val="001131F1"/>
    <w:rsid w:val="00113276"/>
    <w:rsid w:val="001133F9"/>
    <w:rsid w:val="001136D5"/>
    <w:rsid w:val="00113B1E"/>
    <w:rsid w:val="00113BB6"/>
    <w:rsid w:val="00113F4B"/>
    <w:rsid w:val="00113FFE"/>
    <w:rsid w:val="00114038"/>
    <w:rsid w:val="001140B0"/>
    <w:rsid w:val="001140B3"/>
    <w:rsid w:val="00114169"/>
    <w:rsid w:val="001142B2"/>
    <w:rsid w:val="001142ED"/>
    <w:rsid w:val="00114344"/>
    <w:rsid w:val="0011445A"/>
    <w:rsid w:val="0011447D"/>
    <w:rsid w:val="001147AF"/>
    <w:rsid w:val="00114B51"/>
    <w:rsid w:val="00114C58"/>
    <w:rsid w:val="00114C93"/>
    <w:rsid w:val="00114CF3"/>
    <w:rsid w:val="00115384"/>
    <w:rsid w:val="00115990"/>
    <w:rsid w:val="00115A7F"/>
    <w:rsid w:val="00115A91"/>
    <w:rsid w:val="00115A95"/>
    <w:rsid w:val="00115AA0"/>
    <w:rsid w:val="00115BAD"/>
    <w:rsid w:val="00115D8E"/>
    <w:rsid w:val="00115F8F"/>
    <w:rsid w:val="00116104"/>
    <w:rsid w:val="0011657A"/>
    <w:rsid w:val="001165A4"/>
    <w:rsid w:val="001167EE"/>
    <w:rsid w:val="00116838"/>
    <w:rsid w:val="0011699F"/>
    <w:rsid w:val="001169B4"/>
    <w:rsid w:val="00116A17"/>
    <w:rsid w:val="00116BFD"/>
    <w:rsid w:val="00116C96"/>
    <w:rsid w:val="00116EC6"/>
    <w:rsid w:val="00116FB9"/>
    <w:rsid w:val="00116FDC"/>
    <w:rsid w:val="001170AF"/>
    <w:rsid w:val="001171CD"/>
    <w:rsid w:val="001171F4"/>
    <w:rsid w:val="00117206"/>
    <w:rsid w:val="0011728A"/>
    <w:rsid w:val="00117290"/>
    <w:rsid w:val="00117355"/>
    <w:rsid w:val="001174EA"/>
    <w:rsid w:val="00117716"/>
    <w:rsid w:val="0011774D"/>
    <w:rsid w:val="00117776"/>
    <w:rsid w:val="00117797"/>
    <w:rsid w:val="001177A4"/>
    <w:rsid w:val="00117842"/>
    <w:rsid w:val="001178C5"/>
    <w:rsid w:val="001178ED"/>
    <w:rsid w:val="00117BDA"/>
    <w:rsid w:val="00117D19"/>
    <w:rsid w:val="00117D98"/>
    <w:rsid w:val="00117DE5"/>
    <w:rsid w:val="00117DF1"/>
    <w:rsid w:val="00117EEF"/>
    <w:rsid w:val="00120083"/>
    <w:rsid w:val="001201C5"/>
    <w:rsid w:val="0012026F"/>
    <w:rsid w:val="001203DF"/>
    <w:rsid w:val="00120434"/>
    <w:rsid w:val="0012055D"/>
    <w:rsid w:val="0012066A"/>
    <w:rsid w:val="0012088F"/>
    <w:rsid w:val="00120A98"/>
    <w:rsid w:val="00120ABB"/>
    <w:rsid w:val="00120B61"/>
    <w:rsid w:val="00120CF4"/>
    <w:rsid w:val="00120D15"/>
    <w:rsid w:val="00120DB2"/>
    <w:rsid w:val="00120E8D"/>
    <w:rsid w:val="00120EC2"/>
    <w:rsid w:val="00120FF3"/>
    <w:rsid w:val="00121065"/>
    <w:rsid w:val="0012107D"/>
    <w:rsid w:val="001210A4"/>
    <w:rsid w:val="00121237"/>
    <w:rsid w:val="00121250"/>
    <w:rsid w:val="00121735"/>
    <w:rsid w:val="001217AA"/>
    <w:rsid w:val="001217BA"/>
    <w:rsid w:val="001218D9"/>
    <w:rsid w:val="00121B07"/>
    <w:rsid w:val="00121BBA"/>
    <w:rsid w:val="00121CC4"/>
    <w:rsid w:val="0012204B"/>
    <w:rsid w:val="00122133"/>
    <w:rsid w:val="001221E7"/>
    <w:rsid w:val="0012224F"/>
    <w:rsid w:val="0012232E"/>
    <w:rsid w:val="00122518"/>
    <w:rsid w:val="001229B2"/>
    <w:rsid w:val="001229EC"/>
    <w:rsid w:val="00122BC9"/>
    <w:rsid w:val="00122C0A"/>
    <w:rsid w:val="001230EF"/>
    <w:rsid w:val="0012315E"/>
    <w:rsid w:val="00123224"/>
    <w:rsid w:val="00123264"/>
    <w:rsid w:val="0012344A"/>
    <w:rsid w:val="00123577"/>
    <w:rsid w:val="00123801"/>
    <w:rsid w:val="00123805"/>
    <w:rsid w:val="001239B9"/>
    <w:rsid w:val="00123B63"/>
    <w:rsid w:val="00123B93"/>
    <w:rsid w:val="00123C51"/>
    <w:rsid w:val="00123CBA"/>
    <w:rsid w:val="00123D62"/>
    <w:rsid w:val="00123D69"/>
    <w:rsid w:val="00123E47"/>
    <w:rsid w:val="00123E86"/>
    <w:rsid w:val="00123F38"/>
    <w:rsid w:val="0012429C"/>
    <w:rsid w:val="00124326"/>
    <w:rsid w:val="001244D4"/>
    <w:rsid w:val="00124517"/>
    <w:rsid w:val="00124569"/>
    <w:rsid w:val="0012464A"/>
    <w:rsid w:val="00124764"/>
    <w:rsid w:val="001249E4"/>
    <w:rsid w:val="001249FE"/>
    <w:rsid w:val="00124AC4"/>
    <w:rsid w:val="00124B26"/>
    <w:rsid w:val="00124DD5"/>
    <w:rsid w:val="00124E81"/>
    <w:rsid w:val="00124F88"/>
    <w:rsid w:val="00125074"/>
    <w:rsid w:val="00125355"/>
    <w:rsid w:val="0012547B"/>
    <w:rsid w:val="00125586"/>
    <w:rsid w:val="001255A0"/>
    <w:rsid w:val="00125745"/>
    <w:rsid w:val="00125761"/>
    <w:rsid w:val="00125792"/>
    <w:rsid w:val="00125898"/>
    <w:rsid w:val="00125A81"/>
    <w:rsid w:val="00125B9F"/>
    <w:rsid w:val="00125BA5"/>
    <w:rsid w:val="00125BC2"/>
    <w:rsid w:val="00125CE4"/>
    <w:rsid w:val="00125F8A"/>
    <w:rsid w:val="00125FEE"/>
    <w:rsid w:val="001260C3"/>
    <w:rsid w:val="001260DA"/>
    <w:rsid w:val="00126604"/>
    <w:rsid w:val="001266E6"/>
    <w:rsid w:val="00126784"/>
    <w:rsid w:val="001268DE"/>
    <w:rsid w:val="00126B0C"/>
    <w:rsid w:val="00126C38"/>
    <w:rsid w:val="00126C54"/>
    <w:rsid w:val="00126E5D"/>
    <w:rsid w:val="00127062"/>
    <w:rsid w:val="0012729E"/>
    <w:rsid w:val="0012760A"/>
    <w:rsid w:val="00127692"/>
    <w:rsid w:val="0012774C"/>
    <w:rsid w:val="0012781A"/>
    <w:rsid w:val="001278AF"/>
    <w:rsid w:val="00127901"/>
    <w:rsid w:val="001279B2"/>
    <w:rsid w:val="00127B2C"/>
    <w:rsid w:val="00127D42"/>
    <w:rsid w:val="0013000F"/>
    <w:rsid w:val="00130241"/>
    <w:rsid w:val="0013031B"/>
    <w:rsid w:val="0013034C"/>
    <w:rsid w:val="001304C4"/>
    <w:rsid w:val="001306E7"/>
    <w:rsid w:val="0013089B"/>
    <w:rsid w:val="00130975"/>
    <w:rsid w:val="001309B4"/>
    <w:rsid w:val="00130C15"/>
    <w:rsid w:val="00130CDA"/>
    <w:rsid w:val="00130EAE"/>
    <w:rsid w:val="00130F33"/>
    <w:rsid w:val="00131223"/>
    <w:rsid w:val="00131587"/>
    <w:rsid w:val="00131693"/>
    <w:rsid w:val="001316C2"/>
    <w:rsid w:val="0013175C"/>
    <w:rsid w:val="0013182F"/>
    <w:rsid w:val="00131B77"/>
    <w:rsid w:val="00131B7B"/>
    <w:rsid w:val="00131D8C"/>
    <w:rsid w:val="00132040"/>
    <w:rsid w:val="0013208D"/>
    <w:rsid w:val="001322EF"/>
    <w:rsid w:val="001324E0"/>
    <w:rsid w:val="0013292F"/>
    <w:rsid w:val="0013293B"/>
    <w:rsid w:val="00132955"/>
    <w:rsid w:val="00132A52"/>
    <w:rsid w:val="00132D24"/>
    <w:rsid w:val="00132D35"/>
    <w:rsid w:val="00132DFB"/>
    <w:rsid w:val="00132E9B"/>
    <w:rsid w:val="00133105"/>
    <w:rsid w:val="00133373"/>
    <w:rsid w:val="00133382"/>
    <w:rsid w:val="0013358D"/>
    <w:rsid w:val="00133672"/>
    <w:rsid w:val="00133828"/>
    <w:rsid w:val="00133983"/>
    <w:rsid w:val="00133A9C"/>
    <w:rsid w:val="00133C46"/>
    <w:rsid w:val="00133EB5"/>
    <w:rsid w:val="00134043"/>
    <w:rsid w:val="001341A3"/>
    <w:rsid w:val="001342CB"/>
    <w:rsid w:val="0013464F"/>
    <w:rsid w:val="00134667"/>
    <w:rsid w:val="00134692"/>
    <w:rsid w:val="001347DE"/>
    <w:rsid w:val="001349ED"/>
    <w:rsid w:val="00134A9E"/>
    <w:rsid w:val="00134B60"/>
    <w:rsid w:val="00134E4D"/>
    <w:rsid w:val="00134F71"/>
    <w:rsid w:val="0013518D"/>
    <w:rsid w:val="001352AD"/>
    <w:rsid w:val="001352C2"/>
    <w:rsid w:val="0013547B"/>
    <w:rsid w:val="00135919"/>
    <w:rsid w:val="0013596F"/>
    <w:rsid w:val="00135B14"/>
    <w:rsid w:val="00135B24"/>
    <w:rsid w:val="00135FB8"/>
    <w:rsid w:val="0013608B"/>
    <w:rsid w:val="0013624C"/>
    <w:rsid w:val="00136420"/>
    <w:rsid w:val="00136894"/>
    <w:rsid w:val="00136AE0"/>
    <w:rsid w:val="00136D4C"/>
    <w:rsid w:val="00136DC2"/>
    <w:rsid w:val="00136DE4"/>
    <w:rsid w:val="00136E00"/>
    <w:rsid w:val="00137429"/>
    <w:rsid w:val="00137593"/>
    <w:rsid w:val="00137605"/>
    <w:rsid w:val="001377D7"/>
    <w:rsid w:val="00137B74"/>
    <w:rsid w:val="00137E2A"/>
    <w:rsid w:val="00137EAB"/>
    <w:rsid w:val="00140006"/>
    <w:rsid w:val="00140077"/>
    <w:rsid w:val="00140246"/>
    <w:rsid w:val="00140316"/>
    <w:rsid w:val="001403D1"/>
    <w:rsid w:val="0014040D"/>
    <w:rsid w:val="00140485"/>
    <w:rsid w:val="00140670"/>
    <w:rsid w:val="00140B48"/>
    <w:rsid w:val="00140BC7"/>
    <w:rsid w:val="00140BF0"/>
    <w:rsid w:val="00140C24"/>
    <w:rsid w:val="00140D56"/>
    <w:rsid w:val="00141015"/>
    <w:rsid w:val="001410C5"/>
    <w:rsid w:val="00141215"/>
    <w:rsid w:val="001413B0"/>
    <w:rsid w:val="00141432"/>
    <w:rsid w:val="001415A2"/>
    <w:rsid w:val="00141870"/>
    <w:rsid w:val="00141893"/>
    <w:rsid w:val="00141954"/>
    <w:rsid w:val="00141B55"/>
    <w:rsid w:val="00141BC6"/>
    <w:rsid w:val="00141BE4"/>
    <w:rsid w:val="00141CA1"/>
    <w:rsid w:val="00141CEB"/>
    <w:rsid w:val="00142033"/>
    <w:rsid w:val="001420C5"/>
    <w:rsid w:val="001420D8"/>
    <w:rsid w:val="0014223D"/>
    <w:rsid w:val="001425B5"/>
    <w:rsid w:val="00142634"/>
    <w:rsid w:val="00142676"/>
    <w:rsid w:val="0014270B"/>
    <w:rsid w:val="00142829"/>
    <w:rsid w:val="00142ADE"/>
    <w:rsid w:val="00142DD6"/>
    <w:rsid w:val="00142FE9"/>
    <w:rsid w:val="0014305D"/>
    <w:rsid w:val="001433F9"/>
    <w:rsid w:val="001434C5"/>
    <w:rsid w:val="00143563"/>
    <w:rsid w:val="001437E2"/>
    <w:rsid w:val="001437F6"/>
    <w:rsid w:val="00143866"/>
    <w:rsid w:val="00143980"/>
    <w:rsid w:val="00143A19"/>
    <w:rsid w:val="00143AEB"/>
    <w:rsid w:val="00143B53"/>
    <w:rsid w:val="00143B9D"/>
    <w:rsid w:val="00143CE1"/>
    <w:rsid w:val="00143DA4"/>
    <w:rsid w:val="00144192"/>
    <w:rsid w:val="0014419E"/>
    <w:rsid w:val="00144413"/>
    <w:rsid w:val="00144694"/>
    <w:rsid w:val="0014469B"/>
    <w:rsid w:val="00144741"/>
    <w:rsid w:val="00144A61"/>
    <w:rsid w:val="00144BF7"/>
    <w:rsid w:val="00144D95"/>
    <w:rsid w:val="00144E77"/>
    <w:rsid w:val="00144F0E"/>
    <w:rsid w:val="00145024"/>
    <w:rsid w:val="00145062"/>
    <w:rsid w:val="0014518F"/>
    <w:rsid w:val="00145268"/>
    <w:rsid w:val="00145329"/>
    <w:rsid w:val="001453C7"/>
    <w:rsid w:val="0014564F"/>
    <w:rsid w:val="0014567E"/>
    <w:rsid w:val="001456A7"/>
    <w:rsid w:val="001456D8"/>
    <w:rsid w:val="00145942"/>
    <w:rsid w:val="00145A88"/>
    <w:rsid w:val="00145B81"/>
    <w:rsid w:val="00145BB9"/>
    <w:rsid w:val="00145C21"/>
    <w:rsid w:val="00145D2E"/>
    <w:rsid w:val="00146020"/>
    <w:rsid w:val="00146067"/>
    <w:rsid w:val="0014630F"/>
    <w:rsid w:val="00146444"/>
    <w:rsid w:val="001466CE"/>
    <w:rsid w:val="00146D3C"/>
    <w:rsid w:val="00146DC5"/>
    <w:rsid w:val="00146E31"/>
    <w:rsid w:val="00146FCD"/>
    <w:rsid w:val="0014707D"/>
    <w:rsid w:val="00147190"/>
    <w:rsid w:val="00147506"/>
    <w:rsid w:val="0014750F"/>
    <w:rsid w:val="001477AD"/>
    <w:rsid w:val="00147858"/>
    <w:rsid w:val="00147971"/>
    <w:rsid w:val="001479CE"/>
    <w:rsid w:val="00147BCE"/>
    <w:rsid w:val="00147C86"/>
    <w:rsid w:val="00147DBC"/>
    <w:rsid w:val="00150162"/>
    <w:rsid w:val="001506B9"/>
    <w:rsid w:val="001507C2"/>
    <w:rsid w:val="001509EE"/>
    <w:rsid w:val="00150A5A"/>
    <w:rsid w:val="00150B82"/>
    <w:rsid w:val="00150B9E"/>
    <w:rsid w:val="00150CED"/>
    <w:rsid w:val="00150D96"/>
    <w:rsid w:val="00150D9B"/>
    <w:rsid w:val="00150DEF"/>
    <w:rsid w:val="0015143E"/>
    <w:rsid w:val="0015174A"/>
    <w:rsid w:val="0015183B"/>
    <w:rsid w:val="001518F0"/>
    <w:rsid w:val="001519BB"/>
    <w:rsid w:val="00151A13"/>
    <w:rsid w:val="00151A5C"/>
    <w:rsid w:val="0015201C"/>
    <w:rsid w:val="00152110"/>
    <w:rsid w:val="001521A1"/>
    <w:rsid w:val="0015265F"/>
    <w:rsid w:val="00152789"/>
    <w:rsid w:val="00152926"/>
    <w:rsid w:val="00152AE3"/>
    <w:rsid w:val="00152B5D"/>
    <w:rsid w:val="00153013"/>
    <w:rsid w:val="00153020"/>
    <w:rsid w:val="001532AE"/>
    <w:rsid w:val="001534A1"/>
    <w:rsid w:val="00153553"/>
    <w:rsid w:val="0015358B"/>
    <w:rsid w:val="001536B7"/>
    <w:rsid w:val="00153728"/>
    <w:rsid w:val="00153759"/>
    <w:rsid w:val="001537EC"/>
    <w:rsid w:val="00153830"/>
    <w:rsid w:val="001538C6"/>
    <w:rsid w:val="00153A22"/>
    <w:rsid w:val="00153A79"/>
    <w:rsid w:val="00153B31"/>
    <w:rsid w:val="00153BFE"/>
    <w:rsid w:val="00153C82"/>
    <w:rsid w:val="00153F6E"/>
    <w:rsid w:val="001540AA"/>
    <w:rsid w:val="001540FD"/>
    <w:rsid w:val="0015422A"/>
    <w:rsid w:val="0015429A"/>
    <w:rsid w:val="00154548"/>
    <w:rsid w:val="001548A7"/>
    <w:rsid w:val="00154978"/>
    <w:rsid w:val="00154989"/>
    <w:rsid w:val="001549EE"/>
    <w:rsid w:val="00154A50"/>
    <w:rsid w:val="00154ABF"/>
    <w:rsid w:val="00154E23"/>
    <w:rsid w:val="00154E54"/>
    <w:rsid w:val="00154F49"/>
    <w:rsid w:val="0015500E"/>
    <w:rsid w:val="00155012"/>
    <w:rsid w:val="001550AF"/>
    <w:rsid w:val="00155415"/>
    <w:rsid w:val="00155554"/>
    <w:rsid w:val="001555B0"/>
    <w:rsid w:val="0015587C"/>
    <w:rsid w:val="00155906"/>
    <w:rsid w:val="00155908"/>
    <w:rsid w:val="00155941"/>
    <w:rsid w:val="00155A52"/>
    <w:rsid w:val="00155AD9"/>
    <w:rsid w:val="00155C1E"/>
    <w:rsid w:val="00155D0A"/>
    <w:rsid w:val="00155E23"/>
    <w:rsid w:val="00155FD0"/>
    <w:rsid w:val="00156027"/>
    <w:rsid w:val="00156162"/>
    <w:rsid w:val="00156178"/>
    <w:rsid w:val="001563F6"/>
    <w:rsid w:val="001565E1"/>
    <w:rsid w:val="00156746"/>
    <w:rsid w:val="00156764"/>
    <w:rsid w:val="00156768"/>
    <w:rsid w:val="00156814"/>
    <w:rsid w:val="00156C48"/>
    <w:rsid w:val="00156D0F"/>
    <w:rsid w:val="00156DB1"/>
    <w:rsid w:val="00156E71"/>
    <w:rsid w:val="00156E80"/>
    <w:rsid w:val="00156EFB"/>
    <w:rsid w:val="00156F20"/>
    <w:rsid w:val="00156F75"/>
    <w:rsid w:val="00156F97"/>
    <w:rsid w:val="00157044"/>
    <w:rsid w:val="00157171"/>
    <w:rsid w:val="00157318"/>
    <w:rsid w:val="0015758F"/>
    <w:rsid w:val="0015785B"/>
    <w:rsid w:val="00157941"/>
    <w:rsid w:val="0015796E"/>
    <w:rsid w:val="001579DB"/>
    <w:rsid w:val="00157A31"/>
    <w:rsid w:val="00157A50"/>
    <w:rsid w:val="00157A82"/>
    <w:rsid w:val="00157EB3"/>
    <w:rsid w:val="001601F7"/>
    <w:rsid w:val="0016027D"/>
    <w:rsid w:val="001603F3"/>
    <w:rsid w:val="00160477"/>
    <w:rsid w:val="0016050D"/>
    <w:rsid w:val="00160600"/>
    <w:rsid w:val="00160661"/>
    <w:rsid w:val="0016092B"/>
    <w:rsid w:val="00160A62"/>
    <w:rsid w:val="00160A78"/>
    <w:rsid w:val="00160AE0"/>
    <w:rsid w:val="00160B1B"/>
    <w:rsid w:val="00160CBB"/>
    <w:rsid w:val="00160D9F"/>
    <w:rsid w:val="00160F08"/>
    <w:rsid w:val="001611D5"/>
    <w:rsid w:val="001612F6"/>
    <w:rsid w:val="00161304"/>
    <w:rsid w:val="001613CA"/>
    <w:rsid w:val="00161415"/>
    <w:rsid w:val="0016151F"/>
    <w:rsid w:val="0016168B"/>
    <w:rsid w:val="00161934"/>
    <w:rsid w:val="0016196B"/>
    <w:rsid w:val="001619E0"/>
    <w:rsid w:val="00161A0A"/>
    <w:rsid w:val="00161B41"/>
    <w:rsid w:val="00161B94"/>
    <w:rsid w:val="00161C39"/>
    <w:rsid w:val="00161CC1"/>
    <w:rsid w:val="00161CC8"/>
    <w:rsid w:val="00161D4F"/>
    <w:rsid w:val="00161D86"/>
    <w:rsid w:val="00161E7E"/>
    <w:rsid w:val="00161EEF"/>
    <w:rsid w:val="00161FED"/>
    <w:rsid w:val="00162017"/>
    <w:rsid w:val="00162090"/>
    <w:rsid w:val="001623CF"/>
    <w:rsid w:val="00162429"/>
    <w:rsid w:val="001626D0"/>
    <w:rsid w:val="0016292A"/>
    <w:rsid w:val="00162A5F"/>
    <w:rsid w:val="00162B2A"/>
    <w:rsid w:val="00162BC2"/>
    <w:rsid w:val="00162C2C"/>
    <w:rsid w:val="00162D58"/>
    <w:rsid w:val="00162D8B"/>
    <w:rsid w:val="00162F49"/>
    <w:rsid w:val="00162F82"/>
    <w:rsid w:val="00162FC5"/>
    <w:rsid w:val="0016315A"/>
    <w:rsid w:val="00163196"/>
    <w:rsid w:val="00163219"/>
    <w:rsid w:val="0016323B"/>
    <w:rsid w:val="001634DA"/>
    <w:rsid w:val="00163532"/>
    <w:rsid w:val="00163735"/>
    <w:rsid w:val="001637C0"/>
    <w:rsid w:val="00163811"/>
    <w:rsid w:val="00163960"/>
    <w:rsid w:val="0016399A"/>
    <w:rsid w:val="00163A79"/>
    <w:rsid w:val="00163AA6"/>
    <w:rsid w:val="00163BB2"/>
    <w:rsid w:val="00163C99"/>
    <w:rsid w:val="00163F60"/>
    <w:rsid w:val="00163FF3"/>
    <w:rsid w:val="00164158"/>
    <w:rsid w:val="00164225"/>
    <w:rsid w:val="00164237"/>
    <w:rsid w:val="00164249"/>
    <w:rsid w:val="001642F4"/>
    <w:rsid w:val="00164646"/>
    <w:rsid w:val="00164883"/>
    <w:rsid w:val="00164A55"/>
    <w:rsid w:val="00164A66"/>
    <w:rsid w:val="00164A9F"/>
    <w:rsid w:val="00164BF7"/>
    <w:rsid w:val="00164D16"/>
    <w:rsid w:val="00164E37"/>
    <w:rsid w:val="00164E55"/>
    <w:rsid w:val="00164F36"/>
    <w:rsid w:val="00165122"/>
    <w:rsid w:val="001657F4"/>
    <w:rsid w:val="00165A27"/>
    <w:rsid w:val="00165A3A"/>
    <w:rsid w:val="00165AFE"/>
    <w:rsid w:val="00165B21"/>
    <w:rsid w:val="00165C06"/>
    <w:rsid w:val="00165C5D"/>
    <w:rsid w:val="00165F30"/>
    <w:rsid w:val="0016607F"/>
    <w:rsid w:val="001660FE"/>
    <w:rsid w:val="0016610F"/>
    <w:rsid w:val="001661E0"/>
    <w:rsid w:val="001663D4"/>
    <w:rsid w:val="001663D9"/>
    <w:rsid w:val="001663FC"/>
    <w:rsid w:val="00166559"/>
    <w:rsid w:val="00166567"/>
    <w:rsid w:val="0016656E"/>
    <w:rsid w:val="00166935"/>
    <w:rsid w:val="00166981"/>
    <w:rsid w:val="00166CA3"/>
    <w:rsid w:val="00166CA9"/>
    <w:rsid w:val="00166E96"/>
    <w:rsid w:val="00166F45"/>
    <w:rsid w:val="00167072"/>
    <w:rsid w:val="0016707C"/>
    <w:rsid w:val="0016719A"/>
    <w:rsid w:val="0016727F"/>
    <w:rsid w:val="001673D2"/>
    <w:rsid w:val="00167649"/>
    <w:rsid w:val="0016788B"/>
    <w:rsid w:val="00167903"/>
    <w:rsid w:val="00167BB9"/>
    <w:rsid w:val="00167C2B"/>
    <w:rsid w:val="00167C2E"/>
    <w:rsid w:val="00167CF1"/>
    <w:rsid w:val="00167E27"/>
    <w:rsid w:val="00167E29"/>
    <w:rsid w:val="001700AB"/>
    <w:rsid w:val="001702F3"/>
    <w:rsid w:val="001705B9"/>
    <w:rsid w:val="00170772"/>
    <w:rsid w:val="00170C28"/>
    <w:rsid w:val="00170C90"/>
    <w:rsid w:val="00170D71"/>
    <w:rsid w:val="00170E69"/>
    <w:rsid w:val="00171193"/>
    <w:rsid w:val="001711D9"/>
    <w:rsid w:val="00171218"/>
    <w:rsid w:val="001714F7"/>
    <w:rsid w:val="0017160C"/>
    <w:rsid w:val="001716B4"/>
    <w:rsid w:val="001716CA"/>
    <w:rsid w:val="00171765"/>
    <w:rsid w:val="001718A2"/>
    <w:rsid w:val="00171BF5"/>
    <w:rsid w:val="00171CA7"/>
    <w:rsid w:val="00171D9E"/>
    <w:rsid w:val="00171EAE"/>
    <w:rsid w:val="00171EC4"/>
    <w:rsid w:val="00171F8C"/>
    <w:rsid w:val="00172030"/>
    <w:rsid w:val="00172067"/>
    <w:rsid w:val="00172158"/>
    <w:rsid w:val="0017241F"/>
    <w:rsid w:val="00172544"/>
    <w:rsid w:val="00172575"/>
    <w:rsid w:val="001725A1"/>
    <w:rsid w:val="0017262B"/>
    <w:rsid w:val="001726A3"/>
    <w:rsid w:val="001727C0"/>
    <w:rsid w:val="001728EE"/>
    <w:rsid w:val="001729EC"/>
    <w:rsid w:val="00172A93"/>
    <w:rsid w:val="00172CC6"/>
    <w:rsid w:val="001736DD"/>
    <w:rsid w:val="00173791"/>
    <w:rsid w:val="00173877"/>
    <w:rsid w:val="00173B5C"/>
    <w:rsid w:val="00173CAA"/>
    <w:rsid w:val="00173DC8"/>
    <w:rsid w:val="00173E34"/>
    <w:rsid w:val="00173E85"/>
    <w:rsid w:val="00174085"/>
    <w:rsid w:val="001740F3"/>
    <w:rsid w:val="00174137"/>
    <w:rsid w:val="00174202"/>
    <w:rsid w:val="0017421F"/>
    <w:rsid w:val="00174411"/>
    <w:rsid w:val="00174497"/>
    <w:rsid w:val="00174701"/>
    <w:rsid w:val="0017490B"/>
    <w:rsid w:val="0017495D"/>
    <w:rsid w:val="001749C4"/>
    <w:rsid w:val="00174A73"/>
    <w:rsid w:val="00174B86"/>
    <w:rsid w:val="0017518E"/>
    <w:rsid w:val="00175463"/>
    <w:rsid w:val="00175464"/>
    <w:rsid w:val="0017553A"/>
    <w:rsid w:val="001755A5"/>
    <w:rsid w:val="00175699"/>
    <w:rsid w:val="00175A42"/>
    <w:rsid w:val="00175C94"/>
    <w:rsid w:val="00175CD9"/>
    <w:rsid w:val="00175ED7"/>
    <w:rsid w:val="00175F15"/>
    <w:rsid w:val="001760FB"/>
    <w:rsid w:val="00176120"/>
    <w:rsid w:val="00176149"/>
    <w:rsid w:val="00176171"/>
    <w:rsid w:val="00176184"/>
    <w:rsid w:val="00176342"/>
    <w:rsid w:val="001763C2"/>
    <w:rsid w:val="001765A6"/>
    <w:rsid w:val="001765C3"/>
    <w:rsid w:val="0017668B"/>
    <w:rsid w:val="00176987"/>
    <w:rsid w:val="001769A5"/>
    <w:rsid w:val="00176A2E"/>
    <w:rsid w:val="00176B01"/>
    <w:rsid w:val="00176B40"/>
    <w:rsid w:val="00176CA8"/>
    <w:rsid w:val="00176D1B"/>
    <w:rsid w:val="00176D8F"/>
    <w:rsid w:val="00176DB0"/>
    <w:rsid w:val="00176DB6"/>
    <w:rsid w:val="00176E21"/>
    <w:rsid w:val="00176FB3"/>
    <w:rsid w:val="0017724C"/>
    <w:rsid w:val="001773A7"/>
    <w:rsid w:val="00177465"/>
    <w:rsid w:val="00177636"/>
    <w:rsid w:val="001776B3"/>
    <w:rsid w:val="001776CC"/>
    <w:rsid w:val="00177880"/>
    <w:rsid w:val="0017788F"/>
    <w:rsid w:val="00177916"/>
    <w:rsid w:val="001779FE"/>
    <w:rsid w:val="00177A35"/>
    <w:rsid w:val="00177A58"/>
    <w:rsid w:val="00177AD1"/>
    <w:rsid w:val="00177B25"/>
    <w:rsid w:val="00177C02"/>
    <w:rsid w:val="00177C72"/>
    <w:rsid w:val="00177E1E"/>
    <w:rsid w:val="00177FC7"/>
    <w:rsid w:val="00177FED"/>
    <w:rsid w:val="001800BE"/>
    <w:rsid w:val="001803BC"/>
    <w:rsid w:val="001803D1"/>
    <w:rsid w:val="0018061C"/>
    <w:rsid w:val="00180641"/>
    <w:rsid w:val="00180A96"/>
    <w:rsid w:val="00180B5B"/>
    <w:rsid w:val="00180B72"/>
    <w:rsid w:val="00180BEB"/>
    <w:rsid w:val="00180C4A"/>
    <w:rsid w:val="00180E75"/>
    <w:rsid w:val="00180EE3"/>
    <w:rsid w:val="00181107"/>
    <w:rsid w:val="00181366"/>
    <w:rsid w:val="001813DE"/>
    <w:rsid w:val="001817B8"/>
    <w:rsid w:val="00181ABB"/>
    <w:rsid w:val="00181C40"/>
    <w:rsid w:val="00181CE6"/>
    <w:rsid w:val="00181D6C"/>
    <w:rsid w:val="00181D9A"/>
    <w:rsid w:val="00181DCF"/>
    <w:rsid w:val="00182057"/>
    <w:rsid w:val="0018223A"/>
    <w:rsid w:val="001823F9"/>
    <w:rsid w:val="00182473"/>
    <w:rsid w:val="00182546"/>
    <w:rsid w:val="001825DB"/>
    <w:rsid w:val="00182632"/>
    <w:rsid w:val="00182690"/>
    <w:rsid w:val="00182710"/>
    <w:rsid w:val="001827EB"/>
    <w:rsid w:val="00182905"/>
    <w:rsid w:val="001829FB"/>
    <w:rsid w:val="00182A5C"/>
    <w:rsid w:val="00182C91"/>
    <w:rsid w:val="001830EB"/>
    <w:rsid w:val="0018312F"/>
    <w:rsid w:val="001831B4"/>
    <w:rsid w:val="001833F1"/>
    <w:rsid w:val="0018341D"/>
    <w:rsid w:val="00183711"/>
    <w:rsid w:val="00183AB4"/>
    <w:rsid w:val="00183C59"/>
    <w:rsid w:val="00183C6E"/>
    <w:rsid w:val="00183DC0"/>
    <w:rsid w:val="00184086"/>
    <w:rsid w:val="001841B9"/>
    <w:rsid w:val="001841EB"/>
    <w:rsid w:val="001843B5"/>
    <w:rsid w:val="001846CB"/>
    <w:rsid w:val="00184723"/>
    <w:rsid w:val="00184B65"/>
    <w:rsid w:val="00184D1B"/>
    <w:rsid w:val="00184F8B"/>
    <w:rsid w:val="00184F8D"/>
    <w:rsid w:val="00184FDE"/>
    <w:rsid w:val="001850CF"/>
    <w:rsid w:val="00185392"/>
    <w:rsid w:val="00185397"/>
    <w:rsid w:val="001853F1"/>
    <w:rsid w:val="00185450"/>
    <w:rsid w:val="001854CE"/>
    <w:rsid w:val="0018584C"/>
    <w:rsid w:val="00185871"/>
    <w:rsid w:val="00185B77"/>
    <w:rsid w:val="00185DFD"/>
    <w:rsid w:val="00185E20"/>
    <w:rsid w:val="001865AA"/>
    <w:rsid w:val="001866F7"/>
    <w:rsid w:val="00186758"/>
    <w:rsid w:val="00186A0E"/>
    <w:rsid w:val="00186A87"/>
    <w:rsid w:val="00186A9D"/>
    <w:rsid w:val="00186AF0"/>
    <w:rsid w:val="00186B8B"/>
    <w:rsid w:val="00186C31"/>
    <w:rsid w:val="00186D2C"/>
    <w:rsid w:val="00186DA2"/>
    <w:rsid w:val="00186DD5"/>
    <w:rsid w:val="00186DE4"/>
    <w:rsid w:val="00186EC7"/>
    <w:rsid w:val="00187056"/>
    <w:rsid w:val="00187263"/>
    <w:rsid w:val="00187307"/>
    <w:rsid w:val="00187387"/>
    <w:rsid w:val="001873D4"/>
    <w:rsid w:val="001875A7"/>
    <w:rsid w:val="001879E2"/>
    <w:rsid w:val="00187E08"/>
    <w:rsid w:val="00187E09"/>
    <w:rsid w:val="00187E54"/>
    <w:rsid w:val="00187F94"/>
    <w:rsid w:val="00190069"/>
    <w:rsid w:val="0019009A"/>
    <w:rsid w:val="001900FA"/>
    <w:rsid w:val="0019015A"/>
    <w:rsid w:val="001903A1"/>
    <w:rsid w:val="001904BC"/>
    <w:rsid w:val="00190597"/>
    <w:rsid w:val="001906DD"/>
    <w:rsid w:val="001907F0"/>
    <w:rsid w:val="00190A98"/>
    <w:rsid w:val="00190CBA"/>
    <w:rsid w:val="00190E97"/>
    <w:rsid w:val="00190ED7"/>
    <w:rsid w:val="00190F4F"/>
    <w:rsid w:val="0019100F"/>
    <w:rsid w:val="001910B6"/>
    <w:rsid w:val="00191321"/>
    <w:rsid w:val="0019132F"/>
    <w:rsid w:val="0019135F"/>
    <w:rsid w:val="0019136F"/>
    <w:rsid w:val="00191661"/>
    <w:rsid w:val="00191692"/>
    <w:rsid w:val="001916C1"/>
    <w:rsid w:val="001917C2"/>
    <w:rsid w:val="0019191D"/>
    <w:rsid w:val="00191A05"/>
    <w:rsid w:val="00191C63"/>
    <w:rsid w:val="00191D93"/>
    <w:rsid w:val="001921C9"/>
    <w:rsid w:val="0019221B"/>
    <w:rsid w:val="00192259"/>
    <w:rsid w:val="00192388"/>
    <w:rsid w:val="001923B3"/>
    <w:rsid w:val="0019240C"/>
    <w:rsid w:val="0019250F"/>
    <w:rsid w:val="0019253C"/>
    <w:rsid w:val="00192548"/>
    <w:rsid w:val="001925AA"/>
    <w:rsid w:val="00192640"/>
    <w:rsid w:val="001926E3"/>
    <w:rsid w:val="00192795"/>
    <w:rsid w:val="00192978"/>
    <w:rsid w:val="00192A90"/>
    <w:rsid w:val="00192B02"/>
    <w:rsid w:val="00192B4B"/>
    <w:rsid w:val="00192CD6"/>
    <w:rsid w:val="00192CFF"/>
    <w:rsid w:val="00192D1C"/>
    <w:rsid w:val="00192F3A"/>
    <w:rsid w:val="00192F42"/>
    <w:rsid w:val="00192F8D"/>
    <w:rsid w:val="00192F8F"/>
    <w:rsid w:val="00193003"/>
    <w:rsid w:val="001930AE"/>
    <w:rsid w:val="0019313A"/>
    <w:rsid w:val="001931D8"/>
    <w:rsid w:val="001932A3"/>
    <w:rsid w:val="00193420"/>
    <w:rsid w:val="00193666"/>
    <w:rsid w:val="00193805"/>
    <w:rsid w:val="001939AD"/>
    <w:rsid w:val="00193A88"/>
    <w:rsid w:val="00193AB8"/>
    <w:rsid w:val="00193C7B"/>
    <w:rsid w:val="00193CD8"/>
    <w:rsid w:val="00193D8D"/>
    <w:rsid w:val="00193F64"/>
    <w:rsid w:val="00193F97"/>
    <w:rsid w:val="001940A0"/>
    <w:rsid w:val="0019410A"/>
    <w:rsid w:val="001941B4"/>
    <w:rsid w:val="0019449B"/>
    <w:rsid w:val="0019458A"/>
    <w:rsid w:val="001946C6"/>
    <w:rsid w:val="001947FC"/>
    <w:rsid w:val="00194845"/>
    <w:rsid w:val="0019489D"/>
    <w:rsid w:val="001949F9"/>
    <w:rsid w:val="00194A92"/>
    <w:rsid w:val="00194DF6"/>
    <w:rsid w:val="00194F2B"/>
    <w:rsid w:val="001950AD"/>
    <w:rsid w:val="001950D4"/>
    <w:rsid w:val="001950ED"/>
    <w:rsid w:val="001952AF"/>
    <w:rsid w:val="0019542D"/>
    <w:rsid w:val="0019544F"/>
    <w:rsid w:val="00195795"/>
    <w:rsid w:val="001957FC"/>
    <w:rsid w:val="0019598B"/>
    <w:rsid w:val="00195A1C"/>
    <w:rsid w:val="00195A31"/>
    <w:rsid w:val="00195A8B"/>
    <w:rsid w:val="00195CDD"/>
    <w:rsid w:val="00195D61"/>
    <w:rsid w:val="00195E66"/>
    <w:rsid w:val="00195E78"/>
    <w:rsid w:val="00195F31"/>
    <w:rsid w:val="00196012"/>
    <w:rsid w:val="0019605A"/>
    <w:rsid w:val="0019619D"/>
    <w:rsid w:val="001962C4"/>
    <w:rsid w:val="001964CB"/>
    <w:rsid w:val="001967E7"/>
    <w:rsid w:val="00196842"/>
    <w:rsid w:val="00196878"/>
    <w:rsid w:val="00196900"/>
    <w:rsid w:val="001969D8"/>
    <w:rsid w:val="001969E9"/>
    <w:rsid w:val="00196A6B"/>
    <w:rsid w:val="00196AC6"/>
    <w:rsid w:val="00196C66"/>
    <w:rsid w:val="00196CC8"/>
    <w:rsid w:val="00196DF5"/>
    <w:rsid w:val="001976CE"/>
    <w:rsid w:val="0019770A"/>
    <w:rsid w:val="00197A5C"/>
    <w:rsid w:val="00197BC4"/>
    <w:rsid w:val="00197BED"/>
    <w:rsid w:val="00197DDB"/>
    <w:rsid w:val="00197DFA"/>
    <w:rsid w:val="00197F6B"/>
    <w:rsid w:val="001A021D"/>
    <w:rsid w:val="001A0288"/>
    <w:rsid w:val="001A0532"/>
    <w:rsid w:val="001A0571"/>
    <w:rsid w:val="001A057B"/>
    <w:rsid w:val="001A05A1"/>
    <w:rsid w:val="001A079F"/>
    <w:rsid w:val="001A08A1"/>
    <w:rsid w:val="001A08DF"/>
    <w:rsid w:val="001A0989"/>
    <w:rsid w:val="001A09D9"/>
    <w:rsid w:val="001A0A18"/>
    <w:rsid w:val="001A0B6C"/>
    <w:rsid w:val="001A0E8B"/>
    <w:rsid w:val="001A0FC9"/>
    <w:rsid w:val="001A1117"/>
    <w:rsid w:val="001A11D9"/>
    <w:rsid w:val="001A1223"/>
    <w:rsid w:val="001A1263"/>
    <w:rsid w:val="001A132D"/>
    <w:rsid w:val="001A1452"/>
    <w:rsid w:val="001A1A02"/>
    <w:rsid w:val="001A1BB1"/>
    <w:rsid w:val="001A1E96"/>
    <w:rsid w:val="001A1F22"/>
    <w:rsid w:val="001A2132"/>
    <w:rsid w:val="001A226A"/>
    <w:rsid w:val="001A2271"/>
    <w:rsid w:val="001A2291"/>
    <w:rsid w:val="001A235F"/>
    <w:rsid w:val="001A251A"/>
    <w:rsid w:val="001A265F"/>
    <w:rsid w:val="001A286B"/>
    <w:rsid w:val="001A2C87"/>
    <w:rsid w:val="001A2D3B"/>
    <w:rsid w:val="001A310A"/>
    <w:rsid w:val="001A337B"/>
    <w:rsid w:val="001A3545"/>
    <w:rsid w:val="001A3921"/>
    <w:rsid w:val="001A3B1D"/>
    <w:rsid w:val="001A3BEE"/>
    <w:rsid w:val="001A3E98"/>
    <w:rsid w:val="001A4036"/>
    <w:rsid w:val="001A403B"/>
    <w:rsid w:val="001A4494"/>
    <w:rsid w:val="001A4A1A"/>
    <w:rsid w:val="001A4C55"/>
    <w:rsid w:val="001A4C5B"/>
    <w:rsid w:val="001A4D83"/>
    <w:rsid w:val="001A4DEF"/>
    <w:rsid w:val="001A4E81"/>
    <w:rsid w:val="001A4FB1"/>
    <w:rsid w:val="001A50AE"/>
    <w:rsid w:val="001A5157"/>
    <w:rsid w:val="001A5430"/>
    <w:rsid w:val="001A5456"/>
    <w:rsid w:val="001A549F"/>
    <w:rsid w:val="001A5507"/>
    <w:rsid w:val="001A57CB"/>
    <w:rsid w:val="001A592E"/>
    <w:rsid w:val="001A5D05"/>
    <w:rsid w:val="001A6090"/>
    <w:rsid w:val="001A62A1"/>
    <w:rsid w:val="001A64DB"/>
    <w:rsid w:val="001A65F0"/>
    <w:rsid w:val="001A6616"/>
    <w:rsid w:val="001A6697"/>
    <w:rsid w:val="001A66BE"/>
    <w:rsid w:val="001A66D8"/>
    <w:rsid w:val="001A6869"/>
    <w:rsid w:val="001A6908"/>
    <w:rsid w:val="001A69FD"/>
    <w:rsid w:val="001A6B31"/>
    <w:rsid w:val="001A6BA4"/>
    <w:rsid w:val="001A6E8F"/>
    <w:rsid w:val="001A6F2B"/>
    <w:rsid w:val="001A71AA"/>
    <w:rsid w:val="001A72A8"/>
    <w:rsid w:val="001A7318"/>
    <w:rsid w:val="001A73BC"/>
    <w:rsid w:val="001A7407"/>
    <w:rsid w:val="001A7510"/>
    <w:rsid w:val="001A76CE"/>
    <w:rsid w:val="001A79E5"/>
    <w:rsid w:val="001A7C18"/>
    <w:rsid w:val="001A7CE9"/>
    <w:rsid w:val="001A7D31"/>
    <w:rsid w:val="001A7E44"/>
    <w:rsid w:val="001A7F5E"/>
    <w:rsid w:val="001B01A2"/>
    <w:rsid w:val="001B03ED"/>
    <w:rsid w:val="001B0491"/>
    <w:rsid w:val="001B0518"/>
    <w:rsid w:val="001B0716"/>
    <w:rsid w:val="001B0729"/>
    <w:rsid w:val="001B08FF"/>
    <w:rsid w:val="001B096A"/>
    <w:rsid w:val="001B0974"/>
    <w:rsid w:val="001B097C"/>
    <w:rsid w:val="001B0F3B"/>
    <w:rsid w:val="001B0F3C"/>
    <w:rsid w:val="001B1048"/>
    <w:rsid w:val="001B105D"/>
    <w:rsid w:val="001B1348"/>
    <w:rsid w:val="001B1366"/>
    <w:rsid w:val="001B155D"/>
    <w:rsid w:val="001B155F"/>
    <w:rsid w:val="001B1B9B"/>
    <w:rsid w:val="001B1BC7"/>
    <w:rsid w:val="001B1BE8"/>
    <w:rsid w:val="001B1CB7"/>
    <w:rsid w:val="001B1D08"/>
    <w:rsid w:val="001B1D6A"/>
    <w:rsid w:val="001B1F6B"/>
    <w:rsid w:val="001B1FCF"/>
    <w:rsid w:val="001B1FF7"/>
    <w:rsid w:val="001B20F9"/>
    <w:rsid w:val="001B2305"/>
    <w:rsid w:val="001B234E"/>
    <w:rsid w:val="001B2553"/>
    <w:rsid w:val="001B27AD"/>
    <w:rsid w:val="001B2955"/>
    <w:rsid w:val="001B29BD"/>
    <w:rsid w:val="001B2A5A"/>
    <w:rsid w:val="001B2A6C"/>
    <w:rsid w:val="001B2B43"/>
    <w:rsid w:val="001B2E69"/>
    <w:rsid w:val="001B2F1C"/>
    <w:rsid w:val="001B3009"/>
    <w:rsid w:val="001B308F"/>
    <w:rsid w:val="001B313F"/>
    <w:rsid w:val="001B3307"/>
    <w:rsid w:val="001B3394"/>
    <w:rsid w:val="001B34EE"/>
    <w:rsid w:val="001B3772"/>
    <w:rsid w:val="001B3935"/>
    <w:rsid w:val="001B3953"/>
    <w:rsid w:val="001B3C57"/>
    <w:rsid w:val="001B3E34"/>
    <w:rsid w:val="001B3EA1"/>
    <w:rsid w:val="001B3F60"/>
    <w:rsid w:val="001B3F9D"/>
    <w:rsid w:val="001B451C"/>
    <w:rsid w:val="001B4E72"/>
    <w:rsid w:val="001B4E82"/>
    <w:rsid w:val="001B5022"/>
    <w:rsid w:val="001B51CD"/>
    <w:rsid w:val="001B531C"/>
    <w:rsid w:val="001B53EB"/>
    <w:rsid w:val="001B5591"/>
    <w:rsid w:val="001B5626"/>
    <w:rsid w:val="001B568B"/>
    <w:rsid w:val="001B56BE"/>
    <w:rsid w:val="001B56F9"/>
    <w:rsid w:val="001B571C"/>
    <w:rsid w:val="001B573E"/>
    <w:rsid w:val="001B5752"/>
    <w:rsid w:val="001B58BC"/>
    <w:rsid w:val="001B5CAC"/>
    <w:rsid w:val="001B5D85"/>
    <w:rsid w:val="001B5F96"/>
    <w:rsid w:val="001B6018"/>
    <w:rsid w:val="001B6153"/>
    <w:rsid w:val="001B6170"/>
    <w:rsid w:val="001B61F6"/>
    <w:rsid w:val="001B652C"/>
    <w:rsid w:val="001B6542"/>
    <w:rsid w:val="001B6681"/>
    <w:rsid w:val="001B687C"/>
    <w:rsid w:val="001B6FBC"/>
    <w:rsid w:val="001B70D2"/>
    <w:rsid w:val="001B7250"/>
    <w:rsid w:val="001B7395"/>
    <w:rsid w:val="001B74F1"/>
    <w:rsid w:val="001B77E3"/>
    <w:rsid w:val="001B792B"/>
    <w:rsid w:val="001B7AE2"/>
    <w:rsid w:val="001B7B8B"/>
    <w:rsid w:val="001B7CF7"/>
    <w:rsid w:val="001B7D42"/>
    <w:rsid w:val="001B7E17"/>
    <w:rsid w:val="001C0094"/>
    <w:rsid w:val="001C009A"/>
    <w:rsid w:val="001C00C0"/>
    <w:rsid w:val="001C02CF"/>
    <w:rsid w:val="001C03FF"/>
    <w:rsid w:val="001C04F1"/>
    <w:rsid w:val="001C04FF"/>
    <w:rsid w:val="001C052B"/>
    <w:rsid w:val="001C0872"/>
    <w:rsid w:val="001C0945"/>
    <w:rsid w:val="001C0A32"/>
    <w:rsid w:val="001C0AB4"/>
    <w:rsid w:val="001C0BDB"/>
    <w:rsid w:val="001C0C60"/>
    <w:rsid w:val="001C0D86"/>
    <w:rsid w:val="001C0DB2"/>
    <w:rsid w:val="001C0F69"/>
    <w:rsid w:val="001C1A27"/>
    <w:rsid w:val="001C1ABD"/>
    <w:rsid w:val="001C1DFD"/>
    <w:rsid w:val="001C1F52"/>
    <w:rsid w:val="001C1FD6"/>
    <w:rsid w:val="001C1FDE"/>
    <w:rsid w:val="001C2128"/>
    <w:rsid w:val="001C23F9"/>
    <w:rsid w:val="001C2541"/>
    <w:rsid w:val="001C258D"/>
    <w:rsid w:val="001C265D"/>
    <w:rsid w:val="001C27CA"/>
    <w:rsid w:val="001C2A69"/>
    <w:rsid w:val="001C2AA1"/>
    <w:rsid w:val="001C2D44"/>
    <w:rsid w:val="001C2DC1"/>
    <w:rsid w:val="001C300B"/>
    <w:rsid w:val="001C30D3"/>
    <w:rsid w:val="001C31D1"/>
    <w:rsid w:val="001C324A"/>
    <w:rsid w:val="001C3382"/>
    <w:rsid w:val="001C3573"/>
    <w:rsid w:val="001C37EF"/>
    <w:rsid w:val="001C3A8C"/>
    <w:rsid w:val="001C3B3F"/>
    <w:rsid w:val="001C3B54"/>
    <w:rsid w:val="001C3C47"/>
    <w:rsid w:val="001C3D50"/>
    <w:rsid w:val="001C3DE6"/>
    <w:rsid w:val="001C4063"/>
    <w:rsid w:val="001C40BD"/>
    <w:rsid w:val="001C43AB"/>
    <w:rsid w:val="001C4574"/>
    <w:rsid w:val="001C4647"/>
    <w:rsid w:val="001C4820"/>
    <w:rsid w:val="001C48C6"/>
    <w:rsid w:val="001C4B36"/>
    <w:rsid w:val="001C4B55"/>
    <w:rsid w:val="001C4C2D"/>
    <w:rsid w:val="001C4F6F"/>
    <w:rsid w:val="001C4FCF"/>
    <w:rsid w:val="001C5384"/>
    <w:rsid w:val="001C56A4"/>
    <w:rsid w:val="001C57E2"/>
    <w:rsid w:val="001C5816"/>
    <w:rsid w:val="001C59D5"/>
    <w:rsid w:val="001C5AE1"/>
    <w:rsid w:val="001C5CC5"/>
    <w:rsid w:val="001C5EFB"/>
    <w:rsid w:val="001C5F57"/>
    <w:rsid w:val="001C607C"/>
    <w:rsid w:val="001C608F"/>
    <w:rsid w:val="001C6207"/>
    <w:rsid w:val="001C6451"/>
    <w:rsid w:val="001C65DD"/>
    <w:rsid w:val="001C6660"/>
    <w:rsid w:val="001C6791"/>
    <w:rsid w:val="001C6A29"/>
    <w:rsid w:val="001C6A2E"/>
    <w:rsid w:val="001C6AE4"/>
    <w:rsid w:val="001C6B45"/>
    <w:rsid w:val="001C6D29"/>
    <w:rsid w:val="001C6D65"/>
    <w:rsid w:val="001C6EAD"/>
    <w:rsid w:val="001C6F54"/>
    <w:rsid w:val="001C6FFD"/>
    <w:rsid w:val="001C7045"/>
    <w:rsid w:val="001C71F2"/>
    <w:rsid w:val="001C76C2"/>
    <w:rsid w:val="001C77F9"/>
    <w:rsid w:val="001C7804"/>
    <w:rsid w:val="001C78B3"/>
    <w:rsid w:val="001C7950"/>
    <w:rsid w:val="001C79B9"/>
    <w:rsid w:val="001C7A37"/>
    <w:rsid w:val="001C7AD6"/>
    <w:rsid w:val="001C7B1E"/>
    <w:rsid w:val="001C7D4B"/>
    <w:rsid w:val="001C7E3B"/>
    <w:rsid w:val="001C7E83"/>
    <w:rsid w:val="001C7EA9"/>
    <w:rsid w:val="001C7FE6"/>
    <w:rsid w:val="001D005F"/>
    <w:rsid w:val="001D0146"/>
    <w:rsid w:val="001D018B"/>
    <w:rsid w:val="001D025E"/>
    <w:rsid w:val="001D03B4"/>
    <w:rsid w:val="001D0538"/>
    <w:rsid w:val="001D06CA"/>
    <w:rsid w:val="001D077E"/>
    <w:rsid w:val="001D07C9"/>
    <w:rsid w:val="001D0842"/>
    <w:rsid w:val="001D0925"/>
    <w:rsid w:val="001D0EBA"/>
    <w:rsid w:val="001D0F77"/>
    <w:rsid w:val="001D10F3"/>
    <w:rsid w:val="001D1102"/>
    <w:rsid w:val="001D11D1"/>
    <w:rsid w:val="001D1567"/>
    <w:rsid w:val="001D1609"/>
    <w:rsid w:val="001D1642"/>
    <w:rsid w:val="001D170A"/>
    <w:rsid w:val="001D1A07"/>
    <w:rsid w:val="001D1BD8"/>
    <w:rsid w:val="001D1C51"/>
    <w:rsid w:val="001D1C9C"/>
    <w:rsid w:val="001D1D7E"/>
    <w:rsid w:val="001D1E40"/>
    <w:rsid w:val="001D1F6E"/>
    <w:rsid w:val="001D1FAA"/>
    <w:rsid w:val="001D1FB6"/>
    <w:rsid w:val="001D1FCB"/>
    <w:rsid w:val="001D2061"/>
    <w:rsid w:val="001D20AC"/>
    <w:rsid w:val="001D20DB"/>
    <w:rsid w:val="001D2534"/>
    <w:rsid w:val="001D25CB"/>
    <w:rsid w:val="001D25E1"/>
    <w:rsid w:val="001D28CD"/>
    <w:rsid w:val="001D2A0A"/>
    <w:rsid w:val="001D2A44"/>
    <w:rsid w:val="001D2D65"/>
    <w:rsid w:val="001D2D6D"/>
    <w:rsid w:val="001D2E45"/>
    <w:rsid w:val="001D2E48"/>
    <w:rsid w:val="001D30A7"/>
    <w:rsid w:val="001D30B5"/>
    <w:rsid w:val="001D30E0"/>
    <w:rsid w:val="001D3106"/>
    <w:rsid w:val="001D3145"/>
    <w:rsid w:val="001D32F6"/>
    <w:rsid w:val="001D3313"/>
    <w:rsid w:val="001D332E"/>
    <w:rsid w:val="001D334D"/>
    <w:rsid w:val="001D33A5"/>
    <w:rsid w:val="001D35A2"/>
    <w:rsid w:val="001D35B4"/>
    <w:rsid w:val="001D36F1"/>
    <w:rsid w:val="001D37F7"/>
    <w:rsid w:val="001D383D"/>
    <w:rsid w:val="001D3A65"/>
    <w:rsid w:val="001D3C6D"/>
    <w:rsid w:val="001D3CC4"/>
    <w:rsid w:val="001D3E21"/>
    <w:rsid w:val="001D3ECA"/>
    <w:rsid w:val="001D3EDA"/>
    <w:rsid w:val="001D40A9"/>
    <w:rsid w:val="001D410B"/>
    <w:rsid w:val="001D42BA"/>
    <w:rsid w:val="001D4662"/>
    <w:rsid w:val="001D48E8"/>
    <w:rsid w:val="001D4BC1"/>
    <w:rsid w:val="001D4C8D"/>
    <w:rsid w:val="001D4E44"/>
    <w:rsid w:val="001D524D"/>
    <w:rsid w:val="001D52C7"/>
    <w:rsid w:val="001D52E8"/>
    <w:rsid w:val="001D544A"/>
    <w:rsid w:val="001D55F4"/>
    <w:rsid w:val="001D5CBD"/>
    <w:rsid w:val="001D5E23"/>
    <w:rsid w:val="001D5E6A"/>
    <w:rsid w:val="001D5EAF"/>
    <w:rsid w:val="001D6022"/>
    <w:rsid w:val="001D63C7"/>
    <w:rsid w:val="001D63D0"/>
    <w:rsid w:val="001D6453"/>
    <w:rsid w:val="001D66EF"/>
    <w:rsid w:val="001D69B1"/>
    <w:rsid w:val="001D6A98"/>
    <w:rsid w:val="001D6ADB"/>
    <w:rsid w:val="001D6C4D"/>
    <w:rsid w:val="001D6D6F"/>
    <w:rsid w:val="001D6F71"/>
    <w:rsid w:val="001D6F88"/>
    <w:rsid w:val="001D721F"/>
    <w:rsid w:val="001D72DE"/>
    <w:rsid w:val="001D7354"/>
    <w:rsid w:val="001D7400"/>
    <w:rsid w:val="001D7454"/>
    <w:rsid w:val="001D7531"/>
    <w:rsid w:val="001D78D8"/>
    <w:rsid w:val="001D78EE"/>
    <w:rsid w:val="001D791A"/>
    <w:rsid w:val="001D7A18"/>
    <w:rsid w:val="001D7A43"/>
    <w:rsid w:val="001D7B14"/>
    <w:rsid w:val="001D7CB0"/>
    <w:rsid w:val="001E0212"/>
    <w:rsid w:val="001E0285"/>
    <w:rsid w:val="001E044D"/>
    <w:rsid w:val="001E044E"/>
    <w:rsid w:val="001E0466"/>
    <w:rsid w:val="001E06C7"/>
    <w:rsid w:val="001E0744"/>
    <w:rsid w:val="001E07C0"/>
    <w:rsid w:val="001E07C5"/>
    <w:rsid w:val="001E0981"/>
    <w:rsid w:val="001E0A3B"/>
    <w:rsid w:val="001E0A58"/>
    <w:rsid w:val="001E0A9C"/>
    <w:rsid w:val="001E0BD5"/>
    <w:rsid w:val="001E0D4E"/>
    <w:rsid w:val="001E10BE"/>
    <w:rsid w:val="001E1158"/>
    <w:rsid w:val="001E11A9"/>
    <w:rsid w:val="001E13E0"/>
    <w:rsid w:val="001E1599"/>
    <w:rsid w:val="001E15D2"/>
    <w:rsid w:val="001E1706"/>
    <w:rsid w:val="001E174E"/>
    <w:rsid w:val="001E18EA"/>
    <w:rsid w:val="001E19A1"/>
    <w:rsid w:val="001E19CE"/>
    <w:rsid w:val="001E19E3"/>
    <w:rsid w:val="001E1A5D"/>
    <w:rsid w:val="001E1A85"/>
    <w:rsid w:val="001E1AEC"/>
    <w:rsid w:val="001E1C96"/>
    <w:rsid w:val="001E1E02"/>
    <w:rsid w:val="001E1F17"/>
    <w:rsid w:val="001E1F8E"/>
    <w:rsid w:val="001E213F"/>
    <w:rsid w:val="001E2236"/>
    <w:rsid w:val="001E228A"/>
    <w:rsid w:val="001E2319"/>
    <w:rsid w:val="001E23A3"/>
    <w:rsid w:val="001E2413"/>
    <w:rsid w:val="001E249C"/>
    <w:rsid w:val="001E261D"/>
    <w:rsid w:val="001E262D"/>
    <w:rsid w:val="001E2748"/>
    <w:rsid w:val="001E274A"/>
    <w:rsid w:val="001E2867"/>
    <w:rsid w:val="001E2A48"/>
    <w:rsid w:val="001E2A58"/>
    <w:rsid w:val="001E2C17"/>
    <w:rsid w:val="001E2C76"/>
    <w:rsid w:val="001E33B9"/>
    <w:rsid w:val="001E33FE"/>
    <w:rsid w:val="001E35C9"/>
    <w:rsid w:val="001E36EB"/>
    <w:rsid w:val="001E37E8"/>
    <w:rsid w:val="001E3842"/>
    <w:rsid w:val="001E38A4"/>
    <w:rsid w:val="001E393B"/>
    <w:rsid w:val="001E3CCE"/>
    <w:rsid w:val="001E3DF0"/>
    <w:rsid w:val="001E3EE6"/>
    <w:rsid w:val="001E4078"/>
    <w:rsid w:val="001E4597"/>
    <w:rsid w:val="001E46F8"/>
    <w:rsid w:val="001E49FB"/>
    <w:rsid w:val="001E4B4F"/>
    <w:rsid w:val="001E4B62"/>
    <w:rsid w:val="001E4C7F"/>
    <w:rsid w:val="001E4CF1"/>
    <w:rsid w:val="001E4D15"/>
    <w:rsid w:val="001E4D57"/>
    <w:rsid w:val="001E4D7F"/>
    <w:rsid w:val="001E4E00"/>
    <w:rsid w:val="001E4EAF"/>
    <w:rsid w:val="001E506F"/>
    <w:rsid w:val="001E51D5"/>
    <w:rsid w:val="001E538C"/>
    <w:rsid w:val="001E5438"/>
    <w:rsid w:val="001E576A"/>
    <w:rsid w:val="001E57FB"/>
    <w:rsid w:val="001E5876"/>
    <w:rsid w:val="001E59DC"/>
    <w:rsid w:val="001E59EB"/>
    <w:rsid w:val="001E5B12"/>
    <w:rsid w:val="001E5BAE"/>
    <w:rsid w:val="001E5BB9"/>
    <w:rsid w:val="001E5BDA"/>
    <w:rsid w:val="001E5D4E"/>
    <w:rsid w:val="001E5D9B"/>
    <w:rsid w:val="001E5E11"/>
    <w:rsid w:val="001E5E52"/>
    <w:rsid w:val="001E5FC9"/>
    <w:rsid w:val="001E613E"/>
    <w:rsid w:val="001E6655"/>
    <w:rsid w:val="001E671F"/>
    <w:rsid w:val="001E699D"/>
    <w:rsid w:val="001E6A7F"/>
    <w:rsid w:val="001E6C7D"/>
    <w:rsid w:val="001E6DCD"/>
    <w:rsid w:val="001E6E00"/>
    <w:rsid w:val="001E6EAC"/>
    <w:rsid w:val="001E6EC0"/>
    <w:rsid w:val="001E7077"/>
    <w:rsid w:val="001E709A"/>
    <w:rsid w:val="001E70E1"/>
    <w:rsid w:val="001E7381"/>
    <w:rsid w:val="001E74C5"/>
    <w:rsid w:val="001E76AB"/>
    <w:rsid w:val="001E772F"/>
    <w:rsid w:val="001E7826"/>
    <w:rsid w:val="001E7833"/>
    <w:rsid w:val="001E794B"/>
    <w:rsid w:val="001E7956"/>
    <w:rsid w:val="001E7986"/>
    <w:rsid w:val="001E79C7"/>
    <w:rsid w:val="001E7A1B"/>
    <w:rsid w:val="001E7CC1"/>
    <w:rsid w:val="001E7E41"/>
    <w:rsid w:val="001E7EE7"/>
    <w:rsid w:val="001E7F28"/>
    <w:rsid w:val="001F0240"/>
    <w:rsid w:val="001F02C2"/>
    <w:rsid w:val="001F0366"/>
    <w:rsid w:val="001F04C5"/>
    <w:rsid w:val="001F0527"/>
    <w:rsid w:val="001F06BF"/>
    <w:rsid w:val="001F07D0"/>
    <w:rsid w:val="001F08B1"/>
    <w:rsid w:val="001F09A4"/>
    <w:rsid w:val="001F0AF2"/>
    <w:rsid w:val="001F0BD7"/>
    <w:rsid w:val="001F0DB4"/>
    <w:rsid w:val="001F0EB6"/>
    <w:rsid w:val="001F123F"/>
    <w:rsid w:val="001F16F7"/>
    <w:rsid w:val="001F1767"/>
    <w:rsid w:val="001F18BD"/>
    <w:rsid w:val="001F1927"/>
    <w:rsid w:val="001F1AD5"/>
    <w:rsid w:val="001F1AF3"/>
    <w:rsid w:val="001F1B0D"/>
    <w:rsid w:val="001F1B2E"/>
    <w:rsid w:val="001F1B90"/>
    <w:rsid w:val="001F1B9B"/>
    <w:rsid w:val="001F1E37"/>
    <w:rsid w:val="001F1E89"/>
    <w:rsid w:val="001F1F0E"/>
    <w:rsid w:val="001F1FE6"/>
    <w:rsid w:val="001F2005"/>
    <w:rsid w:val="001F204B"/>
    <w:rsid w:val="001F20FE"/>
    <w:rsid w:val="001F26F5"/>
    <w:rsid w:val="001F2743"/>
    <w:rsid w:val="001F2B86"/>
    <w:rsid w:val="001F2B90"/>
    <w:rsid w:val="001F2D0E"/>
    <w:rsid w:val="001F2F27"/>
    <w:rsid w:val="001F301E"/>
    <w:rsid w:val="001F31D7"/>
    <w:rsid w:val="001F31F7"/>
    <w:rsid w:val="001F320B"/>
    <w:rsid w:val="001F3372"/>
    <w:rsid w:val="001F33A5"/>
    <w:rsid w:val="001F3466"/>
    <w:rsid w:val="001F35F3"/>
    <w:rsid w:val="001F379F"/>
    <w:rsid w:val="001F37EF"/>
    <w:rsid w:val="001F3826"/>
    <w:rsid w:val="001F3BBF"/>
    <w:rsid w:val="001F3D69"/>
    <w:rsid w:val="001F3FA7"/>
    <w:rsid w:val="001F401B"/>
    <w:rsid w:val="001F401D"/>
    <w:rsid w:val="001F420C"/>
    <w:rsid w:val="001F42B8"/>
    <w:rsid w:val="001F43A1"/>
    <w:rsid w:val="001F44A1"/>
    <w:rsid w:val="001F4563"/>
    <w:rsid w:val="001F4584"/>
    <w:rsid w:val="001F46A5"/>
    <w:rsid w:val="001F46F1"/>
    <w:rsid w:val="001F474C"/>
    <w:rsid w:val="001F477C"/>
    <w:rsid w:val="001F47CE"/>
    <w:rsid w:val="001F48C3"/>
    <w:rsid w:val="001F497D"/>
    <w:rsid w:val="001F49A2"/>
    <w:rsid w:val="001F4AD4"/>
    <w:rsid w:val="001F4BC0"/>
    <w:rsid w:val="001F4F73"/>
    <w:rsid w:val="001F50F0"/>
    <w:rsid w:val="001F5596"/>
    <w:rsid w:val="001F573A"/>
    <w:rsid w:val="001F57FF"/>
    <w:rsid w:val="001F592C"/>
    <w:rsid w:val="001F5D01"/>
    <w:rsid w:val="001F5E0C"/>
    <w:rsid w:val="001F618C"/>
    <w:rsid w:val="001F61F7"/>
    <w:rsid w:val="001F6225"/>
    <w:rsid w:val="001F6284"/>
    <w:rsid w:val="001F6305"/>
    <w:rsid w:val="001F63AB"/>
    <w:rsid w:val="001F63E0"/>
    <w:rsid w:val="001F64AA"/>
    <w:rsid w:val="001F6586"/>
    <w:rsid w:val="001F65AF"/>
    <w:rsid w:val="001F65C8"/>
    <w:rsid w:val="001F672D"/>
    <w:rsid w:val="001F6877"/>
    <w:rsid w:val="001F68DE"/>
    <w:rsid w:val="001F69B0"/>
    <w:rsid w:val="001F69CD"/>
    <w:rsid w:val="001F6BC1"/>
    <w:rsid w:val="001F6CC0"/>
    <w:rsid w:val="001F6D1F"/>
    <w:rsid w:val="001F7413"/>
    <w:rsid w:val="001F75CB"/>
    <w:rsid w:val="001F76BC"/>
    <w:rsid w:val="001F76D5"/>
    <w:rsid w:val="001F77A5"/>
    <w:rsid w:val="001F78CE"/>
    <w:rsid w:val="001F7AB1"/>
    <w:rsid w:val="001F7B69"/>
    <w:rsid w:val="001F7C18"/>
    <w:rsid w:val="001F7D44"/>
    <w:rsid w:val="00200173"/>
    <w:rsid w:val="0020049A"/>
    <w:rsid w:val="00200537"/>
    <w:rsid w:val="00200603"/>
    <w:rsid w:val="00200695"/>
    <w:rsid w:val="0020084B"/>
    <w:rsid w:val="00200B90"/>
    <w:rsid w:val="00200D1B"/>
    <w:rsid w:val="00200D66"/>
    <w:rsid w:val="00200E03"/>
    <w:rsid w:val="00200E87"/>
    <w:rsid w:val="00200FA4"/>
    <w:rsid w:val="002010D6"/>
    <w:rsid w:val="002011BF"/>
    <w:rsid w:val="00201241"/>
    <w:rsid w:val="0020127D"/>
    <w:rsid w:val="002012A1"/>
    <w:rsid w:val="0020138F"/>
    <w:rsid w:val="002013A1"/>
    <w:rsid w:val="00201445"/>
    <w:rsid w:val="002014CA"/>
    <w:rsid w:val="00201764"/>
    <w:rsid w:val="0020185E"/>
    <w:rsid w:val="00201976"/>
    <w:rsid w:val="002019FD"/>
    <w:rsid w:val="00201BB7"/>
    <w:rsid w:val="00201BD7"/>
    <w:rsid w:val="00201C7C"/>
    <w:rsid w:val="00201DE6"/>
    <w:rsid w:val="00201E33"/>
    <w:rsid w:val="00201F86"/>
    <w:rsid w:val="00201F96"/>
    <w:rsid w:val="002021CA"/>
    <w:rsid w:val="00202262"/>
    <w:rsid w:val="00202357"/>
    <w:rsid w:val="002023DC"/>
    <w:rsid w:val="002023F3"/>
    <w:rsid w:val="00202438"/>
    <w:rsid w:val="00202440"/>
    <w:rsid w:val="002025B2"/>
    <w:rsid w:val="0020266B"/>
    <w:rsid w:val="002027E9"/>
    <w:rsid w:val="002028B9"/>
    <w:rsid w:val="00202BB3"/>
    <w:rsid w:val="00202C76"/>
    <w:rsid w:val="00202DAD"/>
    <w:rsid w:val="00203053"/>
    <w:rsid w:val="002030C1"/>
    <w:rsid w:val="002030EB"/>
    <w:rsid w:val="002030FE"/>
    <w:rsid w:val="00203176"/>
    <w:rsid w:val="0020331B"/>
    <w:rsid w:val="00203355"/>
    <w:rsid w:val="002033B7"/>
    <w:rsid w:val="002034CD"/>
    <w:rsid w:val="00203548"/>
    <w:rsid w:val="002035FF"/>
    <w:rsid w:val="00203F91"/>
    <w:rsid w:val="002040BD"/>
    <w:rsid w:val="002040CC"/>
    <w:rsid w:val="0020424A"/>
    <w:rsid w:val="0020447D"/>
    <w:rsid w:val="0020455B"/>
    <w:rsid w:val="00204617"/>
    <w:rsid w:val="0020464A"/>
    <w:rsid w:val="002046B0"/>
    <w:rsid w:val="00204804"/>
    <w:rsid w:val="00204857"/>
    <w:rsid w:val="00204914"/>
    <w:rsid w:val="0020494D"/>
    <w:rsid w:val="00204C43"/>
    <w:rsid w:val="00204C7B"/>
    <w:rsid w:val="00204CDE"/>
    <w:rsid w:val="00204E57"/>
    <w:rsid w:val="00204EE2"/>
    <w:rsid w:val="00204F81"/>
    <w:rsid w:val="00205051"/>
    <w:rsid w:val="002050D1"/>
    <w:rsid w:val="002050FA"/>
    <w:rsid w:val="002054AB"/>
    <w:rsid w:val="00205637"/>
    <w:rsid w:val="00205655"/>
    <w:rsid w:val="0020587A"/>
    <w:rsid w:val="002058DE"/>
    <w:rsid w:val="00205A16"/>
    <w:rsid w:val="00205B06"/>
    <w:rsid w:val="00205B3B"/>
    <w:rsid w:val="00205C14"/>
    <w:rsid w:val="00205CDD"/>
    <w:rsid w:val="00205D80"/>
    <w:rsid w:val="0020614E"/>
    <w:rsid w:val="0020616B"/>
    <w:rsid w:val="00206191"/>
    <w:rsid w:val="00206263"/>
    <w:rsid w:val="0020633C"/>
    <w:rsid w:val="002064F5"/>
    <w:rsid w:val="00206592"/>
    <w:rsid w:val="00206659"/>
    <w:rsid w:val="00206750"/>
    <w:rsid w:val="0020696D"/>
    <w:rsid w:val="00206A08"/>
    <w:rsid w:val="00206A19"/>
    <w:rsid w:val="00206A6D"/>
    <w:rsid w:val="00206B07"/>
    <w:rsid w:val="00206FB3"/>
    <w:rsid w:val="00206FD2"/>
    <w:rsid w:val="002070A4"/>
    <w:rsid w:val="00207139"/>
    <w:rsid w:val="00207372"/>
    <w:rsid w:val="002073BD"/>
    <w:rsid w:val="002073C1"/>
    <w:rsid w:val="002074F9"/>
    <w:rsid w:val="002075A4"/>
    <w:rsid w:val="00207B11"/>
    <w:rsid w:val="00207BA6"/>
    <w:rsid w:val="00207D75"/>
    <w:rsid w:val="00207E5B"/>
    <w:rsid w:val="00207F38"/>
    <w:rsid w:val="0021006B"/>
    <w:rsid w:val="00210196"/>
    <w:rsid w:val="00210211"/>
    <w:rsid w:val="00210396"/>
    <w:rsid w:val="00210492"/>
    <w:rsid w:val="002105D2"/>
    <w:rsid w:val="002108AF"/>
    <w:rsid w:val="00210974"/>
    <w:rsid w:val="00210A96"/>
    <w:rsid w:val="00210B08"/>
    <w:rsid w:val="00210B42"/>
    <w:rsid w:val="00210CFE"/>
    <w:rsid w:val="00210FD9"/>
    <w:rsid w:val="002112E9"/>
    <w:rsid w:val="002117C6"/>
    <w:rsid w:val="00211939"/>
    <w:rsid w:val="00211AC7"/>
    <w:rsid w:val="00211B03"/>
    <w:rsid w:val="00211B79"/>
    <w:rsid w:val="00211BF0"/>
    <w:rsid w:val="00211C3A"/>
    <w:rsid w:val="00211CD1"/>
    <w:rsid w:val="00211DA9"/>
    <w:rsid w:val="00211E10"/>
    <w:rsid w:val="00211E9E"/>
    <w:rsid w:val="0021211B"/>
    <w:rsid w:val="00212147"/>
    <w:rsid w:val="00212220"/>
    <w:rsid w:val="0021223F"/>
    <w:rsid w:val="00212303"/>
    <w:rsid w:val="00212590"/>
    <w:rsid w:val="002125C8"/>
    <w:rsid w:val="00212735"/>
    <w:rsid w:val="0021288A"/>
    <w:rsid w:val="002129A2"/>
    <w:rsid w:val="00212ABA"/>
    <w:rsid w:val="00212D4A"/>
    <w:rsid w:val="00212DE4"/>
    <w:rsid w:val="00212E36"/>
    <w:rsid w:val="00212E8C"/>
    <w:rsid w:val="0021301D"/>
    <w:rsid w:val="002130B9"/>
    <w:rsid w:val="00213110"/>
    <w:rsid w:val="00213258"/>
    <w:rsid w:val="0021333C"/>
    <w:rsid w:val="002133CA"/>
    <w:rsid w:val="00213649"/>
    <w:rsid w:val="00213731"/>
    <w:rsid w:val="0021388A"/>
    <w:rsid w:val="00213B6F"/>
    <w:rsid w:val="00213DDC"/>
    <w:rsid w:val="00213E81"/>
    <w:rsid w:val="00213F66"/>
    <w:rsid w:val="00214116"/>
    <w:rsid w:val="00214117"/>
    <w:rsid w:val="0021417A"/>
    <w:rsid w:val="002141AF"/>
    <w:rsid w:val="0021425A"/>
    <w:rsid w:val="0021446B"/>
    <w:rsid w:val="0021454A"/>
    <w:rsid w:val="0021464F"/>
    <w:rsid w:val="0021470C"/>
    <w:rsid w:val="00214A2C"/>
    <w:rsid w:val="00214A48"/>
    <w:rsid w:val="00214F31"/>
    <w:rsid w:val="002150FF"/>
    <w:rsid w:val="0021515B"/>
    <w:rsid w:val="00215567"/>
    <w:rsid w:val="002157EB"/>
    <w:rsid w:val="00215ADE"/>
    <w:rsid w:val="00215DF7"/>
    <w:rsid w:val="00216107"/>
    <w:rsid w:val="00216191"/>
    <w:rsid w:val="002161AB"/>
    <w:rsid w:val="00216374"/>
    <w:rsid w:val="00216386"/>
    <w:rsid w:val="0021640F"/>
    <w:rsid w:val="00216558"/>
    <w:rsid w:val="00216598"/>
    <w:rsid w:val="002166C0"/>
    <w:rsid w:val="002166FD"/>
    <w:rsid w:val="00216773"/>
    <w:rsid w:val="00216863"/>
    <w:rsid w:val="00216D83"/>
    <w:rsid w:val="00216FA8"/>
    <w:rsid w:val="00217032"/>
    <w:rsid w:val="00217034"/>
    <w:rsid w:val="002170D0"/>
    <w:rsid w:val="0021722B"/>
    <w:rsid w:val="002175CB"/>
    <w:rsid w:val="0021763D"/>
    <w:rsid w:val="002177F2"/>
    <w:rsid w:val="00217C08"/>
    <w:rsid w:val="00217D15"/>
    <w:rsid w:val="00217DAB"/>
    <w:rsid w:val="00217DDB"/>
    <w:rsid w:val="00217FA3"/>
    <w:rsid w:val="00220240"/>
    <w:rsid w:val="002202EC"/>
    <w:rsid w:val="0022033F"/>
    <w:rsid w:val="002205AC"/>
    <w:rsid w:val="0022091A"/>
    <w:rsid w:val="00220AAB"/>
    <w:rsid w:val="00220AFB"/>
    <w:rsid w:val="00220B12"/>
    <w:rsid w:val="00220DEF"/>
    <w:rsid w:val="00220ED1"/>
    <w:rsid w:val="00220F19"/>
    <w:rsid w:val="0022101F"/>
    <w:rsid w:val="002212F4"/>
    <w:rsid w:val="002215B4"/>
    <w:rsid w:val="00221714"/>
    <w:rsid w:val="0022194A"/>
    <w:rsid w:val="00221970"/>
    <w:rsid w:val="00221A26"/>
    <w:rsid w:val="00221B49"/>
    <w:rsid w:val="00221CC1"/>
    <w:rsid w:val="00221F2D"/>
    <w:rsid w:val="00221F67"/>
    <w:rsid w:val="00221FA5"/>
    <w:rsid w:val="002220E3"/>
    <w:rsid w:val="002220FC"/>
    <w:rsid w:val="00222140"/>
    <w:rsid w:val="00222154"/>
    <w:rsid w:val="002223AE"/>
    <w:rsid w:val="002223D8"/>
    <w:rsid w:val="00222544"/>
    <w:rsid w:val="0022276F"/>
    <w:rsid w:val="002227D4"/>
    <w:rsid w:val="00222976"/>
    <w:rsid w:val="00222A1E"/>
    <w:rsid w:val="00222AAB"/>
    <w:rsid w:val="00222AEC"/>
    <w:rsid w:val="00222D03"/>
    <w:rsid w:val="00222F04"/>
    <w:rsid w:val="00222F25"/>
    <w:rsid w:val="00222F75"/>
    <w:rsid w:val="002232C9"/>
    <w:rsid w:val="0022344D"/>
    <w:rsid w:val="0022367C"/>
    <w:rsid w:val="002236E3"/>
    <w:rsid w:val="002238FA"/>
    <w:rsid w:val="00223A65"/>
    <w:rsid w:val="00223B0B"/>
    <w:rsid w:val="00223BE0"/>
    <w:rsid w:val="00223CE6"/>
    <w:rsid w:val="00223F02"/>
    <w:rsid w:val="00223F08"/>
    <w:rsid w:val="0022408E"/>
    <w:rsid w:val="0022411D"/>
    <w:rsid w:val="0022416A"/>
    <w:rsid w:val="0022418C"/>
    <w:rsid w:val="00224420"/>
    <w:rsid w:val="00224448"/>
    <w:rsid w:val="002246A6"/>
    <w:rsid w:val="00224839"/>
    <w:rsid w:val="00224A01"/>
    <w:rsid w:val="00224B94"/>
    <w:rsid w:val="00224BB5"/>
    <w:rsid w:val="00224CB1"/>
    <w:rsid w:val="00224D82"/>
    <w:rsid w:val="00224E03"/>
    <w:rsid w:val="00224F07"/>
    <w:rsid w:val="002250D4"/>
    <w:rsid w:val="00225280"/>
    <w:rsid w:val="0022538C"/>
    <w:rsid w:val="002255C5"/>
    <w:rsid w:val="0022563A"/>
    <w:rsid w:val="002259F0"/>
    <w:rsid w:val="00225D51"/>
    <w:rsid w:val="00225EEC"/>
    <w:rsid w:val="00226090"/>
    <w:rsid w:val="00226205"/>
    <w:rsid w:val="002262DC"/>
    <w:rsid w:val="00226345"/>
    <w:rsid w:val="0022636E"/>
    <w:rsid w:val="0022640D"/>
    <w:rsid w:val="0022647F"/>
    <w:rsid w:val="0022675D"/>
    <w:rsid w:val="002267A8"/>
    <w:rsid w:val="002268F5"/>
    <w:rsid w:val="00226953"/>
    <w:rsid w:val="002269E0"/>
    <w:rsid w:val="00226B50"/>
    <w:rsid w:val="00226B70"/>
    <w:rsid w:val="00226BDA"/>
    <w:rsid w:val="00226D5F"/>
    <w:rsid w:val="00226F80"/>
    <w:rsid w:val="00226F93"/>
    <w:rsid w:val="00226F98"/>
    <w:rsid w:val="00226FD2"/>
    <w:rsid w:val="00227201"/>
    <w:rsid w:val="002272B1"/>
    <w:rsid w:val="002273AC"/>
    <w:rsid w:val="002275E8"/>
    <w:rsid w:val="002278B1"/>
    <w:rsid w:val="00227D3B"/>
    <w:rsid w:val="00227E86"/>
    <w:rsid w:val="00227F69"/>
    <w:rsid w:val="00227F7F"/>
    <w:rsid w:val="00227F8F"/>
    <w:rsid w:val="00227FC5"/>
    <w:rsid w:val="00230194"/>
    <w:rsid w:val="002303A6"/>
    <w:rsid w:val="002305EC"/>
    <w:rsid w:val="0023081C"/>
    <w:rsid w:val="00230892"/>
    <w:rsid w:val="002309BB"/>
    <w:rsid w:val="00230A79"/>
    <w:rsid w:val="00230AA3"/>
    <w:rsid w:val="00230B92"/>
    <w:rsid w:val="00230F0C"/>
    <w:rsid w:val="00230F67"/>
    <w:rsid w:val="002316D8"/>
    <w:rsid w:val="002316EC"/>
    <w:rsid w:val="002317FB"/>
    <w:rsid w:val="00231919"/>
    <w:rsid w:val="00231A48"/>
    <w:rsid w:val="00231B34"/>
    <w:rsid w:val="00231B41"/>
    <w:rsid w:val="00231BAF"/>
    <w:rsid w:val="00231CB4"/>
    <w:rsid w:val="00231CC7"/>
    <w:rsid w:val="00231DDB"/>
    <w:rsid w:val="00231E5C"/>
    <w:rsid w:val="00231F31"/>
    <w:rsid w:val="00231F57"/>
    <w:rsid w:val="00231FC0"/>
    <w:rsid w:val="00232182"/>
    <w:rsid w:val="002324F8"/>
    <w:rsid w:val="00232732"/>
    <w:rsid w:val="002327B3"/>
    <w:rsid w:val="002327B5"/>
    <w:rsid w:val="00232863"/>
    <w:rsid w:val="002328C2"/>
    <w:rsid w:val="002329B7"/>
    <w:rsid w:val="002329FA"/>
    <w:rsid w:val="00232A5D"/>
    <w:rsid w:val="00232C54"/>
    <w:rsid w:val="00232CC2"/>
    <w:rsid w:val="00232DB9"/>
    <w:rsid w:val="00232E2F"/>
    <w:rsid w:val="00232EF9"/>
    <w:rsid w:val="00232F94"/>
    <w:rsid w:val="00232F9E"/>
    <w:rsid w:val="0023320D"/>
    <w:rsid w:val="002332BC"/>
    <w:rsid w:val="00233328"/>
    <w:rsid w:val="00233517"/>
    <w:rsid w:val="0023355F"/>
    <w:rsid w:val="0023357F"/>
    <w:rsid w:val="002335B1"/>
    <w:rsid w:val="002335FE"/>
    <w:rsid w:val="002337C3"/>
    <w:rsid w:val="00233806"/>
    <w:rsid w:val="0023381D"/>
    <w:rsid w:val="002339F3"/>
    <w:rsid w:val="00233DFD"/>
    <w:rsid w:val="00234622"/>
    <w:rsid w:val="0023464A"/>
    <w:rsid w:val="0023469F"/>
    <w:rsid w:val="0023489F"/>
    <w:rsid w:val="00234A7A"/>
    <w:rsid w:val="00234AB6"/>
    <w:rsid w:val="00234AC9"/>
    <w:rsid w:val="00234B62"/>
    <w:rsid w:val="00234B79"/>
    <w:rsid w:val="00234C64"/>
    <w:rsid w:val="00234CB7"/>
    <w:rsid w:val="00234F47"/>
    <w:rsid w:val="002350B9"/>
    <w:rsid w:val="002353D5"/>
    <w:rsid w:val="002353E4"/>
    <w:rsid w:val="002353EC"/>
    <w:rsid w:val="002353F4"/>
    <w:rsid w:val="00235AC2"/>
    <w:rsid w:val="00235C3E"/>
    <w:rsid w:val="00235F36"/>
    <w:rsid w:val="00235FF0"/>
    <w:rsid w:val="002360AE"/>
    <w:rsid w:val="0023610A"/>
    <w:rsid w:val="0023613F"/>
    <w:rsid w:val="0023626A"/>
    <w:rsid w:val="00236348"/>
    <w:rsid w:val="00236410"/>
    <w:rsid w:val="00236442"/>
    <w:rsid w:val="002365B2"/>
    <w:rsid w:val="0023668E"/>
    <w:rsid w:val="002366A9"/>
    <w:rsid w:val="002366BE"/>
    <w:rsid w:val="00236832"/>
    <w:rsid w:val="00236834"/>
    <w:rsid w:val="00236B05"/>
    <w:rsid w:val="00236B28"/>
    <w:rsid w:val="00236F1A"/>
    <w:rsid w:val="00236F5C"/>
    <w:rsid w:val="00236FB3"/>
    <w:rsid w:val="00236FCD"/>
    <w:rsid w:val="0023721F"/>
    <w:rsid w:val="002372C4"/>
    <w:rsid w:val="0023755D"/>
    <w:rsid w:val="002375C1"/>
    <w:rsid w:val="0023777D"/>
    <w:rsid w:val="00237B6C"/>
    <w:rsid w:val="00237C2E"/>
    <w:rsid w:val="00237C97"/>
    <w:rsid w:val="00237CE9"/>
    <w:rsid w:val="00237E65"/>
    <w:rsid w:val="00237F86"/>
    <w:rsid w:val="00237F87"/>
    <w:rsid w:val="0024008A"/>
    <w:rsid w:val="00240179"/>
    <w:rsid w:val="00240311"/>
    <w:rsid w:val="00240513"/>
    <w:rsid w:val="002405B4"/>
    <w:rsid w:val="002405C0"/>
    <w:rsid w:val="00240739"/>
    <w:rsid w:val="00240783"/>
    <w:rsid w:val="002407AB"/>
    <w:rsid w:val="002407BF"/>
    <w:rsid w:val="002407D3"/>
    <w:rsid w:val="00240819"/>
    <w:rsid w:val="00240C6A"/>
    <w:rsid w:val="00240D72"/>
    <w:rsid w:val="00240DB9"/>
    <w:rsid w:val="00240E62"/>
    <w:rsid w:val="002410B0"/>
    <w:rsid w:val="00241470"/>
    <w:rsid w:val="00241625"/>
    <w:rsid w:val="00241681"/>
    <w:rsid w:val="00241862"/>
    <w:rsid w:val="00241D66"/>
    <w:rsid w:val="00241DDE"/>
    <w:rsid w:val="00241DF4"/>
    <w:rsid w:val="00242075"/>
    <w:rsid w:val="00242096"/>
    <w:rsid w:val="002420FF"/>
    <w:rsid w:val="0024223C"/>
    <w:rsid w:val="00242329"/>
    <w:rsid w:val="002427C6"/>
    <w:rsid w:val="002428BF"/>
    <w:rsid w:val="00242AC0"/>
    <w:rsid w:val="00242B40"/>
    <w:rsid w:val="00242C5A"/>
    <w:rsid w:val="00242E07"/>
    <w:rsid w:val="00242FC0"/>
    <w:rsid w:val="00242FEB"/>
    <w:rsid w:val="002430F2"/>
    <w:rsid w:val="00243188"/>
    <w:rsid w:val="00243252"/>
    <w:rsid w:val="0024390E"/>
    <w:rsid w:val="00243AE9"/>
    <w:rsid w:val="00243D16"/>
    <w:rsid w:val="00243E02"/>
    <w:rsid w:val="00243E96"/>
    <w:rsid w:val="00243F06"/>
    <w:rsid w:val="002440E1"/>
    <w:rsid w:val="00244136"/>
    <w:rsid w:val="00244236"/>
    <w:rsid w:val="00244291"/>
    <w:rsid w:val="0024491F"/>
    <w:rsid w:val="00244A4C"/>
    <w:rsid w:val="00244B94"/>
    <w:rsid w:val="00244BCB"/>
    <w:rsid w:val="00244D1B"/>
    <w:rsid w:val="00244D5C"/>
    <w:rsid w:val="00244EF0"/>
    <w:rsid w:val="002454A2"/>
    <w:rsid w:val="00245743"/>
    <w:rsid w:val="002457DF"/>
    <w:rsid w:val="002457EE"/>
    <w:rsid w:val="00245878"/>
    <w:rsid w:val="00245DB5"/>
    <w:rsid w:val="00245DC2"/>
    <w:rsid w:val="00245ED0"/>
    <w:rsid w:val="00246186"/>
    <w:rsid w:val="0024639E"/>
    <w:rsid w:val="00246426"/>
    <w:rsid w:val="00246456"/>
    <w:rsid w:val="00246462"/>
    <w:rsid w:val="0024651D"/>
    <w:rsid w:val="0024692B"/>
    <w:rsid w:val="002469CA"/>
    <w:rsid w:val="00246B99"/>
    <w:rsid w:val="00246D5B"/>
    <w:rsid w:val="00246F23"/>
    <w:rsid w:val="002471DE"/>
    <w:rsid w:val="00247996"/>
    <w:rsid w:val="002479AF"/>
    <w:rsid w:val="00247AB0"/>
    <w:rsid w:val="00247BCC"/>
    <w:rsid w:val="00247C18"/>
    <w:rsid w:val="00247D22"/>
    <w:rsid w:val="00247E7D"/>
    <w:rsid w:val="00247EA4"/>
    <w:rsid w:val="00247F2D"/>
    <w:rsid w:val="00247F9E"/>
    <w:rsid w:val="00247FD4"/>
    <w:rsid w:val="00247FE0"/>
    <w:rsid w:val="0025000F"/>
    <w:rsid w:val="00250096"/>
    <w:rsid w:val="00250135"/>
    <w:rsid w:val="0025024B"/>
    <w:rsid w:val="0025036C"/>
    <w:rsid w:val="002503DE"/>
    <w:rsid w:val="002503F7"/>
    <w:rsid w:val="002505F0"/>
    <w:rsid w:val="002507BB"/>
    <w:rsid w:val="00250808"/>
    <w:rsid w:val="00250817"/>
    <w:rsid w:val="0025090C"/>
    <w:rsid w:val="002509D9"/>
    <w:rsid w:val="00250B42"/>
    <w:rsid w:val="00250D61"/>
    <w:rsid w:val="00250F16"/>
    <w:rsid w:val="0025118D"/>
    <w:rsid w:val="002511FB"/>
    <w:rsid w:val="0025122A"/>
    <w:rsid w:val="00251241"/>
    <w:rsid w:val="0025133F"/>
    <w:rsid w:val="00251444"/>
    <w:rsid w:val="00251615"/>
    <w:rsid w:val="00251657"/>
    <w:rsid w:val="00251B8E"/>
    <w:rsid w:val="00251CA4"/>
    <w:rsid w:val="00251DAC"/>
    <w:rsid w:val="00251F6C"/>
    <w:rsid w:val="002520B0"/>
    <w:rsid w:val="0025238F"/>
    <w:rsid w:val="002523F5"/>
    <w:rsid w:val="002524A5"/>
    <w:rsid w:val="002525AF"/>
    <w:rsid w:val="00252625"/>
    <w:rsid w:val="002526AF"/>
    <w:rsid w:val="002526BD"/>
    <w:rsid w:val="002526D9"/>
    <w:rsid w:val="00252738"/>
    <w:rsid w:val="0025275E"/>
    <w:rsid w:val="002527AC"/>
    <w:rsid w:val="002528DD"/>
    <w:rsid w:val="00252902"/>
    <w:rsid w:val="00252A13"/>
    <w:rsid w:val="00252AF1"/>
    <w:rsid w:val="00252CE0"/>
    <w:rsid w:val="00252DBE"/>
    <w:rsid w:val="0025313C"/>
    <w:rsid w:val="00253238"/>
    <w:rsid w:val="002535A8"/>
    <w:rsid w:val="00253677"/>
    <w:rsid w:val="00253761"/>
    <w:rsid w:val="00253B32"/>
    <w:rsid w:val="00253BA5"/>
    <w:rsid w:val="0025405B"/>
    <w:rsid w:val="002540B6"/>
    <w:rsid w:val="00254393"/>
    <w:rsid w:val="002545D2"/>
    <w:rsid w:val="00254661"/>
    <w:rsid w:val="00254669"/>
    <w:rsid w:val="00254785"/>
    <w:rsid w:val="00254950"/>
    <w:rsid w:val="00254988"/>
    <w:rsid w:val="00254C82"/>
    <w:rsid w:val="00254DA5"/>
    <w:rsid w:val="00254DFC"/>
    <w:rsid w:val="00254E19"/>
    <w:rsid w:val="002551D3"/>
    <w:rsid w:val="002554A2"/>
    <w:rsid w:val="0025553F"/>
    <w:rsid w:val="00255593"/>
    <w:rsid w:val="002555B0"/>
    <w:rsid w:val="00255632"/>
    <w:rsid w:val="0025569A"/>
    <w:rsid w:val="0025598F"/>
    <w:rsid w:val="002559A2"/>
    <w:rsid w:val="00255B60"/>
    <w:rsid w:val="00255BA0"/>
    <w:rsid w:val="00255EC6"/>
    <w:rsid w:val="00255F13"/>
    <w:rsid w:val="00255F69"/>
    <w:rsid w:val="00255FCB"/>
    <w:rsid w:val="0025625D"/>
    <w:rsid w:val="002563F9"/>
    <w:rsid w:val="002565F8"/>
    <w:rsid w:val="00256646"/>
    <w:rsid w:val="00256894"/>
    <w:rsid w:val="002568BC"/>
    <w:rsid w:val="00256B02"/>
    <w:rsid w:val="00256C88"/>
    <w:rsid w:val="00256DE1"/>
    <w:rsid w:val="002571A3"/>
    <w:rsid w:val="002571D8"/>
    <w:rsid w:val="00257295"/>
    <w:rsid w:val="0025730C"/>
    <w:rsid w:val="002574EB"/>
    <w:rsid w:val="002575D3"/>
    <w:rsid w:val="0025792D"/>
    <w:rsid w:val="0025794D"/>
    <w:rsid w:val="0026001A"/>
    <w:rsid w:val="0026006F"/>
    <w:rsid w:val="00260077"/>
    <w:rsid w:val="0026013E"/>
    <w:rsid w:val="0026020D"/>
    <w:rsid w:val="0026039E"/>
    <w:rsid w:val="0026061E"/>
    <w:rsid w:val="00260879"/>
    <w:rsid w:val="002608D4"/>
    <w:rsid w:val="00260923"/>
    <w:rsid w:val="00260975"/>
    <w:rsid w:val="002609A8"/>
    <w:rsid w:val="00260D8B"/>
    <w:rsid w:val="00260ED7"/>
    <w:rsid w:val="00260F30"/>
    <w:rsid w:val="0026109F"/>
    <w:rsid w:val="002610A7"/>
    <w:rsid w:val="002611F8"/>
    <w:rsid w:val="00261326"/>
    <w:rsid w:val="00261421"/>
    <w:rsid w:val="0026145C"/>
    <w:rsid w:val="00261470"/>
    <w:rsid w:val="0026152E"/>
    <w:rsid w:val="002616FB"/>
    <w:rsid w:val="0026186A"/>
    <w:rsid w:val="00261A0A"/>
    <w:rsid w:val="00261A79"/>
    <w:rsid w:val="00261BD8"/>
    <w:rsid w:val="0026208F"/>
    <w:rsid w:val="00262104"/>
    <w:rsid w:val="002624B1"/>
    <w:rsid w:val="00262A58"/>
    <w:rsid w:val="00262B70"/>
    <w:rsid w:val="00262C74"/>
    <w:rsid w:val="00262D7E"/>
    <w:rsid w:val="002633E2"/>
    <w:rsid w:val="00263452"/>
    <w:rsid w:val="00263481"/>
    <w:rsid w:val="002635A4"/>
    <w:rsid w:val="0026369B"/>
    <w:rsid w:val="002636E0"/>
    <w:rsid w:val="0026382F"/>
    <w:rsid w:val="002638C6"/>
    <w:rsid w:val="00263C1E"/>
    <w:rsid w:val="00263DF0"/>
    <w:rsid w:val="00263F0C"/>
    <w:rsid w:val="00264140"/>
    <w:rsid w:val="00264297"/>
    <w:rsid w:val="002644C2"/>
    <w:rsid w:val="002648EA"/>
    <w:rsid w:val="00264909"/>
    <w:rsid w:val="00264A04"/>
    <w:rsid w:val="00264A4B"/>
    <w:rsid w:val="00264CF9"/>
    <w:rsid w:val="00264DA4"/>
    <w:rsid w:val="00264E97"/>
    <w:rsid w:val="00264FC7"/>
    <w:rsid w:val="00265012"/>
    <w:rsid w:val="00265092"/>
    <w:rsid w:val="00265105"/>
    <w:rsid w:val="002651F2"/>
    <w:rsid w:val="002654D9"/>
    <w:rsid w:val="002656E0"/>
    <w:rsid w:val="002657EF"/>
    <w:rsid w:val="0026590A"/>
    <w:rsid w:val="00266066"/>
    <w:rsid w:val="00266299"/>
    <w:rsid w:val="0026630F"/>
    <w:rsid w:val="002663A0"/>
    <w:rsid w:val="002665F7"/>
    <w:rsid w:val="002666BB"/>
    <w:rsid w:val="0026672B"/>
    <w:rsid w:val="002667DE"/>
    <w:rsid w:val="002667F7"/>
    <w:rsid w:val="00266A78"/>
    <w:rsid w:val="00266C0A"/>
    <w:rsid w:val="00266CD3"/>
    <w:rsid w:val="00266D72"/>
    <w:rsid w:val="002670D7"/>
    <w:rsid w:val="002671AC"/>
    <w:rsid w:val="002671B8"/>
    <w:rsid w:val="002672A8"/>
    <w:rsid w:val="002672DA"/>
    <w:rsid w:val="00267393"/>
    <w:rsid w:val="0026741A"/>
    <w:rsid w:val="00267439"/>
    <w:rsid w:val="002675FE"/>
    <w:rsid w:val="002676DF"/>
    <w:rsid w:val="002678B1"/>
    <w:rsid w:val="00267947"/>
    <w:rsid w:val="00267A01"/>
    <w:rsid w:val="00267C55"/>
    <w:rsid w:val="002701DA"/>
    <w:rsid w:val="0027029F"/>
    <w:rsid w:val="00270301"/>
    <w:rsid w:val="00270401"/>
    <w:rsid w:val="0027042D"/>
    <w:rsid w:val="00270820"/>
    <w:rsid w:val="00270A2B"/>
    <w:rsid w:val="00270A77"/>
    <w:rsid w:val="00270BB4"/>
    <w:rsid w:val="00270CA7"/>
    <w:rsid w:val="00270FDD"/>
    <w:rsid w:val="002710F7"/>
    <w:rsid w:val="002715B9"/>
    <w:rsid w:val="00271779"/>
    <w:rsid w:val="00271948"/>
    <w:rsid w:val="002719AF"/>
    <w:rsid w:val="00271A16"/>
    <w:rsid w:val="00271AF7"/>
    <w:rsid w:val="00271BEF"/>
    <w:rsid w:val="0027221B"/>
    <w:rsid w:val="002723BB"/>
    <w:rsid w:val="002724DF"/>
    <w:rsid w:val="002725D7"/>
    <w:rsid w:val="002727B9"/>
    <w:rsid w:val="00272A01"/>
    <w:rsid w:val="00272A86"/>
    <w:rsid w:val="00272BF6"/>
    <w:rsid w:val="00273220"/>
    <w:rsid w:val="00273227"/>
    <w:rsid w:val="0027327A"/>
    <w:rsid w:val="00273475"/>
    <w:rsid w:val="00273628"/>
    <w:rsid w:val="00273691"/>
    <w:rsid w:val="002736DB"/>
    <w:rsid w:val="002737F1"/>
    <w:rsid w:val="002738A9"/>
    <w:rsid w:val="00273AD1"/>
    <w:rsid w:val="00273C43"/>
    <w:rsid w:val="00273D90"/>
    <w:rsid w:val="00273EE9"/>
    <w:rsid w:val="00273F72"/>
    <w:rsid w:val="00273F92"/>
    <w:rsid w:val="00273FB7"/>
    <w:rsid w:val="00273FF7"/>
    <w:rsid w:val="0027424D"/>
    <w:rsid w:val="002742DC"/>
    <w:rsid w:val="00274352"/>
    <w:rsid w:val="0027438D"/>
    <w:rsid w:val="00274694"/>
    <w:rsid w:val="0027483A"/>
    <w:rsid w:val="00274928"/>
    <w:rsid w:val="00274A55"/>
    <w:rsid w:val="00274AED"/>
    <w:rsid w:val="00274C92"/>
    <w:rsid w:val="00274CAD"/>
    <w:rsid w:val="00275258"/>
    <w:rsid w:val="002753F8"/>
    <w:rsid w:val="00275522"/>
    <w:rsid w:val="00275527"/>
    <w:rsid w:val="0027564F"/>
    <w:rsid w:val="0027571F"/>
    <w:rsid w:val="0027574C"/>
    <w:rsid w:val="00275C0C"/>
    <w:rsid w:val="00275E99"/>
    <w:rsid w:val="00276162"/>
    <w:rsid w:val="0027621D"/>
    <w:rsid w:val="00276412"/>
    <w:rsid w:val="00276613"/>
    <w:rsid w:val="002766F7"/>
    <w:rsid w:val="00276701"/>
    <w:rsid w:val="00276757"/>
    <w:rsid w:val="00276923"/>
    <w:rsid w:val="00276A01"/>
    <w:rsid w:val="00276A7C"/>
    <w:rsid w:val="00276AFC"/>
    <w:rsid w:val="00276CEE"/>
    <w:rsid w:val="00276DE6"/>
    <w:rsid w:val="0027715F"/>
    <w:rsid w:val="002772DF"/>
    <w:rsid w:val="00277696"/>
    <w:rsid w:val="002779EC"/>
    <w:rsid w:val="00277A77"/>
    <w:rsid w:val="00277AF5"/>
    <w:rsid w:val="00277C8A"/>
    <w:rsid w:val="00277D1C"/>
    <w:rsid w:val="00277E3C"/>
    <w:rsid w:val="00277F65"/>
    <w:rsid w:val="00277FD9"/>
    <w:rsid w:val="002800EE"/>
    <w:rsid w:val="00280395"/>
    <w:rsid w:val="00280427"/>
    <w:rsid w:val="002805CF"/>
    <w:rsid w:val="002808E9"/>
    <w:rsid w:val="002809D2"/>
    <w:rsid w:val="002809FA"/>
    <w:rsid w:val="00280E86"/>
    <w:rsid w:val="00280F69"/>
    <w:rsid w:val="00280FD1"/>
    <w:rsid w:val="0028116B"/>
    <w:rsid w:val="0028117D"/>
    <w:rsid w:val="0028129F"/>
    <w:rsid w:val="00281369"/>
    <w:rsid w:val="0028185C"/>
    <w:rsid w:val="002818A7"/>
    <w:rsid w:val="002818F6"/>
    <w:rsid w:val="00281AF4"/>
    <w:rsid w:val="00281B0C"/>
    <w:rsid w:val="00281BA5"/>
    <w:rsid w:val="00281FD5"/>
    <w:rsid w:val="002821D6"/>
    <w:rsid w:val="0028225E"/>
    <w:rsid w:val="00282273"/>
    <w:rsid w:val="002824BA"/>
    <w:rsid w:val="0028270D"/>
    <w:rsid w:val="002827AE"/>
    <w:rsid w:val="002827D2"/>
    <w:rsid w:val="002827DB"/>
    <w:rsid w:val="00282C87"/>
    <w:rsid w:val="00282C96"/>
    <w:rsid w:val="00282D74"/>
    <w:rsid w:val="00282D82"/>
    <w:rsid w:val="00282F27"/>
    <w:rsid w:val="0028322C"/>
    <w:rsid w:val="002833CE"/>
    <w:rsid w:val="002834CA"/>
    <w:rsid w:val="0028353A"/>
    <w:rsid w:val="00283650"/>
    <w:rsid w:val="002838CE"/>
    <w:rsid w:val="00283BF2"/>
    <w:rsid w:val="00283D49"/>
    <w:rsid w:val="00283E19"/>
    <w:rsid w:val="00284099"/>
    <w:rsid w:val="002840EE"/>
    <w:rsid w:val="00284152"/>
    <w:rsid w:val="00284240"/>
    <w:rsid w:val="00284260"/>
    <w:rsid w:val="002843BB"/>
    <w:rsid w:val="00284656"/>
    <w:rsid w:val="00284934"/>
    <w:rsid w:val="002849EC"/>
    <w:rsid w:val="00284A4D"/>
    <w:rsid w:val="00284AB5"/>
    <w:rsid w:val="00284C03"/>
    <w:rsid w:val="00284DCC"/>
    <w:rsid w:val="00284E41"/>
    <w:rsid w:val="00285179"/>
    <w:rsid w:val="0028522D"/>
    <w:rsid w:val="002852B0"/>
    <w:rsid w:val="0028554F"/>
    <w:rsid w:val="002856C4"/>
    <w:rsid w:val="002858E4"/>
    <w:rsid w:val="002858F3"/>
    <w:rsid w:val="002859CA"/>
    <w:rsid w:val="002859F6"/>
    <w:rsid w:val="00285A01"/>
    <w:rsid w:val="00285A30"/>
    <w:rsid w:val="00285C9E"/>
    <w:rsid w:val="00285E2C"/>
    <w:rsid w:val="0028605D"/>
    <w:rsid w:val="002860DA"/>
    <w:rsid w:val="002860F4"/>
    <w:rsid w:val="00286211"/>
    <w:rsid w:val="00286B02"/>
    <w:rsid w:val="00286EE2"/>
    <w:rsid w:val="0028714A"/>
    <w:rsid w:val="00287153"/>
    <w:rsid w:val="0028722D"/>
    <w:rsid w:val="00287507"/>
    <w:rsid w:val="00287667"/>
    <w:rsid w:val="00287790"/>
    <w:rsid w:val="002877A5"/>
    <w:rsid w:val="00287862"/>
    <w:rsid w:val="002878D4"/>
    <w:rsid w:val="00287A5B"/>
    <w:rsid w:val="00287BB1"/>
    <w:rsid w:val="00287C3B"/>
    <w:rsid w:val="00287C72"/>
    <w:rsid w:val="00287CFE"/>
    <w:rsid w:val="00287D64"/>
    <w:rsid w:val="00287EA8"/>
    <w:rsid w:val="002900B7"/>
    <w:rsid w:val="00290171"/>
    <w:rsid w:val="00290190"/>
    <w:rsid w:val="00290256"/>
    <w:rsid w:val="002902E5"/>
    <w:rsid w:val="00290497"/>
    <w:rsid w:val="002904F2"/>
    <w:rsid w:val="002906E3"/>
    <w:rsid w:val="0029076A"/>
    <w:rsid w:val="00290C76"/>
    <w:rsid w:val="00290DD9"/>
    <w:rsid w:val="00291238"/>
    <w:rsid w:val="002912EB"/>
    <w:rsid w:val="002913F4"/>
    <w:rsid w:val="002914DE"/>
    <w:rsid w:val="002915E0"/>
    <w:rsid w:val="0029183B"/>
    <w:rsid w:val="00291C74"/>
    <w:rsid w:val="00291CE8"/>
    <w:rsid w:val="00291FF4"/>
    <w:rsid w:val="00292064"/>
    <w:rsid w:val="002922C8"/>
    <w:rsid w:val="00292460"/>
    <w:rsid w:val="002924DE"/>
    <w:rsid w:val="0029252B"/>
    <w:rsid w:val="002926BC"/>
    <w:rsid w:val="0029274E"/>
    <w:rsid w:val="00292776"/>
    <w:rsid w:val="00292B21"/>
    <w:rsid w:val="00292BDD"/>
    <w:rsid w:val="00292C4E"/>
    <w:rsid w:val="00292CF8"/>
    <w:rsid w:val="00292D36"/>
    <w:rsid w:val="0029322E"/>
    <w:rsid w:val="0029323A"/>
    <w:rsid w:val="002932D1"/>
    <w:rsid w:val="002934D1"/>
    <w:rsid w:val="002934E0"/>
    <w:rsid w:val="0029354D"/>
    <w:rsid w:val="0029361D"/>
    <w:rsid w:val="0029391B"/>
    <w:rsid w:val="00293BDC"/>
    <w:rsid w:val="00293C4E"/>
    <w:rsid w:val="00293D17"/>
    <w:rsid w:val="00293D68"/>
    <w:rsid w:val="00293D7D"/>
    <w:rsid w:val="00293EB5"/>
    <w:rsid w:val="00293EED"/>
    <w:rsid w:val="00293F9F"/>
    <w:rsid w:val="00294041"/>
    <w:rsid w:val="0029415A"/>
    <w:rsid w:val="0029437F"/>
    <w:rsid w:val="00294496"/>
    <w:rsid w:val="0029459B"/>
    <w:rsid w:val="002945FC"/>
    <w:rsid w:val="00294757"/>
    <w:rsid w:val="00294928"/>
    <w:rsid w:val="00294B54"/>
    <w:rsid w:val="00294B60"/>
    <w:rsid w:val="00294C9A"/>
    <w:rsid w:val="00294D8F"/>
    <w:rsid w:val="00294DFF"/>
    <w:rsid w:val="00294E9E"/>
    <w:rsid w:val="00294EB0"/>
    <w:rsid w:val="00295084"/>
    <w:rsid w:val="00295153"/>
    <w:rsid w:val="0029520A"/>
    <w:rsid w:val="00295247"/>
    <w:rsid w:val="0029549E"/>
    <w:rsid w:val="002954C8"/>
    <w:rsid w:val="00295555"/>
    <w:rsid w:val="002956CC"/>
    <w:rsid w:val="0029573E"/>
    <w:rsid w:val="002958CC"/>
    <w:rsid w:val="002959A1"/>
    <w:rsid w:val="00295ACD"/>
    <w:rsid w:val="00295C2A"/>
    <w:rsid w:val="00296096"/>
    <w:rsid w:val="002962B7"/>
    <w:rsid w:val="002962E7"/>
    <w:rsid w:val="0029661B"/>
    <w:rsid w:val="002967DD"/>
    <w:rsid w:val="00296908"/>
    <w:rsid w:val="00296AE1"/>
    <w:rsid w:val="00296B2D"/>
    <w:rsid w:val="00296D2A"/>
    <w:rsid w:val="00296F2C"/>
    <w:rsid w:val="00297001"/>
    <w:rsid w:val="00297023"/>
    <w:rsid w:val="002972BF"/>
    <w:rsid w:val="00297356"/>
    <w:rsid w:val="0029758D"/>
    <w:rsid w:val="00297829"/>
    <w:rsid w:val="002979A7"/>
    <w:rsid w:val="00297BAE"/>
    <w:rsid w:val="00297D66"/>
    <w:rsid w:val="00297E63"/>
    <w:rsid w:val="00297F89"/>
    <w:rsid w:val="002A030F"/>
    <w:rsid w:val="002A0336"/>
    <w:rsid w:val="002A041C"/>
    <w:rsid w:val="002A0530"/>
    <w:rsid w:val="002A062F"/>
    <w:rsid w:val="002A06A0"/>
    <w:rsid w:val="002A06FC"/>
    <w:rsid w:val="002A0754"/>
    <w:rsid w:val="002A0928"/>
    <w:rsid w:val="002A0C30"/>
    <w:rsid w:val="002A0D19"/>
    <w:rsid w:val="002A1217"/>
    <w:rsid w:val="002A1249"/>
    <w:rsid w:val="002A12AD"/>
    <w:rsid w:val="002A172B"/>
    <w:rsid w:val="002A1790"/>
    <w:rsid w:val="002A1792"/>
    <w:rsid w:val="002A17C0"/>
    <w:rsid w:val="002A18EE"/>
    <w:rsid w:val="002A1A59"/>
    <w:rsid w:val="002A1C89"/>
    <w:rsid w:val="002A1C9E"/>
    <w:rsid w:val="002A1E3F"/>
    <w:rsid w:val="002A2061"/>
    <w:rsid w:val="002A228C"/>
    <w:rsid w:val="002A24DC"/>
    <w:rsid w:val="002A25CC"/>
    <w:rsid w:val="002A26C9"/>
    <w:rsid w:val="002A2B9D"/>
    <w:rsid w:val="002A2C5A"/>
    <w:rsid w:val="002A2D30"/>
    <w:rsid w:val="002A2D48"/>
    <w:rsid w:val="002A2DA1"/>
    <w:rsid w:val="002A2E77"/>
    <w:rsid w:val="002A2FAF"/>
    <w:rsid w:val="002A2FF0"/>
    <w:rsid w:val="002A30E8"/>
    <w:rsid w:val="002A3105"/>
    <w:rsid w:val="002A333F"/>
    <w:rsid w:val="002A33B1"/>
    <w:rsid w:val="002A346D"/>
    <w:rsid w:val="002A3611"/>
    <w:rsid w:val="002A3674"/>
    <w:rsid w:val="002A3755"/>
    <w:rsid w:val="002A384B"/>
    <w:rsid w:val="002A3877"/>
    <w:rsid w:val="002A391D"/>
    <w:rsid w:val="002A39F2"/>
    <w:rsid w:val="002A3A2E"/>
    <w:rsid w:val="002A3B27"/>
    <w:rsid w:val="002A3B66"/>
    <w:rsid w:val="002A40F8"/>
    <w:rsid w:val="002A424B"/>
    <w:rsid w:val="002A43E6"/>
    <w:rsid w:val="002A4997"/>
    <w:rsid w:val="002A4B37"/>
    <w:rsid w:val="002A4CE5"/>
    <w:rsid w:val="002A4DDC"/>
    <w:rsid w:val="002A4ED6"/>
    <w:rsid w:val="002A4F62"/>
    <w:rsid w:val="002A5018"/>
    <w:rsid w:val="002A5046"/>
    <w:rsid w:val="002A5145"/>
    <w:rsid w:val="002A5182"/>
    <w:rsid w:val="002A5287"/>
    <w:rsid w:val="002A52F9"/>
    <w:rsid w:val="002A5313"/>
    <w:rsid w:val="002A5365"/>
    <w:rsid w:val="002A5465"/>
    <w:rsid w:val="002A54BB"/>
    <w:rsid w:val="002A554F"/>
    <w:rsid w:val="002A570B"/>
    <w:rsid w:val="002A58CA"/>
    <w:rsid w:val="002A5BD7"/>
    <w:rsid w:val="002A5E84"/>
    <w:rsid w:val="002A5F0B"/>
    <w:rsid w:val="002A5FBC"/>
    <w:rsid w:val="002A6052"/>
    <w:rsid w:val="002A6581"/>
    <w:rsid w:val="002A6A51"/>
    <w:rsid w:val="002A6AC1"/>
    <w:rsid w:val="002A6C19"/>
    <w:rsid w:val="002A6C68"/>
    <w:rsid w:val="002A6CBB"/>
    <w:rsid w:val="002A6F24"/>
    <w:rsid w:val="002A70E0"/>
    <w:rsid w:val="002A7151"/>
    <w:rsid w:val="002A71C1"/>
    <w:rsid w:val="002A71E0"/>
    <w:rsid w:val="002A726B"/>
    <w:rsid w:val="002A72F3"/>
    <w:rsid w:val="002A74BB"/>
    <w:rsid w:val="002A75BD"/>
    <w:rsid w:val="002A763C"/>
    <w:rsid w:val="002A776C"/>
    <w:rsid w:val="002A7A5F"/>
    <w:rsid w:val="002A7A8F"/>
    <w:rsid w:val="002A7E08"/>
    <w:rsid w:val="002A7F9D"/>
    <w:rsid w:val="002B03B4"/>
    <w:rsid w:val="002B0572"/>
    <w:rsid w:val="002B068C"/>
    <w:rsid w:val="002B08D5"/>
    <w:rsid w:val="002B09AF"/>
    <w:rsid w:val="002B0C04"/>
    <w:rsid w:val="002B0C69"/>
    <w:rsid w:val="002B0E7A"/>
    <w:rsid w:val="002B0EB3"/>
    <w:rsid w:val="002B0FA8"/>
    <w:rsid w:val="002B119C"/>
    <w:rsid w:val="002B1284"/>
    <w:rsid w:val="002B1359"/>
    <w:rsid w:val="002B157B"/>
    <w:rsid w:val="002B1622"/>
    <w:rsid w:val="002B16E4"/>
    <w:rsid w:val="002B1812"/>
    <w:rsid w:val="002B19D2"/>
    <w:rsid w:val="002B1A94"/>
    <w:rsid w:val="002B1B09"/>
    <w:rsid w:val="002B1B5B"/>
    <w:rsid w:val="002B1D98"/>
    <w:rsid w:val="002B1DF2"/>
    <w:rsid w:val="002B1F5E"/>
    <w:rsid w:val="002B1FC7"/>
    <w:rsid w:val="002B2163"/>
    <w:rsid w:val="002B227E"/>
    <w:rsid w:val="002B235A"/>
    <w:rsid w:val="002B23D1"/>
    <w:rsid w:val="002B241B"/>
    <w:rsid w:val="002B24DB"/>
    <w:rsid w:val="002B24E1"/>
    <w:rsid w:val="002B2644"/>
    <w:rsid w:val="002B26DE"/>
    <w:rsid w:val="002B2760"/>
    <w:rsid w:val="002B2774"/>
    <w:rsid w:val="002B2848"/>
    <w:rsid w:val="002B28E3"/>
    <w:rsid w:val="002B29E8"/>
    <w:rsid w:val="002B2B30"/>
    <w:rsid w:val="002B2E0E"/>
    <w:rsid w:val="002B2EBD"/>
    <w:rsid w:val="002B30B9"/>
    <w:rsid w:val="002B30DB"/>
    <w:rsid w:val="002B3138"/>
    <w:rsid w:val="002B321B"/>
    <w:rsid w:val="002B33FD"/>
    <w:rsid w:val="002B3406"/>
    <w:rsid w:val="002B35F9"/>
    <w:rsid w:val="002B35FE"/>
    <w:rsid w:val="002B36AF"/>
    <w:rsid w:val="002B3766"/>
    <w:rsid w:val="002B37E1"/>
    <w:rsid w:val="002B3818"/>
    <w:rsid w:val="002B38BE"/>
    <w:rsid w:val="002B3D71"/>
    <w:rsid w:val="002B3FF5"/>
    <w:rsid w:val="002B41DB"/>
    <w:rsid w:val="002B438A"/>
    <w:rsid w:val="002B44BE"/>
    <w:rsid w:val="002B4542"/>
    <w:rsid w:val="002B483B"/>
    <w:rsid w:val="002B4941"/>
    <w:rsid w:val="002B4C7B"/>
    <w:rsid w:val="002B4DAA"/>
    <w:rsid w:val="002B4DF6"/>
    <w:rsid w:val="002B5003"/>
    <w:rsid w:val="002B5186"/>
    <w:rsid w:val="002B526B"/>
    <w:rsid w:val="002B551A"/>
    <w:rsid w:val="002B55ED"/>
    <w:rsid w:val="002B580B"/>
    <w:rsid w:val="002B5ABC"/>
    <w:rsid w:val="002B5B4B"/>
    <w:rsid w:val="002B5B83"/>
    <w:rsid w:val="002B5BC5"/>
    <w:rsid w:val="002B5E0A"/>
    <w:rsid w:val="002B5E80"/>
    <w:rsid w:val="002B628D"/>
    <w:rsid w:val="002B6450"/>
    <w:rsid w:val="002B6851"/>
    <w:rsid w:val="002B6D45"/>
    <w:rsid w:val="002B6DEA"/>
    <w:rsid w:val="002B6FAD"/>
    <w:rsid w:val="002B737B"/>
    <w:rsid w:val="002B7554"/>
    <w:rsid w:val="002B76B2"/>
    <w:rsid w:val="002B76C5"/>
    <w:rsid w:val="002B775E"/>
    <w:rsid w:val="002B780A"/>
    <w:rsid w:val="002B7A32"/>
    <w:rsid w:val="002B7A65"/>
    <w:rsid w:val="002B7D2D"/>
    <w:rsid w:val="002B7D2F"/>
    <w:rsid w:val="002B7E72"/>
    <w:rsid w:val="002C0102"/>
    <w:rsid w:val="002C01A6"/>
    <w:rsid w:val="002C0243"/>
    <w:rsid w:val="002C0301"/>
    <w:rsid w:val="002C035E"/>
    <w:rsid w:val="002C050C"/>
    <w:rsid w:val="002C0520"/>
    <w:rsid w:val="002C0689"/>
    <w:rsid w:val="002C0738"/>
    <w:rsid w:val="002C080B"/>
    <w:rsid w:val="002C0860"/>
    <w:rsid w:val="002C0B3D"/>
    <w:rsid w:val="002C0B60"/>
    <w:rsid w:val="002C0B87"/>
    <w:rsid w:val="002C0FC0"/>
    <w:rsid w:val="002C103A"/>
    <w:rsid w:val="002C10E0"/>
    <w:rsid w:val="002C1377"/>
    <w:rsid w:val="002C13AD"/>
    <w:rsid w:val="002C150B"/>
    <w:rsid w:val="002C15A7"/>
    <w:rsid w:val="002C1A74"/>
    <w:rsid w:val="002C1C2C"/>
    <w:rsid w:val="002C1F9F"/>
    <w:rsid w:val="002C20B3"/>
    <w:rsid w:val="002C2288"/>
    <w:rsid w:val="002C233B"/>
    <w:rsid w:val="002C2694"/>
    <w:rsid w:val="002C2915"/>
    <w:rsid w:val="002C299C"/>
    <w:rsid w:val="002C299E"/>
    <w:rsid w:val="002C2AFB"/>
    <w:rsid w:val="002C2BDE"/>
    <w:rsid w:val="002C2CDC"/>
    <w:rsid w:val="002C300D"/>
    <w:rsid w:val="002C320F"/>
    <w:rsid w:val="002C333F"/>
    <w:rsid w:val="002C340D"/>
    <w:rsid w:val="002C3489"/>
    <w:rsid w:val="002C39C9"/>
    <w:rsid w:val="002C3A00"/>
    <w:rsid w:val="002C3A5F"/>
    <w:rsid w:val="002C3B6D"/>
    <w:rsid w:val="002C3CAC"/>
    <w:rsid w:val="002C3CDC"/>
    <w:rsid w:val="002C3F43"/>
    <w:rsid w:val="002C4205"/>
    <w:rsid w:val="002C4252"/>
    <w:rsid w:val="002C432D"/>
    <w:rsid w:val="002C4446"/>
    <w:rsid w:val="002C44F3"/>
    <w:rsid w:val="002C4684"/>
    <w:rsid w:val="002C46F2"/>
    <w:rsid w:val="002C49AF"/>
    <w:rsid w:val="002C4B07"/>
    <w:rsid w:val="002C4BB7"/>
    <w:rsid w:val="002C4C9F"/>
    <w:rsid w:val="002C4DE1"/>
    <w:rsid w:val="002C4EC2"/>
    <w:rsid w:val="002C4F14"/>
    <w:rsid w:val="002C5004"/>
    <w:rsid w:val="002C51DF"/>
    <w:rsid w:val="002C525D"/>
    <w:rsid w:val="002C528C"/>
    <w:rsid w:val="002C549B"/>
    <w:rsid w:val="002C54CF"/>
    <w:rsid w:val="002C54F6"/>
    <w:rsid w:val="002C5536"/>
    <w:rsid w:val="002C553C"/>
    <w:rsid w:val="002C56A3"/>
    <w:rsid w:val="002C59C4"/>
    <w:rsid w:val="002C5A97"/>
    <w:rsid w:val="002C5BC1"/>
    <w:rsid w:val="002C5BDC"/>
    <w:rsid w:val="002C5F8E"/>
    <w:rsid w:val="002C6223"/>
    <w:rsid w:val="002C630B"/>
    <w:rsid w:val="002C648C"/>
    <w:rsid w:val="002C64C4"/>
    <w:rsid w:val="002C65BC"/>
    <w:rsid w:val="002C65C3"/>
    <w:rsid w:val="002C691D"/>
    <w:rsid w:val="002C6946"/>
    <w:rsid w:val="002C6A93"/>
    <w:rsid w:val="002C6BB1"/>
    <w:rsid w:val="002C6C3B"/>
    <w:rsid w:val="002C6D78"/>
    <w:rsid w:val="002C6E3A"/>
    <w:rsid w:val="002C6F33"/>
    <w:rsid w:val="002C7055"/>
    <w:rsid w:val="002C71A2"/>
    <w:rsid w:val="002C7529"/>
    <w:rsid w:val="002C75A4"/>
    <w:rsid w:val="002C75C8"/>
    <w:rsid w:val="002C77CD"/>
    <w:rsid w:val="002C7DAC"/>
    <w:rsid w:val="002C7DF7"/>
    <w:rsid w:val="002C7E3D"/>
    <w:rsid w:val="002D022E"/>
    <w:rsid w:val="002D036A"/>
    <w:rsid w:val="002D0473"/>
    <w:rsid w:val="002D067D"/>
    <w:rsid w:val="002D06B5"/>
    <w:rsid w:val="002D07DE"/>
    <w:rsid w:val="002D0819"/>
    <w:rsid w:val="002D08D5"/>
    <w:rsid w:val="002D0A76"/>
    <w:rsid w:val="002D0AFD"/>
    <w:rsid w:val="002D0BC0"/>
    <w:rsid w:val="002D0C28"/>
    <w:rsid w:val="002D0FEF"/>
    <w:rsid w:val="002D106A"/>
    <w:rsid w:val="002D13F9"/>
    <w:rsid w:val="002D1545"/>
    <w:rsid w:val="002D1590"/>
    <w:rsid w:val="002D1619"/>
    <w:rsid w:val="002D1693"/>
    <w:rsid w:val="002D1A44"/>
    <w:rsid w:val="002D1A87"/>
    <w:rsid w:val="002D1BFD"/>
    <w:rsid w:val="002D1CA0"/>
    <w:rsid w:val="002D1D8A"/>
    <w:rsid w:val="002D1FEB"/>
    <w:rsid w:val="002D2218"/>
    <w:rsid w:val="002D2370"/>
    <w:rsid w:val="002D2516"/>
    <w:rsid w:val="002D2608"/>
    <w:rsid w:val="002D265B"/>
    <w:rsid w:val="002D287B"/>
    <w:rsid w:val="002D2975"/>
    <w:rsid w:val="002D2A92"/>
    <w:rsid w:val="002D2B00"/>
    <w:rsid w:val="002D2B82"/>
    <w:rsid w:val="002D2DB5"/>
    <w:rsid w:val="002D2F2D"/>
    <w:rsid w:val="002D2F9D"/>
    <w:rsid w:val="002D2FF3"/>
    <w:rsid w:val="002D32EE"/>
    <w:rsid w:val="002D332D"/>
    <w:rsid w:val="002D346D"/>
    <w:rsid w:val="002D3633"/>
    <w:rsid w:val="002D3992"/>
    <w:rsid w:val="002D3A4D"/>
    <w:rsid w:val="002D3CA7"/>
    <w:rsid w:val="002D3D4D"/>
    <w:rsid w:val="002D3F3F"/>
    <w:rsid w:val="002D3F6F"/>
    <w:rsid w:val="002D4104"/>
    <w:rsid w:val="002D41B8"/>
    <w:rsid w:val="002D4307"/>
    <w:rsid w:val="002D4450"/>
    <w:rsid w:val="002D450D"/>
    <w:rsid w:val="002D48D3"/>
    <w:rsid w:val="002D4B10"/>
    <w:rsid w:val="002D4EE8"/>
    <w:rsid w:val="002D4FDB"/>
    <w:rsid w:val="002D507E"/>
    <w:rsid w:val="002D5111"/>
    <w:rsid w:val="002D5157"/>
    <w:rsid w:val="002D51AC"/>
    <w:rsid w:val="002D5320"/>
    <w:rsid w:val="002D5325"/>
    <w:rsid w:val="002D53D4"/>
    <w:rsid w:val="002D55E9"/>
    <w:rsid w:val="002D5610"/>
    <w:rsid w:val="002D5BE8"/>
    <w:rsid w:val="002D5D0C"/>
    <w:rsid w:val="002D5D70"/>
    <w:rsid w:val="002D5E43"/>
    <w:rsid w:val="002D66F1"/>
    <w:rsid w:val="002D6727"/>
    <w:rsid w:val="002D6847"/>
    <w:rsid w:val="002D6C6B"/>
    <w:rsid w:val="002D6D4E"/>
    <w:rsid w:val="002D6EEE"/>
    <w:rsid w:val="002D7095"/>
    <w:rsid w:val="002D70C2"/>
    <w:rsid w:val="002D768C"/>
    <w:rsid w:val="002D775A"/>
    <w:rsid w:val="002D7772"/>
    <w:rsid w:val="002D77ED"/>
    <w:rsid w:val="002D781D"/>
    <w:rsid w:val="002D7A5E"/>
    <w:rsid w:val="002D7B97"/>
    <w:rsid w:val="002D7C36"/>
    <w:rsid w:val="002D7D64"/>
    <w:rsid w:val="002D7E53"/>
    <w:rsid w:val="002D7E9E"/>
    <w:rsid w:val="002D7EDA"/>
    <w:rsid w:val="002E0697"/>
    <w:rsid w:val="002E08DC"/>
    <w:rsid w:val="002E08F6"/>
    <w:rsid w:val="002E0A80"/>
    <w:rsid w:val="002E0E5B"/>
    <w:rsid w:val="002E0F07"/>
    <w:rsid w:val="002E1016"/>
    <w:rsid w:val="002E121A"/>
    <w:rsid w:val="002E13B0"/>
    <w:rsid w:val="002E166B"/>
    <w:rsid w:val="002E16F5"/>
    <w:rsid w:val="002E1767"/>
    <w:rsid w:val="002E17A6"/>
    <w:rsid w:val="002E18C8"/>
    <w:rsid w:val="002E191A"/>
    <w:rsid w:val="002E1965"/>
    <w:rsid w:val="002E19CA"/>
    <w:rsid w:val="002E1CCB"/>
    <w:rsid w:val="002E1D54"/>
    <w:rsid w:val="002E1F42"/>
    <w:rsid w:val="002E2079"/>
    <w:rsid w:val="002E20D7"/>
    <w:rsid w:val="002E231D"/>
    <w:rsid w:val="002E24E3"/>
    <w:rsid w:val="002E260A"/>
    <w:rsid w:val="002E2692"/>
    <w:rsid w:val="002E269B"/>
    <w:rsid w:val="002E26ED"/>
    <w:rsid w:val="002E27C5"/>
    <w:rsid w:val="002E2840"/>
    <w:rsid w:val="002E2A77"/>
    <w:rsid w:val="002E2C80"/>
    <w:rsid w:val="002E2C81"/>
    <w:rsid w:val="002E2C8C"/>
    <w:rsid w:val="002E2E13"/>
    <w:rsid w:val="002E2FB8"/>
    <w:rsid w:val="002E2FE9"/>
    <w:rsid w:val="002E3095"/>
    <w:rsid w:val="002E3171"/>
    <w:rsid w:val="002E356C"/>
    <w:rsid w:val="002E3A29"/>
    <w:rsid w:val="002E3AFC"/>
    <w:rsid w:val="002E3CE0"/>
    <w:rsid w:val="002E3CF0"/>
    <w:rsid w:val="002E3DB3"/>
    <w:rsid w:val="002E3F86"/>
    <w:rsid w:val="002E3F8C"/>
    <w:rsid w:val="002E4146"/>
    <w:rsid w:val="002E4167"/>
    <w:rsid w:val="002E4220"/>
    <w:rsid w:val="002E42E3"/>
    <w:rsid w:val="002E4355"/>
    <w:rsid w:val="002E4897"/>
    <w:rsid w:val="002E49DC"/>
    <w:rsid w:val="002E4A84"/>
    <w:rsid w:val="002E4C05"/>
    <w:rsid w:val="002E4EF2"/>
    <w:rsid w:val="002E506F"/>
    <w:rsid w:val="002E5136"/>
    <w:rsid w:val="002E5162"/>
    <w:rsid w:val="002E5181"/>
    <w:rsid w:val="002E533D"/>
    <w:rsid w:val="002E5524"/>
    <w:rsid w:val="002E55CD"/>
    <w:rsid w:val="002E56F1"/>
    <w:rsid w:val="002E5861"/>
    <w:rsid w:val="002E595D"/>
    <w:rsid w:val="002E59B8"/>
    <w:rsid w:val="002E5B75"/>
    <w:rsid w:val="002E5BC0"/>
    <w:rsid w:val="002E5C41"/>
    <w:rsid w:val="002E5C8F"/>
    <w:rsid w:val="002E5D02"/>
    <w:rsid w:val="002E5E6C"/>
    <w:rsid w:val="002E6017"/>
    <w:rsid w:val="002E602C"/>
    <w:rsid w:val="002E6057"/>
    <w:rsid w:val="002E6121"/>
    <w:rsid w:val="002E6249"/>
    <w:rsid w:val="002E6586"/>
    <w:rsid w:val="002E66CE"/>
    <w:rsid w:val="002E66F5"/>
    <w:rsid w:val="002E66FB"/>
    <w:rsid w:val="002E688F"/>
    <w:rsid w:val="002E69D8"/>
    <w:rsid w:val="002E6A31"/>
    <w:rsid w:val="002E6B0D"/>
    <w:rsid w:val="002E6CF9"/>
    <w:rsid w:val="002E6E3E"/>
    <w:rsid w:val="002E6F62"/>
    <w:rsid w:val="002E6FE2"/>
    <w:rsid w:val="002E701F"/>
    <w:rsid w:val="002E7130"/>
    <w:rsid w:val="002E7192"/>
    <w:rsid w:val="002E72ED"/>
    <w:rsid w:val="002E76B5"/>
    <w:rsid w:val="002E771E"/>
    <w:rsid w:val="002E7759"/>
    <w:rsid w:val="002E788A"/>
    <w:rsid w:val="002E7B10"/>
    <w:rsid w:val="002E7D83"/>
    <w:rsid w:val="002E7F1C"/>
    <w:rsid w:val="002E7F7E"/>
    <w:rsid w:val="002F008F"/>
    <w:rsid w:val="002F04D7"/>
    <w:rsid w:val="002F055E"/>
    <w:rsid w:val="002F0579"/>
    <w:rsid w:val="002F07A1"/>
    <w:rsid w:val="002F08B2"/>
    <w:rsid w:val="002F0902"/>
    <w:rsid w:val="002F09F5"/>
    <w:rsid w:val="002F0AA8"/>
    <w:rsid w:val="002F0BA9"/>
    <w:rsid w:val="002F0DB7"/>
    <w:rsid w:val="002F0EB4"/>
    <w:rsid w:val="002F114C"/>
    <w:rsid w:val="002F11D8"/>
    <w:rsid w:val="002F1235"/>
    <w:rsid w:val="002F124B"/>
    <w:rsid w:val="002F1364"/>
    <w:rsid w:val="002F1678"/>
    <w:rsid w:val="002F167D"/>
    <w:rsid w:val="002F168A"/>
    <w:rsid w:val="002F18AA"/>
    <w:rsid w:val="002F1CC5"/>
    <w:rsid w:val="002F1DA4"/>
    <w:rsid w:val="002F1E1D"/>
    <w:rsid w:val="002F1E95"/>
    <w:rsid w:val="002F23FB"/>
    <w:rsid w:val="002F248E"/>
    <w:rsid w:val="002F24AA"/>
    <w:rsid w:val="002F24B2"/>
    <w:rsid w:val="002F2586"/>
    <w:rsid w:val="002F264F"/>
    <w:rsid w:val="002F265D"/>
    <w:rsid w:val="002F276E"/>
    <w:rsid w:val="002F2CFB"/>
    <w:rsid w:val="002F2D62"/>
    <w:rsid w:val="002F2E72"/>
    <w:rsid w:val="002F2E7C"/>
    <w:rsid w:val="002F2F70"/>
    <w:rsid w:val="002F3005"/>
    <w:rsid w:val="002F3187"/>
    <w:rsid w:val="002F32A9"/>
    <w:rsid w:val="002F3317"/>
    <w:rsid w:val="002F331C"/>
    <w:rsid w:val="002F34CE"/>
    <w:rsid w:val="002F3534"/>
    <w:rsid w:val="002F3724"/>
    <w:rsid w:val="002F3ACC"/>
    <w:rsid w:val="002F3CAD"/>
    <w:rsid w:val="002F3DAF"/>
    <w:rsid w:val="002F3F2E"/>
    <w:rsid w:val="002F4011"/>
    <w:rsid w:val="002F4173"/>
    <w:rsid w:val="002F41AF"/>
    <w:rsid w:val="002F41B3"/>
    <w:rsid w:val="002F42E6"/>
    <w:rsid w:val="002F449C"/>
    <w:rsid w:val="002F46A7"/>
    <w:rsid w:val="002F46FC"/>
    <w:rsid w:val="002F4814"/>
    <w:rsid w:val="002F4901"/>
    <w:rsid w:val="002F497A"/>
    <w:rsid w:val="002F4DAB"/>
    <w:rsid w:val="002F4E62"/>
    <w:rsid w:val="002F50E3"/>
    <w:rsid w:val="002F552D"/>
    <w:rsid w:val="002F55D7"/>
    <w:rsid w:val="002F579A"/>
    <w:rsid w:val="002F5C6A"/>
    <w:rsid w:val="002F5C91"/>
    <w:rsid w:val="002F5EBE"/>
    <w:rsid w:val="002F5FA6"/>
    <w:rsid w:val="002F60A5"/>
    <w:rsid w:val="002F60E2"/>
    <w:rsid w:val="002F616C"/>
    <w:rsid w:val="002F624F"/>
    <w:rsid w:val="002F62A2"/>
    <w:rsid w:val="002F62DA"/>
    <w:rsid w:val="002F6383"/>
    <w:rsid w:val="002F66B9"/>
    <w:rsid w:val="002F6919"/>
    <w:rsid w:val="002F6A65"/>
    <w:rsid w:val="002F6ACE"/>
    <w:rsid w:val="002F6C07"/>
    <w:rsid w:val="002F6CE9"/>
    <w:rsid w:val="002F6E41"/>
    <w:rsid w:val="002F6EBD"/>
    <w:rsid w:val="002F6FB0"/>
    <w:rsid w:val="002F74D8"/>
    <w:rsid w:val="002F7746"/>
    <w:rsid w:val="002F7773"/>
    <w:rsid w:val="002F785A"/>
    <w:rsid w:val="002F786C"/>
    <w:rsid w:val="002F7894"/>
    <w:rsid w:val="002F7978"/>
    <w:rsid w:val="002F7AA2"/>
    <w:rsid w:val="002F7E21"/>
    <w:rsid w:val="002F7E97"/>
    <w:rsid w:val="00300183"/>
    <w:rsid w:val="00300362"/>
    <w:rsid w:val="0030046E"/>
    <w:rsid w:val="00300630"/>
    <w:rsid w:val="0030092B"/>
    <w:rsid w:val="00300B20"/>
    <w:rsid w:val="00300C90"/>
    <w:rsid w:val="00300CE4"/>
    <w:rsid w:val="00300D60"/>
    <w:rsid w:val="00300F20"/>
    <w:rsid w:val="003011DC"/>
    <w:rsid w:val="0030134A"/>
    <w:rsid w:val="003013C6"/>
    <w:rsid w:val="003014CF"/>
    <w:rsid w:val="003017D0"/>
    <w:rsid w:val="00301919"/>
    <w:rsid w:val="00301AE2"/>
    <w:rsid w:val="00301B55"/>
    <w:rsid w:val="00301B58"/>
    <w:rsid w:val="00301CC7"/>
    <w:rsid w:val="003020A2"/>
    <w:rsid w:val="00302124"/>
    <w:rsid w:val="003022F8"/>
    <w:rsid w:val="0030254C"/>
    <w:rsid w:val="003025F9"/>
    <w:rsid w:val="00302649"/>
    <w:rsid w:val="003026E3"/>
    <w:rsid w:val="00302874"/>
    <w:rsid w:val="00302A28"/>
    <w:rsid w:val="00302A40"/>
    <w:rsid w:val="00302AD0"/>
    <w:rsid w:val="00302AE2"/>
    <w:rsid w:val="00302B69"/>
    <w:rsid w:val="00302C22"/>
    <w:rsid w:val="00302C24"/>
    <w:rsid w:val="00302D67"/>
    <w:rsid w:val="003032A7"/>
    <w:rsid w:val="0030335E"/>
    <w:rsid w:val="0030339E"/>
    <w:rsid w:val="00303546"/>
    <w:rsid w:val="0030360E"/>
    <w:rsid w:val="0030386D"/>
    <w:rsid w:val="0030389A"/>
    <w:rsid w:val="0030389E"/>
    <w:rsid w:val="003039F5"/>
    <w:rsid w:val="00303A70"/>
    <w:rsid w:val="00303D18"/>
    <w:rsid w:val="00304079"/>
    <w:rsid w:val="00304080"/>
    <w:rsid w:val="00304360"/>
    <w:rsid w:val="00304678"/>
    <w:rsid w:val="003046D7"/>
    <w:rsid w:val="00304772"/>
    <w:rsid w:val="00304873"/>
    <w:rsid w:val="00304883"/>
    <w:rsid w:val="0030491F"/>
    <w:rsid w:val="003049B8"/>
    <w:rsid w:val="003049E5"/>
    <w:rsid w:val="00304ADE"/>
    <w:rsid w:val="00304B05"/>
    <w:rsid w:val="00304C60"/>
    <w:rsid w:val="00304E04"/>
    <w:rsid w:val="00304F26"/>
    <w:rsid w:val="00305047"/>
    <w:rsid w:val="003050DF"/>
    <w:rsid w:val="003051D8"/>
    <w:rsid w:val="003051EC"/>
    <w:rsid w:val="003051F0"/>
    <w:rsid w:val="00305265"/>
    <w:rsid w:val="00305315"/>
    <w:rsid w:val="0030541B"/>
    <w:rsid w:val="0030555A"/>
    <w:rsid w:val="003055DD"/>
    <w:rsid w:val="00305713"/>
    <w:rsid w:val="00305B8F"/>
    <w:rsid w:val="00305C4D"/>
    <w:rsid w:val="00305D5F"/>
    <w:rsid w:val="00305D92"/>
    <w:rsid w:val="00305F51"/>
    <w:rsid w:val="00306066"/>
    <w:rsid w:val="00306272"/>
    <w:rsid w:val="00306462"/>
    <w:rsid w:val="003064AB"/>
    <w:rsid w:val="00306635"/>
    <w:rsid w:val="003067FE"/>
    <w:rsid w:val="00306969"/>
    <w:rsid w:val="003069BE"/>
    <w:rsid w:val="003069C3"/>
    <w:rsid w:val="00306AC5"/>
    <w:rsid w:val="00306BC5"/>
    <w:rsid w:val="00306CE8"/>
    <w:rsid w:val="003070E5"/>
    <w:rsid w:val="003072D0"/>
    <w:rsid w:val="0030732C"/>
    <w:rsid w:val="00307350"/>
    <w:rsid w:val="00307351"/>
    <w:rsid w:val="00307648"/>
    <w:rsid w:val="0030765C"/>
    <w:rsid w:val="00307722"/>
    <w:rsid w:val="003079C3"/>
    <w:rsid w:val="003079DA"/>
    <w:rsid w:val="00307B43"/>
    <w:rsid w:val="00307DA4"/>
    <w:rsid w:val="00307F4C"/>
    <w:rsid w:val="003101E3"/>
    <w:rsid w:val="003102EB"/>
    <w:rsid w:val="00310313"/>
    <w:rsid w:val="00310391"/>
    <w:rsid w:val="003104E3"/>
    <w:rsid w:val="003105E5"/>
    <w:rsid w:val="00310661"/>
    <w:rsid w:val="00310734"/>
    <w:rsid w:val="0031083E"/>
    <w:rsid w:val="00310A6E"/>
    <w:rsid w:val="00310BED"/>
    <w:rsid w:val="00310DBE"/>
    <w:rsid w:val="00310EE4"/>
    <w:rsid w:val="003111A3"/>
    <w:rsid w:val="003111CA"/>
    <w:rsid w:val="00311256"/>
    <w:rsid w:val="0031161B"/>
    <w:rsid w:val="00311808"/>
    <w:rsid w:val="00311960"/>
    <w:rsid w:val="003119C7"/>
    <w:rsid w:val="00311B0D"/>
    <w:rsid w:val="00312015"/>
    <w:rsid w:val="0031209C"/>
    <w:rsid w:val="003121E1"/>
    <w:rsid w:val="00312284"/>
    <w:rsid w:val="0031253C"/>
    <w:rsid w:val="00312995"/>
    <w:rsid w:val="00312BC4"/>
    <w:rsid w:val="00312C61"/>
    <w:rsid w:val="00312DB1"/>
    <w:rsid w:val="00313217"/>
    <w:rsid w:val="00313310"/>
    <w:rsid w:val="003133AD"/>
    <w:rsid w:val="0031355A"/>
    <w:rsid w:val="0031355C"/>
    <w:rsid w:val="00313734"/>
    <w:rsid w:val="00313742"/>
    <w:rsid w:val="00313AD6"/>
    <w:rsid w:val="00313EAA"/>
    <w:rsid w:val="00313EC1"/>
    <w:rsid w:val="00314081"/>
    <w:rsid w:val="00314245"/>
    <w:rsid w:val="00314293"/>
    <w:rsid w:val="003144E0"/>
    <w:rsid w:val="00314542"/>
    <w:rsid w:val="0031479A"/>
    <w:rsid w:val="00314837"/>
    <w:rsid w:val="0031483C"/>
    <w:rsid w:val="00314C00"/>
    <w:rsid w:val="00314CC1"/>
    <w:rsid w:val="00314E0A"/>
    <w:rsid w:val="00314F52"/>
    <w:rsid w:val="00315059"/>
    <w:rsid w:val="003152F1"/>
    <w:rsid w:val="0031540B"/>
    <w:rsid w:val="003155C0"/>
    <w:rsid w:val="00315607"/>
    <w:rsid w:val="003156DD"/>
    <w:rsid w:val="00315A03"/>
    <w:rsid w:val="00315C55"/>
    <w:rsid w:val="00315C62"/>
    <w:rsid w:val="00315E22"/>
    <w:rsid w:val="00315EAF"/>
    <w:rsid w:val="003160E7"/>
    <w:rsid w:val="00316126"/>
    <w:rsid w:val="0031612C"/>
    <w:rsid w:val="00316272"/>
    <w:rsid w:val="00316336"/>
    <w:rsid w:val="00316351"/>
    <w:rsid w:val="00316396"/>
    <w:rsid w:val="00316692"/>
    <w:rsid w:val="00316790"/>
    <w:rsid w:val="0031680A"/>
    <w:rsid w:val="003168A9"/>
    <w:rsid w:val="00316903"/>
    <w:rsid w:val="00316A42"/>
    <w:rsid w:val="00316E1C"/>
    <w:rsid w:val="00316F24"/>
    <w:rsid w:val="00316FE3"/>
    <w:rsid w:val="00317110"/>
    <w:rsid w:val="00317238"/>
    <w:rsid w:val="00317246"/>
    <w:rsid w:val="003172A5"/>
    <w:rsid w:val="003174E2"/>
    <w:rsid w:val="003176BE"/>
    <w:rsid w:val="00317745"/>
    <w:rsid w:val="00317946"/>
    <w:rsid w:val="00317A19"/>
    <w:rsid w:val="00317BED"/>
    <w:rsid w:val="00317F5C"/>
    <w:rsid w:val="00320095"/>
    <w:rsid w:val="00320098"/>
    <w:rsid w:val="00320189"/>
    <w:rsid w:val="00320203"/>
    <w:rsid w:val="0032050F"/>
    <w:rsid w:val="003208E7"/>
    <w:rsid w:val="0032097E"/>
    <w:rsid w:val="00320A4B"/>
    <w:rsid w:val="00320A63"/>
    <w:rsid w:val="00320C4F"/>
    <w:rsid w:val="00320C88"/>
    <w:rsid w:val="00320C99"/>
    <w:rsid w:val="00320DAE"/>
    <w:rsid w:val="00320F19"/>
    <w:rsid w:val="003212AD"/>
    <w:rsid w:val="0032134B"/>
    <w:rsid w:val="003215EF"/>
    <w:rsid w:val="00321629"/>
    <w:rsid w:val="003216E8"/>
    <w:rsid w:val="0032185E"/>
    <w:rsid w:val="00321977"/>
    <w:rsid w:val="00321A64"/>
    <w:rsid w:val="00321BEF"/>
    <w:rsid w:val="00321C3C"/>
    <w:rsid w:val="00321C4E"/>
    <w:rsid w:val="00321FFF"/>
    <w:rsid w:val="003220A2"/>
    <w:rsid w:val="00322161"/>
    <w:rsid w:val="0032232A"/>
    <w:rsid w:val="00322419"/>
    <w:rsid w:val="003224E8"/>
    <w:rsid w:val="003225A4"/>
    <w:rsid w:val="003226D1"/>
    <w:rsid w:val="00322839"/>
    <w:rsid w:val="0032293B"/>
    <w:rsid w:val="00322984"/>
    <w:rsid w:val="00322AA1"/>
    <w:rsid w:val="00322DDB"/>
    <w:rsid w:val="003230C6"/>
    <w:rsid w:val="00323179"/>
    <w:rsid w:val="00323231"/>
    <w:rsid w:val="00323335"/>
    <w:rsid w:val="00323385"/>
    <w:rsid w:val="0032339A"/>
    <w:rsid w:val="00323430"/>
    <w:rsid w:val="00323435"/>
    <w:rsid w:val="0032343B"/>
    <w:rsid w:val="00323741"/>
    <w:rsid w:val="0032378E"/>
    <w:rsid w:val="0032385D"/>
    <w:rsid w:val="00323878"/>
    <w:rsid w:val="00323990"/>
    <w:rsid w:val="003239A0"/>
    <w:rsid w:val="00323ACD"/>
    <w:rsid w:val="00323C41"/>
    <w:rsid w:val="00323C84"/>
    <w:rsid w:val="00323F30"/>
    <w:rsid w:val="00324212"/>
    <w:rsid w:val="00324262"/>
    <w:rsid w:val="00324337"/>
    <w:rsid w:val="00324397"/>
    <w:rsid w:val="003244FF"/>
    <w:rsid w:val="003245BA"/>
    <w:rsid w:val="003246B6"/>
    <w:rsid w:val="00324B10"/>
    <w:rsid w:val="00324BA4"/>
    <w:rsid w:val="00324BC0"/>
    <w:rsid w:val="00324C48"/>
    <w:rsid w:val="00324D50"/>
    <w:rsid w:val="00324E84"/>
    <w:rsid w:val="00324FFE"/>
    <w:rsid w:val="00325390"/>
    <w:rsid w:val="0032541D"/>
    <w:rsid w:val="00325510"/>
    <w:rsid w:val="00325594"/>
    <w:rsid w:val="00325A34"/>
    <w:rsid w:val="00325A75"/>
    <w:rsid w:val="00325A78"/>
    <w:rsid w:val="00325BB9"/>
    <w:rsid w:val="00325C10"/>
    <w:rsid w:val="00325C26"/>
    <w:rsid w:val="00325C3F"/>
    <w:rsid w:val="003260BA"/>
    <w:rsid w:val="00326217"/>
    <w:rsid w:val="0032623A"/>
    <w:rsid w:val="003263B6"/>
    <w:rsid w:val="00326500"/>
    <w:rsid w:val="00326656"/>
    <w:rsid w:val="00326690"/>
    <w:rsid w:val="00326823"/>
    <w:rsid w:val="00326847"/>
    <w:rsid w:val="00326B02"/>
    <w:rsid w:val="00326C6C"/>
    <w:rsid w:val="00326DF4"/>
    <w:rsid w:val="00326E6B"/>
    <w:rsid w:val="00326FB5"/>
    <w:rsid w:val="00327002"/>
    <w:rsid w:val="00327162"/>
    <w:rsid w:val="0032727C"/>
    <w:rsid w:val="00327396"/>
    <w:rsid w:val="00327761"/>
    <w:rsid w:val="003277CA"/>
    <w:rsid w:val="00327874"/>
    <w:rsid w:val="003278B0"/>
    <w:rsid w:val="003278D6"/>
    <w:rsid w:val="00327985"/>
    <w:rsid w:val="00327A89"/>
    <w:rsid w:val="00327B33"/>
    <w:rsid w:val="00327B49"/>
    <w:rsid w:val="00327BC7"/>
    <w:rsid w:val="00327FDE"/>
    <w:rsid w:val="00330126"/>
    <w:rsid w:val="00330248"/>
    <w:rsid w:val="0033028C"/>
    <w:rsid w:val="00330407"/>
    <w:rsid w:val="003304E7"/>
    <w:rsid w:val="0033096E"/>
    <w:rsid w:val="0033097F"/>
    <w:rsid w:val="00330A18"/>
    <w:rsid w:val="00330B59"/>
    <w:rsid w:val="00330C9E"/>
    <w:rsid w:val="00330CF2"/>
    <w:rsid w:val="00330D27"/>
    <w:rsid w:val="00330E82"/>
    <w:rsid w:val="003310E1"/>
    <w:rsid w:val="00331292"/>
    <w:rsid w:val="00331865"/>
    <w:rsid w:val="0033188B"/>
    <w:rsid w:val="00331B50"/>
    <w:rsid w:val="00331B78"/>
    <w:rsid w:val="00331DB6"/>
    <w:rsid w:val="00331E29"/>
    <w:rsid w:val="0033209B"/>
    <w:rsid w:val="003323B5"/>
    <w:rsid w:val="0033265B"/>
    <w:rsid w:val="00332758"/>
    <w:rsid w:val="003327EB"/>
    <w:rsid w:val="00332960"/>
    <w:rsid w:val="00332C8B"/>
    <w:rsid w:val="00332EE3"/>
    <w:rsid w:val="00332FAB"/>
    <w:rsid w:val="0033322F"/>
    <w:rsid w:val="003332A6"/>
    <w:rsid w:val="003332F7"/>
    <w:rsid w:val="003333C1"/>
    <w:rsid w:val="00333402"/>
    <w:rsid w:val="0033353A"/>
    <w:rsid w:val="00333601"/>
    <w:rsid w:val="00333607"/>
    <w:rsid w:val="0033379B"/>
    <w:rsid w:val="00333AF0"/>
    <w:rsid w:val="00333B1F"/>
    <w:rsid w:val="00333DF6"/>
    <w:rsid w:val="0033423C"/>
    <w:rsid w:val="00334259"/>
    <w:rsid w:val="0033436E"/>
    <w:rsid w:val="003344F1"/>
    <w:rsid w:val="003345EC"/>
    <w:rsid w:val="00334787"/>
    <w:rsid w:val="003348C0"/>
    <w:rsid w:val="00334D1C"/>
    <w:rsid w:val="00334D8D"/>
    <w:rsid w:val="00334E77"/>
    <w:rsid w:val="00335136"/>
    <w:rsid w:val="00335314"/>
    <w:rsid w:val="003353DF"/>
    <w:rsid w:val="003354E1"/>
    <w:rsid w:val="00335817"/>
    <w:rsid w:val="003358B4"/>
    <w:rsid w:val="00335CF7"/>
    <w:rsid w:val="003360E8"/>
    <w:rsid w:val="0033629B"/>
    <w:rsid w:val="0033641B"/>
    <w:rsid w:val="0033644F"/>
    <w:rsid w:val="003364E1"/>
    <w:rsid w:val="003366B3"/>
    <w:rsid w:val="00336734"/>
    <w:rsid w:val="0033697D"/>
    <w:rsid w:val="00336A4A"/>
    <w:rsid w:val="00336A50"/>
    <w:rsid w:val="00336D5C"/>
    <w:rsid w:val="00336F87"/>
    <w:rsid w:val="0033703A"/>
    <w:rsid w:val="003370B1"/>
    <w:rsid w:val="00337124"/>
    <w:rsid w:val="0033714B"/>
    <w:rsid w:val="003372D8"/>
    <w:rsid w:val="003373F7"/>
    <w:rsid w:val="0033740C"/>
    <w:rsid w:val="00337413"/>
    <w:rsid w:val="0033747F"/>
    <w:rsid w:val="003375E6"/>
    <w:rsid w:val="003376A1"/>
    <w:rsid w:val="003376B5"/>
    <w:rsid w:val="00337A25"/>
    <w:rsid w:val="00337F4C"/>
    <w:rsid w:val="00337FD5"/>
    <w:rsid w:val="00340168"/>
    <w:rsid w:val="0034039D"/>
    <w:rsid w:val="0034041A"/>
    <w:rsid w:val="003405BC"/>
    <w:rsid w:val="003409A1"/>
    <w:rsid w:val="00340A16"/>
    <w:rsid w:val="00340C07"/>
    <w:rsid w:val="00340C8D"/>
    <w:rsid w:val="00340E49"/>
    <w:rsid w:val="00340E4C"/>
    <w:rsid w:val="00341074"/>
    <w:rsid w:val="003410E4"/>
    <w:rsid w:val="003410FB"/>
    <w:rsid w:val="00341190"/>
    <w:rsid w:val="003411A9"/>
    <w:rsid w:val="003411C0"/>
    <w:rsid w:val="00341377"/>
    <w:rsid w:val="003415D6"/>
    <w:rsid w:val="00341962"/>
    <w:rsid w:val="00341991"/>
    <w:rsid w:val="00341A60"/>
    <w:rsid w:val="00341AC5"/>
    <w:rsid w:val="00341D8C"/>
    <w:rsid w:val="00341DA9"/>
    <w:rsid w:val="00342107"/>
    <w:rsid w:val="00342410"/>
    <w:rsid w:val="00342548"/>
    <w:rsid w:val="003425E0"/>
    <w:rsid w:val="00342627"/>
    <w:rsid w:val="0034268B"/>
    <w:rsid w:val="003427EC"/>
    <w:rsid w:val="00342999"/>
    <w:rsid w:val="00342B12"/>
    <w:rsid w:val="00342B53"/>
    <w:rsid w:val="00342BCD"/>
    <w:rsid w:val="00342DC7"/>
    <w:rsid w:val="00342F55"/>
    <w:rsid w:val="00342F61"/>
    <w:rsid w:val="00343040"/>
    <w:rsid w:val="003434A3"/>
    <w:rsid w:val="003434F9"/>
    <w:rsid w:val="003438BA"/>
    <w:rsid w:val="00343972"/>
    <w:rsid w:val="003439D6"/>
    <w:rsid w:val="00343C9D"/>
    <w:rsid w:val="00343D03"/>
    <w:rsid w:val="00343D4F"/>
    <w:rsid w:val="00343EF1"/>
    <w:rsid w:val="003445E9"/>
    <w:rsid w:val="0034460C"/>
    <w:rsid w:val="00344689"/>
    <w:rsid w:val="00344B38"/>
    <w:rsid w:val="00344C21"/>
    <w:rsid w:val="00344C43"/>
    <w:rsid w:val="00344C5B"/>
    <w:rsid w:val="00344E54"/>
    <w:rsid w:val="0034519C"/>
    <w:rsid w:val="00345457"/>
    <w:rsid w:val="003454C1"/>
    <w:rsid w:val="00345674"/>
    <w:rsid w:val="003456DD"/>
    <w:rsid w:val="00345717"/>
    <w:rsid w:val="0034577E"/>
    <w:rsid w:val="003457C4"/>
    <w:rsid w:val="00345939"/>
    <w:rsid w:val="003459AC"/>
    <w:rsid w:val="00345A12"/>
    <w:rsid w:val="00345C6B"/>
    <w:rsid w:val="003460AE"/>
    <w:rsid w:val="00346113"/>
    <w:rsid w:val="00346124"/>
    <w:rsid w:val="00346163"/>
    <w:rsid w:val="0034626B"/>
    <w:rsid w:val="00346306"/>
    <w:rsid w:val="0034643E"/>
    <w:rsid w:val="00346488"/>
    <w:rsid w:val="003464DC"/>
    <w:rsid w:val="00346505"/>
    <w:rsid w:val="0034652E"/>
    <w:rsid w:val="003465ED"/>
    <w:rsid w:val="003467EE"/>
    <w:rsid w:val="00346863"/>
    <w:rsid w:val="0034689A"/>
    <w:rsid w:val="00346912"/>
    <w:rsid w:val="00346928"/>
    <w:rsid w:val="00346B5C"/>
    <w:rsid w:val="00346C98"/>
    <w:rsid w:val="00346CBF"/>
    <w:rsid w:val="00346D15"/>
    <w:rsid w:val="00346EA2"/>
    <w:rsid w:val="00346EDF"/>
    <w:rsid w:val="00346FAE"/>
    <w:rsid w:val="003470C9"/>
    <w:rsid w:val="0034733B"/>
    <w:rsid w:val="003473C1"/>
    <w:rsid w:val="003474B9"/>
    <w:rsid w:val="003475DC"/>
    <w:rsid w:val="00347668"/>
    <w:rsid w:val="003477F6"/>
    <w:rsid w:val="003479E0"/>
    <w:rsid w:val="00347CE9"/>
    <w:rsid w:val="00347E7A"/>
    <w:rsid w:val="00347E91"/>
    <w:rsid w:val="00347F52"/>
    <w:rsid w:val="00347FFD"/>
    <w:rsid w:val="00350058"/>
    <w:rsid w:val="00350310"/>
    <w:rsid w:val="003503AF"/>
    <w:rsid w:val="003503DA"/>
    <w:rsid w:val="0035049C"/>
    <w:rsid w:val="003504A6"/>
    <w:rsid w:val="003504F7"/>
    <w:rsid w:val="0035056A"/>
    <w:rsid w:val="00350700"/>
    <w:rsid w:val="00350775"/>
    <w:rsid w:val="0035081B"/>
    <w:rsid w:val="00350839"/>
    <w:rsid w:val="00350982"/>
    <w:rsid w:val="00350A0B"/>
    <w:rsid w:val="00350BEC"/>
    <w:rsid w:val="00350CC0"/>
    <w:rsid w:val="00350D76"/>
    <w:rsid w:val="00350E27"/>
    <w:rsid w:val="00350F83"/>
    <w:rsid w:val="003510AC"/>
    <w:rsid w:val="003510E7"/>
    <w:rsid w:val="003511B6"/>
    <w:rsid w:val="00351548"/>
    <w:rsid w:val="0035156D"/>
    <w:rsid w:val="003515C4"/>
    <w:rsid w:val="00351770"/>
    <w:rsid w:val="00351A19"/>
    <w:rsid w:val="00351ADB"/>
    <w:rsid w:val="00351AFF"/>
    <w:rsid w:val="00351B89"/>
    <w:rsid w:val="00351F9A"/>
    <w:rsid w:val="00351FF3"/>
    <w:rsid w:val="003524F1"/>
    <w:rsid w:val="00352503"/>
    <w:rsid w:val="00352506"/>
    <w:rsid w:val="003526B4"/>
    <w:rsid w:val="003527BA"/>
    <w:rsid w:val="00352828"/>
    <w:rsid w:val="00352848"/>
    <w:rsid w:val="00352888"/>
    <w:rsid w:val="003528AE"/>
    <w:rsid w:val="003529E9"/>
    <w:rsid w:val="00352C2D"/>
    <w:rsid w:val="00352CC4"/>
    <w:rsid w:val="00352D17"/>
    <w:rsid w:val="00352DB7"/>
    <w:rsid w:val="00352F34"/>
    <w:rsid w:val="0035330B"/>
    <w:rsid w:val="003535A0"/>
    <w:rsid w:val="00353607"/>
    <w:rsid w:val="0035363B"/>
    <w:rsid w:val="0035375D"/>
    <w:rsid w:val="0035377F"/>
    <w:rsid w:val="00353780"/>
    <w:rsid w:val="00353782"/>
    <w:rsid w:val="0035383D"/>
    <w:rsid w:val="003538FD"/>
    <w:rsid w:val="00353A7C"/>
    <w:rsid w:val="00353B6E"/>
    <w:rsid w:val="00353CC7"/>
    <w:rsid w:val="00353E91"/>
    <w:rsid w:val="00353E93"/>
    <w:rsid w:val="00353F94"/>
    <w:rsid w:val="00354097"/>
    <w:rsid w:val="003541C0"/>
    <w:rsid w:val="00354295"/>
    <w:rsid w:val="00354299"/>
    <w:rsid w:val="0035433F"/>
    <w:rsid w:val="0035436E"/>
    <w:rsid w:val="00354407"/>
    <w:rsid w:val="003544C1"/>
    <w:rsid w:val="003544F1"/>
    <w:rsid w:val="00354567"/>
    <w:rsid w:val="00354579"/>
    <w:rsid w:val="00354725"/>
    <w:rsid w:val="003547A1"/>
    <w:rsid w:val="003548D6"/>
    <w:rsid w:val="00354A08"/>
    <w:rsid w:val="00354B61"/>
    <w:rsid w:val="00354B89"/>
    <w:rsid w:val="00354C58"/>
    <w:rsid w:val="00354C97"/>
    <w:rsid w:val="00354C9E"/>
    <w:rsid w:val="00354DBC"/>
    <w:rsid w:val="00354EE3"/>
    <w:rsid w:val="00354FAD"/>
    <w:rsid w:val="00355096"/>
    <w:rsid w:val="003550AD"/>
    <w:rsid w:val="003551D0"/>
    <w:rsid w:val="00355386"/>
    <w:rsid w:val="00355442"/>
    <w:rsid w:val="00355452"/>
    <w:rsid w:val="00355771"/>
    <w:rsid w:val="0035579E"/>
    <w:rsid w:val="0035593B"/>
    <w:rsid w:val="0035596A"/>
    <w:rsid w:val="00355A85"/>
    <w:rsid w:val="00355AA1"/>
    <w:rsid w:val="00355DF8"/>
    <w:rsid w:val="00355F56"/>
    <w:rsid w:val="00355FB8"/>
    <w:rsid w:val="00356252"/>
    <w:rsid w:val="003563D5"/>
    <w:rsid w:val="00356524"/>
    <w:rsid w:val="00356595"/>
    <w:rsid w:val="00356821"/>
    <w:rsid w:val="00356880"/>
    <w:rsid w:val="0035697B"/>
    <w:rsid w:val="00356A25"/>
    <w:rsid w:val="00356D02"/>
    <w:rsid w:val="00356E39"/>
    <w:rsid w:val="00357055"/>
    <w:rsid w:val="003570FB"/>
    <w:rsid w:val="00357105"/>
    <w:rsid w:val="003573C4"/>
    <w:rsid w:val="003573D5"/>
    <w:rsid w:val="0035740D"/>
    <w:rsid w:val="003574EA"/>
    <w:rsid w:val="003575D4"/>
    <w:rsid w:val="003576B7"/>
    <w:rsid w:val="003577A2"/>
    <w:rsid w:val="0035794A"/>
    <w:rsid w:val="00357BFA"/>
    <w:rsid w:val="00357CD5"/>
    <w:rsid w:val="00357D6A"/>
    <w:rsid w:val="00357DB7"/>
    <w:rsid w:val="003608BA"/>
    <w:rsid w:val="00360AF0"/>
    <w:rsid w:val="00360BB2"/>
    <w:rsid w:val="00361459"/>
    <w:rsid w:val="0036158C"/>
    <w:rsid w:val="003618D9"/>
    <w:rsid w:val="00361A1A"/>
    <w:rsid w:val="00361A20"/>
    <w:rsid w:val="00361DCD"/>
    <w:rsid w:val="00361E60"/>
    <w:rsid w:val="00361FC8"/>
    <w:rsid w:val="0036242A"/>
    <w:rsid w:val="003625AC"/>
    <w:rsid w:val="003625B1"/>
    <w:rsid w:val="00362614"/>
    <w:rsid w:val="0036269F"/>
    <w:rsid w:val="003626E1"/>
    <w:rsid w:val="00362A4D"/>
    <w:rsid w:val="00362BAB"/>
    <w:rsid w:val="00362DD8"/>
    <w:rsid w:val="00362EAB"/>
    <w:rsid w:val="0036313E"/>
    <w:rsid w:val="00363518"/>
    <w:rsid w:val="00363537"/>
    <w:rsid w:val="00363A4F"/>
    <w:rsid w:val="00363BB3"/>
    <w:rsid w:val="00363C11"/>
    <w:rsid w:val="00363CAC"/>
    <w:rsid w:val="00363F4D"/>
    <w:rsid w:val="00364215"/>
    <w:rsid w:val="00364621"/>
    <w:rsid w:val="00364796"/>
    <w:rsid w:val="00364AD2"/>
    <w:rsid w:val="00365231"/>
    <w:rsid w:val="003655FB"/>
    <w:rsid w:val="00365696"/>
    <w:rsid w:val="0036570C"/>
    <w:rsid w:val="00365710"/>
    <w:rsid w:val="00365957"/>
    <w:rsid w:val="00365B3C"/>
    <w:rsid w:val="00365FA7"/>
    <w:rsid w:val="00365FEB"/>
    <w:rsid w:val="00365FED"/>
    <w:rsid w:val="003660B2"/>
    <w:rsid w:val="0036619B"/>
    <w:rsid w:val="003661A9"/>
    <w:rsid w:val="003661D8"/>
    <w:rsid w:val="00366310"/>
    <w:rsid w:val="0036641F"/>
    <w:rsid w:val="003664B6"/>
    <w:rsid w:val="00366501"/>
    <w:rsid w:val="003666C2"/>
    <w:rsid w:val="00366935"/>
    <w:rsid w:val="00366A2C"/>
    <w:rsid w:val="00366A8F"/>
    <w:rsid w:val="00366AEB"/>
    <w:rsid w:val="00366B5B"/>
    <w:rsid w:val="00366BF5"/>
    <w:rsid w:val="00366C19"/>
    <w:rsid w:val="00366D41"/>
    <w:rsid w:val="00366DA4"/>
    <w:rsid w:val="00366ECA"/>
    <w:rsid w:val="003670C7"/>
    <w:rsid w:val="00367149"/>
    <w:rsid w:val="003671C5"/>
    <w:rsid w:val="00367501"/>
    <w:rsid w:val="0036778D"/>
    <w:rsid w:val="003677A2"/>
    <w:rsid w:val="00367979"/>
    <w:rsid w:val="00367AA5"/>
    <w:rsid w:val="00367AB0"/>
    <w:rsid w:val="00367D26"/>
    <w:rsid w:val="00367DAD"/>
    <w:rsid w:val="00367EDF"/>
    <w:rsid w:val="00367FA7"/>
    <w:rsid w:val="00367FEA"/>
    <w:rsid w:val="0037029C"/>
    <w:rsid w:val="00370561"/>
    <w:rsid w:val="00370845"/>
    <w:rsid w:val="00370857"/>
    <w:rsid w:val="00370949"/>
    <w:rsid w:val="00370A8E"/>
    <w:rsid w:val="00370B72"/>
    <w:rsid w:val="00370BF2"/>
    <w:rsid w:val="00370E9A"/>
    <w:rsid w:val="00370ED6"/>
    <w:rsid w:val="00370F3D"/>
    <w:rsid w:val="00370F94"/>
    <w:rsid w:val="00371357"/>
    <w:rsid w:val="0037135B"/>
    <w:rsid w:val="003715D6"/>
    <w:rsid w:val="0037162D"/>
    <w:rsid w:val="00371834"/>
    <w:rsid w:val="0037191D"/>
    <w:rsid w:val="0037191F"/>
    <w:rsid w:val="003719EB"/>
    <w:rsid w:val="00371B75"/>
    <w:rsid w:val="00371B81"/>
    <w:rsid w:val="00371CE2"/>
    <w:rsid w:val="00372002"/>
    <w:rsid w:val="003720CE"/>
    <w:rsid w:val="00372260"/>
    <w:rsid w:val="003722BE"/>
    <w:rsid w:val="003723D0"/>
    <w:rsid w:val="00372423"/>
    <w:rsid w:val="0037258B"/>
    <w:rsid w:val="00372684"/>
    <w:rsid w:val="00372760"/>
    <w:rsid w:val="00372BF3"/>
    <w:rsid w:val="00372BF9"/>
    <w:rsid w:val="00372E4B"/>
    <w:rsid w:val="00373092"/>
    <w:rsid w:val="0037313F"/>
    <w:rsid w:val="0037323E"/>
    <w:rsid w:val="003734B4"/>
    <w:rsid w:val="003736ED"/>
    <w:rsid w:val="003737A7"/>
    <w:rsid w:val="00373848"/>
    <w:rsid w:val="003739E4"/>
    <w:rsid w:val="00373CCD"/>
    <w:rsid w:val="00373F7D"/>
    <w:rsid w:val="00374137"/>
    <w:rsid w:val="0037428C"/>
    <w:rsid w:val="0037429C"/>
    <w:rsid w:val="00374327"/>
    <w:rsid w:val="00374442"/>
    <w:rsid w:val="003744CB"/>
    <w:rsid w:val="003746AC"/>
    <w:rsid w:val="00374743"/>
    <w:rsid w:val="0037476F"/>
    <w:rsid w:val="003748E3"/>
    <w:rsid w:val="00374AB4"/>
    <w:rsid w:val="00374B3C"/>
    <w:rsid w:val="00374BAB"/>
    <w:rsid w:val="00374C23"/>
    <w:rsid w:val="00374C49"/>
    <w:rsid w:val="00374CAD"/>
    <w:rsid w:val="00374D16"/>
    <w:rsid w:val="00374E3F"/>
    <w:rsid w:val="00374E4F"/>
    <w:rsid w:val="00374FA1"/>
    <w:rsid w:val="00375213"/>
    <w:rsid w:val="00375249"/>
    <w:rsid w:val="003752F5"/>
    <w:rsid w:val="00375414"/>
    <w:rsid w:val="003754E2"/>
    <w:rsid w:val="0037564C"/>
    <w:rsid w:val="00375795"/>
    <w:rsid w:val="0037585C"/>
    <w:rsid w:val="00375A52"/>
    <w:rsid w:val="00375B0D"/>
    <w:rsid w:val="00375C2E"/>
    <w:rsid w:val="00375D18"/>
    <w:rsid w:val="00375ED9"/>
    <w:rsid w:val="00375F8A"/>
    <w:rsid w:val="00376017"/>
    <w:rsid w:val="00376257"/>
    <w:rsid w:val="003762DC"/>
    <w:rsid w:val="003763C8"/>
    <w:rsid w:val="003764C5"/>
    <w:rsid w:val="00376502"/>
    <w:rsid w:val="00376566"/>
    <w:rsid w:val="003765E7"/>
    <w:rsid w:val="003767F1"/>
    <w:rsid w:val="003768F8"/>
    <w:rsid w:val="00376A9B"/>
    <w:rsid w:val="00376DA0"/>
    <w:rsid w:val="00377035"/>
    <w:rsid w:val="0037706D"/>
    <w:rsid w:val="00377153"/>
    <w:rsid w:val="003773CD"/>
    <w:rsid w:val="00377A11"/>
    <w:rsid w:val="00377A71"/>
    <w:rsid w:val="00377B15"/>
    <w:rsid w:val="00377B31"/>
    <w:rsid w:val="00377CC7"/>
    <w:rsid w:val="00377F02"/>
    <w:rsid w:val="00377F43"/>
    <w:rsid w:val="00377F75"/>
    <w:rsid w:val="00377F83"/>
    <w:rsid w:val="00380242"/>
    <w:rsid w:val="00380266"/>
    <w:rsid w:val="00380339"/>
    <w:rsid w:val="003804E8"/>
    <w:rsid w:val="003804FE"/>
    <w:rsid w:val="003807C6"/>
    <w:rsid w:val="0038097F"/>
    <w:rsid w:val="00380A16"/>
    <w:rsid w:val="00380A66"/>
    <w:rsid w:val="00380B56"/>
    <w:rsid w:val="00380BDA"/>
    <w:rsid w:val="00380CF1"/>
    <w:rsid w:val="00380F06"/>
    <w:rsid w:val="0038105E"/>
    <w:rsid w:val="003811D8"/>
    <w:rsid w:val="0038140D"/>
    <w:rsid w:val="0038141B"/>
    <w:rsid w:val="003816A6"/>
    <w:rsid w:val="00381761"/>
    <w:rsid w:val="00381805"/>
    <w:rsid w:val="00381B9F"/>
    <w:rsid w:val="00381C7F"/>
    <w:rsid w:val="00381C98"/>
    <w:rsid w:val="00381DA4"/>
    <w:rsid w:val="00381F8F"/>
    <w:rsid w:val="00381FB1"/>
    <w:rsid w:val="00381FE9"/>
    <w:rsid w:val="0038201E"/>
    <w:rsid w:val="003821BE"/>
    <w:rsid w:val="0038222A"/>
    <w:rsid w:val="00382395"/>
    <w:rsid w:val="0038246D"/>
    <w:rsid w:val="003826B4"/>
    <w:rsid w:val="00382977"/>
    <w:rsid w:val="003829B1"/>
    <w:rsid w:val="00382A04"/>
    <w:rsid w:val="00382AD8"/>
    <w:rsid w:val="00382D5C"/>
    <w:rsid w:val="00382DD9"/>
    <w:rsid w:val="00382F7B"/>
    <w:rsid w:val="0038300E"/>
    <w:rsid w:val="003830D8"/>
    <w:rsid w:val="003835FB"/>
    <w:rsid w:val="00383609"/>
    <w:rsid w:val="0038367A"/>
    <w:rsid w:val="00383756"/>
    <w:rsid w:val="00383BB2"/>
    <w:rsid w:val="00383D5A"/>
    <w:rsid w:val="00383D87"/>
    <w:rsid w:val="00383E4E"/>
    <w:rsid w:val="00383F15"/>
    <w:rsid w:val="00383F50"/>
    <w:rsid w:val="00383FDF"/>
    <w:rsid w:val="00384002"/>
    <w:rsid w:val="0038405A"/>
    <w:rsid w:val="0038409D"/>
    <w:rsid w:val="003840A9"/>
    <w:rsid w:val="003840DF"/>
    <w:rsid w:val="003840F6"/>
    <w:rsid w:val="00384177"/>
    <w:rsid w:val="003841B4"/>
    <w:rsid w:val="0038430D"/>
    <w:rsid w:val="0038433D"/>
    <w:rsid w:val="003845AC"/>
    <w:rsid w:val="00384784"/>
    <w:rsid w:val="003849A3"/>
    <w:rsid w:val="00384A9B"/>
    <w:rsid w:val="00384C10"/>
    <w:rsid w:val="00384E71"/>
    <w:rsid w:val="00384F64"/>
    <w:rsid w:val="0038501F"/>
    <w:rsid w:val="00385045"/>
    <w:rsid w:val="00385238"/>
    <w:rsid w:val="0038536C"/>
    <w:rsid w:val="0038568F"/>
    <w:rsid w:val="003858B9"/>
    <w:rsid w:val="00385952"/>
    <w:rsid w:val="00385959"/>
    <w:rsid w:val="00385A28"/>
    <w:rsid w:val="00385AAF"/>
    <w:rsid w:val="00385DB3"/>
    <w:rsid w:val="003860B6"/>
    <w:rsid w:val="00386417"/>
    <w:rsid w:val="00386438"/>
    <w:rsid w:val="0038657E"/>
    <w:rsid w:val="00386596"/>
    <w:rsid w:val="003865B2"/>
    <w:rsid w:val="003867C8"/>
    <w:rsid w:val="00386972"/>
    <w:rsid w:val="00386993"/>
    <w:rsid w:val="003869E0"/>
    <w:rsid w:val="00386A26"/>
    <w:rsid w:val="00386ADA"/>
    <w:rsid w:val="00386B84"/>
    <w:rsid w:val="00386C09"/>
    <w:rsid w:val="00386C2F"/>
    <w:rsid w:val="00386C82"/>
    <w:rsid w:val="00386DF6"/>
    <w:rsid w:val="00386FBF"/>
    <w:rsid w:val="003870CB"/>
    <w:rsid w:val="0038732D"/>
    <w:rsid w:val="0038765D"/>
    <w:rsid w:val="00387855"/>
    <w:rsid w:val="0038788F"/>
    <w:rsid w:val="00387A88"/>
    <w:rsid w:val="0039016B"/>
    <w:rsid w:val="003902C5"/>
    <w:rsid w:val="00390474"/>
    <w:rsid w:val="003904C2"/>
    <w:rsid w:val="00390A98"/>
    <w:rsid w:val="00390C97"/>
    <w:rsid w:val="00390CDA"/>
    <w:rsid w:val="00390FDA"/>
    <w:rsid w:val="003911EF"/>
    <w:rsid w:val="0039127B"/>
    <w:rsid w:val="003912C2"/>
    <w:rsid w:val="00391301"/>
    <w:rsid w:val="00391364"/>
    <w:rsid w:val="003913B1"/>
    <w:rsid w:val="003913C1"/>
    <w:rsid w:val="00391487"/>
    <w:rsid w:val="00391515"/>
    <w:rsid w:val="00391707"/>
    <w:rsid w:val="00391801"/>
    <w:rsid w:val="00391832"/>
    <w:rsid w:val="00391D1A"/>
    <w:rsid w:val="00391E38"/>
    <w:rsid w:val="00391EE1"/>
    <w:rsid w:val="00391F97"/>
    <w:rsid w:val="00392319"/>
    <w:rsid w:val="00392631"/>
    <w:rsid w:val="003926D4"/>
    <w:rsid w:val="00392839"/>
    <w:rsid w:val="00392962"/>
    <w:rsid w:val="00392B37"/>
    <w:rsid w:val="00392D12"/>
    <w:rsid w:val="00392D2C"/>
    <w:rsid w:val="00392E9D"/>
    <w:rsid w:val="00392ED0"/>
    <w:rsid w:val="00392F5F"/>
    <w:rsid w:val="0039309D"/>
    <w:rsid w:val="0039343F"/>
    <w:rsid w:val="00393480"/>
    <w:rsid w:val="003935D5"/>
    <w:rsid w:val="00393609"/>
    <w:rsid w:val="003937FD"/>
    <w:rsid w:val="00393859"/>
    <w:rsid w:val="003938AD"/>
    <w:rsid w:val="00393AE3"/>
    <w:rsid w:val="00393B08"/>
    <w:rsid w:val="00393BCB"/>
    <w:rsid w:val="00393D78"/>
    <w:rsid w:val="00393E4F"/>
    <w:rsid w:val="00393F35"/>
    <w:rsid w:val="00393F6D"/>
    <w:rsid w:val="003942D3"/>
    <w:rsid w:val="00394B85"/>
    <w:rsid w:val="00394E16"/>
    <w:rsid w:val="00394E83"/>
    <w:rsid w:val="00394E8E"/>
    <w:rsid w:val="00394EE6"/>
    <w:rsid w:val="00394F37"/>
    <w:rsid w:val="00394FED"/>
    <w:rsid w:val="0039501B"/>
    <w:rsid w:val="003950F1"/>
    <w:rsid w:val="0039510E"/>
    <w:rsid w:val="00395298"/>
    <w:rsid w:val="003952FE"/>
    <w:rsid w:val="00395562"/>
    <w:rsid w:val="003955C8"/>
    <w:rsid w:val="00395747"/>
    <w:rsid w:val="00395AEF"/>
    <w:rsid w:val="00396028"/>
    <w:rsid w:val="00396238"/>
    <w:rsid w:val="00396344"/>
    <w:rsid w:val="00396518"/>
    <w:rsid w:val="003968F9"/>
    <w:rsid w:val="003969E9"/>
    <w:rsid w:val="00396C69"/>
    <w:rsid w:val="00396C97"/>
    <w:rsid w:val="00396EC5"/>
    <w:rsid w:val="00396F26"/>
    <w:rsid w:val="003970A7"/>
    <w:rsid w:val="00397286"/>
    <w:rsid w:val="00397419"/>
    <w:rsid w:val="00397496"/>
    <w:rsid w:val="00397515"/>
    <w:rsid w:val="003976CC"/>
    <w:rsid w:val="003976D1"/>
    <w:rsid w:val="00397750"/>
    <w:rsid w:val="003977C5"/>
    <w:rsid w:val="003977C8"/>
    <w:rsid w:val="00397910"/>
    <w:rsid w:val="0039795F"/>
    <w:rsid w:val="003979CE"/>
    <w:rsid w:val="00397A31"/>
    <w:rsid w:val="00397AB0"/>
    <w:rsid w:val="00397F2A"/>
    <w:rsid w:val="00397F32"/>
    <w:rsid w:val="003A0163"/>
    <w:rsid w:val="003A02E6"/>
    <w:rsid w:val="003A0430"/>
    <w:rsid w:val="003A0450"/>
    <w:rsid w:val="003A0662"/>
    <w:rsid w:val="003A06E9"/>
    <w:rsid w:val="003A077C"/>
    <w:rsid w:val="003A0ACC"/>
    <w:rsid w:val="003A0AFB"/>
    <w:rsid w:val="003A0B9A"/>
    <w:rsid w:val="003A0E5C"/>
    <w:rsid w:val="003A169B"/>
    <w:rsid w:val="003A16E0"/>
    <w:rsid w:val="003A1856"/>
    <w:rsid w:val="003A190C"/>
    <w:rsid w:val="003A1C59"/>
    <w:rsid w:val="003A1F5E"/>
    <w:rsid w:val="003A1F69"/>
    <w:rsid w:val="003A200C"/>
    <w:rsid w:val="003A219B"/>
    <w:rsid w:val="003A245A"/>
    <w:rsid w:val="003A252C"/>
    <w:rsid w:val="003A2845"/>
    <w:rsid w:val="003A2AA3"/>
    <w:rsid w:val="003A2BAA"/>
    <w:rsid w:val="003A2C21"/>
    <w:rsid w:val="003A2C9A"/>
    <w:rsid w:val="003A2DF8"/>
    <w:rsid w:val="003A2E9C"/>
    <w:rsid w:val="003A2F26"/>
    <w:rsid w:val="003A315A"/>
    <w:rsid w:val="003A32CF"/>
    <w:rsid w:val="003A3336"/>
    <w:rsid w:val="003A3355"/>
    <w:rsid w:val="003A336E"/>
    <w:rsid w:val="003A33D9"/>
    <w:rsid w:val="003A3682"/>
    <w:rsid w:val="003A3B98"/>
    <w:rsid w:val="003A3BD1"/>
    <w:rsid w:val="003A3C37"/>
    <w:rsid w:val="003A3C8B"/>
    <w:rsid w:val="003A3EE6"/>
    <w:rsid w:val="003A3F05"/>
    <w:rsid w:val="003A3F46"/>
    <w:rsid w:val="003A3F5F"/>
    <w:rsid w:val="003A40D0"/>
    <w:rsid w:val="003A424F"/>
    <w:rsid w:val="003A4790"/>
    <w:rsid w:val="003A49FC"/>
    <w:rsid w:val="003A4CB8"/>
    <w:rsid w:val="003A4DA3"/>
    <w:rsid w:val="003A4E44"/>
    <w:rsid w:val="003A4ECC"/>
    <w:rsid w:val="003A4ECF"/>
    <w:rsid w:val="003A501A"/>
    <w:rsid w:val="003A517B"/>
    <w:rsid w:val="003A51B8"/>
    <w:rsid w:val="003A522F"/>
    <w:rsid w:val="003A52DF"/>
    <w:rsid w:val="003A5542"/>
    <w:rsid w:val="003A5644"/>
    <w:rsid w:val="003A58D9"/>
    <w:rsid w:val="003A591B"/>
    <w:rsid w:val="003A595F"/>
    <w:rsid w:val="003A5CC9"/>
    <w:rsid w:val="003A5CD5"/>
    <w:rsid w:val="003A5E42"/>
    <w:rsid w:val="003A5EE0"/>
    <w:rsid w:val="003A5FF7"/>
    <w:rsid w:val="003A60B2"/>
    <w:rsid w:val="003A60BF"/>
    <w:rsid w:val="003A60CD"/>
    <w:rsid w:val="003A610C"/>
    <w:rsid w:val="003A62CD"/>
    <w:rsid w:val="003A62D9"/>
    <w:rsid w:val="003A6471"/>
    <w:rsid w:val="003A66C1"/>
    <w:rsid w:val="003A673A"/>
    <w:rsid w:val="003A677C"/>
    <w:rsid w:val="003A6980"/>
    <w:rsid w:val="003A6AFF"/>
    <w:rsid w:val="003A6D0F"/>
    <w:rsid w:val="003A6D7E"/>
    <w:rsid w:val="003A6DB1"/>
    <w:rsid w:val="003A70DD"/>
    <w:rsid w:val="003A71E7"/>
    <w:rsid w:val="003A74EF"/>
    <w:rsid w:val="003A7544"/>
    <w:rsid w:val="003A75C6"/>
    <w:rsid w:val="003A7770"/>
    <w:rsid w:val="003A7908"/>
    <w:rsid w:val="003A7CA7"/>
    <w:rsid w:val="003A7D1A"/>
    <w:rsid w:val="003A7D9F"/>
    <w:rsid w:val="003A7E0D"/>
    <w:rsid w:val="003A7E61"/>
    <w:rsid w:val="003B0118"/>
    <w:rsid w:val="003B015D"/>
    <w:rsid w:val="003B017D"/>
    <w:rsid w:val="003B0270"/>
    <w:rsid w:val="003B02B5"/>
    <w:rsid w:val="003B0527"/>
    <w:rsid w:val="003B052B"/>
    <w:rsid w:val="003B0568"/>
    <w:rsid w:val="003B0574"/>
    <w:rsid w:val="003B06D6"/>
    <w:rsid w:val="003B06DC"/>
    <w:rsid w:val="003B06EE"/>
    <w:rsid w:val="003B078F"/>
    <w:rsid w:val="003B093E"/>
    <w:rsid w:val="003B0A2D"/>
    <w:rsid w:val="003B0B01"/>
    <w:rsid w:val="003B0B96"/>
    <w:rsid w:val="003B0BC6"/>
    <w:rsid w:val="003B0CFB"/>
    <w:rsid w:val="003B0D44"/>
    <w:rsid w:val="003B0DC3"/>
    <w:rsid w:val="003B0F38"/>
    <w:rsid w:val="003B0F52"/>
    <w:rsid w:val="003B10EE"/>
    <w:rsid w:val="003B11EB"/>
    <w:rsid w:val="003B1262"/>
    <w:rsid w:val="003B1338"/>
    <w:rsid w:val="003B152A"/>
    <w:rsid w:val="003B192A"/>
    <w:rsid w:val="003B1A8B"/>
    <w:rsid w:val="003B1C59"/>
    <w:rsid w:val="003B1CFF"/>
    <w:rsid w:val="003B1D8A"/>
    <w:rsid w:val="003B1E53"/>
    <w:rsid w:val="003B1FBE"/>
    <w:rsid w:val="003B2081"/>
    <w:rsid w:val="003B2093"/>
    <w:rsid w:val="003B20BA"/>
    <w:rsid w:val="003B2107"/>
    <w:rsid w:val="003B21EA"/>
    <w:rsid w:val="003B22F2"/>
    <w:rsid w:val="003B23A9"/>
    <w:rsid w:val="003B245C"/>
    <w:rsid w:val="003B2511"/>
    <w:rsid w:val="003B2790"/>
    <w:rsid w:val="003B28DB"/>
    <w:rsid w:val="003B2C16"/>
    <w:rsid w:val="003B2D2C"/>
    <w:rsid w:val="003B2E00"/>
    <w:rsid w:val="003B2E34"/>
    <w:rsid w:val="003B2E88"/>
    <w:rsid w:val="003B30DC"/>
    <w:rsid w:val="003B30E7"/>
    <w:rsid w:val="003B31D6"/>
    <w:rsid w:val="003B332E"/>
    <w:rsid w:val="003B336A"/>
    <w:rsid w:val="003B336E"/>
    <w:rsid w:val="003B355B"/>
    <w:rsid w:val="003B355D"/>
    <w:rsid w:val="003B36A5"/>
    <w:rsid w:val="003B3808"/>
    <w:rsid w:val="003B3A45"/>
    <w:rsid w:val="003B3F91"/>
    <w:rsid w:val="003B41A8"/>
    <w:rsid w:val="003B41D4"/>
    <w:rsid w:val="003B427D"/>
    <w:rsid w:val="003B4335"/>
    <w:rsid w:val="003B4395"/>
    <w:rsid w:val="003B454E"/>
    <w:rsid w:val="003B4663"/>
    <w:rsid w:val="003B47C3"/>
    <w:rsid w:val="003B47F8"/>
    <w:rsid w:val="003B48C5"/>
    <w:rsid w:val="003B494E"/>
    <w:rsid w:val="003B4AE7"/>
    <w:rsid w:val="003B4BAD"/>
    <w:rsid w:val="003B4D74"/>
    <w:rsid w:val="003B4D81"/>
    <w:rsid w:val="003B4DFA"/>
    <w:rsid w:val="003B4FB7"/>
    <w:rsid w:val="003B4FDA"/>
    <w:rsid w:val="003B4FF0"/>
    <w:rsid w:val="003B50D5"/>
    <w:rsid w:val="003B5180"/>
    <w:rsid w:val="003B51E6"/>
    <w:rsid w:val="003B54C7"/>
    <w:rsid w:val="003B559C"/>
    <w:rsid w:val="003B55D7"/>
    <w:rsid w:val="003B55DA"/>
    <w:rsid w:val="003B564F"/>
    <w:rsid w:val="003B5692"/>
    <w:rsid w:val="003B569B"/>
    <w:rsid w:val="003B5884"/>
    <w:rsid w:val="003B58D7"/>
    <w:rsid w:val="003B5A88"/>
    <w:rsid w:val="003B5B10"/>
    <w:rsid w:val="003B5B11"/>
    <w:rsid w:val="003B5E10"/>
    <w:rsid w:val="003B5E7B"/>
    <w:rsid w:val="003B5F22"/>
    <w:rsid w:val="003B600C"/>
    <w:rsid w:val="003B6105"/>
    <w:rsid w:val="003B6134"/>
    <w:rsid w:val="003B62DD"/>
    <w:rsid w:val="003B6354"/>
    <w:rsid w:val="003B63B0"/>
    <w:rsid w:val="003B6602"/>
    <w:rsid w:val="003B67F7"/>
    <w:rsid w:val="003B697C"/>
    <w:rsid w:val="003B6A1A"/>
    <w:rsid w:val="003B6CAF"/>
    <w:rsid w:val="003B6ED1"/>
    <w:rsid w:val="003B6F8B"/>
    <w:rsid w:val="003B71FA"/>
    <w:rsid w:val="003B7238"/>
    <w:rsid w:val="003B7327"/>
    <w:rsid w:val="003B7539"/>
    <w:rsid w:val="003B769F"/>
    <w:rsid w:val="003B76DA"/>
    <w:rsid w:val="003B7775"/>
    <w:rsid w:val="003B778F"/>
    <w:rsid w:val="003B7820"/>
    <w:rsid w:val="003B78DA"/>
    <w:rsid w:val="003B79D0"/>
    <w:rsid w:val="003B7DAD"/>
    <w:rsid w:val="003B7DC7"/>
    <w:rsid w:val="003B7F21"/>
    <w:rsid w:val="003C0034"/>
    <w:rsid w:val="003C0099"/>
    <w:rsid w:val="003C0128"/>
    <w:rsid w:val="003C0288"/>
    <w:rsid w:val="003C02D7"/>
    <w:rsid w:val="003C03D9"/>
    <w:rsid w:val="003C0492"/>
    <w:rsid w:val="003C0794"/>
    <w:rsid w:val="003C09D2"/>
    <w:rsid w:val="003C0A3B"/>
    <w:rsid w:val="003C0ADF"/>
    <w:rsid w:val="003C0CD7"/>
    <w:rsid w:val="003C0ED3"/>
    <w:rsid w:val="003C1066"/>
    <w:rsid w:val="003C1155"/>
    <w:rsid w:val="003C1260"/>
    <w:rsid w:val="003C13FB"/>
    <w:rsid w:val="003C15D1"/>
    <w:rsid w:val="003C15D8"/>
    <w:rsid w:val="003C18C6"/>
    <w:rsid w:val="003C1909"/>
    <w:rsid w:val="003C19D1"/>
    <w:rsid w:val="003C1AFF"/>
    <w:rsid w:val="003C1BA0"/>
    <w:rsid w:val="003C1C6F"/>
    <w:rsid w:val="003C1E39"/>
    <w:rsid w:val="003C1F57"/>
    <w:rsid w:val="003C23B7"/>
    <w:rsid w:val="003C23EC"/>
    <w:rsid w:val="003C23FF"/>
    <w:rsid w:val="003C2420"/>
    <w:rsid w:val="003C242A"/>
    <w:rsid w:val="003C245F"/>
    <w:rsid w:val="003C2564"/>
    <w:rsid w:val="003C26A7"/>
    <w:rsid w:val="003C26B7"/>
    <w:rsid w:val="003C26BD"/>
    <w:rsid w:val="003C26F0"/>
    <w:rsid w:val="003C2800"/>
    <w:rsid w:val="003C29B8"/>
    <w:rsid w:val="003C2BB4"/>
    <w:rsid w:val="003C2BE8"/>
    <w:rsid w:val="003C2DD9"/>
    <w:rsid w:val="003C2E2A"/>
    <w:rsid w:val="003C307C"/>
    <w:rsid w:val="003C3092"/>
    <w:rsid w:val="003C3378"/>
    <w:rsid w:val="003C347B"/>
    <w:rsid w:val="003C34C8"/>
    <w:rsid w:val="003C35C8"/>
    <w:rsid w:val="003C35F7"/>
    <w:rsid w:val="003C3635"/>
    <w:rsid w:val="003C3827"/>
    <w:rsid w:val="003C3981"/>
    <w:rsid w:val="003C39F1"/>
    <w:rsid w:val="003C3B50"/>
    <w:rsid w:val="003C3C0C"/>
    <w:rsid w:val="003C3C6C"/>
    <w:rsid w:val="003C3CDF"/>
    <w:rsid w:val="003C3DB9"/>
    <w:rsid w:val="003C42FB"/>
    <w:rsid w:val="003C44BE"/>
    <w:rsid w:val="003C45BC"/>
    <w:rsid w:val="003C45CB"/>
    <w:rsid w:val="003C47AA"/>
    <w:rsid w:val="003C482D"/>
    <w:rsid w:val="003C48D4"/>
    <w:rsid w:val="003C498E"/>
    <w:rsid w:val="003C49D6"/>
    <w:rsid w:val="003C49F4"/>
    <w:rsid w:val="003C4A94"/>
    <w:rsid w:val="003C4B79"/>
    <w:rsid w:val="003C4C31"/>
    <w:rsid w:val="003C4E67"/>
    <w:rsid w:val="003C5132"/>
    <w:rsid w:val="003C5166"/>
    <w:rsid w:val="003C52FF"/>
    <w:rsid w:val="003C5308"/>
    <w:rsid w:val="003C56DA"/>
    <w:rsid w:val="003C5889"/>
    <w:rsid w:val="003C596D"/>
    <w:rsid w:val="003C59BA"/>
    <w:rsid w:val="003C5CB9"/>
    <w:rsid w:val="003C5E8E"/>
    <w:rsid w:val="003C5F6A"/>
    <w:rsid w:val="003C6162"/>
    <w:rsid w:val="003C6178"/>
    <w:rsid w:val="003C6185"/>
    <w:rsid w:val="003C61A9"/>
    <w:rsid w:val="003C630D"/>
    <w:rsid w:val="003C6617"/>
    <w:rsid w:val="003C68C3"/>
    <w:rsid w:val="003C69E5"/>
    <w:rsid w:val="003C6DB5"/>
    <w:rsid w:val="003C6E05"/>
    <w:rsid w:val="003C7270"/>
    <w:rsid w:val="003C7378"/>
    <w:rsid w:val="003C748E"/>
    <w:rsid w:val="003C74BF"/>
    <w:rsid w:val="003C74DA"/>
    <w:rsid w:val="003C7505"/>
    <w:rsid w:val="003C76F6"/>
    <w:rsid w:val="003C77A4"/>
    <w:rsid w:val="003C79D5"/>
    <w:rsid w:val="003C7EB4"/>
    <w:rsid w:val="003C7F04"/>
    <w:rsid w:val="003C7F61"/>
    <w:rsid w:val="003D01F8"/>
    <w:rsid w:val="003D03EB"/>
    <w:rsid w:val="003D0435"/>
    <w:rsid w:val="003D052D"/>
    <w:rsid w:val="003D05E3"/>
    <w:rsid w:val="003D0689"/>
    <w:rsid w:val="003D0737"/>
    <w:rsid w:val="003D0776"/>
    <w:rsid w:val="003D07A2"/>
    <w:rsid w:val="003D0832"/>
    <w:rsid w:val="003D0A1F"/>
    <w:rsid w:val="003D0A99"/>
    <w:rsid w:val="003D0C62"/>
    <w:rsid w:val="003D0CDF"/>
    <w:rsid w:val="003D0D79"/>
    <w:rsid w:val="003D0FFE"/>
    <w:rsid w:val="003D10CE"/>
    <w:rsid w:val="003D1170"/>
    <w:rsid w:val="003D1199"/>
    <w:rsid w:val="003D1333"/>
    <w:rsid w:val="003D146F"/>
    <w:rsid w:val="003D1649"/>
    <w:rsid w:val="003D167C"/>
    <w:rsid w:val="003D16CD"/>
    <w:rsid w:val="003D17BA"/>
    <w:rsid w:val="003D1849"/>
    <w:rsid w:val="003D19ED"/>
    <w:rsid w:val="003D1C50"/>
    <w:rsid w:val="003D1C65"/>
    <w:rsid w:val="003D1FE1"/>
    <w:rsid w:val="003D21AD"/>
    <w:rsid w:val="003D229A"/>
    <w:rsid w:val="003D272A"/>
    <w:rsid w:val="003D2836"/>
    <w:rsid w:val="003D28ED"/>
    <w:rsid w:val="003D2AA9"/>
    <w:rsid w:val="003D2C9F"/>
    <w:rsid w:val="003D2ECB"/>
    <w:rsid w:val="003D2F28"/>
    <w:rsid w:val="003D2F68"/>
    <w:rsid w:val="003D2FE6"/>
    <w:rsid w:val="003D3150"/>
    <w:rsid w:val="003D317A"/>
    <w:rsid w:val="003D31F4"/>
    <w:rsid w:val="003D322E"/>
    <w:rsid w:val="003D3350"/>
    <w:rsid w:val="003D34E9"/>
    <w:rsid w:val="003D3566"/>
    <w:rsid w:val="003D3572"/>
    <w:rsid w:val="003D3627"/>
    <w:rsid w:val="003D373E"/>
    <w:rsid w:val="003D3782"/>
    <w:rsid w:val="003D3A13"/>
    <w:rsid w:val="003D3AA9"/>
    <w:rsid w:val="003D3AC4"/>
    <w:rsid w:val="003D3EF5"/>
    <w:rsid w:val="003D40C0"/>
    <w:rsid w:val="003D415B"/>
    <w:rsid w:val="003D41F9"/>
    <w:rsid w:val="003D4415"/>
    <w:rsid w:val="003D444C"/>
    <w:rsid w:val="003D48EC"/>
    <w:rsid w:val="003D49C4"/>
    <w:rsid w:val="003D4A18"/>
    <w:rsid w:val="003D4C82"/>
    <w:rsid w:val="003D4D1E"/>
    <w:rsid w:val="003D4E8C"/>
    <w:rsid w:val="003D5055"/>
    <w:rsid w:val="003D5271"/>
    <w:rsid w:val="003D54FD"/>
    <w:rsid w:val="003D5741"/>
    <w:rsid w:val="003D57AD"/>
    <w:rsid w:val="003D5972"/>
    <w:rsid w:val="003D5A65"/>
    <w:rsid w:val="003D5AE0"/>
    <w:rsid w:val="003D5B7B"/>
    <w:rsid w:val="003D5D3F"/>
    <w:rsid w:val="003D5FAE"/>
    <w:rsid w:val="003D6283"/>
    <w:rsid w:val="003D6316"/>
    <w:rsid w:val="003D635D"/>
    <w:rsid w:val="003D6377"/>
    <w:rsid w:val="003D64A9"/>
    <w:rsid w:val="003D685D"/>
    <w:rsid w:val="003D6A8C"/>
    <w:rsid w:val="003D6BDB"/>
    <w:rsid w:val="003D6EF5"/>
    <w:rsid w:val="003D71D6"/>
    <w:rsid w:val="003D7276"/>
    <w:rsid w:val="003D74A8"/>
    <w:rsid w:val="003D754E"/>
    <w:rsid w:val="003D76D4"/>
    <w:rsid w:val="003D77E1"/>
    <w:rsid w:val="003D79FA"/>
    <w:rsid w:val="003D7BC9"/>
    <w:rsid w:val="003D7D18"/>
    <w:rsid w:val="003D7EFB"/>
    <w:rsid w:val="003D7F6D"/>
    <w:rsid w:val="003E0335"/>
    <w:rsid w:val="003E04F3"/>
    <w:rsid w:val="003E05FF"/>
    <w:rsid w:val="003E0746"/>
    <w:rsid w:val="003E07AF"/>
    <w:rsid w:val="003E0856"/>
    <w:rsid w:val="003E097F"/>
    <w:rsid w:val="003E09A1"/>
    <w:rsid w:val="003E0A8C"/>
    <w:rsid w:val="003E0B94"/>
    <w:rsid w:val="003E0BB1"/>
    <w:rsid w:val="003E0C9C"/>
    <w:rsid w:val="003E0E74"/>
    <w:rsid w:val="003E0ED0"/>
    <w:rsid w:val="003E1060"/>
    <w:rsid w:val="003E128F"/>
    <w:rsid w:val="003E1296"/>
    <w:rsid w:val="003E12DE"/>
    <w:rsid w:val="003E1348"/>
    <w:rsid w:val="003E14BB"/>
    <w:rsid w:val="003E14C2"/>
    <w:rsid w:val="003E15C2"/>
    <w:rsid w:val="003E1A0B"/>
    <w:rsid w:val="003E1C4F"/>
    <w:rsid w:val="003E1E36"/>
    <w:rsid w:val="003E1EF8"/>
    <w:rsid w:val="003E1FF2"/>
    <w:rsid w:val="003E2151"/>
    <w:rsid w:val="003E2153"/>
    <w:rsid w:val="003E217F"/>
    <w:rsid w:val="003E22CE"/>
    <w:rsid w:val="003E2300"/>
    <w:rsid w:val="003E25F7"/>
    <w:rsid w:val="003E26E9"/>
    <w:rsid w:val="003E2704"/>
    <w:rsid w:val="003E28A3"/>
    <w:rsid w:val="003E2908"/>
    <w:rsid w:val="003E2964"/>
    <w:rsid w:val="003E298E"/>
    <w:rsid w:val="003E29B9"/>
    <w:rsid w:val="003E2A2D"/>
    <w:rsid w:val="003E2ABA"/>
    <w:rsid w:val="003E2C27"/>
    <w:rsid w:val="003E2DE9"/>
    <w:rsid w:val="003E2E30"/>
    <w:rsid w:val="003E2EEC"/>
    <w:rsid w:val="003E34CA"/>
    <w:rsid w:val="003E3521"/>
    <w:rsid w:val="003E3656"/>
    <w:rsid w:val="003E3676"/>
    <w:rsid w:val="003E3768"/>
    <w:rsid w:val="003E3891"/>
    <w:rsid w:val="003E3A2A"/>
    <w:rsid w:val="003E3CAE"/>
    <w:rsid w:val="003E3FA6"/>
    <w:rsid w:val="003E41D2"/>
    <w:rsid w:val="003E426E"/>
    <w:rsid w:val="003E42FF"/>
    <w:rsid w:val="003E4327"/>
    <w:rsid w:val="003E43EF"/>
    <w:rsid w:val="003E44EA"/>
    <w:rsid w:val="003E45B9"/>
    <w:rsid w:val="003E4659"/>
    <w:rsid w:val="003E469F"/>
    <w:rsid w:val="003E46C5"/>
    <w:rsid w:val="003E47D2"/>
    <w:rsid w:val="003E4891"/>
    <w:rsid w:val="003E4BF0"/>
    <w:rsid w:val="003E4FF0"/>
    <w:rsid w:val="003E5066"/>
    <w:rsid w:val="003E50D8"/>
    <w:rsid w:val="003E5268"/>
    <w:rsid w:val="003E52EC"/>
    <w:rsid w:val="003E535E"/>
    <w:rsid w:val="003E53E0"/>
    <w:rsid w:val="003E548A"/>
    <w:rsid w:val="003E55AC"/>
    <w:rsid w:val="003E5696"/>
    <w:rsid w:val="003E56C7"/>
    <w:rsid w:val="003E56EC"/>
    <w:rsid w:val="003E589F"/>
    <w:rsid w:val="003E5991"/>
    <w:rsid w:val="003E5A64"/>
    <w:rsid w:val="003E5B9C"/>
    <w:rsid w:val="003E5C0D"/>
    <w:rsid w:val="003E5C2F"/>
    <w:rsid w:val="003E5CA8"/>
    <w:rsid w:val="003E5D58"/>
    <w:rsid w:val="003E5DC0"/>
    <w:rsid w:val="003E61A0"/>
    <w:rsid w:val="003E625F"/>
    <w:rsid w:val="003E627D"/>
    <w:rsid w:val="003E62B4"/>
    <w:rsid w:val="003E6409"/>
    <w:rsid w:val="003E6417"/>
    <w:rsid w:val="003E6764"/>
    <w:rsid w:val="003E67F4"/>
    <w:rsid w:val="003E6955"/>
    <w:rsid w:val="003E696F"/>
    <w:rsid w:val="003E697F"/>
    <w:rsid w:val="003E69F5"/>
    <w:rsid w:val="003E6E25"/>
    <w:rsid w:val="003E71DA"/>
    <w:rsid w:val="003E7264"/>
    <w:rsid w:val="003E7315"/>
    <w:rsid w:val="003E7386"/>
    <w:rsid w:val="003E75AE"/>
    <w:rsid w:val="003E770B"/>
    <w:rsid w:val="003E770D"/>
    <w:rsid w:val="003E77DE"/>
    <w:rsid w:val="003E782A"/>
    <w:rsid w:val="003E7A00"/>
    <w:rsid w:val="003E7AEA"/>
    <w:rsid w:val="003E7C35"/>
    <w:rsid w:val="003E7D5C"/>
    <w:rsid w:val="003E7DC9"/>
    <w:rsid w:val="003E7DEF"/>
    <w:rsid w:val="003E7DFB"/>
    <w:rsid w:val="003F000D"/>
    <w:rsid w:val="003F0016"/>
    <w:rsid w:val="003F011D"/>
    <w:rsid w:val="003F01C7"/>
    <w:rsid w:val="003F0288"/>
    <w:rsid w:val="003F04A9"/>
    <w:rsid w:val="003F055C"/>
    <w:rsid w:val="003F09EA"/>
    <w:rsid w:val="003F0A0E"/>
    <w:rsid w:val="003F0DBE"/>
    <w:rsid w:val="003F0ED6"/>
    <w:rsid w:val="003F0EFD"/>
    <w:rsid w:val="003F109E"/>
    <w:rsid w:val="003F1157"/>
    <w:rsid w:val="003F1319"/>
    <w:rsid w:val="003F133B"/>
    <w:rsid w:val="003F13CA"/>
    <w:rsid w:val="003F1647"/>
    <w:rsid w:val="003F1713"/>
    <w:rsid w:val="003F1A8F"/>
    <w:rsid w:val="003F1C3A"/>
    <w:rsid w:val="003F1DF5"/>
    <w:rsid w:val="003F1F87"/>
    <w:rsid w:val="003F1F94"/>
    <w:rsid w:val="003F202F"/>
    <w:rsid w:val="003F22B4"/>
    <w:rsid w:val="003F2348"/>
    <w:rsid w:val="003F2400"/>
    <w:rsid w:val="003F251A"/>
    <w:rsid w:val="003F27CA"/>
    <w:rsid w:val="003F29EB"/>
    <w:rsid w:val="003F2A30"/>
    <w:rsid w:val="003F2A86"/>
    <w:rsid w:val="003F2B24"/>
    <w:rsid w:val="003F2D94"/>
    <w:rsid w:val="003F3011"/>
    <w:rsid w:val="003F319D"/>
    <w:rsid w:val="003F3205"/>
    <w:rsid w:val="003F329C"/>
    <w:rsid w:val="003F3361"/>
    <w:rsid w:val="003F3404"/>
    <w:rsid w:val="003F3648"/>
    <w:rsid w:val="003F36EA"/>
    <w:rsid w:val="003F3732"/>
    <w:rsid w:val="003F387B"/>
    <w:rsid w:val="003F38F7"/>
    <w:rsid w:val="003F3914"/>
    <w:rsid w:val="003F3997"/>
    <w:rsid w:val="003F3A2E"/>
    <w:rsid w:val="003F3CFD"/>
    <w:rsid w:val="003F3DD2"/>
    <w:rsid w:val="003F3E7D"/>
    <w:rsid w:val="003F3F22"/>
    <w:rsid w:val="003F40CC"/>
    <w:rsid w:val="003F412B"/>
    <w:rsid w:val="003F429E"/>
    <w:rsid w:val="003F457C"/>
    <w:rsid w:val="003F47C5"/>
    <w:rsid w:val="003F48DA"/>
    <w:rsid w:val="003F4AC4"/>
    <w:rsid w:val="003F4B39"/>
    <w:rsid w:val="003F4D90"/>
    <w:rsid w:val="003F4E96"/>
    <w:rsid w:val="003F4EE6"/>
    <w:rsid w:val="003F4F48"/>
    <w:rsid w:val="003F5125"/>
    <w:rsid w:val="003F550F"/>
    <w:rsid w:val="003F55F9"/>
    <w:rsid w:val="003F5659"/>
    <w:rsid w:val="003F5708"/>
    <w:rsid w:val="003F5883"/>
    <w:rsid w:val="003F58EE"/>
    <w:rsid w:val="003F5960"/>
    <w:rsid w:val="003F5BA2"/>
    <w:rsid w:val="003F5D15"/>
    <w:rsid w:val="003F5E03"/>
    <w:rsid w:val="003F6372"/>
    <w:rsid w:val="003F65E8"/>
    <w:rsid w:val="003F6653"/>
    <w:rsid w:val="003F6955"/>
    <w:rsid w:val="003F69E7"/>
    <w:rsid w:val="003F6B4C"/>
    <w:rsid w:val="003F6BE1"/>
    <w:rsid w:val="003F6C79"/>
    <w:rsid w:val="003F6CED"/>
    <w:rsid w:val="003F6D37"/>
    <w:rsid w:val="003F6F81"/>
    <w:rsid w:val="003F70A3"/>
    <w:rsid w:val="003F72A5"/>
    <w:rsid w:val="003F7478"/>
    <w:rsid w:val="003F74AB"/>
    <w:rsid w:val="003F7531"/>
    <w:rsid w:val="003F7726"/>
    <w:rsid w:val="003F79B4"/>
    <w:rsid w:val="003F7A02"/>
    <w:rsid w:val="003F7A19"/>
    <w:rsid w:val="003F7D2D"/>
    <w:rsid w:val="003F7D9F"/>
    <w:rsid w:val="003F7F4B"/>
    <w:rsid w:val="003F7FB4"/>
    <w:rsid w:val="0040071F"/>
    <w:rsid w:val="004008E7"/>
    <w:rsid w:val="004009E3"/>
    <w:rsid w:val="00400AF7"/>
    <w:rsid w:val="00400AFE"/>
    <w:rsid w:val="00400B37"/>
    <w:rsid w:val="00400B43"/>
    <w:rsid w:val="00400C5A"/>
    <w:rsid w:val="00400E2D"/>
    <w:rsid w:val="00400E73"/>
    <w:rsid w:val="00400E78"/>
    <w:rsid w:val="0040128B"/>
    <w:rsid w:val="004014B2"/>
    <w:rsid w:val="00401753"/>
    <w:rsid w:val="00401B30"/>
    <w:rsid w:val="00401F7A"/>
    <w:rsid w:val="00401FAF"/>
    <w:rsid w:val="00401FE1"/>
    <w:rsid w:val="00401FFF"/>
    <w:rsid w:val="00402057"/>
    <w:rsid w:val="004020C2"/>
    <w:rsid w:val="0040222D"/>
    <w:rsid w:val="004024AD"/>
    <w:rsid w:val="00402980"/>
    <w:rsid w:val="00402A31"/>
    <w:rsid w:val="00402AAB"/>
    <w:rsid w:val="00402C73"/>
    <w:rsid w:val="00402D07"/>
    <w:rsid w:val="004030E9"/>
    <w:rsid w:val="00403158"/>
    <w:rsid w:val="00403186"/>
    <w:rsid w:val="004031A4"/>
    <w:rsid w:val="004032D9"/>
    <w:rsid w:val="00403465"/>
    <w:rsid w:val="004034BF"/>
    <w:rsid w:val="004035B2"/>
    <w:rsid w:val="00403839"/>
    <w:rsid w:val="00403941"/>
    <w:rsid w:val="0040397B"/>
    <w:rsid w:val="004039DE"/>
    <w:rsid w:val="00403AD6"/>
    <w:rsid w:val="00403CD7"/>
    <w:rsid w:val="00403DBB"/>
    <w:rsid w:val="00403F83"/>
    <w:rsid w:val="004040B9"/>
    <w:rsid w:val="004040C9"/>
    <w:rsid w:val="00404167"/>
    <w:rsid w:val="00404177"/>
    <w:rsid w:val="00404807"/>
    <w:rsid w:val="0040486E"/>
    <w:rsid w:val="0040499C"/>
    <w:rsid w:val="004049C0"/>
    <w:rsid w:val="00404C43"/>
    <w:rsid w:val="00404CD2"/>
    <w:rsid w:val="00404D72"/>
    <w:rsid w:val="00404EFD"/>
    <w:rsid w:val="00405013"/>
    <w:rsid w:val="00405344"/>
    <w:rsid w:val="00405435"/>
    <w:rsid w:val="00405513"/>
    <w:rsid w:val="0040551F"/>
    <w:rsid w:val="00405619"/>
    <w:rsid w:val="004056B8"/>
    <w:rsid w:val="004056D7"/>
    <w:rsid w:val="004059B8"/>
    <w:rsid w:val="004059D4"/>
    <w:rsid w:val="00405FE2"/>
    <w:rsid w:val="004061A4"/>
    <w:rsid w:val="004061DA"/>
    <w:rsid w:val="0040625B"/>
    <w:rsid w:val="0040637E"/>
    <w:rsid w:val="004063A5"/>
    <w:rsid w:val="004065CE"/>
    <w:rsid w:val="0040669B"/>
    <w:rsid w:val="004066AA"/>
    <w:rsid w:val="0040670B"/>
    <w:rsid w:val="0040671A"/>
    <w:rsid w:val="00406806"/>
    <w:rsid w:val="0040696B"/>
    <w:rsid w:val="00406C0F"/>
    <w:rsid w:val="00406CC6"/>
    <w:rsid w:val="00406CEC"/>
    <w:rsid w:val="00406E9A"/>
    <w:rsid w:val="00406F01"/>
    <w:rsid w:val="00407294"/>
    <w:rsid w:val="0040739A"/>
    <w:rsid w:val="004073F8"/>
    <w:rsid w:val="0040748D"/>
    <w:rsid w:val="00407513"/>
    <w:rsid w:val="0040755D"/>
    <w:rsid w:val="00407600"/>
    <w:rsid w:val="00407850"/>
    <w:rsid w:val="0040795D"/>
    <w:rsid w:val="00407A24"/>
    <w:rsid w:val="00407BDF"/>
    <w:rsid w:val="00407BE8"/>
    <w:rsid w:val="00407C74"/>
    <w:rsid w:val="00407CCD"/>
    <w:rsid w:val="00407CD5"/>
    <w:rsid w:val="00407D10"/>
    <w:rsid w:val="00407DAC"/>
    <w:rsid w:val="00407E56"/>
    <w:rsid w:val="004100B4"/>
    <w:rsid w:val="00410404"/>
    <w:rsid w:val="0041044A"/>
    <w:rsid w:val="00410886"/>
    <w:rsid w:val="004108AC"/>
    <w:rsid w:val="00410CF2"/>
    <w:rsid w:val="00410FFB"/>
    <w:rsid w:val="00411027"/>
    <w:rsid w:val="0041102D"/>
    <w:rsid w:val="00411661"/>
    <w:rsid w:val="00411ABA"/>
    <w:rsid w:val="00411B1D"/>
    <w:rsid w:val="00411C41"/>
    <w:rsid w:val="00411E0D"/>
    <w:rsid w:val="00411EB1"/>
    <w:rsid w:val="00412274"/>
    <w:rsid w:val="004123BE"/>
    <w:rsid w:val="004124D5"/>
    <w:rsid w:val="00412637"/>
    <w:rsid w:val="00412798"/>
    <w:rsid w:val="00412826"/>
    <w:rsid w:val="00412B18"/>
    <w:rsid w:val="00412D51"/>
    <w:rsid w:val="00412E6D"/>
    <w:rsid w:val="00413098"/>
    <w:rsid w:val="00413131"/>
    <w:rsid w:val="00413211"/>
    <w:rsid w:val="00413395"/>
    <w:rsid w:val="004135BD"/>
    <w:rsid w:val="00413853"/>
    <w:rsid w:val="004138F8"/>
    <w:rsid w:val="00413A12"/>
    <w:rsid w:val="00413E75"/>
    <w:rsid w:val="004140BE"/>
    <w:rsid w:val="004141D0"/>
    <w:rsid w:val="0041425E"/>
    <w:rsid w:val="004143AF"/>
    <w:rsid w:val="0041440C"/>
    <w:rsid w:val="00414584"/>
    <w:rsid w:val="00414976"/>
    <w:rsid w:val="004149B9"/>
    <w:rsid w:val="004149EC"/>
    <w:rsid w:val="00414A5E"/>
    <w:rsid w:val="00414A64"/>
    <w:rsid w:val="00414B00"/>
    <w:rsid w:val="00414B80"/>
    <w:rsid w:val="00414C88"/>
    <w:rsid w:val="00414F10"/>
    <w:rsid w:val="00415005"/>
    <w:rsid w:val="004150CC"/>
    <w:rsid w:val="00415135"/>
    <w:rsid w:val="0041513D"/>
    <w:rsid w:val="0041526F"/>
    <w:rsid w:val="00415281"/>
    <w:rsid w:val="004152B4"/>
    <w:rsid w:val="004152FA"/>
    <w:rsid w:val="00415356"/>
    <w:rsid w:val="004154F9"/>
    <w:rsid w:val="00415817"/>
    <w:rsid w:val="0041593B"/>
    <w:rsid w:val="00415C81"/>
    <w:rsid w:val="00415CB6"/>
    <w:rsid w:val="00415CEF"/>
    <w:rsid w:val="00415D98"/>
    <w:rsid w:val="00415E85"/>
    <w:rsid w:val="0041610E"/>
    <w:rsid w:val="00416197"/>
    <w:rsid w:val="0041626A"/>
    <w:rsid w:val="00416318"/>
    <w:rsid w:val="00416515"/>
    <w:rsid w:val="004165B9"/>
    <w:rsid w:val="00416890"/>
    <w:rsid w:val="0041695F"/>
    <w:rsid w:val="00416EF7"/>
    <w:rsid w:val="004170C0"/>
    <w:rsid w:val="004171AD"/>
    <w:rsid w:val="004171F3"/>
    <w:rsid w:val="00417267"/>
    <w:rsid w:val="00417383"/>
    <w:rsid w:val="00417411"/>
    <w:rsid w:val="0041742F"/>
    <w:rsid w:val="004174B1"/>
    <w:rsid w:val="0041764A"/>
    <w:rsid w:val="004179A0"/>
    <w:rsid w:val="00417B36"/>
    <w:rsid w:val="00417EE2"/>
    <w:rsid w:val="0042003A"/>
    <w:rsid w:val="0042004D"/>
    <w:rsid w:val="004200A7"/>
    <w:rsid w:val="004200B4"/>
    <w:rsid w:val="004203E4"/>
    <w:rsid w:val="004205EC"/>
    <w:rsid w:val="00420939"/>
    <w:rsid w:val="00420A96"/>
    <w:rsid w:val="00420B36"/>
    <w:rsid w:val="00420E8F"/>
    <w:rsid w:val="00420E91"/>
    <w:rsid w:val="004211AB"/>
    <w:rsid w:val="0042124F"/>
    <w:rsid w:val="00421720"/>
    <w:rsid w:val="004217FC"/>
    <w:rsid w:val="00421AFE"/>
    <w:rsid w:val="00421B14"/>
    <w:rsid w:val="00421C12"/>
    <w:rsid w:val="00421C1F"/>
    <w:rsid w:val="00421DEC"/>
    <w:rsid w:val="00421E2B"/>
    <w:rsid w:val="00421E63"/>
    <w:rsid w:val="00421EE3"/>
    <w:rsid w:val="00422118"/>
    <w:rsid w:val="0042228A"/>
    <w:rsid w:val="00422438"/>
    <w:rsid w:val="004224F6"/>
    <w:rsid w:val="004225B6"/>
    <w:rsid w:val="004226D9"/>
    <w:rsid w:val="0042270B"/>
    <w:rsid w:val="00422725"/>
    <w:rsid w:val="004227A6"/>
    <w:rsid w:val="004228B0"/>
    <w:rsid w:val="004229A8"/>
    <w:rsid w:val="00422B15"/>
    <w:rsid w:val="00422C18"/>
    <w:rsid w:val="00422CB0"/>
    <w:rsid w:val="00422DEF"/>
    <w:rsid w:val="00422EEC"/>
    <w:rsid w:val="00423027"/>
    <w:rsid w:val="0042314B"/>
    <w:rsid w:val="00423278"/>
    <w:rsid w:val="004234A6"/>
    <w:rsid w:val="00423606"/>
    <w:rsid w:val="0042379B"/>
    <w:rsid w:val="00423919"/>
    <w:rsid w:val="00423967"/>
    <w:rsid w:val="00423B98"/>
    <w:rsid w:val="00423BB9"/>
    <w:rsid w:val="00423D93"/>
    <w:rsid w:val="0042407D"/>
    <w:rsid w:val="004240B9"/>
    <w:rsid w:val="004241E7"/>
    <w:rsid w:val="00424207"/>
    <w:rsid w:val="004242AD"/>
    <w:rsid w:val="00424390"/>
    <w:rsid w:val="00424474"/>
    <w:rsid w:val="004246E9"/>
    <w:rsid w:val="00424871"/>
    <w:rsid w:val="00424941"/>
    <w:rsid w:val="004249A0"/>
    <w:rsid w:val="00424C79"/>
    <w:rsid w:val="00424EE6"/>
    <w:rsid w:val="00424F2F"/>
    <w:rsid w:val="00424F8D"/>
    <w:rsid w:val="00425073"/>
    <w:rsid w:val="004251A9"/>
    <w:rsid w:val="00425212"/>
    <w:rsid w:val="00425549"/>
    <w:rsid w:val="004256F9"/>
    <w:rsid w:val="0042589C"/>
    <w:rsid w:val="00425A56"/>
    <w:rsid w:val="00425B5A"/>
    <w:rsid w:val="00425B97"/>
    <w:rsid w:val="00425C53"/>
    <w:rsid w:val="00425D16"/>
    <w:rsid w:val="00425E7F"/>
    <w:rsid w:val="00426085"/>
    <w:rsid w:val="00426107"/>
    <w:rsid w:val="004261A6"/>
    <w:rsid w:val="004261DC"/>
    <w:rsid w:val="0042621F"/>
    <w:rsid w:val="00426343"/>
    <w:rsid w:val="00426414"/>
    <w:rsid w:val="00426460"/>
    <w:rsid w:val="00426468"/>
    <w:rsid w:val="004264EA"/>
    <w:rsid w:val="0042684A"/>
    <w:rsid w:val="00426870"/>
    <w:rsid w:val="00426929"/>
    <w:rsid w:val="0042699C"/>
    <w:rsid w:val="00426B27"/>
    <w:rsid w:val="00426B90"/>
    <w:rsid w:val="00426CA0"/>
    <w:rsid w:val="00426CE9"/>
    <w:rsid w:val="00426D08"/>
    <w:rsid w:val="00426DD0"/>
    <w:rsid w:val="00426E0A"/>
    <w:rsid w:val="00426EB8"/>
    <w:rsid w:val="0042704F"/>
    <w:rsid w:val="0042707C"/>
    <w:rsid w:val="004270F3"/>
    <w:rsid w:val="00427107"/>
    <w:rsid w:val="004273BB"/>
    <w:rsid w:val="00427805"/>
    <w:rsid w:val="00427806"/>
    <w:rsid w:val="0042783A"/>
    <w:rsid w:val="004278B3"/>
    <w:rsid w:val="004278D2"/>
    <w:rsid w:val="004279FC"/>
    <w:rsid w:val="00427B8E"/>
    <w:rsid w:val="00427BB7"/>
    <w:rsid w:val="00427C10"/>
    <w:rsid w:val="00427EE9"/>
    <w:rsid w:val="00427F85"/>
    <w:rsid w:val="00427FA5"/>
    <w:rsid w:val="004301E5"/>
    <w:rsid w:val="00430259"/>
    <w:rsid w:val="00430356"/>
    <w:rsid w:val="004303FB"/>
    <w:rsid w:val="0043055F"/>
    <w:rsid w:val="004307D4"/>
    <w:rsid w:val="00430840"/>
    <w:rsid w:val="0043090E"/>
    <w:rsid w:val="004309A8"/>
    <w:rsid w:val="00430A1D"/>
    <w:rsid w:val="00430BD6"/>
    <w:rsid w:val="00430F5D"/>
    <w:rsid w:val="00430F8D"/>
    <w:rsid w:val="00431211"/>
    <w:rsid w:val="00431221"/>
    <w:rsid w:val="00431304"/>
    <w:rsid w:val="00431325"/>
    <w:rsid w:val="0043132B"/>
    <w:rsid w:val="0043133D"/>
    <w:rsid w:val="004313E7"/>
    <w:rsid w:val="00431818"/>
    <w:rsid w:val="004318A2"/>
    <w:rsid w:val="0043197D"/>
    <w:rsid w:val="004319B8"/>
    <w:rsid w:val="00431DE7"/>
    <w:rsid w:val="00431F4C"/>
    <w:rsid w:val="00431F50"/>
    <w:rsid w:val="0043201E"/>
    <w:rsid w:val="004320E8"/>
    <w:rsid w:val="0043215B"/>
    <w:rsid w:val="0043252D"/>
    <w:rsid w:val="0043256B"/>
    <w:rsid w:val="004327DB"/>
    <w:rsid w:val="004328F5"/>
    <w:rsid w:val="00432903"/>
    <w:rsid w:val="00432929"/>
    <w:rsid w:val="00432955"/>
    <w:rsid w:val="00432A3B"/>
    <w:rsid w:val="00432AC9"/>
    <w:rsid w:val="00432AF1"/>
    <w:rsid w:val="00432BAF"/>
    <w:rsid w:val="00432C9B"/>
    <w:rsid w:val="00432D0D"/>
    <w:rsid w:val="00432F6F"/>
    <w:rsid w:val="00432FC4"/>
    <w:rsid w:val="004330BA"/>
    <w:rsid w:val="004330E7"/>
    <w:rsid w:val="004331EA"/>
    <w:rsid w:val="00433623"/>
    <w:rsid w:val="00433668"/>
    <w:rsid w:val="004336F8"/>
    <w:rsid w:val="00433741"/>
    <w:rsid w:val="0043380D"/>
    <w:rsid w:val="00433941"/>
    <w:rsid w:val="00433B01"/>
    <w:rsid w:val="00433D07"/>
    <w:rsid w:val="00433D61"/>
    <w:rsid w:val="00433E19"/>
    <w:rsid w:val="00433F85"/>
    <w:rsid w:val="00433FD5"/>
    <w:rsid w:val="00434147"/>
    <w:rsid w:val="004347E1"/>
    <w:rsid w:val="0043494E"/>
    <w:rsid w:val="00434968"/>
    <w:rsid w:val="00434A38"/>
    <w:rsid w:val="00434B6C"/>
    <w:rsid w:val="00434B8A"/>
    <w:rsid w:val="00434BA6"/>
    <w:rsid w:val="00434BFD"/>
    <w:rsid w:val="00434C45"/>
    <w:rsid w:val="00434D0C"/>
    <w:rsid w:val="00434DEB"/>
    <w:rsid w:val="00434F11"/>
    <w:rsid w:val="0043504E"/>
    <w:rsid w:val="00435103"/>
    <w:rsid w:val="0043511A"/>
    <w:rsid w:val="0043543D"/>
    <w:rsid w:val="0043546D"/>
    <w:rsid w:val="00435498"/>
    <w:rsid w:val="0043549E"/>
    <w:rsid w:val="00435A06"/>
    <w:rsid w:val="00435A08"/>
    <w:rsid w:val="00435C11"/>
    <w:rsid w:val="00435DC9"/>
    <w:rsid w:val="0043630D"/>
    <w:rsid w:val="004365A5"/>
    <w:rsid w:val="00436977"/>
    <w:rsid w:val="00436B75"/>
    <w:rsid w:val="00436D32"/>
    <w:rsid w:val="00436E06"/>
    <w:rsid w:val="00436E82"/>
    <w:rsid w:val="00436F5B"/>
    <w:rsid w:val="0043709E"/>
    <w:rsid w:val="004370B6"/>
    <w:rsid w:val="004370E4"/>
    <w:rsid w:val="004373D1"/>
    <w:rsid w:val="00437498"/>
    <w:rsid w:val="00437568"/>
    <w:rsid w:val="00437629"/>
    <w:rsid w:val="00437645"/>
    <w:rsid w:val="004376C4"/>
    <w:rsid w:val="0043789A"/>
    <w:rsid w:val="004378DA"/>
    <w:rsid w:val="004379E9"/>
    <w:rsid w:val="00437A1E"/>
    <w:rsid w:val="00437CA2"/>
    <w:rsid w:val="00437D3E"/>
    <w:rsid w:val="00437D42"/>
    <w:rsid w:val="00437F9C"/>
    <w:rsid w:val="00440060"/>
    <w:rsid w:val="00440098"/>
    <w:rsid w:val="00440312"/>
    <w:rsid w:val="00440512"/>
    <w:rsid w:val="0044065B"/>
    <w:rsid w:val="0044066F"/>
    <w:rsid w:val="00440864"/>
    <w:rsid w:val="004409CD"/>
    <w:rsid w:val="00440BC8"/>
    <w:rsid w:val="00440DFD"/>
    <w:rsid w:val="00440E8F"/>
    <w:rsid w:val="00440FA3"/>
    <w:rsid w:val="0044104D"/>
    <w:rsid w:val="0044109F"/>
    <w:rsid w:val="004410A9"/>
    <w:rsid w:val="00441119"/>
    <w:rsid w:val="004411A4"/>
    <w:rsid w:val="004411C4"/>
    <w:rsid w:val="00441265"/>
    <w:rsid w:val="004412D9"/>
    <w:rsid w:val="004414BC"/>
    <w:rsid w:val="00441571"/>
    <w:rsid w:val="00441582"/>
    <w:rsid w:val="004415ED"/>
    <w:rsid w:val="00441A3E"/>
    <w:rsid w:val="00441AA6"/>
    <w:rsid w:val="00441BDF"/>
    <w:rsid w:val="00441C6B"/>
    <w:rsid w:val="00441D83"/>
    <w:rsid w:val="00441E31"/>
    <w:rsid w:val="00441F74"/>
    <w:rsid w:val="00442079"/>
    <w:rsid w:val="0044207B"/>
    <w:rsid w:val="004420D4"/>
    <w:rsid w:val="004420E1"/>
    <w:rsid w:val="00442156"/>
    <w:rsid w:val="0044220F"/>
    <w:rsid w:val="00442266"/>
    <w:rsid w:val="0044234D"/>
    <w:rsid w:val="004427F6"/>
    <w:rsid w:val="0044292F"/>
    <w:rsid w:val="004429DB"/>
    <w:rsid w:val="00442AB6"/>
    <w:rsid w:val="00442D80"/>
    <w:rsid w:val="00442E87"/>
    <w:rsid w:val="00443331"/>
    <w:rsid w:val="00443530"/>
    <w:rsid w:val="004436AB"/>
    <w:rsid w:val="00443884"/>
    <w:rsid w:val="00443B37"/>
    <w:rsid w:val="00443BAE"/>
    <w:rsid w:val="00443BB5"/>
    <w:rsid w:val="00443C17"/>
    <w:rsid w:val="00443C52"/>
    <w:rsid w:val="004443E2"/>
    <w:rsid w:val="00444400"/>
    <w:rsid w:val="00444468"/>
    <w:rsid w:val="0044453A"/>
    <w:rsid w:val="004446A6"/>
    <w:rsid w:val="004446A7"/>
    <w:rsid w:val="0044470C"/>
    <w:rsid w:val="00444A4E"/>
    <w:rsid w:val="00444B58"/>
    <w:rsid w:val="00444D6B"/>
    <w:rsid w:val="00444F55"/>
    <w:rsid w:val="00444FB0"/>
    <w:rsid w:val="00445713"/>
    <w:rsid w:val="0044581A"/>
    <w:rsid w:val="00445896"/>
    <w:rsid w:val="00445934"/>
    <w:rsid w:val="00445A01"/>
    <w:rsid w:val="00445A45"/>
    <w:rsid w:val="00445B06"/>
    <w:rsid w:val="00445BF1"/>
    <w:rsid w:val="00445C8A"/>
    <w:rsid w:val="00445D0C"/>
    <w:rsid w:val="00445DA4"/>
    <w:rsid w:val="00445E7E"/>
    <w:rsid w:val="00445F66"/>
    <w:rsid w:val="004461DA"/>
    <w:rsid w:val="0044641B"/>
    <w:rsid w:val="00446557"/>
    <w:rsid w:val="0044665E"/>
    <w:rsid w:val="004467F1"/>
    <w:rsid w:val="00446909"/>
    <w:rsid w:val="00446B35"/>
    <w:rsid w:val="00446B43"/>
    <w:rsid w:val="00446C99"/>
    <w:rsid w:val="00446D89"/>
    <w:rsid w:val="00446E19"/>
    <w:rsid w:val="00446E9D"/>
    <w:rsid w:val="004470E2"/>
    <w:rsid w:val="0044730B"/>
    <w:rsid w:val="00447388"/>
    <w:rsid w:val="0044747B"/>
    <w:rsid w:val="00447568"/>
    <w:rsid w:val="00447A16"/>
    <w:rsid w:val="00447C88"/>
    <w:rsid w:val="00447E05"/>
    <w:rsid w:val="00450261"/>
    <w:rsid w:val="00450427"/>
    <w:rsid w:val="0045042D"/>
    <w:rsid w:val="0045045E"/>
    <w:rsid w:val="00450506"/>
    <w:rsid w:val="00450659"/>
    <w:rsid w:val="00450686"/>
    <w:rsid w:val="004507C2"/>
    <w:rsid w:val="00450810"/>
    <w:rsid w:val="004508D1"/>
    <w:rsid w:val="004509C9"/>
    <w:rsid w:val="004509F9"/>
    <w:rsid w:val="00450BBC"/>
    <w:rsid w:val="00450C34"/>
    <w:rsid w:val="00450CB4"/>
    <w:rsid w:val="00450E38"/>
    <w:rsid w:val="00450ED6"/>
    <w:rsid w:val="004512CC"/>
    <w:rsid w:val="004512CF"/>
    <w:rsid w:val="004514BE"/>
    <w:rsid w:val="00451582"/>
    <w:rsid w:val="004515CB"/>
    <w:rsid w:val="0045192D"/>
    <w:rsid w:val="0045195D"/>
    <w:rsid w:val="004519F4"/>
    <w:rsid w:val="00451AB1"/>
    <w:rsid w:val="00451CEC"/>
    <w:rsid w:val="00451E8F"/>
    <w:rsid w:val="00451EBF"/>
    <w:rsid w:val="00452288"/>
    <w:rsid w:val="0045228A"/>
    <w:rsid w:val="00452362"/>
    <w:rsid w:val="004524CD"/>
    <w:rsid w:val="004525B3"/>
    <w:rsid w:val="004526BF"/>
    <w:rsid w:val="004526FB"/>
    <w:rsid w:val="00452728"/>
    <w:rsid w:val="004529F7"/>
    <w:rsid w:val="00452D15"/>
    <w:rsid w:val="00452E59"/>
    <w:rsid w:val="00452EFC"/>
    <w:rsid w:val="00452F23"/>
    <w:rsid w:val="00452FB4"/>
    <w:rsid w:val="00453020"/>
    <w:rsid w:val="00453131"/>
    <w:rsid w:val="00453241"/>
    <w:rsid w:val="0045342D"/>
    <w:rsid w:val="004534AA"/>
    <w:rsid w:val="0045356E"/>
    <w:rsid w:val="0045360E"/>
    <w:rsid w:val="004536F7"/>
    <w:rsid w:val="00453B04"/>
    <w:rsid w:val="00453D9F"/>
    <w:rsid w:val="00453F19"/>
    <w:rsid w:val="00453F89"/>
    <w:rsid w:val="00454107"/>
    <w:rsid w:val="00454300"/>
    <w:rsid w:val="00454319"/>
    <w:rsid w:val="00454847"/>
    <w:rsid w:val="004548B2"/>
    <w:rsid w:val="00454943"/>
    <w:rsid w:val="00454A63"/>
    <w:rsid w:val="00454A74"/>
    <w:rsid w:val="00454CEA"/>
    <w:rsid w:val="004551DF"/>
    <w:rsid w:val="00455417"/>
    <w:rsid w:val="004557EA"/>
    <w:rsid w:val="004558CA"/>
    <w:rsid w:val="00455A40"/>
    <w:rsid w:val="00455C26"/>
    <w:rsid w:val="00455E03"/>
    <w:rsid w:val="00456014"/>
    <w:rsid w:val="004561A6"/>
    <w:rsid w:val="004562A2"/>
    <w:rsid w:val="00456366"/>
    <w:rsid w:val="004563CA"/>
    <w:rsid w:val="0045653F"/>
    <w:rsid w:val="0045666C"/>
    <w:rsid w:val="004566EF"/>
    <w:rsid w:val="0045686F"/>
    <w:rsid w:val="00456971"/>
    <w:rsid w:val="00456C9D"/>
    <w:rsid w:val="00457292"/>
    <w:rsid w:val="00457547"/>
    <w:rsid w:val="00457586"/>
    <w:rsid w:val="004577CB"/>
    <w:rsid w:val="00457A09"/>
    <w:rsid w:val="00457E1C"/>
    <w:rsid w:val="00457E2B"/>
    <w:rsid w:val="00457ECC"/>
    <w:rsid w:val="0046002E"/>
    <w:rsid w:val="00460049"/>
    <w:rsid w:val="004600FC"/>
    <w:rsid w:val="0046027E"/>
    <w:rsid w:val="004604AD"/>
    <w:rsid w:val="004604EC"/>
    <w:rsid w:val="0046054B"/>
    <w:rsid w:val="004605BE"/>
    <w:rsid w:val="00460841"/>
    <w:rsid w:val="004608BD"/>
    <w:rsid w:val="00460AED"/>
    <w:rsid w:val="00460C1D"/>
    <w:rsid w:val="00460DF6"/>
    <w:rsid w:val="00460FCD"/>
    <w:rsid w:val="004610A8"/>
    <w:rsid w:val="00461251"/>
    <w:rsid w:val="00461365"/>
    <w:rsid w:val="004614BF"/>
    <w:rsid w:val="004614F1"/>
    <w:rsid w:val="00461743"/>
    <w:rsid w:val="00461856"/>
    <w:rsid w:val="00461981"/>
    <w:rsid w:val="00461BA5"/>
    <w:rsid w:val="00461BDF"/>
    <w:rsid w:val="00461C60"/>
    <w:rsid w:val="00461C9B"/>
    <w:rsid w:val="00461CCB"/>
    <w:rsid w:val="00461D9B"/>
    <w:rsid w:val="00461F0B"/>
    <w:rsid w:val="00461F6E"/>
    <w:rsid w:val="00461FAC"/>
    <w:rsid w:val="00462252"/>
    <w:rsid w:val="00462650"/>
    <w:rsid w:val="00462DC3"/>
    <w:rsid w:val="00462F90"/>
    <w:rsid w:val="00463038"/>
    <w:rsid w:val="00463209"/>
    <w:rsid w:val="00463335"/>
    <w:rsid w:val="004633C1"/>
    <w:rsid w:val="00463546"/>
    <w:rsid w:val="004636EE"/>
    <w:rsid w:val="004636EF"/>
    <w:rsid w:val="00463A26"/>
    <w:rsid w:val="00463B22"/>
    <w:rsid w:val="00463B62"/>
    <w:rsid w:val="00463DC0"/>
    <w:rsid w:val="00463F3D"/>
    <w:rsid w:val="00464005"/>
    <w:rsid w:val="0046409B"/>
    <w:rsid w:val="0046418D"/>
    <w:rsid w:val="004641B8"/>
    <w:rsid w:val="004643D8"/>
    <w:rsid w:val="00464867"/>
    <w:rsid w:val="00464BF6"/>
    <w:rsid w:val="00464C36"/>
    <w:rsid w:val="00464D51"/>
    <w:rsid w:val="00464D54"/>
    <w:rsid w:val="00464EB4"/>
    <w:rsid w:val="0046502D"/>
    <w:rsid w:val="00465057"/>
    <w:rsid w:val="00465404"/>
    <w:rsid w:val="00465440"/>
    <w:rsid w:val="0046553B"/>
    <w:rsid w:val="0046587E"/>
    <w:rsid w:val="004658A0"/>
    <w:rsid w:val="004659A2"/>
    <w:rsid w:val="004659C9"/>
    <w:rsid w:val="00465A6E"/>
    <w:rsid w:val="00465B6F"/>
    <w:rsid w:val="00465C63"/>
    <w:rsid w:val="00465F17"/>
    <w:rsid w:val="00466048"/>
    <w:rsid w:val="004660CB"/>
    <w:rsid w:val="00466133"/>
    <w:rsid w:val="0046613D"/>
    <w:rsid w:val="00466143"/>
    <w:rsid w:val="0046616A"/>
    <w:rsid w:val="004661E0"/>
    <w:rsid w:val="004662C0"/>
    <w:rsid w:val="004663C1"/>
    <w:rsid w:val="0046654A"/>
    <w:rsid w:val="0046665D"/>
    <w:rsid w:val="004669D2"/>
    <w:rsid w:val="00466A29"/>
    <w:rsid w:val="00466D9D"/>
    <w:rsid w:val="00466E0E"/>
    <w:rsid w:val="00466EA8"/>
    <w:rsid w:val="0046700D"/>
    <w:rsid w:val="00467029"/>
    <w:rsid w:val="004672B8"/>
    <w:rsid w:val="004673E6"/>
    <w:rsid w:val="0046762A"/>
    <w:rsid w:val="004676A6"/>
    <w:rsid w:val="004676EC"/>
    <w:rsid w:val="0046772E"/>
    <w:rsid w:val="004678DA"/>
    <w:rsid w:val="0046796A"/>
    <w:rsid w:val="00467AB7"/>
    <w:rsid w:val="00467B0D"/>
    <w:rsid w:val="00467B98"/>
    <w:rsid w:val="00467BC5"/>
    <w:rsid w:val="00467F05"/>
    <w:rsid w:val="00467F63"/>
    <w:rsid w:val="004701A5"/>
    <w:rsid w:val="00470391"/>
    <w:rsid w:val="004703A5"/>
    <w:rsid w:val="0047045E"/>
    <w:rsid w:val="00470585"/>
    <w:rsid w:val="0047065E"/>
    <w:rsid w:val="004706C1"/>
    <w:rsid w:val="00470704"/>
    <w:rsid w:val="00470A0F"/>
    <w:rsid w:val="00470C1F"/>
    <w:rsid w:val="00470D73"/>
    <w:rsid w:val="00470E19"/>
    <w:rsid w:val="00471061"/>
    <w:rsid w:val="00471118"/>
    <w:rsid w:val="00471169"/>
    <w:rsid w:val="00471170"/>
    <w:rsid w:val="004712F1"/>
    <w:rsid w:val="0047142E"/>
    <w:rsid w:val="004714B1"/>
    <w:rsid w:val="004716BE"/>
    <w:rsid w:val="00471714"/>
    <w:rsid w:val="00471864"/>
    <w:rsid w:val="004719C1"/>
    <w:rsid w:val="00471A6D"/>
    <w:rsid w:val="00471A80"/>
    <w:rsid w:val="00471E52"/>
    <w:rsid w:val="00471F6E"/>
    <w:rsid w:val="004720EB"/>
    <w:rsid w:val="0047232E"/>
    <w:rsid w:val="004723B9"/>
    <w:rsid w:val="004727C6"/>
    <w:rsid w:val="00472808"/>
    <w:rsid w:val="00472860"/>
    <w:rsid w:val="004729C8"/>
    <w:rsid w:val="00472FC4"/>
    <w:rsid w:val="00473041"/>
    <w:rsid w:val="0047309D"/>
    <w:rsid w:val="004730D4"/>
    <w:rsid w:val="0047311A"/>
    <w:rsid w:val="004734B3"/>
    <w:rsid w:val="0047353C"/>
    <w:rsid w:val="00473895"/>
    <w:rsid w:val="004739BE"/>
    <w:rsid w:val="00473AF9"/>
    <w:rsid w:val="00473B40"/>
    <w:rsid w:val="00474029"/>
    <w:rsid w:val="00474069"/>
    <w:rsid w:val="00474106"/>
    <w:rsid w:val="00474392"/>
    <w:rsid w:val="004743A2"/>
    <w:rsid w:val="0047477B"/>
    <w:rsid w:val="00474881"/>
    <w:rsid w:val="00474A21"/>
    <w:rsid w:val="00474B89"/>
    <w:rsid w:val="00474C8B"/>
    <w:rsid w:val="00474D08"/>
    <w:rsid w:val="00474D9A"/>
    <w:rsid w:val="00474E12"/>
    <w:rsid w:val="00474E94"/>
    <w:rsid w:val="00474F67"/>
    <w:rsid w:val="00475115"/>
    <w:rsid w:val="004752A5"/>
    <w:rsid w:val="004752D6"/>
    <w:rsid w:val="00475304"/>
    <w:rsid w:val="00475361"/>
    <w:rsid w:val="00475444"/>
    <w:rsid w:val="00475491"/>
    <w:rsid w:val="00475496"/>
    <w:rsid w:val="004756A0"/>
    <w:rsid w:val="00475827"/>
    <w:rsid w:val="00475A4A"/>
    <w:rsid w:val="00475B27"/>
    <w:rsid w:val="00475D35"/>
    <w:rsid w:val="00475DC4"/>
    <w:rsid w:val="00475F98"/>
    <w:rsid w:val="00476029"/>
    <w:rsid w:val="004760D0"/>
    <w:rsid w:val="00476220"/>
    <w:rsid w:val="00476248"/>
    <w:rsid w:val="00476423"/>
    <w:rsid w:val="004769C9"/>
    <w:rsid w:val="004769F7"/>
    <w:rsid w:val="00476A60"/>
    <w:rsid w:val="00476B33"/>
    <w:rsid w:val="00476D1E"/>
    <w:rsid w:val="00476D31"/>
    <w:rsid w:val="00476E1C"/>
    <w:rsid w:val="00476FCC"/>
    <w:rsid w:val="00476FE5"/>
    <w:rsid w:val="00476FF8"/>
    <w:rsid w:val="004772AD"/>
    <w:rsid w:val="004775F3"/>
    <w:rsid w:val="00477738"/>
    <w:rsid w:val="004778EB"/>
    <w:rsid w:val="00477957"/>
    <w:rsid w:val="004779C1"/>
    <w:rsid w:val="00477BCA"/>
    <w:rsid w:val="00477C6E"/>
    <w:rsid w:val="00477D75"/>
    <w:rsid w:val="00477DC7"/>
    <w:rsid w:val="00477DEA"/>
    <w:rsid w:val="00480283"/>
    <w:rsid w:val="0048047E"/>
    <w:rsid w:val="00480493"/>
    <w:rsid w:val="004805BF"/>
    <w:rsid w:val="00480612"/>
    <w:rsid w:val="00480769"/>
    <w:rsid w:val="00480890"/>
    <w:rsid w:val="00480906"/>
    <w:rsid w:val="00480AE1"/>
    <w:rsid w:val="00480CA4"/>
    <w:rsid w:val="00480CD3"/>
    <w:rsid w:val="00480F3A"/>
    <w:rsid w:val="00480F7A"/>
    <w:rsid w:val="00481274"/>
    <w:rsid w:val="00481375"/>
    <w:rsid w:val="00481445"/>
    <w:rsid w:val="004819F3"/>
    <w:rsid w:val="00481A63"/>
    <w:rsid w:val="00481C97"/>
    <w:rsid w:val="00481D22"/>
    <w:rsid w:val="004820EC"/>
    <w:rsid w:val="00482122"/>
    <w:rsid w:val="004823B3"/>
    <w:rsid w:val="00482580"/>
    <w:rsid w:val="004825C5"/>
    <w:rsid w:val="004826A7"/>
    <w:rsid w:val="0048272C"/>
    <w:rsid w:val="0048283A"/>
    <w:rsid w:val="004829D5"/>
    <w:rsid w:val="00482A15"/>
    <w:rsid w:val="00482B64"/>
    <w:rsid w:val="00482C0F"/>
    <w:rsid w:val="00482C6A"/>
    <w:rsid w:val="00482C7E"/>
    <w:rsid w:val="00482D18"/>
    <w:rsid w:val="00482EA3"/>
    <w:rsid w:val="00482EF2"/>
    <w:rsid w:val="00482F86"/>
    <w:rsid w:val="00483240"/>
    <w:rsid w:val="00483388"/>
    <w:rsid w:val="00483411"/>
    <w:rsid w:val="0048353F"/>
    <w:rsid w:val="00483644"/>
    <w:rsid w:val="00483684"/>
    <w:rsid w:val="00483917"/>
    <w:rsid w:val="00483930"/>
    <w:rsid w:val="00483B76"/>
    <w:rsid w:val="00483B9F"/>
    <w:rsid w:val="00483C51"/>
    <w:rsid w:val="00483CCD"/>
    <w:rsid w:val="00483CEA"/>
    <w:rsid w:val="00483E46"/>
    <w:rsid w:val="00483F57"/>
    <w:rsid w:val="00483F9B"/>
    <w:rsid w:val="004841DC"/>
    <w:rsid w:val="0048423E"/>
    <w:rsid w:val="00484316"/>
    <w:rsid w:val="004843AB"/>
    <w:rsid w:val="00484411"/>
    <w:rsid w:val="00484478"/>
    <w:rsid w:val="004845CF"/>
    <w:rsid w:val="0048461B"/>
    <w:rsid w:val="0048470D"/>
    <w:rsid w:val="00484840"/>
    <w:rsid w:val="00484A02"/>
    <w:rsid w:val="00484BA0"/>
    <w:rsid w:val="00484BBF"/>
    <w:rsid w:val="00484BD8"/>
    <w:rsid w:val="00484CEC"/>
    <w:rsid w:val="00484E30"/>
    <w:rsid w:val="00484E97"/>
    <w:rsid w:val="0048551A"/>
    <w:rsid w:val="00485571"/>
    <w:rsid w:val="004855C9"/>
    <w:rsid w:val="0048568C"/>
    <w:rsid w:val="00485A83"/>
    <w:rsid w:val="0048610C"/>
    <w:rsid w:val="0048614A"/>
    <w:rsid w:val="004865F8"/>
    <w:rsid w:val="00486747"/>
    <w:rsid w:val="00486941"/>
    <w:rsid w:val="00486B50"/>
    <w:rsid w:val="00486C06"/>
    <w:rsid w:val="00486DB3"/>
    <w:rsid w:val="00486F37"/>
    <w:rsid w:val="004870D9"/>
    <w:rsid w:val="0048747E"/>
    <w:rsid w:val="004874D6"/>
    <w:rsid w:val="0048752D"/>
    <w:rsid w:val="00487556"/>
    <w:rsid w:val="0048779E"/>
    <w:rsid w:val="004877AF"/>
    <w:rsid w:val="00487830"/>
    <w:rsid w:val="0048789A"/>
    <w:rsid w:val="00487A5D"/>
    <w:rsid w:val="00487ABC"/>
    <w:rsid w:val="00487DB1"/>
    <w:rsid w:val="00487F3C"/>
    <w:rsid w:val="004900D0"/>
    <w:rsid w:val="004902C9"/>
    <w:rsid w:val="004905A2"/>
    <w:rsid w:val="00490629"/>
    <w:rsid w:val="004908C7"/>
    <w:rsid w:val="00490E4B"/>
    <w:rsid w:val="00491045"/>
    <w:rsid w:val="004913A4"/>
    <w:rsid w:val="0049151B"/>
    <w:rsid w:val="00491566"/>
    <w:rsid w:val="00491736"/>
    <w:rsid w:val="004918A2"/>
    <w:rsid w:val="0049198A"/>
    <w:rsid w:val="00491B82"/>
    <w:rsid w:val="00491BE1"/>
    <w:rsid w:val="00491C41"/>
    <w:rsid w:val="00491CEF"/>
    <w:rsid w:val="00491D1E"/>
    <w:rsid w:val="00492110"/>
    <w:rsid w:val="0049217A"/>
    <w:rsid w:val="004921F9"/>
    <w:rsid w:val="00492280"/>
    <w:rsid w:val="0049230B"/>
    <w:rsid w:val="004923FD"/>
    <w:rsid w:val="00492439"/>
    <w:rsid w:val="004927B9"/>
    <w:rsid w:val="004929AD"/>
    <w:rsid w:val="00492A88"/>
    <w:rsid w:val="00492C06"/>
    <w:rsid w:val="004931B7"/>
    <w:rsid w:val="004932AC"/>
    <w:rsid w:val="004933CA"/>
    <w:rsid w:val="00493521"/>
    <w:rsid w:val="00493626"/>
    <w:rsid w:val="00493638"/>
    <w:rsid w:val="00493707"/>
    <w:rsid w:val="00493963"/>
    <w:rsid w:val="00493A4B"/>
    <w:rsid w:val="00493AA4"/>
    <w:rsid w:val="00493B4F"/>
    <w:rsid w:val="00493B86"/>
    <w:rsid w:val="00493D22"/>
    <w:rsid w:val="00494059"/>
    <w:rsid w:val="0049411A"/>
    <w:rsid w:val="004941FB"/>
    <w:rsid w:val="004942E7"/>
    <w:rsid w:val="004944B2"/>
    <w:rsid w:val="00494505"/>
    <w:rsid w:val="004947AC"/>
    <w:rsid w:val="00494C88"/>
    <w:rsid w:val="00494DE9"/>
    <w:rsid w:val="00494F5B"/>
    <w:rsid w:val="004951B6"/>
    <w:rsid w:val="00495202"/>
    <w:rsid w:val="004952F2"/>
    <w:rsid w:val="004952FD"/>
    <w:rsid w:val="00495460"/>
    <w:rsid w:val="00495625"/>
    <w:rsid w:val="00495A67"/>
    <w:rsid w:val="00495C16"/>
    <w:rsid w:val="00495C25"/>
    <w:rsid w:val="00495D7E"/>
    <w:rsid w:val="00495DDE"/>
    <w:rsid w:val="00496018"/>
    <w:rsid w:val="00496068"/>
    <w:rsid w:val="0049629B"/>
    <w:rsid w:val="004963B3"/>
    <w:rsid w:val="004963B9"/>
    <w:rsid w:val="00496433"/>
    <w:rsid w:val="00496447"/>
    <w:rsid w:val="00496490"/>
    <w:rsid w:val="00496498"/>
    <w:rsid w:val="0049661E"/>
    <w:rsid w:val="00496878"/>
    <w:rsid w:val="004968A2"/>
    <w:rsid w:val="0049698E"/>
    <w:rsid w:val="00496A89"/>
    <w:rsid w:val="00496B9A"/>
    <w:rsid w:val="00496C7A"/>
    <w:rsid w:val="00496E8F"/>
    <w:rsid w:val="00496F4A"/>
    <w:rsid w:val="00496FEC"/>
    <w:rsid w:val="00497193"/>
    <w:rsid w:val="004973B7"/>
    <w:rsid w:val="004975F5"/>
    <w:rsid w:val="00497721"/>
    <w:rsid w:val="00497748"/>
    <w:rsid w:val="0049796A"/>
    <w:rsid w:val="00497A97"/>
    <w:rsid w:val="00497ADC"/>
    <w:rsid w:val="00497BAF"/>
    <w:rsid w:val="00497BD5"/>
    <w:rsid w:val="00497DA1"/>
    <w:rsid w:val="00497DF4"/>
    <w:rsid w:val="00497EF1"/>
    <w:rsid w:val="00497EF2"/>
    <w:rsid w:val="00497F23"/>
    <w:rsid w:val="004A0021"/>
    <w:rsid w:val="004A014D"/>
    <w:rsid w:val="004A01AE"/>
    <w:rsid w:val="004A0413"/>
    <w:rsid w:val="004A0419"/>
    <w:rsid w:val="004A04CA"/>
    <w:rsid w:val="004A0796"/>
    <w:rsid w:val="004A087E"/>
    <w:rsid w:val="004A0B26"/>
    <w:rsid w:val="004A0B5A"/>
    <w:rsid w:val="004A0EB9"/>
    <w:rsid w:val="004A0F96"/>
    <w:rsid w:val="004A0FF5"/>
    <w:rsid w:val="004A1066"/>
    <w:rsid w:val="004A1333"/>
    <w:rsid w:val="004A139A"/>
    <w:rsid w:val="004A13CC"/>
    <w:rsid w:val="004A14A8"/>
    <w:rsid w:val="004A161F"/>
    <w:rsid w:val="004A1754"/>
    <w:rsid w:val="004A1775"/>
    <w:rsid w:val="004A17F3"/>
    <w:rsid w:val="004A1A4B"/>
    <w:rsid w:val="004A1B60"/>
    <w:rsid w:val="004A1D53"/>
    <w:rsid w:val="004A1E30"/>
    <w:rsid w:val="004A1E7C"/>
    <w:rsid w:val="004A2069"/>
    <w:rsid w:val="004A2143"/>
    <w:rsid w:val="004A247D"/>
    <w:rsid w:val="004A2565"/>
    <w:rsid w:val="004A267B"/>
    <w:rsid w:val="004A26C2"/>
    <w:rsid w:val="004A271A"/>
    <w:rsid w:val="004A2819"/>
    <w:rsid w:val="004A2846"/>
    <w:rsid w:val="004A28E3"/>
    <w:rsid w:val="004A29DC"/>
    <w:rsid w:val="004A2C74"/>
    <w:rsid w:val="004A2F47"/>
    <w:rsid w:val="004A32B5"/>
    <w:rsid w:val="004A32BF"/>
    <w:rsid w:val="004A338D"/>
    <w:rsid w:val="004A342A"/>
    <w:rsid w:val="004A3432"/>
    <w:rsid w:val="004A35C4"/>
    <w:rsid w:val="004A36D0"/>
    <w:rsid w:val="004A3702"/>
    <w:rsid w:val="004A3803"/>
    <w:rsid w:val="004A3895"/>
    <w:rsid w:val="004A3AEB"/>
    <w:rsid w:val="004A3AF3"/>
    <w:rsid w:val="004A3C3A"/>
    <w:rsid w:val="004A3E14"/>
    <w:rsid w:val="004A4022"/>
    <w:rsid w:val="004A4448"/>
    <w:rsid w:val="004A452B"/>
    <w:rsid w:val="004A4549"/>
    <w:rsid w:val="004A463D"/>
    <w:rsid w:val="004A46C1"/>
    <w:rsid w:val="004A49E4"/>
    <w:rsid w:val="004A4AB4"/>
    <w:rsid w:val="004A4D1F"/>
    <w:rsid w:val="004A4D55"/>
    <w:rsid w:val="004A50B3"/>
    <w:rsid w:val="004A51B8"/>
    <w:rsid w:val="004A51E9"/>
    <w:rsid w:val="004A5220"/>
    <w:rsid w:val="004A5601"/>
    <w:rsid w:val="004A5661"/>
    <w:rsid w:val="004A5808"/>
    <w:rsid w:val="004A5AE5"/>
    <w:rsid w:val="004A5C88"/>
    <w:rsid w:val="004A5DDE"/>
    <w:rsid w:val="004A5E6A"/>
    <w:rsid w:val="004A6289"/>
    <w:rsid w:val="004A62BC"/>
    <w:rsid w:val="004A6385"/>
    <w:rsid w:val="004A67F5"/>
    <w:rsid w:val="004A6A14"/>
    <w:rsid w:val="004A6A30"/>
    <w:rsid w:val="004A6BC8"/>
    <w:rsid w:val="004A6C47"/>
    <w:rsid w:val="004A6D71"/>
    <w:rsid w:val="004A6F91"/>
    <w:rsid w:val="004A6F9A"/>
    <w:rsid w:val="004A76B8"/>
    <w:rsid w:val="004A790F"/>
    <w:rsid w:val="004A7989"/>
    <w:rsid w:val="004A7A0B"/>
    <w:rsid w:val="004A7B8C"/>
    <w:rsid w:val="004A7D2B"/>
    <w:rsid w:val="004A7FB1"/>
    <w:rsid w:val="004B02B5"/>
    <w:rsid w:val="004B0308"/>
    <w:rsid w:val="004B0459"/>
    <w:rsid w:val="004B06FF"/>
    <w:rsid w:val="004B09B3"/>
    <w:rsid w:val="004B0CEA"/>
    <w:rsid w:val="004B118E"/>
    <w:rsid w:val="004B1318"/>
    <w:rsid w:val="004B1356"/>
    <w:rsid w:val="004B17DE"/>
    <w:rsid w:val="004B1A3F"/>
    <w:rsid w:val="004B1AD4"/>
    <w:rsid w:val="004B1B98"/>
    <w:rsid w:val="004B1B9D"/>
    <w:rsid w:val="004B1E2F"/>
    <w:rsid w:val="004B1F2E"/>
    <w:rsid w:val="004B217D"/>
    <w:rsid w:val="004B22B7"/>
    <w:rsid w:val="004B2301"/>
    <w:rsid w:val="004B2310"/>
    <w:rsid w:val="004B2389"/>
    <w:rsid w:val="004B249B"/>
    <w:rsid w:val="004B25C6"/>
    <w:rsid w:val="004B2821"/>
    <w:rsid w:val="004B2823"/>
    <w:rsid w:val="004B2859"/>
    <w:rsid w:val="004B28A0"/>
    <w:rsid w:val="004B2AC0"/>
    <w:rsid w:val="004B2C8C"/>
    <w:rsid w:val="004B2CA6"/>
    <w:rsid w:val="004B2CF1"/>
    <w:rsid w:val="004B3025"/>
    <w:rsid w:val="004B3066"/>
    <w:rsid w:val="004B3184"/>
    <w:rsid w:val="004B3197"/>
    <w:rsid w:val="004B3228"/>
    <w:rsid w:val="004B328B"/>
    <w:rsid w:val="004B3403"/>
    <w:rsid w:val="004B343B"/>
    <w:rsid w:val="004B34BB"/>
    <w:rsid w:val="004B36CA"/>
    <w:rsid w:val="004B38A5"/>
    <w:rsid w:val="004B3937"/>
    <w:rsid w:val="004B3AA4"/>
    <w:rsid w:val="004B3D70"/>
    <w:rsid w:val="004B3E82"/>
    <w:rsid w:val="004B3F6F"/>
    <w:rsid w:val="004B3F7E"/>
    <w:rsid w:val="004B4068"/>
    <w:rsid w:val="004B421C"/>
    <w:rsid w:val="004B423F"/>
    <w:rsid w:val="004B459F"/>
    <w:rsid w:val="004B4859"/>
    <w:rsid w:val="004B4892"/>
    <w:rsid w:val="004B49C7"/>
    <w:rsid w:val="004B4A0C"/>
    <w:rsid w:val="004B4A96"/>
    <w:rsid w:val="004B4A9E"/>
    <w:rsid w:val="004B4C2B"/>
    <w:rsid w:val="004B4D23"/>
    <w:rsid w:val="004B4DDF"/>
    <w:rsid w:val="004B4E4A"/>
    <w:rsid w:val="004B4F5E"/>
    <w:rsid w:val="004B508F"/>
    <w:rsid w:val="004B5514"/>
    <w:rsid w:val="004B55C6"/>
    <w:rsid w:val="004B56CC"/>
    <w:rsid w:val="004B57D2"/>
    <w:rsid w:val="004B58AE"/>
    <w:rsid w:val="004B58BF"/>
    <w:rsid w:val="004B5D1D"/>
    <w:rsid w:val="004B5DF2"/>
    <w:rsid w:val="004B5EDF"/>
    <w:rsid w:val="004B5F43"/>
    <w:rsid w:val="004B5F66"/>
    <w:rsid w:val="004B5F8F"/>
    <w:rsid w:val="004B6253"/>
    <w:rsid w:val="004B6414"/>
    <w:rsid w:val="004B64F9"/>
    <w:rsid w:val="004B6515"/>
    <w:rsid w:val="004B66CF"/>
    <w:rsid w:val="004B68E7"/>
    <w:rsid w:val="004B6B20"/>
    <w:rsid w:val="004B6E79"/>
    <w:rsid w:val="004B7046"/>
    <w:rsid w:val="004B7199"/>
    <w:rsid w:val="004B71C1"/>
    <w:rsid w:val="004B7243"/>
    <w:rsid w:val="004B74BF"/>
    <w:rsid w:val="004B753A"/>
    <w:rsid w:val="004B7752"/>
    <w:rsid w:val="004B7B13"/>
    <w:rsid w:val="004B7B18"/>
    <w:rsid w:val="004B7B65"/>
    <w:rsid w:val="004B7BDE"/>
    <w:rsid w:val="004B7CA3"/>
    <w:rsid w:val="004B7CD0"/>
    <w:rsid w:val="004B7D80"/>
    <w:rsid w:val="004B7D85"/>
    <w:rsid w:val="004B7E9F"/>
    <w:rsid w:val="004B7F64"/>
    <w:rsid w:val="004C003A"/>
    <w:rsid w:val="004C00F5"/>
    <w:rsid w:val="004C018A"/>
    <w:rsid w:val="004C0237"/>
    <w:rsid w:val="004C0251"/>
    <w:rsid w:val="004C0332"/>
    <w:rsid w:val="004C0448"/>
    <w:rsid w:val="004C050F"/>
    <w:rsid w:val="004C0534"/>
    <w:rsid w:val="004C0829"/>
    <w:rsid w:val="004C0990"/>
    <w:rsid w:val="004C0A5A"/>
    <w:rsid w:val="004C0A6C"/>
    <w:rsid w:val="004C0C5E"/>
    <w:rsid w:val="004C0CD8"/>
    <w:rsid w:val="004C1002"/>
    <w:rsid w:val="004C1022"/>
    <w:rsid w:val="004C1080"/>
    <w:rsid w:val="004C1089"/>
    <w:rsid w:val="004C12D2"/>
    <w:rsid w:val="004C13C1"/>
    <w:rsid w:val="004C14AC"/>
    <w:rsid w:val="004C1547"/>
    <w:rsid w:val="004C1973"/>
    <w:rsid w:val="004C1AB7"/>
    <w:rsid w:val="004C1AC6"/>
    <w:rsid w:val="004C1AFF"/>
    <w:rsid w:val="004C1B21"/>
    <w:rsid w:val="004C1D9C"/>
    <w:rsid w:val="004C21A8"/>
    <w:rsid w:val="004C21F9"/>
    <w:rsid w:val="004C226B"/>
    <w:rsid w:val="004C2295"/>
    <w:rsid w:val="004C241E"/>
    <w:rsid w:val="004C2556"/>
    <w:rsid w:val="004C272B"/>
    <w:rsid w:val="004C2C5E"/>
    <w:rsid w:val="004C2DC3"/>
    <w:rsid w:val="004C2DEC"/>
    <w:rsid w:val="004C2E0D"/>
    <w:rsid w:val="004C2EDF"/>
    <w:rsid w:val="004C311F"/>
    <w:rsid w:val="004C338B"/>
    <w:rsid w:val="004C33A7"/>
    <w:rsid w:val="004C3520"/>
    <w:rsid w:val="004C370A"/>
    <w:rsid w:val="004C3933"/>
    <w:rsid w:val="004C3A24"/>
    <w:rsid w:val="004C3B2D"/>
    <w:rsid w:val="004C3D18"/>
    <w:rsid w:val="004C442F"/>
    <w:rsid w:val="004C456D"/>
    <w:rsid w:val="004C468E"/>
    <w:rsid w:val="004C46D9"/>
    <w:rsid w:val="004C4808"/>
    <w:rsid w:val="004C4926"/>
    <w:rsid w:val="004C4B1E"/>
    <w:rsid w:val="004C4B45"/>
    <w:rsid w:val="004C4C83"/>
    <w:rsid w:val="004C4DA9"/>
    <w:rsid w:val="004C4E09"/>
    <w:rsid w:val="004C4EBC"/>
    <w:rsid w:val="004C5017"/>
    <w:rsid w:val="004C535D"/>
    <w:rsid w:val="004C5683"/>
    <w:rsid w:val="004C5B54"/>
    <w:rsid w:val="004C5DE3"/>
    <w:rsid w:val="004C5E96"/>
    <w:rsid w:val="004C5EBA"/>
    <w:rsid w:val="004C5F8F"/>
    <w:rsid w:val="004C6357"/>
    <w:rsid w:val="004C66AB"/>
    <w:rsid w:val="004C66E4"/>
    <w:rsid w:val="004C670F"/>
    <w:rsid w:val="004C6742"/>
    <w:rsid w:val="004C674F"/>
    <w:rsid w:val="004C6755"/>
    <w:rsid w:val="004C6795"/>
    <w:rsid w:val="004C67B0"/>
    <w:rsid w:val="004C6894"/>
    <w:rsid w:val="004C68B2"/>
    <w:rsid w:val="004C68C1"/>
    <w:rsid w:val="004C69C4"/>
    <w:rsid w:val="004C6AAD"/>
    <w:rsid w:val="004C6C2F"/>
    <w:rsid w:val="004C6CD4"/>
    <w:rsid w:val="004C6E78"/>
    <w:rsid w:val="004C6F31"/>
    <w:rsid w:val="004C7476"/>
    <w:rsid w:val="004C747A"/>
    <w:rsid w:val="004C74A8"/>
    <w:rsid w:val="004C7808"/>
    <w:rsid w:val="004C78D9"/>
    <w:rsid w:val="004C795C"/>
    <w:rsid w:val="004C7AF2"/>
    <w:rsid w:val="004C7BD4"/>
    <w:rsid w:val="004C7C2C"/>
    <w:rsid w:val="004C7D73"/>
    <w:rsid w:val="004C7DBA"/>
    <w:rsid w:val="004C7F99"/>
    <w:rsid w:val="004D008D"/>
    <w:rsid w:val="004D00C3"/>
    <w:rsid w:val="004D024A"/>
    <w:rsid w:val="004D043C"/>
    <w:rsid w:val="004D04D1"/>
    <w:rsid w:val="004D04E0"/>
    <w:rsid w:val="004D04F7"/>
    <w:rsid w:val="004D06AD"/>
    <w:rsid w:val="004D09D9"/>
    <w:rsid w:val="004D0A84"/>
    <w:rsid w:val="004D0A87"/>
    <w:rsid w:val="004D0BA0"/>
    <w:rsid w:val="004D0C82"/>
    <w:rsid w:val="004D0D84"/>
    <w:rsid w:val="004D0DA4"/>
    <w:rsid w:val="004D0E2A"/>
    <w:rsid w:val="004D0EAD"/>
    <w:rsid w:val="004D0F18"/>
    <w:rsid w:val="004D1090"/>
    <w:rsid w:val="004D11E5"/>
    <w:rsid w:val="004D123D"/>
    <w:rsid w:val="004D12C8"/>
    <w:rsid w:val="004D14BA"/>
    <w:rsid w:val="004D1824"/>
    <w:rsid w:val="004D183C"/>
    <w:rsid w:val="004D1851"/>
    <w:rsid w:val="004D18A9"/>
    <w:rsid w:val="004D194C"/>
    <w:rsid w:val="004D1A01"/>
    <w:rsid w:val="004D1A6D"/>
    <w:rsid w:val="004D1C53"/>
    <w:rsid w:val="004D1CB9"/>
    <w:rsid w:val="004D1CCD"/>
    <w:rsid w:val="004D1E1D"/>
    <w:rsid w:val="004D20AB"/>
    <w:rsid w:val="004D2103"/>
    <w:rsid w:val="004D213F"/>
    <w:rsid w:val="004D22C8"/>
    <w:rsid w:val="004D23DE"/>
    <w:rsid w:val="004D2582"/>
    <w:rsid w:val="004D28C9"/>
    <w:rsid w:val="004D2933"/>
    <w:rsid w:val="004D29DD"/>
    <w:rsid w:val="004D2A6C"/>
    <w:rsid w:val="004D2AF5"/>
    <w:rsid w:val="004D2B5D"/>
    <w:rsid w:val="004D2E81"/>
    <w:rsid w:val="004D2F91"/>
    <w:rsid w:val="004D32A7"/>
    <w:rsid w:val="004D336C"/>
    <w:rsid w:val="004D33BB"/>
    <w:rsid w:val="004D34E3"/>
    <w:rsid w:val="004D3B0D"/>
    <w:rsid w:val="004D3B5B"/>
    <w:rsid w:val="004D3D15"/>
    <w:rsid w:val="004D3D79"/>
    <w:rsid w:val="004D4308"/>
    <w:rsid w:val="004D43A3"/>
    <w:rsid w:val="004D441F"/>
    <w:rsid w:val="004D44AC"/>
    <w:rsid w:val="004D4505"/>
    <w:rsid w:val="004D469A"/>
    <w:rsid w:val="004D4785"/>
    <w:rsid w:val="004D4900"/>
    <w:rsid w:val="004D4BB4"/>
    <w:rsid w:val="004D4CCF"/>
    <w:rsid w:val="004D522E"/>
    <w:rsid w:val="004D54FD"/>
    <w:rsid w:val="004D55C8"/>
    <w:rsid w:val="004D57F4"/>
    <w:rsid w:val="004D5836"/>
    <w:rsid w:val="004D5854"/>
    <w:rsid w:val="004D5B6D"/>
    <w:rsid w:val="004D5C05"/>
    <w:rsid w:val="004D5C39"/>
    <w:rsid w:val="004D5DC2"/>
    <w:rsid w:val="004D5FED"/>
    <w:rsid w:val="004D62A2"/>
    <w:rsid w:val="004D6424"/>
    <w:rsid w:val="004D6470"/>
    <w:rsid w:val="004D64DD"/>
    <w:rsid w:val="004D6869"/>
    <w:rsid w:val="004D68C3"/>
    <w:rsid w:val="004D6A6C"/>
    <w:rsid w:val="004D6CCB"/>
    <w:rsid w:val="004D721D"/>
    <w:rsid w:val="004D76F2"/>
    <w:rsid w:val="004D7847"/>
    <w:rsid w:val="004D7862"/>
    <w:rsid w:val="004D79C1"/>
    <w:rsid w:val="004D7A53"/>
    <w:rsid w:val="004D7AAE"/>
    <w:rsid w:val="004D7C29"/>
    <w:rsid w:val="004D7C7F"/>
    <w:rsid w:val="004D7D28"/>
    <w:rsid w:val="004D7EBF"/>
    <w:rsid w:val="004D7F37"/>
    <w:rsid w:val="004D7FCA"/>
    <w:rsid w:val="004E0280"/>
    <w:rsid w:val="004E0339"/>
    <w:rsid w:val="004E04E8"/>
    <w:rsid w:val="004E0624"/>
    <w:rsid w:val="004E06B9"/>
    <w:rsid w:val="004E0988"/>
    <w:rsid w:val="004E0A43"/>
    <w:rsid w:val="004E0B00"/>
    <w:rsid w:val="004E0DA9"/>
    <w:rsid w:val="004E0FF8"/>
    <w:rsid w:val="004E110E"/>
    <w:rsid w:val="004E14A3"/>
    <w:rsid w:val="004E151A"/>
    <w:rsid w:val="004E163A"/>
    <w:rsid w:val="004E167A"/>
    <w:rsid w:val="004E180D"/>
    <w:rsid w:val="004E193C"/>
    <w:rsid w:val="004E19B0"/>
    <w:rsid w:val="004E19E3"/>
    <w:rsid w:val="004E1A3B"/>
    <w:rsid w:val="004E1BA8"/>
    <w:rsid w:val="004E1C01"/>
    <w:rsid w:val="004E1DC9"/>
    <w:rsid w:val="004E1FBE"/>
    <w:rsid w:val="004E20D0"/>
    <w:rsid w:val="004E22A7"/>
    <w:rsid w:val="004E2428"/>
    <w:rsid w:val="004E2513"/>
    <w:rsid w:val="004E2523"/>
    <w:rsid w:val="004E2558"/>
    <w:rsid w:val="004E274C"/>
    <w:rsid w:val="004E27DE"/>
    <w:rsid w:val="004E2890"/>
    <w:rsid w:val="004E2915"/>
    <w:rsid w:val="004E2941"/>
    <w:rsid w:val="004E2BB6"/>
    <w:rsid w:val="004E2D00"/>
    <w:rsid w:val="004E2D4B"/>
    <w:rsid w:val="004E2EBA"/>
    <w:rsid w:val="004E2F90"/>
    <w:rsid w:val="004E3158"/>
    <w:rsid w:val="004E31FE"/>
    <w:rsid w:val="004E32ED"/>
    <w:rsid w:val="004E33D5"/>
    <w:rsid w:val="004E3580"/>
    <w:rsid w:val="004E35DA"/>
    <w:rsid w:val="004E362B"/>
    <w:rsid w:val="004E3983"/>
    <w:rsid w:val="004E3A91"/>
    <w:rsid w:val="004E3B3E"/>
    <w:rsid w:val="004E3C78"/>
    <w:rsid w:val="004E3DE9"/>
    <w:rsid w:val="004E3F07"/>
    <w:rsid w:val="004E3F3A"/>
    <w:rsid w:val="004E40B0"/>
    <w:rsid w:val="004E4257"/>
    <w:rsid w:val="004E455C"/>
    <w:rsid w:val="004E468D"/>
    <w:rsid w:val="004E46B0"/>
    <w:rsid w:val="004E4716"/>
    <w:rsid w:val="004E4726"/>
    <w:rsid w:val="004E4746"/>
    <w:rsid w:val="004E48EF"/>
    <w:rsid w:val="004E499A"/>
    <w:rsid w:val="004E4A69"/>
    <w:rsid w:val="004E4D5E"/>
    <w:rsid w:val="004E4D98"/>
    <w:rsid w:val="004E5250"/>
    <w:rsid w:val="004E536C"/>
    <w:rsid w:val="004E546C"/>
    <w:rsid w:val="004E5518"/>
    <w:rsid w:val="004E55C1"/>
    <w:rsid w:val="004E55EE"/>
    <w:rsid w:val="004E5679"/>
    <w:rsid w:val="004E58C0"/>
    <w:rsid w:val="004E58EE"/>
    <w:rsid w:val="004E5913"/>
    <w:rsid w:val="004E59AE"/>
    <w:rsid w:val="004E5A7D"/>
    <w:rsid w:val="004E5C90"/>
    <w:rsid w:val="004E5D6A"/>
    <w:rsid w:val="004E5ECE"/>
    <w:rsid w:val="004E5EE7"/>
    <w:rsid w:val="004E5FE8"/>
    <w:rsid w:val="004E608C"/>
    <w:rsid w:val="004E626D"/>
    <w:rsid w:val="004E62C6"/>
    <w:rsid w:val="004E6386"/>
    <w:rsid w:val="004E6713"/>
    <w:rsid w:val="004E6720"/>
    <w:rsid w:val="004E673A"/>
    <w:rsid w:val="004E684C"/>
    <w:rsid w:val="004E6877"/>
    <w:rsid w:val="004E688C"/>
    <w:rsid w:val="004E6904"/>
    <w:rsid w:val="004E6C43"/>
    <w:rsid w:val="004E6DF5"/>
    <w:rsid w:val="004E6E9D"/>
    <w:rsid w:val="004E722A"/>
    <w:rsid w:val="004E72AA"/>
    <w:rsid w:val="004E72D8"/>
    <w:rsid w:val="004E7505"/>
    <w:rsid w:val="004E7570"/>
    <w:rsid w:val="004E7810"/>
    <w:rsid w:val="004E7850"/>
    <w:rsid w:val="004E7BF4"/>
    <w:rsid w:val="004E7C43"/>
    <w:rsid w:val="004E7D9E"/>
    <w:rsid w:val="004E7E15"/>
    <w:rsid w:val="004F001A"/>
    <w:rsid w:val="004F00F2"/>
    <w:rsid w:val="004F039F"/>
    <w:rsid w:val="004F04BB"/>
    <w:rsid w:val="004F0778"/>
    <w:rsid w:val="004F08F5"/>
    <w:rsid w:val="004F0AA2"/>
    <w:rsid w:val="004F0AD2"/>
    <w:rsid w:val="004F0C6A"/>
    <w:rsid w:val="004F0E69"/>
    <w:rsid w:val="004F0EA6"/>
    <w:rsid w:val="004F0F95"/>
    <w:rsid w:val="004F1000"/>
    <w:rsid w:val="004F1090"/>
    <w:rsid w:val="004F12D6"/>
    <w:rsid w:val="004F162B"/>
    <w:rsid w:val="004F166E"/>
    <w:rsid w:val="004F1846"/>
    <w:rsid w:val="004F1BF6"/>
    <w:rsid w:val="004F1D64"/>
    <w:rsid w:val="004F1FC6"/>
    <w:rsid w:val="004F2186"/>
    <w:rsid w:val="004F21FC"/>
    <w:rsid w:val="004F2233"/>
    <w:rsid w:val="004F2264"/>
    <w:rsid w:val="004F23B0"/>
    <w:rsid w:val="004F24AF"/>
    <w:rsid w:val="004F24EC"/>
    <w:rsid w:val="004F2500"/>
    <w:rsid w:val="004F280C"/>
    <w:rsid w:val="004F285A"/>
    <w:rsid w:val="004F2882"/>
    <w:rsid w:val="004F297C"/>
    <w:rsid w:val="004F2F61"/>
    <w:rsid w:val="004F30D9"/>
    <w:rsid w:val="004F32C8"/>
    <w:rsid w:val="004F397F"/>
    <w:rsid w:val="004F39A9"/>
    <w:rsid w:val="004F39B7"/>
    <w:rsid w:val="004F3A2A"/>
    <w:rsid w:val="004F3A54"/>
    <w:rsid w:val="004F3B50"/>
    <w:rsid w:val="004F3D00"/>
    <w:rsid w:val="004F3DC2"/>
    <w:rsid w:val="004F3E67"/>
    <w:rsid w:val="004F4361"/>
    <w:rsid w:val="004F44DC"/>
    <w:rsid w:val="004F45AE"/>
    <w:rsid w:val="004F467A"/>
    <w:rsid w:val="004F47CA"/>
    <w:rsid w:val="004F481A"/>
    <w:rsid w:val="004F4830"/>
    <w:rsid w:val="004F4913"/>
    <w:rsid w:val="004F4A17"/>
    <w:rsid w:val="004F4B59"/>
    <w:rsid w:val="004F4BC6"/>
    <w:rsid w:val="004F4BC7"/>
    <w:rsid w:val="004F4C65"/>
    <w:rsid w:val="004F4E37"/>
    <w:rsid w:val="004F4E82"/>
    <w:rsid w:val="004F4EF2"/>
    <w:rsid w:val="004F4F83"/>
    <w:rsid w:val="004F4FBF"/>
    <w:rsid w:val="004F5216"/>
    <w:rsid w:val="004F54CE"/>
    <w:rsid w:val="004F55E4"/>
    <w:rsid w:val="004F5709"/>
    <w:rsid w:val="004F5732"/>
    <w:rsid w:val="004F5781"/>
    <w:rsid w:val="004F5C05"/>
    <w:rsid w:val="004F5C4F"/>
    <w:rsid w:val="004F5CA4"/>
    <w:rsid w:val="004F5CEE"/>
    <w:rsid w:val="004F5DEE"/>
    <w:rsid w:val="004F5E96"/>
    <w:rsid w:val="004F5F05"/>
    <w:rsid w:val="004F629B"/>
    <w:rsid w:val="004F648F"/>
    <w:rsid w:val="004F65BE"/>
    <w:rsid w:val="004F6633"/>
    <w:rsid w:val="004F6646"/>
    <w:rsid w:val="004F690E"/>
    <w:rsid w:val="004F6BCF"/>
    <w:rsid w:val="004F6BFC"/>
    <w:rsid w:val="004F6E81"/>
    <w:rsid w:val="004F736C"/>
    <w:rsid w:val="004F74E1"/>
    <w:rsid w:val="004F756C"/>
    <w:rsid w:val="004F757A"/>
    <w:rsid w:val="004F76C9"/>
    <w:rsid w:val="004F77E2"/>
    <w:rsid w:val="004F78C2"/>
    <w:rsid w:val="004F78E7"/>
    <w:rsid w:val="004F7928"/>
    <w:rsid w:val="004F79BA"/>
    <w:rsid w:val="004F7AFA"/>
    <w:rsid w:val="004F7B5C"/>
    <w:rsid w:val="004F7C94"/>
    <w:rsid w:val="004F7E51"/>
    <w:rsid w:val="0050000F"/>
    <w:rsid w:val="00500047"/>
    <w:rsid w:val="00500247"/>
    <w:rsid w:val="00500451"/>
    <w:rsid w:val="0050045D"/>
    <w:rsid w:val="00500755"/>
    <w:rsid w:val="00500A7E"/>
    <w:rsid w:val="00500D6A"/>
    <w:rsid w:val="00501077"/>
    <w:rsid w:val="005011E3"/>
    <w:rsid w:val="00501304"/>
    <w:rsid w:val="00501467"/>
    <w:rsid w:val="005018F6"/>
    <w:rsid w:val="00501C05"/>
    <w:rsid w:val="00501D3A"/>
    <w:rsid w:val="00501E23"/>
    <w:rsid w:val="0050201A"/>
    <w:rsid w:val="00502097"/>
    <w:rsid w:val="00502293"/>
    <w:rsid w:val="005022B2"/>
    <w:rsid w:val="0050234C"/>
    <w:rsid w:val="00502463"/>
    <w:rsid w:val="0050247D"/>
    <w:rsid w:val="005024A5"/>
    <w:rsid w:val="00502536"/>
    <w:rsid w:val="005026AB"/>
    <w:rsid w:val="005027D7"/>
    <w:rsid w:val="00502950"/>
    <w:rsid w:val="00502A3D"/>
    <w:rsid w:val="00502A8F"/>
    <w:rsid w:val="00502BAC"/>
    <w:rsid w:val="00502CA0"/>
    <w:rsid w:val="00502CE0"/>
    <w:rsid w:val="00502E55"/>
    <w:rsid w:val="00502E67"/>
    <w:rsid w:val="00502E74"/>
    <w:rsid w:val="005032B3"/>
    <w:rsid w:val="0050355A"/>
    <w:rsid w:val="00503645"/>
    <w:rsid w:val="0050367E"/>
    <w:rsid w:val="0050376D"/>
    <w:rsid w:val="00503A2C"/>
    <w:rsid w:val="00503CA5"/>
    <w:rsid w:val="00503CED"/>
    <w:rsid w:val="00503D30"/>
    <w:rsid w:val="00503DC9"/>
    <w:rsid w:val="00503F22"/>
    <w:rsid w:val="00503FDF"/>
    <w:rsid w:val="005040B0"/>
    <w:rsid w:val="00504145"/>
    <w:rsid w:val="00504167"/>
    <w:rsid w:val="0050422F"/>
    <w:rsid w:val="005044E6"/>
    <w:rsid w:val="00504517"/>
    <w:rsid w:val="00504677"/>
    <w:rsid w:val="0050475B"/>
    <w:rsid w:val="0050490A"/>
    <w:rsid w:val="005049C7"/>
    <w:rsid w:val="005049E1"/>
    <w:rsid w:val="00504B64"/>
    <w:rsid w:val="00505266"/>
    <w:rsid w:val="0050537B"/>
    <w:rsid w:val="00505613"/>
    <w:rsid w:val="0050567D"/>
    <w:rsid w:val="00505835"/>
    <w:rsid w:val="005059D9"/>
    <w:rsid w:val="005059ED"/>
    <w:rsid w:val="00505A8F"/>
    <w:rsid w:val="00505B55"/>
    <w:rsid w:val="00505B90"/>
    <w:rsid w:val="00505D70"/>
    <w:rsid w:val="00506060"/>
    <w:rsid w:val="005060C2"/>
    <w:rsid w:val="005062F4"/>
    <w:rsid w:val="005063D5"/>
    <w:rsid w:val="0050658E"/>
    <w:rsid w:val="0050661B"/>
    <w:rsid w:val="005066A6"/>
    <w:rsid w:val="005067CB"/>
    <w:rsid w:val="00506830"/>
    <w:rsid w:val="00506856"/>
    <w:rsid w:val="005069E1"/>
    <w:rsid w:val="00506A1A"/>
    <w:rsid w:val="00506B1B"/>
    <w:rsid w:val="00506BB4"/>
    <w:rsid w:val="00506CFC"/>
    <w:rsid w:val="00506E96"/>
    <w:rsid w:val="00506FF3"/>
    <w:rsid w:val="00507039"/>
    <w:rsid w:val="005071D4"/>
    <w:rsid w:val="005071E6"/>
    <w:rsid w:val="005072FE"/>
    <w:rsid w:val="00507385"/>
    <w:rsid w:val="005073E7"/>
    <w:rsid w:val="00507582"/>
    <w:rsid w:val="00507630"/>
    <w:rsid w:val="005077D4"/>
    <w:rsid w:val="005078C0"/>
    <w:rsid w:val="005079EA"/>
    <w:rsid w:val="00507A38"/>
    <w:rsid w:val="00507A64"/>
    <w:rsid w:val="00507B39"/>
    <w:rsid w:val="00507BD9"/>
    <w:rsid w:val="00507C90"/>
    <w:rsid w:val="00507CEB"/>
    <w:rsid w:val="00507CEC"/>
    <w:rsid w:val="00507D3E"/>
    <w:rsid w:val="005100EB"/>
    <w:rsid w:val="0051014C"/>
    <w:rsid w:val="0051031A"/>
    <w:rsid w:val="00510326"/>
    <w:rsid w:val="005104B3"/>
    <w:rsid w:val="0051072B"/>
    <w:rsid w:val="00510AEB"/>
    <w:rsid w:val="00510BFE"/>
    <w:rsid w:val="00510C4C"/>
    <w:rsid w:val="00510C82"/>
    <w:rsid w:val="00510D5E"/>
    <w:rsid w:val="00511036"/>
    <w:rsid w:val="005111DE"/>
    <w:rsid w:val="00511216"/>
    <w:rsid w:val="005114D2"/>
    <w:rsid w:val="005114DC"/>
    <w:rsid w:val="00511561"/>
    <w:rsid w:val="0051163E"/>
    <w:rsid w:val="005116FF"/>
    <w:rsid w:val="00511846"/>
    <w:rsid w:val="0051192D"/>
    <w:rsid w:val="00511CA1"/>
    <w:rsid w:val="00511CDF"/>
    <w:rsid w:val="00511D25"/>
    <w:rsid w:val="00511D76"/>
    <w:rsid w:val="00511D99"/>
    <w:rsid w:val="00511DF1"/>
    <w:rsid w:val="00511E43"/>
    <w:rsid w:val="00511E5C"/>
    <w:rsid w:val="00511F4E"/>
    <w:rsid w:val="005120BB"/>
    <w:rsid w:val="005121F0"/>
    <w:rsid w:val="0051236D"/>
    <w:rsid w:val="005125D7"/>
    <w:rsid w:val="0051263C"/>
    <w:rsid w:val="005127F4"/>
    <w:rsid w:val="00512892"/>
    <w:rsid w:val="00512D4D"/>
    <w:rsid w:val="00512D8D"/>
    <w:rsid w:val="00512E2B"/>
    <w:rsid w:val="00512EFE"/>
    <w:rsid w:val="00513137"/>
    <w:rsid w:val="00513228"/>
    <w:rsid w:val="00513301"/>
    <w:rsid w:val="00513618"/>
    <w:rsid w:val="00513672"/>
    <w:rsid w:val="00513A58"/>
    <w:rsid w:val="00513ADA"/>
    <w:rsid w:val="00513D9E"/>
    <w:rsid w:val="00513DF6"/>
    <w:rsid w:val="00513E1B"/>
    <w:rsid w:val="00514051"/>
    <w:rsid w:val="00514238"/>
    <w:rsid w:val="00514253"/>
    <w:rsid w:val="00514372"/>
    <w:rsid w:val="005143F3"/>
    <w:rsid w:val="0051453C"/>
    <w:rsid w:val="005145C0"/>
    <w:rsid w:val="00514699"/>
    <w:rsid w:val="005146A1"/>
    <w:rsid w:val="005146B1"/>
    <w:rsid w:val="005147CA"/>
    <w:rsid w:val="005147D4"/>
    <w:rsid w:val="00514803"/>
    <w:rsid w:val="00514958"/>
    <w:rsid w:val="00514B35"/>
    <w:rsid w:val="00514B72"/>
    <w:rsid w:val="00514BC5"/>
    <w:rsid w:val="00514C31"/>
    <w:rsid w:val="00514E05"/>
    <w:rsid w:val="005150DD"/>
    <w:rsid w:val="00515104"/>
    <w:rsid w:val="00515178"/>
    <w:rsid w:val="0051526F"/>
    <w:rsid w:val="00515380"/>
    <w:rsid w:val="0051573D"/>
    <w:rsid w:val="00515AFE"/>
    <w:rsid w:val="00515C50"/>
    <w:rsid w:val="00515C5E"/>
    <w:rsid w:val="00515DA1"/>
    <w:rsid w:val="00515DA3"/>
    <w:rsid w:val="00515E21"/>
    <w:rsid w:val="00515F08"/>
    <w:rsid w:val="00516112"/>
    <w:rsid w:val="005161D4"/>
    <w:rsid w:val="005162BD"/>
    <w:rsid w:val="00516422"/>
    <w:rsid w:val="00516464"/>
    <w:rsid w:val="00516833"/>
    <w:rsid w:val="00516851"/>
    <w:rsid w:val="005168AA"/>
    <w:rsid w:val="00516A3E"/>
    <w:rsid w:val="00516AED"/>
    <w:rsid w:val="00516B38"/>
    <w:rsid w:val="00516D20"/>
    <w:rsid w:val="00516D4A"/>
    <w:rsid w:val="00516F1D"/>
    <w:rsid w:val="00516FD5"/>
    <w:rsid w:val="005170E0"/>
    <w:rsid w:val="005171FC"/>
    <w:rsid w:val="005172F0"/>
    <w:rsid w:val="00517521"/>
    <w:rsid w:val="00517596"/>
    <w:rsid w:val="005175C9"/>
    <w:rsid w:val="00517B48"/>
    <w:rsid w:val="00517BB9"/>
    <w:rsid w:val="00517D24"/>
    <w:rsid w:val="00517FE8"/>
    <w:rsid w:val="005204FA"/>
    <w:rsid w:val="00520635"/>
    <w:rsid w:val="005207B9"/>
    <w:rsid w:val="005207C4"/>
    <w:rsid w:val="005208C3"/>
    <w:rsid w:val="005208F2"/>
    <w:rsid w:val="00520B05"/>
    <w:rsid w:val="00520BB6"/>
    <w:rsid w:val="00520CF6"/>
    <w:rsid w:val="00520EA3"/>
    <w:rsid w:val="00520F92"/>
    <w:rsid w:val="00520FCC"/>
    <w:rsid w:val="00521134"/>
    <w:rsid w:val="005212DC"/>
    <w:rsid w:val="00521346"/>
    <w:rsid w:val="005213E6"/>
    <w:rsid w:val="00521517"/>
    <w:rsid w:val="00521543"/>
    <w:rsid w:val="00521575"/>
    <w:rsid w:val="00521637"/>
    <w:rsid w:val="005217FE"/>
    <w:rsid w:val="00521CB4"/>
    <w:rsid w:val="005220E4"/>
    <w:rsid w:val="005222E9"/>
    <w:rsid w:val="005223A0"/>
    <w:rsid w:val="00522598"/>
    <w:rsid w:val="005226F7"/>
    <w:rsid w:val="005226FB"/>
    <w:rsid w:val="00522909"/>
    <w:rsid w:val="00522A7C"/>
    <w:rsid w:val="00522AA8"/>
    <w:rsid w:val="00522F48"/>
    <w:rsid w:val="0052310C"/>
    <w:rsid w:val="00523217"/>
    <w:rsid w:val="0052324C"/>
    <w:rsid w:val="00523423"/>
    <w:rsid w:val="00523478"/>
    <w:rsid w:val="00523573"/>
    <w:rsid w:val="005235BC"/>
    <w:rsid w:val="005236E2"/>
    <w:rsid w:val="00523847"/>
    <w:rsid w:val="00523B22"/>
    <w:rsid w:val="00523B2A"/>
    <w:rsid w:val="00523B7F"/>
    <w:rsid w:val="00523E1E"/>
    <w:rsid w:val="00523E22"/>
    <w:rsid w:val="00524043"/>
    <w:rsid w:val="005240B6"/>
    <w:rsid w:val="00524200"/>
    <w:rsid w:val="00524228"/>
    <w:rsid w:val="0052422C"/>
    <w:rsid w:val="00524242"/>
    <w:rsid w:val="005242BC"/>
    <w:rsid w:val="00524396"/>
    <w:rsid w:val="0052440D"/>
    <w:rsid w:val="0052450D"/>
    <w:rsid w:val="00524632"/>
    <w:rsid w:val="00524741"/>
    <w:rsid w:val="005247EC"/>
    <w:rsid w:val="0052486E"/>
    <w:rsid w:val="00524A09"/>
    <w:rsid w:val="00524A7B"/>
    <w:rsid w:val="00524AA5"/>
    <w:rsid w:val="00524BE0"/>
    <w:rsid w:val="00524C9A"/>
    <w:rsid w:val="00524CD7"/>
    <w:rsid w:val="00524D24"/>
    <w:rsid w:val="00524D8B"/>
    <w:rsid w:val="00524EE9"/>
    <w:rsid w:val="00524EEC"/>
    <w:rsid w:val="00525025"/>
    <w:rsid w:val="00525038"/>
    <w:rsid w:val="00525062"/>
    <w:rsid w:val="0052525F"/>
    <w:rsid w:val="00525290"/>
    <w:rsid w:val="00525405"/>
    <w:rsid w:val="00525409"/>
    <w:rsid w:val="0052542D"/>
    <w:rsid w:val="00525474"/>
    <w:rsid w:val="005255C4"/>
    <w:rsid w:val="005256C3"/>
    <w:rsid w:val="00525780"/>
    <w:rsid w:val="0052590A"/>
    <w:rsid w:val="00525BAD"/>
    <w:rsid w:val="00525D27"/>
    <w:rsid w:val="00525DE3"/>
    <w:rsid w:val="00525E0C"/>
    <w:rsid w:val="00525F77"/>
    <w:rsid w:val="0052614B"/>
    <w:rsid w:val="005261B1"/>
    <w:rsid w:val="00526403"/>
    <w:rsid w:val="00526543"/>
    <w:rsid w:val="00526627"/>
    <w:rsid w:val="00526A30"/>
    <w:rsid w:val="00526A71"/>
    <w:rsid w:val="0052723F"/>
    <w:rsid w:val="0052725A"/>
    <w:rsid w:val="00527288"/>
    <w:rsid w:val="00527422"/>
    <w:rsid w:val="005276CE"/>
    <w:rsid w:val="005279A2"/>
    <w:rsid w:val="00527A92"/>
    <w:rsid w:val="00527D55"/>
    <w:rsid w:val="00527EEE"/>
    <w:rsid w:val="0053052B"/>
    <w:rsid w:val="00530717"/>
    <w:rsid w:val="00530A91"/>
    <w:rsid w:val="00530B1C"/>
    <w:rsid w:val="00530C02"/>
    <w:rsid w:val="00530C76"/>
    <w:rsid w:val="00530CF6"/>
    <w:rsid w:val="00530FB9"/>
    <w:rsid w:val="005310F4"/>
    <w:rsid w:val="00531143"/>
    <w:rsid w:val="00531478"/>
    <w:rsid w:val="00531671"/>
    <w:rsid w:val="0053176D"/>
    <w:rsid w:val="00531857"/>
    <w:rsid w:val="00531A00"/>
    <w:rsid w:val="00531EDE"/>
    <w:rsid w:val="00531FDC"/>
    <w:rsid w:val="0053215E"/>
    <w:rsid w:val="00532259"/>
    <w:rsid w:val="00532276"/>
    <w:rsid w:val="00532448"/>
    <w:rsid w:val="005326F1"/>
    <w:rsid w:val="0053271F"/>
    <w:rsid w:val="00532859"/>
    <w:rsid w:val="00532872"/>
    <w:rsid w:val="00532AD0"/>
    <w:rsid w:val="00532B1F"/>
    <w:rsid w:val="00532CE9"/>
    <w:rsid w:val="00532FCB"/>
    <w:rsid w:val="00532FEC"/>
    <w:rsid w:val="00532FFA"/>
    <w:rsid w:val="005330E9"/>
    <w:rsid w:val="005332DD"/>
    <w:rsid w:val="0053331E"/>
    <w:rsid w:val="005335B1"/>
    <w:rsid w:val="005336D8"/>
    <w:rsid w:val="0053380C"/>
    <w:rsid w:val="0053390F"/>
    <w:rsid w:val="005339C6"/>
    <w:rsid w:val="00533A0A"/>
    <w:rsid w:val="00533BC7"/>
    <w:rsid w:val="00533C5D"/>
    <w:rsid w:val="0053412E"/>
    <w:rsid w:val="00534228"/>
    <w:rsid w:val="00534299"/>
    <w:rsid w:val="005343C6"/>
    <w:rsid w:val="005343E7"/>
    <w:rsid w:val="005343FF"/>
    <w:rsid w:val="00534621"/>
    <w:rsid w:val="00534667"/>
    <w:rsid w:val="0053469A"/>
    <w:rsid w:val="00534A58"/>
    <w:rsid w:val="00534C52"/>
    <w:rsid w:val="00534C56"/>
    <w:rsid w:val="00534D4D"/>
    <w:rsid w:val="00534EC4"/>
    <w:rsid w:val="00535296"/>
    <w:rsid w:val="00535722"/>
    <w:rsid w:val="00535CC8"/>
    <w:rsid w:val="00535D94"/>
    <w:rsid w:val="00535FB1"/>
    <w:rsid w:val="0053612E"/>
    <w:rsid w:val="005363BF"/>
    <w:rsid w:val="005363EA"/>
    <w:rsid w:val="005365BD"/>
    <w:rsid w:val="0053660B"/>
    <w:rsid w:val="005367F4"/>
    <w:rsid w:val="0053693B"/>
    <w:rsid w:val="005369FB"/>
    <w:rsid w:val="005369FF"/>
    <w:rsid w:val="00536A00"/>
    <w:rsid w:val="00536BAA"/>
    <w:rsid w:val="00536BB3"/>
    <w:rsid w:val="00536C04"/>
    <w:rsid w:val="00536D00"/>
    <w:rsid w:val="00536DDA"/>
    <w:rsid w:val="00536E6E"/>
    <w:rsid w:val="005370AE"/>
    <w:rsid w:val="005370EA"/>
    <w:rsid w:val="00537199"/>
    <w:rsid w:val="00537200"/>
    <w:rsid w:val="0053737E"/>
    <w:rsid w:val="005373EF"/>
    <w:rsid w:val="00537491"/>
    <w:rsid w:val="00537724"/>
    <w:rsid w:val="00537A01"/>
    <w:rsid w:val="00537A54"/>
    <w:rsid w:val="00537A63"/>
    <w:rsid w:val="00537C04"/>
    <w:rsid w:val="00537D41"/>
    <w:rsid w:val="00539E5F"/>
    <w:rsid w:val="0054028E"/>
    <w:rsid w:val="005403B8"/>
    <w:rsid w:val="00540472"/>
    <w:rsid w:val="00540491"/>
    <w:rsid w:val="005405D6"/>
    <w:rsid w:val="00540620"/>
    <w:rsid w:val="00540777"/>
    <w:rsid w:val="005408A0"/>
    <w:rsid w:val="005408F0"/>
    <w:rsid w:val="00540973"/>
    <w:rsid w:val="00540A7D"/>
    <w:rsid w:val="00540BE0"/>
    <w:rsid w:val="00540E9A"/>
    <w:rsid w:val="0054134C"/>
    <w:rsid w:val="005415A4"/>
    <w:rsid w:val="005415CE"/>
    <w:rsid w:val="00541647"/>
    <w:rsid w:val="00541745"/>
    <w:rsid w:val="00541773"/>
    <w:rsid w:val="00541865"/>
    <w:rsid w:val="00541B73"/>
    <w:rsid w:val="00541B9C"/>
    <w:rsid w:val="00541BB3"/>
    <w:rsid w:val="00541BE8"/>
    <w:rsid w:val="00541F4C"/>
    <w:rsid w:val="00541F96"/>
    <w:rsid w:val="0054218D"/>
    <w:rsid w:val="00542221"/>
    <w:rsid w:val="00542235"/>
    <w:rsid w:val="00542375"/>
    <w:rsid w:val="00542433"/>
    <w:rsid w:val="0054261D"/>
    <w:rsid w:val="005426B3"/>
    <w:rsid w:val="0054277D"/>
    <w:rsid w:val="005428B4"/>
    <w:rsid w:val="00542C07"/>
    <w:rsid w:val="00542E10"/>
    <w:rsid w:val="00542FF0"/>
    <w:rsid w:val="005431D9"/>
    <w:rsid w:val="005433E1"/>
    <w:rsid w:val="00543450"/>
    <w:rsid w:val="0054347B"/>
    <w:rsid w:val="005435DE"/>
    <w:rsid w:val="0054378E"/>
    <w:rsid w:val="005437AB"/>
    <w:rsid w:val="005438DB"/>
    <w:rsid w:val="00543B61"/>
    <w:rsid w:val="00543BD6"/>
    <w:rsid w:val="00543C6F"/>
    <w:rsid w:val="00543D48"/>
    <w:rsid w:val="00543D82"/>
    <w:rsid w:val="00543E6A"/>
    <w:rsid w:val="00543F61"/>
    <w:rsid w:val="005440BF"/>
    <w:rsid w:val="00544178"/>
    <w:rsid w:val="00544228"/>
    <w:rsid w:val="00544579"/>
    <w:rsid w:val="00544769"/>
    <w:rsid w:val="005447F9"/>
    <w:rsid w:val="0054495B"/>
    <w:rsid w:val="00544B35"/>
    <w:rsid w:val="00544C06"/>
    <w:rsid w:val="00544C4E"/>
    <w:rsid w:val="00544E1A"/>
    <w:rsid w:val="00544E42"/>
    <w:rsid w:val="00544E72"/>
    <w:rsid w:val="00544FC1"/>
    <w:rsid w:val="00544FCA"/>
    <w:rsid w:val="00545004"/>
    <w:rsid w:val="005450FD"/>
    <w:rsid w:val="0054517C"/>
    <w:rsid w:val="00545548"/>
    <w:rsid w:val="00545739"/>
    <w:rsid w:val="00545926"/>
    <w:rsid w:val="00545A9C"/>
    <w:rsid w:val="00545E37"/>
    <w:rsid w:val="00545E8F"/>
    <w:rsid w:val="00545FA1"/>
    <w:rsid w:val="005460D9"/>
    <w:rsid w:val="00546134"/>
    <w:rsid w:val="005462DF"/>
    <w:rsid w:val="00546853"/>
    <w:rsid w:val="0054686F"/>
    <w:rsid w:val="00546A55"/>
    <w:rsid w:val="00546A7A"/>
    <w:rsid w:val="00546B01"/>
    <w:rsid w:val="00546B82"/>
    <w:rsid w:val="00546D02"/>
    <w:rsid w:val="00546D69"/>
    <w:rsid w:val="00546E10"/>
    <w:rsid w:val="00546EF2"/>
    <w:rsid w:val="00546F14"/>
    <w:rsid w:val="00546FA6"/>
    <w:rsid w:val="0054744A"/>
    <w:rsid w:val="00547450"/>
    <w:rsid w:val="005474BE"/>
    <w:rsid w:val="005475B1"/>
    <w:rsid w:val="0054774F"/>
    <w:rsid w:val="00547A35"/>
    <w:rsid w:val="00547AC7"/>
    <w:rsid w:val="00550189"/>
    <w:rsid w:val="00550302"/>
    <w:rsid w:val="0055041C"/>
    <w:rsid w:val="0055049F"/>
    <w:rsid w:val="005504AB"/>
    <w:rsid w:val="00550637"/>
    <w:rsid w:val="005507DD"/>
    <w:rsid w:val="0055081C"/>
    <w:rsid w:val="0055097E"/>
    <w:rsid w:val="00550B14"/>
    <w:rsid w:val="005510BA"/>
    <w:rsid w:val="0055119D"/>
    <w:rsid w:val="00551380"/>
    <w:rsid w:val="00551396"/>
    <w:rsid w:val="00551725"/>
    <w:rsid w:val="005518EF"/>
    <w:rsid w:val="00551928"/>
    <w:rsid w:val="00551A6A"/>
    <w:rsid w:val="00551C80"/>
    <w:rsid w:val="00551CF6"/>
    <w:rsid w:val="00551DA8"/>
    <w:rsid w:val="00551E5A"/>
    <w:rsid w:val="00551F1E"/>
    <w:rsid w:val="00551F35"/>
    <w:rsid w:val="00551F38"/>
    <w:rsid w:val="00552322"/>
    <w:rsid w:val="0055238C"/>
    <w:rsid w:val="00552555"/>
    <w:rsid w:val="005525E1"/>
    <w:rsid w:val="005526E9"/>
    <w:rsid w:val="0055286B"/>
    <w:rsid w:val="005528D5"/>
    <w:rsid w:val="0055290A"/>
    <w:rsid w:val="00552944"/>
    <w:rsid w:val="005529C1"/>
    <w:rsid w:val="00552C5E"/>
    <w:rsid w:val="00552E34"/>
    <w:rsid w:val="00553002"/>
    <w:rsid w:val="0055300C"/>
    <w:rsid w:val="00553019"/>
    <w:rsid w:val="0055306D"/>
    <w:rsid w:val="005530BD"/>
    <w:rsid w:val="005530DF"/>
    <w:rsid w:val="0055320F"/>
    <w:rsid w:val="00553378"/>
    <w:rsid w:val="00553424"/>
    <w:rsid w:val="005536D5"/>
    <w:rsid w:val="005539F2"/>
    <w:rsid w:val="00553D2C"/>
    <w:rsid w:val="00553D84"/>
    <w:rsid w:val="00553DF1"/>
    <w:rsid w:val="00553E8A"/>
    <w:rsid w:val="0055410F"/>
    <w:rsid w:val="005546A0"/>
    <w:rsid w:val="005547CF"/>
    <w:rsid w:val="00554ABA"/>
    <w:rsid w:val="00554B23"/>
    <w:rsid w:val="00554D03"/>
    <w:rsid w:val="00554E30"/>
    <w:rsid w:val="00554EA8"/>
    <w:rsid w:val="00555065"/>
    <w:rsid w:val="0055531C"/>
    <w:rsid w:val="0055538E"/>
    <w:rsid w:val="005554FF"/>
    <w:rsid w:val="005556AB"/>
    <w:rsid w:val="0055576B"/>
    <w:rsid w:val="00555783"/>
    <w:rsid w:val="00555A77"/>
    <w:rsid w:val="00555ACA"/>
    <w:rsid w:val="00555B93"/>
    <w:rsid w:val="00555B9A"/>
    <w:rsid w:val="00555BA2"/>
    <w:rsid w:val="00555C06"/>
    <w:rsid w:val="00555CC1"/>
    <w:rsid w:val="00555D17"/>
    <w:rsid w:val="00555D65"/>
    <w:rsid w:val="00555F0D"/>
    <w:rsid w:val="00556045"/>
    <w:rsid w:val="00556065"/>
    <w:rsid w:val="00556226"/>
    <w:rsid w:val="00556281"/>
    <w:rsid w:val="0055665D"/>
    <w:rsid w:val="00556830"/>
    <w:rsid w:val="0055690E"/>
    <w:rsid w:val="005569D2"/>
    <w:rsid w:val="00556B51"/>
    <w:rsid w:val="00556B6D"/>
    <w:rsid w:val="00556C2C"/>
    <w:rsid w:val="00556CAF"/>
    <w:rsid w:val="00556CBD"/>
    <w:rsid w:val="00556ECC"/>
    <w:rsid w:val="00556FDB"/>
    <w:rsid w:val="005570B5"/>
    <w:rsid w:val="00557399"/>
    <w:rsid w:val="00557530"/>
    <w:rsid w:val="005575C9"/>
    <w:rsid w:val="005576D4"/>
    <w:rsid w:val="005576EE"/>
    <w:rsid w:val="0055784C"/>
    <w:rsid w:val="00557872"/>
    <w:rsid w:val="00557978"/>
    <w:rsid w:val="00557B04"/>
    <w:rsid w:val="00557DAD"/>
    <w:rsid w:val="00557F57"/>
    <w:rsid w:val="00557F65"/>
    <w:rsid w:val="00560135"/>
    <w:rsid w:val="00560194"/>
    <w:rsid w:val="005601F4"/>
    <w:rsid w:val="00560288"/>
    <w:rsid w:val="0056028F"/>
    <w:rsid w:val="00560442"/>
    <w:rsid w:val="00560860"/>
    <w:rsid w:val="00560A2D"/>
    <w:rsid w:val="00560AF0"/>
    <w:rsid w:val="00560B07"/>
    <w:rsid w:val="00560C46"/>
    <w:rsid w:val="00560D01"/>
    <w:rsid w:val="00560E43"/>
    <w:rsid w:val="0056111B"/>
    <w:rsid w:val="00561786"/>
    <w:rsid w:val="005618D9"/>
    <w:rsid w:val="00561928"/>
    <w:rsid w:val="00561A31"/>
    <w:rsid w:val="00561AC0"/>
    <w:rsid w:val="00561B99"/>
    <w:rsid w:val="00561C3A"/>
    <w:rsid w:val="00561CC8"/>
    <w:rsid w:val="00561E7E"/>
    <w:rsid w:val="0056202D"/>
    <w:rsid w:val="0056238E"/>
    <w:rsid w:val="005626E9"/>
    <w:rsid w:val="0056270B"/>
    <w:rsid w:val="0056274E"/>
    <w:rsid w:val="005628EA"/>
    <w:rsid w:val="005628F0"/>
    <w:rsid w:val="00562A89"/>
    <w:rsid w:val="00562B1A"/>
    <w:rsid w:val="00562CEB"/>
    <w:rsid w:val="00562EC5"/>
    <w:rsid w:val="005630C8"/>
    <w:rsid w:val="005630E9"/>
    <w:rsid w:val="00563164"/>
    <w:rsid w:val="005631EA"/>
    <w:rsid w:val="005633C4"/>
    <w:rsid w:val="005634D0"/>
    <w:rsid w:val="005634D5"/>
    <w:rsid w:val="00563928"/>
    <w:rsid w:val="00563973"/>
    <w:rsid w:val="00563A39"/>
    <w:rsid w:val="00563EA3"/>
    <w:rsid w:val="00563EBC"/>
    <w:rsid w:val="0056427C"/>
    <w:rsid w:val="00564343"/>
    <w:rsid w:val="00564379"/>
    <w:rsid w:val="00564564"/>
    <w:rsid w:val="005646A9"/>
    <w:rsid w:val="0056478B"/>
    <w:rsid w:val="00564D20"/>
    <w:rsid w:val="00564D34"/>
    <w:rsid w:val="00564EA8"/>
    <w:rsid w:val="00564EFB"/>
    <w:rsid w:val="00564F21"/>
    <w:rsid w:val="00565260"/>
    <w:rsid w:val="00565321"/>
    <w:rsid w:val="00565338"/>
    <w:rsid w:val="00565825"/>
    <w:rsid w:val="00565976"/>
    <w:rsid w:val="00565B12"/>
    <w:rsid w:val="00565C08"/>
    <w:rsid w:val="00565DC5"/>
    <w:rsid w:val="00565E23"/>
    <w:rsid w:val="0056625C"/>
    <w:rsid w:val="00566525"/>
    <w:rsid w:val="0056659C"/>
    <w:rsid w:val="005669A3"/>
    <w:rsid w:val="00566A1B"/>
    <w:rsid w:val="00566A2C"/>
    <w:rsid w:val="00566BBE"/>
    <w:rsid w:val="00566DDE"/>
    <w:rsid w:val="00567333"/>
    <w:rsid w:val="005674BD"/>
    <w:rsid w:val="00567703"/>
    <w:rsid w:val="0056777C"/>
    <w:rsid w:val="00567A70"/>
    <w:rsid w:val="00567E34"/>
    <w:rsid w:val="00567F3C"/>
    <w:rsid w:val="005700CD"/>
    <w:rsid w:val="00570190"/>
    <w:rsid w:val="0057022E"/>
    <w:rsid w:val="005703A0"/>
    <w:rsid w:val="00570705"/>
    <w:rsid w:val="005707AD"/>
    <w:rsid w:val="0057084C"/>
    <w:rsid w:val="005708F5"/>
    <w:rsid w:val="00570ADF"/>
    <w:rsid w:val="0057116E"/>
    <w:rsid w:val="00571192"/>
    <w:rsid w:val="00571297"/>
    <w:rsid w:val="005712B9"/>
    <w:rsid w:val="005714B6"/>
    <w:rsid w:val="005716D0"/>
    <w:rsid w:val="0057191B"/>
    <w:rsid w:val="00571C7E"/>
    <w:rsid w:val="00571C89"/>
    <w:rsid w:val="00571C95"/>
    <w:rsid w:val="00571CAD"/>
    <w:rsid w:val="005721DA"/>
    <w:rsid w:val="0057220A"/>
    <w:rsid w:val="00572212"/>
    <w:rsid w:val="0057222E"/>
    <w:rsid w:val="00572401"/>
    <w:rsid w:val="00572438"/>
    <w:rsid w:val="0057251E"/>
    <w:rsid w:val="00572605"/>
    <w:rsid w:val="005728B7"/>
    <w:rsid w:val="005728E5"/>
    <w:rsid w:val="00572933"/>
    <w:rsid w:val="00572998"/>
    <w:rsid w:val="00572C14"/>
    <w:rsid w:val="00572CBA"/>
    <w:rsid w:val="00572D6F"/>
    <w:rsid w:val="00572E54"/>
    <w:rsid w:val="005730A6"/>
    <w:rsid w:val="005731FE"/>
    <w:rsid w:val="0057322B"/>
    <w:rsid w:val="005732B7"/>
    <w:rsid w:val="005732E6"/>
    <w:rsid w:val="0057369B"/>
    <w:rsid w:val="00573AAE"/>
    <w:rsid w:val="00573C97"/>
    <w:rsid w:val="00573E83"/>
    <w:rsid w:val="00574087"/>
    <w:rsid w:val="005740AA"/>
    <w:rsid w:val="005740C5"/>
    <w:rsid w:val="0057421A"/>
    <w:rsid w:val="00574282"/>
    <w:rsid w:val="005742FA"/>
    <w:rsid w:val="00574309"/>
    <w:rsid w:val="00574323"/>
    <w:rsid w:val="0057463F"/>
    <w:rsid w:val="005746E7"/>
    <w:rsid w:val="00574CFF"/>
    <w:rsid w:val="0057514B"/>
    <w:rsid w:val="0057519E"/>
    <w:rsid w:val="0057520F"/>
    <w:rsid w:val="005752D8"/>
    <w:rsid w:val="0057536D"/>
    <w:rsid w:val="00575838"/>
    <w:rsid w:val="00575904"/>
    <w:rsid w:val="00575949"/>
    <w:rsid w:val="00575972"/>
    <w:rsid w:val="005759D9"/>
    <w:rsid w:val="00575A1E"/>
    <w:rsid w:val="00575F62"/>
    <w:rsid w:val="005761D8"/>
    <w:rsid w:val="00576405"/>
    <w:rsid w:val="00576578"/>
    <w:rsid w:val="00576647"/>
    <w:rsid w:val="005766EE"/>
    <w:rsid w:val="005767C8"/>
    <w:rsid w:val="00576980"/>
    <w:rsid w:val="00576AE9"/>
    <w:rsid w:val="00576B4E"/>
    <w:rsid w:val="00576BBA"/>
    <w:rsid w:val="00576C1F"/>
    <w:rsid w:val="00576FF9"/>
    <w:rsid w:val="00577021"/>
    <w:rsid w:val="005771B5"/>
    <w:rsid w:val="005771D5"/>
    <w:rsid w:val="005771EE"/>
    <w:rsid w:val="00577285"/>
    <w:rsid w:val="005772E5"/>
    <w:rsid w:val="00577438"/>
    <w:rsid w:val="00577742"/>
    <w:rsid w:val="005777F5"/>
    <w:rsid w:val="00577866"/>
    <w:rsid w:val="005778C8"/>
    <w:rsid w:val="00577998"/>
    <w:rsid w:val="00577A05"/>
    <w:rsid w:val="00577D75"/>
    <w:rsid w:val="00577FCD"/>
    <w:rsid w:val="0058010B"/>
    <w:rsid w:val="00580177"/>
    <w:rsid w:val="005801AB"/>
    <w:rsid w:val="005801CC"/>
    <w:rsid w:val="00580366"/>
    <w:rsid w:val="005803E2"/>
    <w:rsid w:val="005804AC"/>
    <w:rsid w:val="00580811"/>
    <w:rsid w:val="00580905"/>
    <w:rsid w:val="005809CA"/>
    <w:rsid w:val="00580A6E"/>
    <w:rsid w:val="00580AE7"/>
    <w:rsid w:val="00580B15"/>
    <w:rsid w:val="005810D1"/>
    <w:rsid w:val="0058110F"/>
    <w:rsid w:val="0058127B"/>
    <w:rsid w:val="005812AB"/>
    <w:rsid w:val="0058138A"/>
    <w:rsid w:val="0058156E"/>
    <w:rsid w:val="00581687"/>
    <w:rsid w:val="005816BA"/>
    <w:rsid w:val="00581705"/>
    <w:rsid w:val="005817C6"/>
    <w:rsid w:val="005819C0"/>
    <w:rsid w:val="00581CC5"/>
    <w:rsid w:val="00581D63"/>
    <w:rsid w:val="00581E24"/>
    <w:rsid w:val="00581F88"/>
    <w:rsid w:val="00582066"/>
    <w:rsid w:val="0058219F"/>
    <w:rsid w:val="005821C7"/>
    <w:rsid w:val="00582A80"/>
    <w:rsid w:val="00582AFC"/>
    <w:rsid w:val="0058301D"/>
    <w:rsid w:val="005830D8"/>
    <w:rsid w:val="0058311F"/>
    <w:rsid w:val="00583181"/>
    <w:rsid w:val="005832F2"/>
    <w:rsid w:val="00583495"/>
    <w:rsid w:val="00583505"/>
    <w:rsid w:val="00583601"/>
    <w:rsid w:val="00583663"/>
    <w:rsid w:val="005836A7"/>
    <w:rsid w:val="005837AF"/>
    <w:rsid w:val="0058382E"/>
    <w:rsid w:val="00583CA3"/>
    <w:rsid w:val="00583CB8"/>
    <w:rsid w:val="00583D11"/>
    <w:rsid w:val="00583D32"/>
    <w:rsid w:val="00583F19"/>
    <w:rsid w:val="00584022"/>
    <w:rsid w:val="005841B9"/>
    <w:rsid w:val="005846B6"/>
    <w:rsid w:val="00584733"/>
    <w:rsid w:val="00584734"/>
    <w:rsid w:val="00584793"/>
    <w:rsid w:val="00584893"/>
    <w:rsid w:val="00584BBC"/>
    <w:rsid w:val="00584BD1"/>
    <w:rsid w:val="00584D23"/>
    <w:rsid w:val="00584DFC"/>
    <w:rsid w:val="00584F01"/>
    <w:rsid w:val="00584FF8"/>
    <w:rsid w:val="0058506F"/>
    <w:rsid w:val="005850BB"/>
    <w:rsid w:val="0058518B"/>
    <w:rsid w:val="0058521F"/>
    <w:rsid w:val="005852FA"/>
    <w:rsid w:val="0058532C"/>
    <w:rsid w:val="00585333"/>
    <w:rsid w:val="00585500"/>
    <w:rsid w:val="0058554A"/>
    <w:rsid w:val="00585629"/>
    <w:rsid w:val="00585776"/>
    <w:rsid w:val="005857E0"/>
    <w:rsid w:val="0058580D"/>
    <w:rsid w:val="00585886"/>
    <w:rsid w:val="00585B95"/>
    <w:rsid w:val="00585BB1"/>
    <w:rsid w:val="00585FED"/>
    <w:rsid w:val="0058620B"/>
    <w:rsid w:val="0058627D"/>
    <w:rsid w:val="0058627E"/>
    <w:rsid w:val="0058629D"/>
    <w:rsid w:val="005862BD"/>
    <w:rsid w:val="0058632C"/>
    <w:rsid w:val="00586417"/>
    <w:rsid w:val="00586466"/>
    <w:rsid w:val="0058680B"/>
    <w:rsid w:val="005868EE"/>
    <w:rsid w:val="00586AD5"/>
    <w:rsid w:val="00586B16"/>
    <w:rsid w:val="00586CAF"/>
    <w:rsid w:val="00586F12"/>
    <w:rsid w:val="005870D9"/>
    <w:rsid w:val="00587177"/>
    <w:rsid w:val="005871BE"/>
    <w:rsid w:val="00587378"/>
    <w:rsid w:val="00587490"/>
    <w:rsid w:val="0058753A"/>
    <w:rsid w:val="0058754A"/>
    <w:rsid w:val="005875D4"/>
    <w:rsid w:val="0058783B"/>
    <w:rsid w:val="00587A3C"/>
    <w:rsid w:val="005902BB"/>
    <w:rsid w:val="0059030A"/>
    <w:rsid w:val="005903FE"/>
    <w:rsid w:val="0059049C"/>
    <w:rsid w:val="0059064A"/>
    <w:rsid w:val="00590A2B"/>
    <w:rsid w:val="00590AB5"/>
    <w:rsid w:val="00590C3C"/>
    <w:rsid w:val="00590CA1"/>
    <w:rsid w:val="00590F90"/>
    <w:rsid w:val="00591009"/>
    <w:rsid w:val="005910B7"/>
    <w:rsid w:val="00591280"/>
    <w:rsid w:val="005912B1"/>
    <w:rsid w:val="00591573"/>
    <w:rsid w:val="005915CB"/>
    <w:rsid w:val="005917B1"/>
    <w:rsid w:val="00591807"/>
    <w:rsid w:val="0059193F"/>
    <w:rsid w:val="00591AD0"/>
    <w:rsid w:val="00591C66"/>
    <w:rsid w:val="00591D86"/>
    <w:rsid w:val="00591F13"/>
    <w:rsid w:val="00591F27"/>
    <w:rsid w:val="005920E8"/>
    <w:rsid w:val="0059211D"/>
    <w:rsid w:val="0059235E"/>
    <w:rsid w:val="00592472"/>
    <w:rsid w:val="0059269B"/>
    <w:rsid w:val="00592E0A"/>
    <w:rsid w:val="00592E39"/>
    <w:rsid w:val="00592ED8"/>
    <w:rsid w:val="00592EEB"/>
    <w:rsid w:val="00592F09"/>
    <w:rsid w:val="005930D3"/>
    <w:rsid w:val="00593208"/>
    <w:rsid w:val="00593290"/>
    <w:rsid w:val="005934DC"/>
    <w:rsid w:val="00593600"/>
    <w:rsid w:val="00593719"/>
    <w:rsid w:val="0059381B"/>
    <w:rsid w:val="005939F6"/>
    <w:rsid w:val="00593A29"/>
    <w:rsid w:val="00593AC1"/>
    <w:rsid w:val="00593CCC"/>
    <w:rsid w:val="00593CF2"/>
    <w:rsid w:val="00593DA2"/>
    <w:rsid w:val="00593F42"/>
    <w:rsid w:val="00593FC5"/>
    <w:rsid w:val="0059400F"/>
    <w:rsid w:val="00594061"/>
    <w:rsid w:val="00594125"/>
    <w:rsid w:val="005942D9"/>
    <w:rsid w:val="00594560"/>
    <w:rsid w:val="005945A4"/>
    <w:rsid w:val="005946A5"/>
    <w:rsid w:val="005947AC"/>
    <w:rsid w:val="005947D4"/>
    <w:rsid w:val="00594917"/>
    <w:rsid w:val="0059496C"/>
    <w:rsid w:val="00594A72"/>
    <w:rsid w:val="00594B7F"/>
    <w:rsid w:val="00594C3E"/>
    <w:rsid w:val="00594CC6"/>
    <w:rsid w:val="0059514E"/>
    <w:rsid w:val="005951C8"/>
    <w:rsid w:val="005952B7"/>
    <w:rsid w:val="0059530E"/>
    <w:rsid w:val="00595313"/>
    <w:rsid w:val="00595703"/>
    <w:rsid w:val="005957D7"/>
    <w:rsid w:val="00595851"/>
    <w:rsid w:val="005959F2"/>
    <w:rsid w:val="00595C65"/>
    <w:rsid w:val="00595CF7"/>
    <w:rsid w:val="00595D3E"/>
    <w:rsid w:val="00595E18"/>
    <w:rsid w:val="00595E97"/>
    <w:rsid w:val="00596024"/>
    <w:rsid w:val="00596043"/>
    <w:rsid w:val="005960B8"/>
    <w:rsid w:val="005960EE"/>
    <w:rsid w:val="005961FA"/>
    <w:rsid w:val="00596210"/>
    <w:rsid w:val="00596400"/>
    <w:rsid w:val="00596421"/>
    <w:rsid w:val="005966C2"/>
    <w:rsid w:val="005966F4"/>
    <w:rsid w:val="00596A2B"/>
    <w:rsid w:val="00596CC5"/>
    <w:rsid w:val="00596DBF"/>
    <w:rsid w:val="00596F39"/>
    <w:rsid w:val="00597010"/>
    <w:rsid w:val="00597032"/>
    <w:rsid w:val="0059705B"/>
    <w:rsid w:val="005970A8"/>
    <w:rsid w:val="00597249"/>
    <w:rsid w:val="005974B6"/>
    <w:rsid w:val="0059752F"/>
    <w:rsid w:val="0059754B"/>
    <w:rsid w:val="0059770A"/>
    <w:rsid w:val="0059778E"/>
    <w:rsid w:val="00597798"/>
    <w:rsid w:val="005977AE"/>
    <w:rsid w:val="005977E0"/>
    <w:rsid w:val="0059785D"/>
    <w:rsid w:val="00597959"/>
    <w:rsid w:val="00597D05"/>
    <w:rsid w:val="00597DB5"/>
    <w:rsid w:val="00597ED6"/>
    <w:rsid w:val="00597FC5"/>
    <w:rsid w:val="005A002D"/>
    <w:rsid w:val="005A0072"/>
    <w:rsid w:val="005A00DE"/>
    <w:rsid w:val="005A0345"/>
    <w:rsid w:val="005A0924"/>
    <w:rsid w:val="005A0C87"/>
    <w:rsid w:val="005A0CE9"/>
    <w:rsid w:val="005A0DA7"/>
    <w:rsid w:val="005A0ECB"/>
    <w:rsid w:val="005A0EDE"/>
    <w:rsid w:val="005A0FB1"/>
    <w:rsid w:val="005A10CB"/>
    <w:rsid w:val="005A10D5"/>
    <w:rsid w:val="005A10ED"/>
    <w:rsid w:val="005A11B3"/>
    <w:rsid w:val="005A14B0"/>
    <w:rsid w:val="005A1750"/>
    <w:rsid w:val="005A1848"/>
    <w:rsid w:val="005A19C5"/>
    <w:rsid w:val="005A1AF1"/>
    <w:rsid w:val="005A1C8F"/>
    <w:rsid w:val="005A1CE2"/>
    <w:rsid w:val="005A1E1F"/>
    <w:rsid w:val="005A1F1D"/>
    <w:rsid w:val="005A208F"/>
    <w:rsid w:val="005A2746"/>
    <w:rsid w:val="005A292A"/>
    <w:rsid w:val="005A2AD5"/>
    <w:rsid w:val="005A2B6D"/>
    <w:rsid w:val="005A2C32"/>
    <w:rsid w:val="005A2C8F"/>
    <w:rsid w:val="005A2D55"/>
    <w:rsid w:val="005A2D6E"/>
    <w:rsid w:val="005A2DB6"/>
    <w:rsid w:val="005A2DC1"/>
    <w:rsid w:val="005A2E5A"/>
    <w:rsid w:val="005A2E5C"/>
    <w:rsid w:val="005A2EAC"/>
    <w:rsid w:val="005A2F8E"/>
    <w:rsid w:val="005A3140"/>
    <w:rsid w:val="005A3267"/>
    <w:rsid w:val="005A3363"/>
    <w:rsid w:val="005A368A"/>
    <w:rsid w:val="005A368C"/>
    <w:rsid w:val="005A3972"/>
    <w:rsid w:val="005A3B46"/>
    <w:rsid w:val="005A3BCC"/>
    <w:rsid w:val="005A400D"/>
    <w:rsid w:val="005A42C4"/>
    <w:rsid w:val="005A42E6"/>
    <w:rsid w:val="005A44DC"/>
    <w:rsid w:val="005A45CD"/>
    <w:rsid w:val="005A481E"/>
    <w:rsid w:val="005A4913"/>
    <w:rsid w:val="005A4A68"/>
    <w:rsid w:val="005A4BE2"/>
    <w:rsid w:val="005A4C56"/>
    <w:rsid w:val="005A4D01"/>
    <w:rsid w:val="005A4D03"/>
    <w:rsid w:val="005A4D2C"/>
    <w:rsid w:val="005A4F4A"/>
    <w:rsid w:val="005A5088"/>
    <w:rsid w:val="005A5090"/>
    <w:rsid w:val="005A50B9"/>
    <w:rsid w:val="005A50C8"/>
    <w:rsid w:val="005A50CB"/>
    <w:rsid w:val="005A50F8"/>
    <w:rsid w:val="005A54B2"/>
    <w:rsid w:val="005A54EA"/>
    <w:rsid w:val="005A561A"/>
    <w:rsid w:val="005A59C4"/>
    <w:rsid w:val="005A5B5A"/>
    <w:rsid w:val="005A5CF7"/>
    <w:rsid w:val="005A5DBC"/>
    <w:rsid w:val="005A5DF5"/>
    <w:rsid w:val="005A5FCE"/>
    <w:rsid w:val="005A6203"/>
    <w:rsid w:val="005A649A"/>
    <w:rsid w:val="005A6671"/>
    <w:rsid w:val="005A6814"/>
    <w:rsid w:val="005A68E7"/>
    <w:rsid w:val="005A6900"/>
    <w:rsid w:val="005A6F16"/>
    <w:rsid w:val="005A6F7C"/>
    <w:rsid w:val="005A6FA5"/>
    <w:rsid w:val="005A702A"/>
    <w:rsid w:val="005A723C"/>
    <w:rsid w:val="005A726E"/>
    <w:rsid w:val="005A7386"/>
    <w:rsid w:val="005A754C"/>
    <w:rsid w:val="005A7593"/>
    <w:rsid w:val="005A7629"/>
    <w:rsid w:val="005A7644"/>
    <w:rsid w:val="005A7659"/>
    <w:rsid w:val="005A789C"/>
    <w:rsid w:val="005A7B0F"/>
    <w:rsid w:val="005A7BE9"/>
    <w:rsid w:val="005A7C76"/>
    <w:rsid w:val="005A7D0B"/>
    <w:rsid w:val="005A7E83"/>
    <w:rsid w:val="005B000A"/>
    <w:rsid w:val="005B031E"/>
    <w:rsid w:val="005B03BD"/>
    <w:rsid w:val="005B0599"/>
    <w:rsid w:val="005B0664"/>
    <w:rsid w:val="005B0837"/>
    <w:rsid w:val="005B08E8"/>
    <w:rsid w:val="005B095F"/>
    <w:rsid w:val="005B0A78"/>
    <w:rsid w:val="005B0B21"/>
    <w:rsid w:val="005B0B87"/>
    <w:rsid w:val="005B0BB4"/>
    <w:rsid w:val="005B0C1E"/>
    <w:rsid w:val="005B0CB7"/>
    <w:rsid w:val="005B0EAA"/>
    <w:rsid w:val="005B111D"/>
    <w:rsid w:val="005B11E9"/>
    <w:rsid w:val="005B1597"/>
    <w:rsid w:val="005B16D3"/>
    <w:rsid w:val="005B1976"/>
    <w:rsid w:val="005B1A1B"/>
    <w:rsid w:val="005B1AD0"/>
    <w:rsid w:val="005B1CA4"/>
    <w:rsid w:val="005B1E21"/>
    <w:rsid w:val="005B23F3"/>
    <w:rsid w:val="005B25EA"/>
    <w:rsid w:val="005B278C"/>
    <w:rsid w:val="005B27E6"/>
    <w:rsid w:val="005B2807"/>
    <w:rsid w:val="005B2A13"/>
    <w:rsid w:val="005B2AE4"/>
    <w:rsid w:val="005B2BEE"/>
    <w:rsid w:val="005B2C71"/>
    <w:rsid w:val="005B2CE5"/>
    <w:rsid w:val="005B2D3D"/>
    <w:rsid w:val="005B2E3C"/>
    <w:rsid w:val="005B2EC1"/>
    <w:rsid w:val="005B2FE2"/>
    <w:rsid w:val="005B30B2"/>
    <w:rsid w:val="005B317F"/>
    <w:rsid w:val="005B35EE"/>
    <w:rsid w:val="005B36A4"/>
    <w:rsid w:val="005B36E0"/>
    <w:rsid w:val="005B373D"/>
    <w:rsid w:val="005B3889"/>
    <w:rsid w:val="005B39BA"/>
    <w:rsid w:val="005B3BB0"/>
    <w:rsid w:val="005B3BBE"/>
    <w:rsid w:val="005B3C09"/>
    <w:rsid w:val="005B3CB7"/>
    <w:rsid w:val="005B40E5"/>
    <w:rsid w:val="005B40FA"/>
    <w:rsid w:val="005B41C9"/>
    <w:rsid w:val="005B4494"/>
    <w:rsid w:val="005B44B7"/>
    <w:rsid w:val="005B48AB"/>
    <w:rsid w:val="005B4A29"/>
    <w:rsid w:val="005B4A73"/>
    <w:rsid w:val="005B4ADC"/>
    <w:rsid w:val="005B4AE8"/>
    <w:rsid w:val="005B4C9C"/>
    <w:rsid w:val="005B4D7A"/>
    <w:rsid w:val="005B4F9A"/>
    <w:rsid w:val="005B4FB5"/>
    <w:rsid w:val="005B502F"/>
    <w:rsid w:val="005B5334"/>
    <w:rsid w:val="005B5437"/>
    <w:rsid w:val="005B54C3"/>
    <w:rsid w:val="005B582C"/>
    <w:rsid w:val="005B5A74"/>
    <w:rsid w:val="005B5B1D"/>
    <w:rsid w:val="005B5D37"/>
    <w:rsid w:val="005B5D84"/>
    <w:rsid w:val="005B5E40"/>
    <w:rsid w:val="005B5E7C"/>
    <w:rsid w:val="005B5EC8"/>
    <w:rsid w:val="005B6007"/>
    <w:rsid w:val="005B60C9"/>
    <w:rsid w:val="005B6283"/>
    <w:rsid w:val="005B6399"/>
    <w:rsid w:val="005B63A6"/>
    <w:rsid w:val="005B63DC"/>
    <w:rsid w:val="005B6464"/>
    <w:rsid w:val="005B649B"/>
    <w:rsid w:val="005B64CD"/>
    <w:rsid w:val="005B6AAB"/>
    <w:rsid w:val="005B6C69"/>
    <w:rsid w:val="005B6DE3"/>
    <w:rsid w:val="005B6FC5"/>
    <w:rsid w:val="005B711C"/>
    <w:rsid w:val="005B722E"/>
    <w:rsid w:val="005B736C"/>
    <w:rsid w:val="005B73F5"/>
    <w:rsid w:val="005B7A1B"/>
    <w:rsid w:val="005B7A6E"/>
    <w:rsid w:val="005B7AA0"/>
    <w:rsid w:val="005B7BC6"/>
    <w:rsid w:val="005B7C25"/>
    <w:rsid w:val="005B7E70"/>
    <w:rsid w:val="005B7FAC"/>
    <w:rsid w:val="005C012E"/>
    <w:rsid w:val="005C047C"/>
    <w:rsid w:val="005C0699"/>
    <w:rsid w:val="005C0A50"/>
    <w:rsid w:val="005C0A99"/>
    <w:rsid w:val="005C0B5D"/>
    <w:rsid w:val="005C0EE9"/>
    <w:rsid w:val="005C1445"/>
    <w:rsid w:val="005C1742"/>
    <w:rsid w:val="005C18B3"/>
    <w:rsid w:val="005C19E9"/>
    <w:rsid w:val="005C1A97"/>
    <w:rsid w:val="005C1DA5"/>
    <w:rsid w:val="005C1FC8"/>
    <w:rsid w:val="005C1FF4"/>
    <w:rsid w:val="005C211F"/>
    <w:rsid w:val="005C21F9"/>
    <w:rsid w:val="005C2309"/>
    <w:rsid w:val="005C24CE"/>
    <w:rsid w:val="005C25DA"/>
    <w:rsid w:val="005C2615"/>
    <w:rsid w:val="005C27E6"/>
    <w:rsid w:val="005C2934"/>
    <w:rsid w:val="005C29E4"/>
    <w:rsid w:val="005C2B2B"/>
    <w:rsid w:val="005C2E39"/>
    <w:rsid w:val="005C2F05"/>
    <w:rsid w:val="005C2F25"/>
    <w:rsid w:val="005C32D3"/>
    <w:rsid w:val="005C3413"/>
    <w:rsid w:val="005C341E"/>
    <w:rsid w:val="005C3430"/>
    <w:rsid w:val="005C3443"/>
    <w:rsid w:val="005C3870"/>
    <w:rsid w:val="005C3EC5"/>
    <w:rsid w:val="005C40D7"/>
    <w:rsid w:val="005C431F"/>
    <w:rsid w:val="005C44E2"/>
    <w:rsid w:val="005C451E"/>
    <w:rsid w:val="005C4556"/>
    <w:rsid w:val="005C45E5"/>
    <w:rsid w:val="005C4683"/>
    <w:rsid w:val="005C48CC"/>
    <w:rsid w:val="005C4965"/>
    <w:rsid w:val="005C49D2"/>
    <w:rsid w:val="005C49EE"/>
    <w:rsid w:val="005C4A0C"/>
    <w:rsid w:val="005C4CB6"/>
    <w:rsid w:val="005C4CCC"/>
    <w:rsid w:val="005C4D93"/>
    <w:rsid w:val="005C4DC5"/>
    <w:rsid w:val="005C50F6"/>
    <w:rsid w:val="005C529C"/>
    <w:rsid w:val="005C544A"/>
    <w:rsid w:val="005C5964"/>
    <w:rsid w:val="005C59AC"/>
    <w:rsid w:val="005C5DF6"/>
    <w:rsid w:val="005C5E7D"/>
    <w:rsid w:val="005C5F0E"/>
    <w:rsid w:val="005C5F22"/>
    <w:rsid w:val="005C5F52"/>
    <w:rsid w:val="005C62A6"/>
    <w:rsid w:val="005C649C"/>
    <w:rsid w:val="005C66A3"/>
    <w:rsid w:val="005C67EC"/>
    <w:rsid w:val="005C6A77"/>
    <w:rsid w:val="005C6C35"/>
    <w:rsid w:val="005C6EE1"/>
    <w:rsid w:val="005C7263"/>
    <w:rsid w:val="005C733A"/>
    <w:rsid w:val="005C73E0"/>
    <w:rsid w:val="005C7531"/>
    <w:rsid w:val="005C7960"/>
    <w:rsid w:val="005C79C3"/>
    <w:rsid w:val="005C7A5B"/>
    <w:rsid w:val="005C7B88"/>
    <w:rsid w:val="005C7F26"/>
    <w:rsid w:val="005D0151"/>
    <w:rsid w:val="005D0196"/>
    <w:rsid w:val="005D0449"/>
    <w:rsid w:val="005D04CC"/>
    <w:rsid w:val="005D059E"/>
    <w:rsid w:val="005D0635"/>
    <w:rsid w:val="005D0877"/>
    <w:rsid w:val="005D0A0B"/>
    <w:rsid w:val="005D0A7A"/>
    <w:rsid w:val="005D0DDA"/>
    <w:rsid w:val="005D0F9A"/>
    <w:rsid w:val="005D1091"/>
    <w:rsid w:val="005D1377"/>
    <w:rsid w:val="005D147B"/>
    <w:rsid w:val="005D14D7"/>
    <w:rsid w:val="005D1603"/>
    <w:rsid w:val="005D1909"/>
    <w:rsid w:val="005D1AB0"/>
    <w:rsid w:val="005D1EA0"/>
    <w:rsid w:val="005D1EAE"/>
    <w:rsid w:val="005D1ED8"/>
    <w:rsid w:val="005D218D"/>
    <w:rsid w:val="005D2493"/>
    <w:rsid w:val="005D26C6"/>
    <w:rsid w:val="005D2806"/>
    <w:rsid w:val="005D2969"/>
    <w:rsid w:val="005D2D75"/>
    <w:rsid w:val="005D2F2A"/>
    <w:rsid w:val="005D32CD"/>
    <w:rsid w:val="005D35AB"/>
    <w:rsid w:val="005D367F"/>
    <w:rsid w:val="005D37C4"/>
    <w:rsid w:val="005D37D5"/>
    <w:rsid w:val="005D3802"/>
    <w:rsid w:val="005D3B48"/>
    <w:rsid w:val="005D3E3F"/>
    <w:rsid w:val="005D4128"/>
    <w:rsid w:val="005D4406"/>
    <w:rsid w:val="005D446D"/>
    <w:rsid w:val="005D4661"/>
    <w:rsid w:val="005D47A1"/>
    <w:rsid w:val="005D48C7"/>
    <w:rsid w:val="005D4C29"/>
    <w:rsid w:val="005D5004"/>
    <w:rsid w:val="005D52B7"/>
    <w:rsid w:val="005D5494"/>
    <w:rsid w:val="005D558C"/>
    <w:rsid w:val="005D55B7"/>
    <w:rsid w:val="005D5779"/>
    <w:rsid w:val="005D5A05"/>
    <w:rsid w:val="005D5BD6"/>
    <w:rsid w:val="005D5D18"/>
    <w:rsid w:val="005D5D74"/>
    <w:rsid w:val="005D5E83"/>
    <w:rsid w:val="005D5EC3"/>
    <w:rsid w:val="005D5F86"/>
    <w:rsid w:val="005D5F93"/>
    <w:rsid w:val="005D6138"/>
    <w:rsid w:val="005D61CA"/>
    <w:rsid w:val="005D6262"/>
    <w:rsid w:val="005D6296"/>
    <w:rsid w:val="005D6317"/>
    <w:rsid w:val="005D6343"/>
    <w:rsid w:val="005D6375"/>
    <w:rsid w:val="005D63CB"/>
    <w:rsid w:val="005D63D6"/>
    <w:rsid w:val="005D644B"/>
    <w:rsid w:val="005D6615"/>
    <w:rsid w:val="005D684E"/>
    <w:rsid w:val="005D6948"/>
    <w:rsid w:val="005D695D"/>
    <w:rsid w:val="005D6AA9"/>
    <w:rsid w:val="005D6F5E"/>
    <w:rsid w:val="005D73FE"/>
    <w:rsid w:val="005D77A5"/>
    <w:rsid w:val="005D786B"/>
    <w:rsid w:val="005D7912"/>
    <w:rsid w:val="005D798C"/>
    <w:rsid w:val="005D7AAB"/>
    <w:rsid w:val="005D7B03"/>
    <w:rsid w:val="005D7CD3"/>
    <w:rsid w:val="005D7CD9"/>
    <w:rsid w:val="005D7D11"/>
    <w:rsid w:val="005E0080"/>
    <w:rsid w:val="005E00B6"/>
    <w:rsid w:val="005E0171"/>
    <w:rsid w:val="005E021D"/>
    <w:rsid w:val="005E0223"/>
    <w:rsid w:val="005E02AC"/>
    <w:rsid w:val="005E02C8"/>
    <w:rsid w:val="005E04C4"/>
    <w:rsid w:val="005E05AE"/>
    <w:rsid w:val="005E087F"/>
    <w:rsid w:val="005E09C8"/>
    <w:rsid w:val="005E0A15"/>
    <w:rsid w:val="005E0A63"/>
    <w:rsid w:val="005E0E47"/>
    <w:rsid w:val="005E0E97"/>
    <w:rsid w:val="005E11D8"/>
    <w:rsid w:val="005E135F"/>
    <w:rsid w:val="005E1538"/>
    <w:rsid w:val="005E153C"/>
    <w:rsid w:val="005E1770"/>
    <w:rsid w:val="005E18CA"/>
    <w:rsid w:val="005E1A44"/>
    <w:rsid w:val="005E1C36"/>
    <w:rsid w:val="005E1D7D"/>
    <w:rsid w:val="005E1E2E"/>
    <w:rsid w:val="005E1EEB"/>
    <w:rsid w:val="005E21C7"/>
    <w:rsid w:val="005E21E3"/>
    <w:rsid w:val="005E23B6"/>
    <w:rsid w:val="005E244D"/>
    <w:rsid w:val="005E248A"/>
    <w:rsid w:val="005E25F7"/>
    <w:rsid w:val="005E28CF"/>
    <w:rsid w:val="005E28D8"/>
    <w:rsid w:val="005E2AA0"/>
    <w:rsid w:val="005E2ABC"/>
    <w:rsid w:val="005E2B36"/>
    <w:rsid w:val="005E2C97"/>
    <w:rsid w:val="005E2F3A"/>
    <w:rsid w:val="005E309F"/>
    <w:rsid w:val="005E3309"/>
    <w:rsid w:val="005E339D"/>
    <w:rsid w:val="005E34DB"/>
    <w:rsid w:val="005E35B6"/>
    <w:rsid w:val="005E371C"/>
    <w:rsid w:val="005E39B2"/>
    <w:rsid w:val="005E3A44"/>
    <w:rsid w:val="005E3A64"/>
    <w:rsid w:val="005E3A8A"/>
    <w:rsid w:val="005E3ECA"/>
    <w:rsid w:val="005E4030"/>
    <w:rsid w:val="005E40DA"/>
    <w:rsid w:val="005E44E8"/>
    <w:rsid w:val="005E46AD"/>
    <w:rsid w:val="005E4854"/>
    <w:rsid w:val="005E4943"/>
    <w:rsid w:val="005E4964"/>
    <w:rsid w:val="005E4A74"/>
    <w:rsid w:val="005E4B27"/>
    <w:rsid w:val="005E4C17"/>
    <w:rsid w:val="005E4C6A"/>
    <w:rsid w:val="005E4E3E"/>
    <w:rsid w:val="005E4E71"/>
    <w:rsid w:val="005E4EB4"/>
    <w:rsid w:val="005E4EC6"/>
    <w:rsid w:val="005E525B"/>
    <w:rsid w:val="005E5282"/>
    <w:rsid w:val="005E582E"/>
    <w:rsid w:val="005E589E"/>
    <w:rsid w:val="005E58C3"/>
    <w:rsid w:val="005E58E1"/>
    <w:rsid w:val="005E5980"/>
    <w:rsid w:val="005E5981"/>
    <w:rsid w:val="005E5A53"/>
    <w:rsid w:val="005E5B3C"/>
    <w:rsid w:val="005E5BB7"/>
    <w:rsid w:val="005E5C48"/>
    <w:rsid w:val="005E5EC9"/>
    <w:rsid w:val="005E6043"/>
    <w:rsid w:val="005E6583"/>
    <w:rsid w:val="005E6923"/>
    <w:rsid w:val="005E6950"/>
    <w:rsid w:val="005E6A76"/>
    <w:rsid w:val="005E6BC2"/>
    <w:rsid w:val="005E6C13"/>
    <w:rsid w:val="005E6C14"/>
    <w:rsid w:val="005E6E9C"/>
    <w:rsid w:val="005E6EF6"/>
    <w:rsid w:val="005E71B1"/>
    <w:rsid w:val="005E7265"/>
    <w:rsid w:val="005E72BA"/>
    <w:rsid w:val="005E7340"/>
    <w:rsid w:val="005E736A"/>
    <w:rsid w:val="005E744D"/>
    <w:rsid w:val="005E747D"/>
    <w:rsid w:val="005E778C"/>
    <w:rsid w:val="005E7856"/>
    <w:rsid w:val="005E78C2"/>
    <w:rsid w:val="005E798B"/>
    <w:rsid w:val="005E79A3"/>
    <w:rsid w:val="005E7B14"/>
    <w:rsid w:val="005E7D4F"/>
    <w:rsid w:val="005E7F50"/>
    <w:rsid w:val="005F0121"/>
    <w:rsid w:val="005F01A4"/>
    <w:rsid w:val="005F02B0"/>
    <w:rsid w:val="005F0312"/>
    <w:rsid w:val="005F06FC"/>
    <w:rsid w:val="005F08FD"/>
    <w:rsid w:val="005F0A60"/>
    <w:rsid w:val="005F0C22"/>
    <w:rsid w:val="005F0D48"/>
    <w:rsid w:val="005F0E05"/>
    <w:rsid w:val="005F0E51"/>
    <w:rsid w:val="005F0E92"/>
    <w:rsid w:val="005F0EBB"/>
    <w:rsid w:val="005F128E"/>
    <w:rsid w:val="005F1507"/>
    <w:rsid w:val="005F179D"/>
    <w:rsid w:val="005F1855"/>
    <w:rsid w:val="005F18A1"/>
    <w:rsid w:val="005F18A9"/>
    <w:rsid w:val="005F19CF"/>
    <w:rsid w:val="005F1A02"/>
    <w:rsid w:val="005F1C6A"/>
    <w:rsid w:val="005F1CD6"/>
    <w:rsid w:val="005F1D96"/>
    <w:rsid w:val="005F1DFC"/>
    <w:rsid w:val="005F1FB6"/>
    <w:rsid w:val="005F2104"/>
    <w:rsid w:val="005F2426"/>
    <w:rsid w:val="005F2507"/>
    <w:rsid w:val="005F29D1"/>
    <w:rsid w:val="005F2A45"/>
    <w:rsid w:val="005F2C17"/>
    <w:rsid w:val="005F2EEF"/>
    <w:rsid w:val="005F303F"/>
    <w:rsid w:val="005F30F9"/>
    <w:rsid w:val="005F3164"/>
    <w:rsid w:val="005F3336"/>
    <w:rsid w:val="005F3366"/>
    <w:rsid w:val="005F3532"/>
    <w:rsid w:val="005F3627"/>
    <w:rsid w:val="005F3632"/>
    <w:rsid w:val="005F380D"/>
    <w:rsid w:val="005F38BD"/>
    <w:rsid w:val="005F3BA7"/>
    <w:rsid w:val="005F4000"/>
    <w:rsid w:val="005F422B"/>
    <w:rsid w:val="005F4420"/>
    <w:rsid w:val="005F44C5"/>
    <w:rsid w:val="005F44FD"/>
    <w:rsid w:val="005F45A8"/>
    <w:rsid w:val="005F4627"/>
    <w:rsid w:val="005F471D"/>
    <w:rsid w:val="005F4736"/>
    <w:rsid w:val="005F47D3"/>
    <w:rsid w:val="005F497A"/>
    <w:rsid w:val="005F4C1B"/>
    <w:rsid w:val="005F4C57"/>
    <w:rsid w:val="005F4CF3"/>
    <w:rsid w:val="005F4D03"/>
    <w:rsid w:val="005F4DEF"/>
    <w:rsid w:val="005F51D7"/>
    <w:rsid w:val="005F52B8"/>
    <w:rsid w:val="005F5419"/>
    <w:rsid w:val="005F5508"/>
    <w:rsid w:val="005F57DD"/>
    <w:rsid w:val="005F58FE"/>
    <w:rsid w:val="005F5DAA"/>
    <w:rsid w:val="005F604F"/>
    <w:rsid w:val="005F6273"/>
    <w:rsid w:val="005F628D"/>
    <w:rsid w:val="005F62EE"/>
    <w:rsid w:val="005F642C"/>
    <w:rsid w:val="005F64F6"/>
    <w:rsid w:val="005F6911"/>
    <w:rsid w:val="005F6A59"/>
    <w:rsid w:val="005F6B47"/>
    <w:rsid w:val="005F6D3D"/>
    <w:rsid w:val="005F6F00"/>
    <w:rsid w:val="005F6F7E"/>
    <w:rsid w:val="005F6FA2"/>
    <w:rsid w:val="005F6FD6"/>
    <w:rsid w:val="005F70C8"/>
    <w:rsid w:val="005F718B"/>
    <w:rsid w:val="005F721E"/>
    <w:rsid w:val="005F736A"/>
    <w:rsid w:val="005F7527"/>
    <w:rsid w:val="005F76E3"/>
    <w:rsid w:val="005F7851"/>
    <w:rsid w:val="005F786A"/>
    <w:rsid w:val="005F79D6"/>
    <w:rsid w:val="005F79DA"/>
    <w:rsid w:val="005F7AF3"/>
    <w:rsid w:val="005F7C49"/>
    <w:rsid w:val="005F7EFF"/>
    <w:rsid w:val="00600266"/>
    <w:rsid w:val="00600267"/>
    <w:rsid w:val="00600279"/>
    <w:rsid w:val="006002A5"/>
    <w:rsid w:val="00600349"/>
    <w:rsid w:val="0060040D"/>
    <w:rsid w:val="00600486"/>
    <w:rsid w:val="0060081D"/>
    <w:rsid w:val="00600973"/>
    <w:rsid w:val="00600AA1"/>
    <w:rsid w:val="00600B7A"/>
    <w:rsid w:val="00600E00"/>
    <w:rsid w:val="00600E2C"/>
    <w:rsid w:val="00600E32"/>
    <w:rsid w:val="00600EB2"/>
    <w:rsid w:val="00601086"/>
    <w:rsid w:val="006010B9"/>
    <w:rsid w:val="00601208"/>
    <w:rsid w:val="006013A4"/>
    <w:rsid w:val="0060171F"/>
    <w:rsid w:val="006017CD"/>
    <w:rsid w:val="006018A2"/>
    <w:rsid w:val="0060192A"/>
    <w:rsid w:val="00601979"/>
    <w:rsid w:val="00601982"/>
    <w:rsid w:val="006019D1"/>
    <w:rsid w:val="00601AFD"/>
    <w:rsid w:val="00601B2C"/>
    <w:rsid w:val="00601B42"/>
    <w:rsid w:val="00601B6F"/>
    <w:rsid w:val="00601E2A"/>
    <w:rsid w:val="00601ED1"/>
    <w:rsid w:val="006020FE"/>
    <w:rsid w:val="00602283"/>
    <w:rsid w:val="006023C5"/>
    <w:rsid w:val="00602464"/>
    <w:rsid w:val="0060256F"/>
    <w:rsid w:val="00602700"/>
    <w:rsid w:val="00602763"/>
    <w:rsid w:val="006028A0"/>
    <w:rsid w:val="00602D97"/>
    <w:rsid w:val="00602E1D"/>
    <w:rsid w:val="00602FC6"/>
    <w:rsid w:val="006033AD"/>
    <w:rsid w:val="006035F2"/>
    <w:rsid w:val="0060363B"/>
    <w:rsid w:val="006036C0"/>
    <w:rsid w:val="006037C2"/>
    <w:rsid w:val="00603BEE"/>
    <w:rsid w:val="00603D5B"/>
    <w:rsid w:val="00603E38"/>
    <w:rsid w:val="00603FA5"/>
    <w:rsid w:val="006040B6"/>
    <w:rsid w:val="006041A7"/>
    <w:rsid w:val="006041B3"/>
    <w:rsid w:val="006041F6"/>
    <w:rsid w:val="0060420B"/>
    <w:rsid w:val="006043AA"/>
    <w:rsid w:val="006043C2"/>
    <w:rsid w:val="00604699"/>
    <w:rsid w:val="00604837"/>
    <w:rsid w:val="00604977"/>
    <w:rsid w:val="00604B13"/>
    <w:rsid w:val="00604C53"/>
    <w:rsid w:val="00604C5D"/>
    <w:rsid w:val="00604D09"/>
    <w:rsid w:val="00604D92"/>
    <w:rsid w:val="006050E5"/>
    <w:rsid w:val="00605199"/>
    <w:rsid w:val="006051D9"/>
    <w:rsid w:val="0060520C"/>
    <w:rsid w:val="006052CF"/>
    <w:rsid w:val="006053A2"/>
    <w:rsid w:val="006053A6"/>
    <w:rsid w:val="006054AD"/>
    <w:rsid w:val="00605594"/>
    <w:rsid w:val="0060565A"/>
    <w:rsid w:val="00605BC9"/>
    <w:rsid w:val="00605CD1"/>
    <w:rsid w:val="00605D1A"/>
    <w:rsid w:val="00605DF0"/>
    <w:rsid w:val="00605EF6"/>
    <w:rsid w:val="00605F8C"/>
    <w:rsid w:val="006060DF"/>
    <w:rsid w:val="00606182"/>
    <w:rsid w:val="0060662F"/>
    <w:rsid w:val="0060683E"/>
    <w:rsid w:val="00606852"/>
    <w:rsid w:val="00606869"/>
    <w:rsid w:val="00606A1A"/>
    <w:rsid w:val="00606A39"/>
    <w:rsid w:val="00606D2F"/>
    <w:rsid w:val="00606EC7"/>
    <w:rsid w:val="00607107"/>
    <w:rsid w:val="0060712E"/>
    <w:rsid w:val="00607177"/>
    <w:rsid w:val="006073DB"/>
    <w:rsid w:val="006073F1"/>
    <w:rsid w:val="00607408"/>
    <w:rsid w:val="006075EA"/>
    <w:rsid w:val="00607699"/>
    <w:rsid w:val="006076BA"/>
    <w:rsid w:val="00607B9B"/>
    <w:rsid w:val="00607E1D"/>
    <w:rsid w:val="00607F48"/>
    <w:rsid w:val="00610353"/>
    <w:rsid w:val="0061036D"/>
    <w:rsid w:val="00610567"/>
    <w:rsid w:val="00610609"/>
    <w:rsid w:val="0061077C"/>
    <w:rsid w:val="00610A03"/>
    <w:rsid w:val="00610C09"/>
    <w:rsid w:val="00610C3E"/>
    <w:rsid w:val="00610E64"/>
    <w:rsid w:val="00610EDA"/>
    <w:rsid w:val="00610F7C"/>
    <w:rsid w:val="00610FB1"/>
    <w:rsid w:val="006110AA"/>
    <w:rsid w:val="006111BA"/>
    <w:rsid w:val="006111C6"/>
    <w:rsid w:val="006116A5"/>
    <w:rsid w:val="0061171F"/>
    <w:rsid w:val="0061173F"/>
    <w:rsid w:val="00611E17"/>
    <w:rsid w:val="00611F3F"/>
    <w:rsid w:val="00611F79"/>
    <w:rsid w:val="00612045"/>
    <w:rsid w:val="006121A3"/>
    <w:rsid w:val="0061231D"/>
    <w:rsid w:val="00612587"/>
    <w:rsid w:val="0061264B"/>
    <w:rsid w:val="006126B3"/>
    <w:rsid w:val="0061270C"/>
    <w:rsid w:val="006128C0"/>
    <w:rsid w:val="00612B23"/>
    <w:rsid w:val="00612BDC"/>
    <w:rsid w:val="00612E0D"/>
    <w:rsid w:val="0061306A"/>
    <w:rsid w:val="00613251"/>
    <w:rsid w:val="006133E1"/>
    <w:rsid w:val="0061341C"/>
    <w:rsid w:val="00613442"/>
    <w:rsid w:val="006134AB"/>
    <w:rsid w:val="006135C2"/>
    <w:rsid w:val="006135DB"/>
    <w:rsid w:val="00613670"/>
    <w:rsid w:val="006137D7"/>
    <w:rsid w:val="00613826"/>
    <w:rsid w:val="006138F7"/>
    <w:rsid w:val="00613941"/>
    <w:rsid w:val="0061394D"/>
    <w:rsid w:val="00613AFD"/>
    <w:rsid w:val="00613B03"/>
    <w:rsid w:val="00613C63"/>
    <w:rsid w:val="00613E17"/>
    <w:rsid w:val="00613FFA"/>
    <w:rsid w:val="0061400A"/>
    <w:rsid w:val="00614080"/>
    <w:rsid w:val="006140FB"/>
    <w:rsid w:val="006142F1"/>
    <w:rsid w:val="006143D1"/>
    <w:rsid w:val="0061451D"/>
    <w:rsid w:val="00614533"/>
    <w:rsid w:val="00614C02"/>
    <w:rsid w:val="00614C0A"/>
    <w:rsid w:val="00614D10"/>
    <w:rsid w:val="0061500A"/>
    <w:rsid w:val="0061502E"/>
    <w:rsid w:val="0061513E"/>
    <w:rsid w:val="006154D3"/>
    <w:rsid w:val="00615712"/>
    <w:rsid w:val="006157F6"/>
    <w:rsid w:val="00615871"/>
    <w:rsid w:val="00615A66"/>
    <w:rsid w:val="00615B0D"/>
    <w:rsid w:val="00615B5D"/>
    <w:rsid w:val="00615E48"/>
    <w:rsid w:val="00615E99"/>
    <w:rsid w:val="00615F70"/>
    <w:rsid w:val="006160A2"/>
    <w:rsid w:val="00616303"/>
    <w:rsid w:val="00616472"/>
    <w:rsid w:val="00616509"/>
    <w:rsid w:val="0061650D"/>
    <w:rsid w:val="00616664"/>
    <w:rsid w:val="00616722"/>
    <w:rsid w:val="006168C6"/>
    <w:rsid w:val="00616D82"/>
    <w:rsid w:val="00616E53"/>
    <w:rsid w:val="00616E56"/>
    <w:rsid w:val="006177E8"/>
    <w:rsid w:val="0061791D"/>
    <w:rsid w:val="006179D4"/>
    <w:rsid w:val="006200DF"/>
    <w:rsid w:val="00620138"/>
    <w:rsid w:val="006201FF"/>
    <w:rsid w:val="0062028A"/>
    <w:rsid w:val="00620332"/>
    <w:rsid w:val="006203A7"/>
    <w:rsid w:val="00620463"/>
    <w:rsid w:val="0062058A"/>
    <w:rsid w:val="00620E18"/>
    <w:rsid w:val="00620ED8"/>
    <w:rsid w:val="00621038"/>
    <w:rsid w:val="0062105C"/>
    <w:rsid w:val="006212DE"/>
    <w:rsid w:val="0062142E"/>
    <w:rsid w:val="00621446"/>
    <w:rsid w:val="006218C9"/>
    <w:rsid w:val="00621AC3"/>
    <w:rsid w:val="00621BC9"/>
    <w:rsid w:val="00621DB7"/>
    <w:rsid w:val="00621E96"/>
    <w:rsid w:val="00621F52"/>
    <w:rsid w:val="00622339"/>
    <w:rsid w:val="0062236F"/>
    <w:rsid w:val="00622493"/>
    <w:rsid w:val="006226CE"/>
    <w:rsid w:val="00622A1F"/>
    <w:rsid w:val="00622B8B"/>
    <w:rsid w:val="00622C21"/>
    <w:rsid w:val="00622DE1"/>
    <w:rsid w:val="00622E9D"/>
    <w:rsid w:val="0062301A"/>
    <w:rsid w:val="0062314E"/>
    <w:rsid w:val="00623245"/>
    <w:rsid w:val="006233A9"/>
    <w:rsid w:val="006234F5"/>
    <w:rsid w:val="006235F0"/>
    <w:rsid w:val="00623728"/>
    <w:rsid w:val="00623AAC"/>
    <w:rsid w:val="00623BA6"/>
    <w:rsid w:val="00623D25"/>
    <w:rsid w:val="00623E3C"/>
    <w:rsid w:val="00623FFA"/>
    <w:rsid w:val="00624344"/>
    <w:rsid w:val="006245CB"/>
    <w:rsid w:val="006246B3"/>
    <w:rsid w:val="00624932"/>
    <w:rsid w:val="00624CB1"/>
    <w:rsid w:val="00624F8E"/>
    <w:rsid w:val="00625032"/>
    <w:rsid w:val="006250BF"/>
    <w:rsid w:val="006251F1"/>
    <w:rsid w:val="00625249"/>
    <w:rsid w:val="006252B0"/>
    <w:rsid w:val="006254B2"/>
    <w:rsid w:val="0062554E"/>
    <w:rsid w:val="00625710"/>
    <w:rsid w:val="00625B5F"/>
    <w:rsid w:val="00625C6F"/>
    <w:rsid w:val="00625EB1"/>
    <w:rsid w:val="00625F95"/>
    <w:rsid w:val="00626088"/>
    <w:rsid w:val="006260C1"/>
    <w:rsid w:val="00626164"/>
    <w:rsid w:val="0062626A"/>
    <w:rsid w:val="00626535"/>
    <w:rsid w:val="006265DF"/>
    <w:rsid w:val="006265F8"/>
    <w:rsid w:val="00626687"/>
    <w:rsid w:val="00626950"/>
    <w:rsid w:val="006269FC"/>
    <w:rsid w:val="00626B35"/>
    <w:rsid w:val="00626C7B"/>
    <w:rsid w:val="00626E68"/>
    <w:rsid w:val="00626EE0"/>
    <w:rsid w:val="00627019"/>
    <w:rsid w:val="00627184"/>
    <w:rsid w:val="006272F0"/>
    <w:rsid w:val="00627351"/>
    <w:rsid w:val="0062738D"/>
    <w:rsid w:val="00627532"/>
    <w:rsid w:val="006276B0"/>
    <w:rsid w:val="00627D64"/>
    <w:rsid w:val="00627D89"/>
    <w:rsid w:val="00627E16"/>
    <w:rsid w:val="00627FF7"/>
    <w:rsid w:val="00630010"/>
    <w:rsid w:val="006301CF"/>
    <w:rsid w:val="006301EE"/>
    <w:rsid w:val="0063021A"/>
    <w:rsid w:val="00630323"/>
    <w:rsid w:val="006306B4"/>
    <w:rsid w:val="006308A5"/>
    <w:rsid w:val="00630A5F"/>
    <w:rsid w:val="00630A82"/>
    <w:rsid w:val="00630B33"/>
    <w:rsid w:val="00630DBC"/>
    <w:rsid w:val="00630ECC"/>
    <w:rsid w:val="0063119D"/>
    <w:rsid w:val="006311C7"/>
    <w:rsid w:val="006312FC"/>
    <w:rsid w:val="0063131B"/>
    <w:rsid w:val="00631448"/>
    <w:rsid w:val="0063149A"/>
    <w:rsid w:val="0063179C"/>
    <w:rsid w:val="006317AC"/>
    <w:rsid w:val="006317E9"/>
    <w:rsid w:val="00631861"/>
    <w:rsid w:val="00631ABE"/>
    <w:rsid w:val="00631B3E"/>
    <w:rsid w:val="00631E56"/>
    <w:rsid w:val="00631F8D"/>
    <w:rsid w:val="006320AB"/>
    <w:rsid w:val="0063244F"/>
    <w:rsid w:val="00632645"/>
    <w:rsid w:val="006327CF"/>
    <w:rsid w:val="00632818"/>
    <w:rsid w:val="006328D3"/>
    <w:rsid w:val="00632907"/>
    <w:rsid w:val="00632C2E"/>
    <w:rsid w:val="00632D78"/>
    <w:rsid w:val="00632E7D"/>
    <w:rsid w:val="00632F67"/>
    <w:rsid w:val="00632F84"/>
    <w:rsid w:val="0063334F"/>
    <w:rsid w:val="0063345F"/>
    <w:rsid w:val="006334E1"/>
    <w:rsid w:val="00633744"/>
    <w:rsid w:val="0063375C"/>
    <w:rsid w:val="0063386D"/>
    <w:rsid w:val="00633A5F"/>
    <w:rsid w:val="00633ABB"/>
    <w:rsid w:val="00633E3D"/>
    <w:rsid w:val="00633E65"/>
    <w:rsid w:val="0063434C"/>
    <w:rsid w:val="006343B8"/>
    <w:rsid w:val="006345FD"/>
    <w:rsid w:val="006346F3"/>
    <w:rsid w:val="00634A89"/>
    <w:rsid w:val="00634D6E"/>
    <w:rsid w:val="00634DB7"/>
    <w:rsid w:val="00634E48"/>
    <w:rsid w:val="00634E9B"/>
    <w:rsid w:val="00634FFE"/>
    <w:rsid w:val="0063509C"/>
    <w:rsid w:val="006350A0"/>
    <w:rsid w:val="006350B8"/>
    <w:rsid w:val="00635531"/>
    <w:rsid w:val="0063554B"/>
    <w:rsid w:val="00635923"/>
    <w:rsid w:val="00635958"/>
    <w:rsid w:val="00635CFC"/>
    <w:rsid w:val="00635D3E"/>
    <w:rsid w:val="00635FB2"/>
    <w:rsid w:val="00635FD8"/>
    <w:rsid w:val="00636076"/>
    <w:rsid w:val="0063614F"/>
    <w:rsid w:val="006361B1"/>
    <w:rsid w:val="00636511"/>
    <w:rsid w:val="006365A7"/>
    <w:rsid w:val="006366BC"/>
    <w:rsid w:val="00636733"/>
    <w:rsid w:val="00636795"/>
    <w:rsid w:val="00636816"/>
    <w:rsid w:val="00636985"/>
    <w:rsid w:val="0063698E"/>
    <w:rsid w:val="00636A39"/>
    <w:rsid w:val="00636BC1"/>
    <w:rsid w:val="00636E14"/>
    <w:rsid w:val="00636E9A"/>
    <w:rsid w:val="00636F16"/>
    <w:rsid w:val="00636F8E"/>
    <w:rsid w:val="00637007"/>
    <w:rsid w:val="00637461"/>
    <w:rsid w:val="006374E8"/>
    <w:rsid w:val="006375EE"/>
    <w:rsid w:val="00637752"/>
    <w:rsid w:val="0063775F"/>
    <w:rsid w:val="00637780"/>
    <w:rsid w:val="0063789F"/>
    <w:rsid w:val="00637922"/>
    <w:rsid w:val="00637C77"/>
    <w:rsid w:val="00637D19"/>
    <w:rsid w:val="00637EBC"/>
    <w:rsid w:val="00637EE6"/>
    <w:rsid w:val="00637FB0"/>
    <w:rsid w:val="00637FC1"/>
    <w:rsid w:val="00640099"/>
    <w:rsid w:val="006400E1"/>
    <w:rsid w:val="0064019D"/>
    <w:rsid w:val="006402CC"/>
    <w:rsid w:val="00640360"/>
    <w:rsid w:val="006404AA"/>
    <w:rsid w:val="00640569"/>
    <w:rsid w:val="006407AC"/>
    <w:rsid w:val="00640BF3"/>
    <w:rsid w:val="00640C2C"/>
    <w:rsid w:val="00640C92"/>
    <w:rsid w:val="00640E32"/>
    <w:rsid w:val="00640E90"/>
    <w:rsid w:val="00640EBD"/>
    <w:rsid w:val="00640F46"/>
    <w:rsid w:val="0064101F"/>
    <w:rsid w:val="00641125"/>
    <w:rsid w:val="00641135"/>
    <w:rsid w:val="00641224"/>
    <w:rsid w:val="0064126F"/>
    <w:rsid w:val="00641637"/>
    <w:rsid w:val="0064169E"/>
    <w:rsid w:val="006418F8"/>
    <w:rsid w:val="00641B94"/>
    <w:rsid w:val="00641D90"/>
    <w:rsid w:val="00641E46"/>
    <w:rsid w:val="00641ED2"/>
    <w:rsid w:val="00641EDE"/>
    <w:rsid w:val="00641F13"/>
    <w:rsid w:val="00642436"/>
    <w:rsid w:val="006425B9"/>
    <w:rsid w:val="00642681"/>
    <w:rsid w:val="0064293E"/>
    <w:rsid w:val="006429DC"/>
    <w:rsid w:val="00642AA0"/>
    <w:rsid w:val="00642C49"/>
    <w:rsid w:val="00642C81"/>
    <w:rsid w:val="00642E6C"/>
    <w:rsid w:val="00642E7D"/>
    <w:rsid w:val="00642F58"/>
    <w:rsid w:val="006430B4"/>
    <w:rsid w:val="006431B2"/>
    <w:rsid w:val="0064328E"/>
    <w:rsid w:val="006433EB"/>
    <w:rsid w:val="0064368C"/>
    <w:rsid w:val="006436AC"/>
    <w:rsid w:val="00643CF8"/>
    <w:rsid w:val="00643D17"/>
    <w:rsid w:val="00643D42"/>
    <w:rsid w:val="00643F60"/>
    <w:rsid w:val="00644247"/>
    <w:rsid w:val="006443A2"/>
    <w:rsid w:val="006445FB"/>
    <w:rsid w:val="0064475F"/>
    <w:rsid w:val="006447BB"/>
    <w:rsid w:val="006447E1"/>
    <w:rsid w:val="00644946"/>
    <w:rsid w:val="00644958"/>
    <w:rsid w:val="00644A2D"/>
    <w:rsid w:val="00644A76"/>
    <w:rsid w:val="00644ADC"/>
    <w:rsid w:val="00644B74"/>
    <w:rsid w:val="00644BA2"/>
    <w:rsid w:val="00644C6E"/>
    <w:rsid w:val="00644C8B"/>
    <w:rsid w:val="00644CDD"/>
    <w:rsid w:val="00644E23"/>
    <w:rsid w:val="00644ECD"/>
    <w:rsid w:val="00644F4E"/>
    <w:rsid w:val="006450A4"/>
    <w:rsid w:val="00645156"/>
    <w:rsid w:val="00645378"/>
    <w:rsid w:val="006453CE"/>
    <w:rsid w:val="0064540A"/>
    <w:rsid w:val="006458E7"/>
    <w:rsid w:val="00645AA9"/>
    <w:rsid w:val="00645B28"/>
    <w:rsid w:val="00645C7C"/>
    <w:rsid w:val="00645CC3"/>
    <w:rsid w:val="00645DF6"/>
    <w:rsid w:val="006460A6"/>
    <w:rsid w:val="006460AA"/>
    <w:rsid w:val="006461F0"/>
    <w:rsid w:val="006464F7"/>
    <w:rsid w:val="00646555"/>
    <w:rsid w:val="006465EC"/>
    <w:rsid w:val="00646827"/>
    <w:rsid w:val="00646931"/>
    <w:rsid w:val="00646CD0"/>
    <w:rsid w:val="00646EBA"/>
    <w:rsid w:val="00647ABA"/>
    <w:rsid w:val="00647B83"/>
    <w:rsid w:val="00647C6B"/>
    <w:rsid w:val="00647D84"/>
    <w:rsid w:val="00647FA7"/>
    <w:rsid w:val="0065046B"/>
    <w:rsid w:val="006504D7"/>
    <w:rsid w:val="006506EF"/>
    <w:rsid w:val="0065077C"/>
    <w:rsid w:val="00650783"/>
    <w:rsid w:val="00650A9B"/>
    <w:rsid w:val="00650DA7"/>
    <w:rsid w:val="00650E47"/>
    <w:rsid w:val="00650E68"/>
    <w:rsid w:val="00650F2A"/>
    <w:rsid w:val="00650F80"/>
    <w:rsid w:val="0065122E"/>
    <w:rsid w:val="006515EF"/>
    <w:rsid w:val="0065171D"/>
    <w:rsid w:val="0065175E"/>
    <w:rsid w:val="00651771"/>
    <w:rsid w:val="00651858"/>
    <w:rsid w:val="00651A33"/>
    <w:rsid w:val="00651B25"/>
    <w:rsid w:val="00651C9B"/>
    <w:rsid w:val="00651D4A"/>
    <w:rsid w:val="0065215B"/>
    <w:rsid w:val="006521CC"/>
    <w:rsid w:val="006523C6"/>
    <w:rsid w:val="006524DA"/>
    <w:rsid w:val="00652569"/>
    <w:rsid w:val="006525D9"/>
    <w:rsid w:val="0065263F"/>
    <w:rsid w:val="006528C9"/>
    <w:rsid w:val="00652920"/>
    <w:rsid w:val="0065295D"/>
    <w:rsid w:val="006529B3"/>
    <w:rsid w:val="00652A8F"/>
    <w:rsid w:val="00652C4F"/>
    <w:rsid w:val="00652D89"/>
    <w:rsid w:val="00652D9A"/>
    <w:rsid w:val="00652E5C"/>
    <w:rsid w:val="00652E72"/>
    <w:rsid w:val="00652F93"/>
    <w:rsid w:val="006537FA"/>
    <w:rsid w:val="0065380D"/>
    <w:rsid w:val="0065394C"/>
    <w:rsid w:val="00653966"/>
    <w:rsid w:val="00653C42"/>
    <w:rsid w:val="00653C7B"/>
    <w:rsid w:val="00653E45"/>
    <w:rsid w:val="00653F5F"/>
    <w:rsid w:val="00653FA9"/>
    <w:rsid w:val="00653FD1"/>
    <w:rsid w:val="0065401F"/>
    <w:rsid w:val="00654093"/>
    <w:rsid w:val="006540E8"/>
    <w:rsid w:val="006543D0"/>
    <w:rsid w:val="006544A2"/>
    <w:rsid w:val="006544FD"/>
    <w:rsid w:val="006547F5"/>
    <w:rsid w:val="0065486B"/>
    <w:rsid w:val="006549F5"/>
    <w:rsid w:val="00654D56"/>
    <w:rsid w:val="00654E06"/>
    <w:rsid w:val="00655089"/>
    <w:rsid w:val="00655132"/>
    <w:rsid w:val="006552DD"/>
    <w:rsid w:val="00655424"/>
    <w:rsid w:val="00655493"/>
    <w:rsid w:val="00655545"/>
    <w:rsid w:val="0065557C"/>
    <w:rsid w:val="0065557D"/>
    <w:rsid w:val="0065576A"/>
    <w:rsid w:val="00655A48"/>
    <w:rsid w:val="00655B61"/>
    <w:rsid w:val="00655CE6"/>
    <w:rsid w:val="006560D9"/>
    <w:rsid w:val="00656108"/>
    <w:rsid w:val="00656154"/>
    <w:rsid w:val="0065623E"/>
    <w:rsid w:val="00656370"/>
    <w:rsid w:val="0065645E"/>
    <w:rsid w:val="0065647C"/>
    <w:rsid w:val="0065654F"/>
    <w:rsid w:val="006565BE"/>
    <w:rsid w:val="006566D4"/>
    <w:rsid w:val="0065695F"/>
    <w:rsid w:val="00656A24"/>
    <w:rsid w:val="00656A36"/>
    <w:rsid w:val="00656AE1"/>
    <w:rsid w:val="00656D93"/>
    <w:rsid w:val="00656EC3"/>
    <w:rsid w:val="006571B4"/>
    <w:rsid w:val="00657336"/>
    <w:rsid w:val="00657360"/>
    <w:rsid w:val="006574AD"/>
    <w:rsid w:val="00657698"/>
    <w:rsid w:val="006579AE"/>
    <w:rsid w:val="006579F7"/>
    <w:rsid w:val="00657B02"/>
    <w:rsid w:val="00657FC4"/>
    <w:rsid w:val="006601E3"/>
    <w:rsid w:val="0066025C"/>
    <w:rsid w:val="00660359"/>
    <w:rsid w:val="00660440"/>
    <w:rsid w:val="00660472"/>
    <w:rsid w:val="00660684"/>
    <w:rsid w:val="0066069C"/>
    <w:rsid w:val="006609B6"/>
    <w:rsid w:val="00660B72"/>
    <w:rsid w:val="00660F81"/>
    <w:rsid w:val="00661034"/>
    <w:rsid w:val="00661192"/>
    <w:rsid w:val="0066122F"/>
    <w:rsid w:val="006612EF"/>
    <w:rsid w:val="006613CB"/>
    <w:rsid w:val="00661418"/>
    <w:rsid w:val="006618D9"/>
    <w:rsid w:val="00661A5B"/>
    <w:rsid w:val="00661B55"/>
    <w:rsid w:val="00661C31"/>
    <w:rsid w:val="00661C33"/>
    <w:rsid w:val="00661CDE"/>
    <w:rsid w:val="00661CE0"/>
    <w:rsid w:val="00661E55"/>
    <w:rsid w:val="00661E85"/>
    <w:rsid w:val="00661E9E"/>
    <w:rsid w:val="00661EF6"/>
    <w:rsid w:val="00662043"/>
    <w:rsid w:val="006620E8"/>
    <w:rsid w:val="006622AE"/>
    <w:rsid w:val="006623CC"/>
    <w:rsid w:val="00662423"/>
    <w:rsid w:val="0066267F"/>
    <w:rsid w:val="006626D2"/>
    <w:rsid w:val="00662774"/>
    <w:rsid w:val="006627BE"/>
    <w:rsid w:val="00662839"/>
    <w:rsid w:val="00662AE0"/>
    <w:rsid w:val="00662C7C"/>
    <w:rsid w:val="00662E0C"/>
    <w:rsid w:val="00662EA9"/>
    <w:rsid w:val="006630BA"/>
    <w:rsid w:val="0066325B"/>
    <w:rsid w:val="0066340B"/>
    <w:rsid w:val="006635D7"/>
    <w:rsid w:val="00663619"/>
    <w:rsid w:val="00663620"/>
    <w:rsid w:val="00663732"/>
    <w:rsid w:val="00663780"/>
    <w:rsid w:val="00663934"/>
    <w:rsid w:val="0066396D"/>
    <w:rsid w:val="006639B9"/>
    <w:rsid w:val="00663C11"/>
    <w:rsid w:val="00663D69"/>
    <w:rsid w:val="00663ED2"/>
    <w:rsid w:val="00663F2C"/>
    <w:rsid w:val="00663FE1"/>
    <w:rsid w:val="006640F9"/>
    <w:rsid w:val="00664330"/>
    <w:rsid w:val="00664A1C"/>
    <w:rsid w:val="00664C2D"/>
    <w:rsid w:val="00664DCF"/>
    <w:rsid w:val="00664E8B"/>
    <w:rsid w:val="00664EB5"/>
    <w:rsid w:val="0066515A"/>
    <w:rsid w:val="006652D0"/>
    <w:rsid w:val="00665481"/>
    <w:rsid w:val="006655C0"/>
    <w:rsid w:val="00665620"/>
    <w:rsid w:val="006656A5"/>
    <w:rsid w:val="00665731"/>
    <w:rsid w:val="00665817"/>
    <w:rsid w:val="0066586D"/>
    <w:rsid w:val="00665D01"/>
    <w:rsid w:val="00665E10"/>
    <w:rsid w:val="00666110"/>
    <w:rsid w:val="0066620E"/>
    <w:rsid w:val="006662FE"/>
    <w:rsid w:val="006664C5"/>
    <w:rsid w:val="00666578"/>
    <w:rsid w:val="006666B2"/>
    <w:rsid w:val="006667F8"/>
    <w:rsid w:val="00666860"/>
    <w:rsid w:val="006669B4"/>
    <w:rsid w:val="00666A7A"/>
    <w:rsid w:val="00666A8E"/>
    <w:rsid w:val="00666BA1"/>
    <w:rsid w:val="00666CA7"/>
    <w:rsid w:val="00666E19"/>
    <w:rsid w:val="00666E76"/>
    <w:rsid w:val="00666E81"/>
    <w:rsid w:val="00666EA2"/>
    <w:rsid w:val="00666F58"/>
    <w:rsid w:val="00667072"/>
    <w:rsid w:val="006675A3"/>
    <w:rsid w:val="00667614"/>
    <w:rsid w:val="006676BA"/>
    <w:rsid w:val="006678E7"/>
    <w:rsid w:val="0066795D"/>
    <w:rsid w:val="00667B0D"/>
    <w:rsid w:val="00667BA7"/>
    <w:rsid w:val="00667BBC"/>
    <w:rsid w:val="00667C22"/>
    <w:rsid w:val="00667D89"/>
    <w:rsid w:val="00667E2F"/>
    <w:rsid w:val="00667FEB"/>
    <w:rsid w:val="006701A6"/>
    <w:rsid w:val="006701F6"/>
    <w:rsid w:val="00670445"/>
    <w:rsid w:val="006704F8"/>
    <w:rsid w:val="0067059B"/>
    <w:rsid w:val="00670607"/>
    <w:rsid w:val="00670665"/>
    <w:rsid w:val="006707B6"/>
    <w:rsid w:val="006707BD"/>
    <w:rsid w:val="0067084D"/>
    <w:rsid w:val="006708DF"/>
    <w:rsid w:val="006709C7"/>
    <w:rsid w:val="006709CA"/>
    <w:rsid w:val="00670A7E"/>
    <w:rsid w:val="00670A9E"/>
    <w:rsid w:val="00670E80"/>
    <w:rsid w:val="00670EE7"/>
    <w:rsid w:val="00670F4C"/>
    <w:rsid w:val="00670F8B"/>
    <w:rsid w:val="00671051"/>
    <w:rsid w:val="006711CA"/>
    <w:rsid w:val="006711EA"/>
    <w:rsid w:val="00671686"/>
    <w:rsid w:val="00671748"/>
    <w:rsid w:val="006717A5"/>
    <w:rsid w:val="00671A79"/>
    <w:rsid w:val="00671B42"/>
    <w:rsid w:val="00671C24"/>
    <w:rsid w:val="00671CD2"/>
    <w:rsid w:val="00671F06"/>
    <w:rsid w:val="00671F87"/>
    <w:rsid w:val="0067227A"/>
    <w:rsid w:val="006723DF"/>
    <w:rsid w:val="00672420"/>
    <w:rsid w:val="0067251A"/>
    <w:rsid w:val="006725B4"/>
    <w:rsid w:val="00672627"/>
    <w:rsid w:val="006726A6"/>
    <w:rsid w:val="006726E2"/>
    <w:rsid w:val="00672BBB"/>
    <w:rsid w:val="00672D3E"/>
    <w:rsid w:val="00672F3A"/>
    <w:rsid w:val="00673141"/>
    <w:rsid w:val="00673327"/>
    <w:rsid w:val="00673412"/>
    <w:rsid w:val="00673457"/>
    <w:rsid w:val="0067350F"/>
    <w:rsid w:val="0067359B"/>
    <w:rsid w:val="0067370E"/>
    <w:rsid w:val="0067377F"/>
    <w:rsid w:val="006737A7"/>
    <w:rsid w:val="0067388A"/>
    <w:rsid w:val="006739D7"/>
    <w:rsid w:val="00673ADE"/>
    <w:rsid w:val="00673C50"/>
    <w:rsid w:val="00673D9F"/>
    <w:rsid w:val="00673F2B"/>
    <w:rsid w:val="00673F36"/>
    <w:rsid w:val="006740CB"/>
    <w:rsid w:val="0067436E"/>
    <w:rsid w:val="006748F9"/>
    <w:rsid w:val="00674A8D"/>
    <w:rsid w:val="00674D5B"/>
    <w:rsid w:val="00674E1B"/>
    <w:rsid w:val="00674F66"/>
    <w:rsid w:val="00675037"/>
    <w:rsid w:val="0067521A"/>
    <w:rsid w:val="006752B2"/>
    <w:rsid w:val="00675323"/>
    <w:rsid w:val="0067532C"/>
    <w:rsid w:val="00675564"/>
    <w:rsid w:val="006758B0"/>
    <w:rsid w:val="00675915"/>
    <w:rsid w:val="00675BD1"/>
    <w:rsid w:val="00675D1B"/>
    <w:rsid w:val="00675E7F"/>
    <w:rsid w:val="0067603B"/>
    <w:rsid w:val="006761F9"/>
    <w:rsid w:val="006763D0"/>
    <w:rsid w:val="00676485"/>
    <w:rsid w:val="00676623"/>
    <w:rsid w:val="0067668F"/>
    <w:rsid w:val="006767B2"/>
    <w:rsid w:val="006769A7"/>
    <w:rsid w:val="00676AED"/>
    <w:rsid w:val="00676B40"/>
    <w:rsid w:val="00676BFE"/>
    <w:rsid w:val="00676E8F"/>
    <w:rsid w:val="00676EF6"/>
    <w:rsid w:val="00676FCF"/>
    <w:rsid w:val="00677046"/>
    <w:rsid w:val="00677112"/>
    <w:rsid w:val="006773A0"/>
    <w:rsid w:val="006773CE"/>
    <w:rsid w:val="00677472"/>
    <w:rsid w:val="006777FA"/>
    <w:rsid w:val="00677856"/>
    <w:rsid w:val="006779A4"/>
    <w:rsid w:val="00677B27"/>
    <w:rsid w:val="00677B3C"/>
    <w:rsid w:val="00677B7C"/>
    <w:rsid w:val="00677C0F"/>
    <w:rsid w:val="00677C45"/>
    <w:rsid w:val="00677C86"/>
    <w:rsid w:val="00677CB9"/>
    <w:rsid w:val="00677D27"/>
    <w:rsid w:val="00677D55"/>
    <w:rsid w:val="00677D89"/>
    <w:rsid w:val="00677E00"/>
    <w:rsid w:val="006800BF"/>
    <w:rsid w:val="006800C3"/>
    <w:rsid w:val="0068012D"/>
    <w:rsid w:val="00680292"/>
    <w:rsid w:val="006805AD"/>
    <w:rsid w:val="00680623"/>
    <w:rsid w:val="0068068C"/>
    <w:rsid w:val="006806AF"/>
    <w:rsid w:val="006809F5"/>
    <w:rsid w:val="00680A8A"/>
    <w:rsid w:val="00680AA8"/>
    <w:rsid w:val="00680B84"/>
    <w:rsid w:val="00680E41"/>
    <w:rsid w:val="00680F07"/>
    <w:rsid w:val="006812C0"/>
    <w:rsid w:val="0068131A"/>
    <w:rsid w:val="006815FC"/>
    <w:rsid w:val="00681655"/>
    <w:rsid w:val="006816B2"/>
    <w:rsid w:val="006817C0"/>
    <w:rsid w:val="00681A56"/>
    <w:rsid w:val="00681AC5"/>
    <w:rsid w:val="00681D98"/>
    <w:rsid w:val="00681E50"/>
    <w:rsid w:val="006821C1"/>
    <w:rsid w:val="006821C2"/>
    <w:rsid w:val="0068282A"/>
    <w:rsid w:val="006828F0"/>
    <w:rsid w:val="00682996"/>
    <w:rsid w:val="00682A66"/>
    <w:rsid w:val="00682D87"/>
    <w:rsid w:val="00682E8E"/>
    <w:rsid w:val="00682F7E"/>
    <w:rsid w:val="00683070"/>
    <w:rsid w:val="00683153"/>
    <w:rsid w:val="00683241"/>
    <w:rsid w:val="006832CF"/>
    <w:rsid w:val="00683442"/>
    <w:rsid w:val="006834ED"/>
    <w:rsid w:val="00683570"/>
    <w:rsid w:val="00683607"/>
    <w:rsid w:val="00683685"/>
    <w:rsid w:val="0068379D"/>
    <w:rsid w:val="0068392C"/>
    <w:rsid w:val="00683A31"/>
    <w:rsid w:val="00683BA9"/>
    <w:rsid w:val="0068440D"/>
    <w:rsid w:val="006844A8"/>
    <w:rsid w:val="00684741"/>
    <w:rsid w:val="00684931"/>
    <w:rsid w:val="00684A96"/>
    <w:rsid w:val="00684AA5"/>
    <w:rsid w:val="00684BE5"/>
    <w:rsid w:val="00684C5E"/>
    <w:rsid w:val="00684D17"/>
    <w:rsid w:val="00684EF1"/>
    <w:rsid w:val="00685156"/>
    <w:rsid w:val="006851F8"/>
    <w:rsid w:val="00685257"/>
    <w:rsid w:val="0068526C"/>
    <w:rsid w:val="00685335"/>
    <w:rsid w:val="00685362"/>
    <w:rsid w:val="00685952"/>
    <w:rsid w:val="0068597E"/>
    <w:rsid w:val="00685A5B"/>
    <w:rsid w:val="00685AF0"/>
    <w:rsid w:val="00685B35"/>
    <w:rsid w:val="00685B75"/>
    <w:rsid w:val="00685D21"/>
    <w:rsid w:val="00685DDC"/>
    <w:rsid w:val="00685F2A"/>
    <w:rsid w:val="00686069"/>
    <w:rsid w:val="00686106"/>
    <w:rsid w:val="00686145"/>
    <w:rsid w:val="0068621F"/>
    <w:rsid w:val="00686403"/>
    <w:rsid w:val="006864E6"/>
    <w:rsid w:val="0068659B"/>
    <w:rsid w:val="006869BD"/>
    <w:rsid w:val="00686AFC"/>
    <w:rsid w:val="00686B1F"/>
    <w:rsid w:val="00686C43"/>
    <w:rsid w:val="00686D1F"/>
    <w:rsid w:val="00686D35"/>
    <w:rsid w:val="00686E91"/>
    <w:rsid w:val="00686EC5"/>
    <w:rsid w:val="0068705F"/>
    <w:rsid w:val="00687126"/>
    <w:rsid w:val="00687319"/>
    <w:rsid w:val="0068737C"/>
    <w:rsid w:val="00687420"/>
    <w:rsid w:val="0068770D"/>
    <w:rsid w:val="00687710"/>
    <w:rsid w:val="00687835"/>
    <w:rsid w:val="0068785A"/>
    <w:rsid w:val="0068789A"/>
    <w:rsid w:val="0068793B"/>
    <w:rsid w:val="0068799B"/>
    <w:rsid w:val="00687A20"/>
    <w:rsid w:val="00687AC0"/>
    <w:rsid w:val="00687B47"/>
    <w:rsid w:val="00687D04"/>
    <w:rsid w:val="00687DA6"/>
    <w:rsid w:val="00687F90"/>
    <w:rsid w:val="00690045"/>
    <w:rsid w:val="006901F2"/>
    <w:rsid w:val="006903C0"/>
    <w:rsid w:val="0069073C"/>
    <w:rsid w:val="00690C25"/>
    <w:rsid w:val="00690F33"/>
    <w:rsid w:val="00690F69"/>
    <w:rsid w:val="0069127C"/>
    <w:rsid w:val="0069142A"/>
    <w:rsid w:val="006915F7"/>
    <w:rsid w:val="00691654"/>
    <w:rsid w:val="00691871"/>
    <w:rsid w:val="006919DB"/>
    <w:rsid w:val="00691C40"/>
    <w:rsid w:val="00691C41"/>
    <w:rsid w:val="00691EBE"/>
    <w:rsid w:val="006920DD"/>
    <w:rsid w:val="006924C7"/>
    <w:rsid w:val="00692728"/>
    <w:rsid w:val="00692749"/>
    <w:rsid w:val="00692867"/>
    <w:rsid w:val="006929AA"/>
    <w:rsid w:val="00692A3F"/>
    <w:rsid w:val="00692A62"/>
    <w:rsid w:val="00692A8C"/>
    <w:rsid w:val="00692BDB"/>
    <w:rsid w:val="00692C8B"/>
    <w:rsid w:val="00692F48"/>
    <w:rsid w:val="006930BD"/>
    <w:rsid w:val="006930E9"/>
    <w:rsid w:val="00693775"/>
    <w:rsid w:val="006938CC"/>
    <w:rsid w:val="006939A6"/>
    <w:rsid w:val="00693A8E"/>
    <w:rsid w:val="00693B4B"/>
    <w:rsid w:val="00693EF7"/>
    <w:rsid w:val="00693F9B"/>
    <w:rsid w:val="00694368"/>
    <w:rsid w:val="006943ED"/>
    <w:rsid w:val="00694483"/>
    <w:rsid w:val="00694523"/>
    <w:rsid w:val="006946A1"/>
    <w:rsid w:val="006948C0"/>
    <w:rsid w:val="006949AC"/>
    <w:rsid w:val="00694BB2"/>
    <w:rsid w:val="00694D40"/>
    <w:rsid w:val="006952DB"/>
    <w:rsid w:val="00695762"/>
    <w:rsid w:val="006957BE"/>
    <w:rsid w:val="006959F0"/>
    <w:rsid w:val="00695CFB"/>
    <w:rsid w:val="00695EF1"/>
    <w:rsid w:val="0069600F"/>
    <w:rsid w:val="0069627A"/>
    <w:rsid w:val="0069629C"/>
    <w:rsid w:val="006962AA"/>
    <w:rsid w:val="00696456"/>
    <w:rsid w:val="00696565"/>
    <w:rsid w:val="00696662"/>
    <w:rsid w:val="00696780"/>
    <w:rsid w:val="00696795"/>
    <w:rsid w:val="006967A5"/>
    <w:rsid w:val="00696916"/>
    <w:rsid w:val="0069696C"/>
    <w:rsid w:val="0069699A"/>
    <w:rsid w:val="00696AB6"/>
    <w:rsid w:val="00696CBD"/>
    <w:rsid w:val="006971BC"/>
    <w:rsid w:val="00697273"/>
    <w:rsid w:val="006974A3"/>
    <w:rsid w:val="00697573"/>
    <w:rsid w:val="006975C0"/>
    <w:rsid w:val="006976D5"/>
    <w:rsid w:val="006976DB"/>
    <w:rsid w:val="00697728"/>
    <w:rsid w:val="00697737"/>
    <w:rsid w:val="006977F4"/>
    <w:rsid w:val="00697DDC"/>
    <w:rsid w:val="00697E56"/>
    <w:rsid w:val="00697E85"/>
    <w:rsid w:val="00697FA5"/>
    <w:rsid w:val="00697FBD"/>
    <w:rsid w:val="006A00CC"/>
    <w:rsid w:val="006A01F8"/>
    <w:rsid w:val="006A022C"/>
    <w:rsid w:val="006A0309"/>
    <w:rsid w:val="006A0368"/>
    <w:rsid w:val="006A0540"/>
    <w:rsid w:val="006A08A7"/>
    <w:rsid w:val="006A098E"/>
    <w:rsid w:val="006A09F9"/>
    <w:rsid w:val="006A0AC4"/>
    <w:rsid w:val="006A0B1E"/>
    <w:rsid w:val="006A0CA8"/>
    <w:rsid w:val="006A0FA2"/>
    <w:rsid w:val="006A1313"/>
    <w:rsid w:val="006A13B3"/>
    <w:rsid w:val="006A147A"/>
    <w:rsid w:val="006A1489"/>
    <w:rsid w:val="006A1AA7"/>
    <w:rsid w:val="006A1AA8"/>
    <w:rsid w:val="006A1B09"/>
    <w:rsid w:val="006A1C71"/>
    <w:rsid w:val="006A1DDD"/>
    <w:rsid w:val="006A1F2F"/>
    <w:rsid w:val="006A2003"/>
    <w:rsid w:val="006A2141"/>
    <w:rsid w:val="006A2421"/>
    <w:rsid w:val="006A2546"/>
    <w:rsid w:val="006A2559"/>
    <w:rsid w:val="006A27D7"/>
    <w:rsid w:val="006A29A2"/>
    <w:rsid w:val="006A2AD6"/>
    <w:rsid w:val="006A2BC6"/>
    <w:rsid w:val="006A2C01"/>
    <w:rsid w:val="006A2CAB"/>
    <w:rsid w:val="006A2CEE"/>
    <w:rsid w:val="006A2D34"/>
    <w:rsid w:val="006A30A4"/>
    <w:rsid w:val="006A3469"/>
    <w:rsid w:val="006A3742"/>
    <w:rsid w:val="006A38E8"/>
    <w:rsid w:val="006A3A1F"/>
    <w:rsid w:val="006A3D71"/>
    <w:rsid w:val="006A3F55"/>
    <w:rsid w:val="006A3F63"/>
    <w:rsid w:val="006A42BA"/>
    <w:rsid w:val="006A4390"/>
    <w:rsid w:val="006A43AD"/>
    <w:rsid w:val="006A444D"/>
    <w:rsid w:val="006A4462"/>
    <w:rsid w:val="006A45E2"/>
    <w:rsid w:val="006A474E"/>
    <w:rsid w:val="006A4763"/>
    <w:rsid w:val="006A4795"/>
    <w:rsid w:val="006A48B7"/>
    <w:rsid w:val="006A4A5C"/>
    <w:rsid w:val="006A4AAC"/>
    <w:rsid w:val="006A4B61"/>
    <w:rsid w:val="006A4C69"/>
    <w:rsid w:val="006A4D9D"/>
    <w:rsid w:val="006A4E3E"/>
    <w:rsid w:val="006A4EB9"/>
    <w:rsid w:val="006A503F"/>
    <w:rsid w:val="006A514F"/>
    <w:rsid w:val="006A5202"/>
    <w:rsid w:val="006A5204"/>
    <w:rsid w:val="006A53DB"/>
    <w:rsid w:val="006A53FA"/>
    <w:rsid w:val="006A5519"/>
    <w:rsid w:val="006A55C9"/>
    <w:rsid w:val="006A5667"/>
    <w:rsid w:val="006A5690"/>
    <w:rsid w:val="006A581E"/>
    <w:rsid w:val="006A58D5"/>
    <w:rsid w:val="006A59DF"/>
    <w:rsid w:val="006A5BC4"/>
    <w:rsid w:val="006A5D05"/>
    <w:rsid w:val="006A5D1F"/>
    <w:rsid w:val="006A5ED8"/>
    <w:rsid w:val="006A607C"/>
    <w:rsid w:val="006A62CE"/>
    <w:rsid w:val="006A63B9"/>
    <w:rsid w:val="006A68B3"/>
    <w:rsid w:val="006A68C5"/>
    <w:rsid w:val="006A68E6"/>
    <w:rsid w:val="006A6C4D"/>
    <w:rsid w:val="006A6E2B"/>
    <w:rsid w:val="006A71B1"/>
    <w:rsid w:val="006A7349"/>
    <w:rsid w:val="006A741C"/>
    <w:rsid w:val="006A7494"/>
    <w:rsid w:val="006A75F2"/>
    <w:rsid w:val="006A75F4"/>
    <w:rsid w:val="006A76DD"/>
    <w:rsid w:val="006A778F"/>
    <w:rsid w:val="006A7800"/>
    <w:rsid w:val="006A78DF"/>
    <w:rsid w:val="006A7DDC"/>
    <w:rsid w:val="006A7F11"/>
    <w:rsid w:val="006B011F"/>
    <w:rsid w:val="006B0150"/>
    <w:rsid w:val="006B0197"/>
    <w:rsid w:val="006B01DF"/>
    <w:rsid w:val="006B022C"/>
    <w:rsid w:val="006B035B"/>
    <w:rsid w:val="006B0702"/>
    <w:rsid w:val="006B07FC"/>
    <w:rsid w:val="006B08B6"/>
    <w:rsid w:val="006B0910"/>
    <w:rsid w:val="006B0A0F"/>
    <w:rsid w:val="006B0A52"/>
    <w:rsid w:val="006B0AA4"/>
    <w:rsid w:val="006B0C6C"/>
    <w:rsid w:val="006B0E00"/>
    <w:rsid w:val="006B11BF"/>
    <w:rsid w:val="006B1213"/>
    <w:rsid w:val="006B1323"/>
    <w:rsid w:val="006B1372"/>
    <w:rsid w:val="006B1474"/>
    <w:rsid w:val="006B1605"/>
    <w:rsid w:val="006B161C"/>
    <w:rsid w:val="006B16ED"/>
    <w:rsid w:val="006B188D"/>
    <w:rsid w:val="006B1ACA"/>
    <w:rsid w:val="006B1D80"/>
    <w:rsid w:val="006B1F05"/>
    <w:rsid w:val="006B1F75"/>
    <w:rsid w:val="006B2258"/>
    <w:rsid w:val="006B248C"/>
    <w:rsid w:val="006B253A"/>
    <w:rsid w:val="006B2838"/>
    <w:rsid w:val="006B285C"/>
    <w:rsid w:val="006B2C1A"/>
    <w:rsid w:val="006B2E08"/>
    <w:rsid w:val="006B2E96"/>
    <w:rsid w:val="006B2F5A"/>
    <w:rsid w:val="006B2FC4"/>
    <w:rsid w:val="006B30A8"/>
    <w:rsid w:val="006B30C6"/>
    <w:rsid w:val="006B3101"/>
    <w:rsid w:val="006B316F"/>
    <w:rsid w:val="006B31F9"/>
    <w:rsid w:val="006B340B"/>
    <w:rsid w:val="006B35F5"/>
    <w:rsid w:val="006B3756"/>
    <w:rsid w:val="006B3757"/>
    <w:rsid w:val="006B3978"/>
    <w:rsid w:val="006B3D30"/>
    <w:rsid w:val="006B3D46"/>
    <w:rsid w:val="006B3D4C"/>
    <w:rsid w:val="006B3EC7"/>
    <w:rsid w:val="006B3ED5"/>
    <w:rsid w:val="006B3F29"/>
    <w:rsid w:val="006B3FA5"/>
    <w:rsid w:val="006B40F4"/>
    <w:rsid w:val="006B43FF"/>
    <w:rsid w:val="006B464B"/>
    <w:rsid w:val="006B475A"/>
    <w:rsid w:val="006B47A0"/>
    <w:rsid w:val="006B4A1F"/>
    <w:rsid w:val="006B4A74"/>
    <w:rsid w:val="006B4BAB"/>
    <w:rsid w:val="006B4C1C"/>
    <w:rsid w:val="006B4C99"/>
    <w:rsid w:val="006B4F00"/>
    <w:rsid w:val="006B4FE1"/>
    <w:rsid w:val="006B50D1"/>
    <w:rsid w:val="006B5260"/>
    <w:rsid w:val="006B53DC"/>
    <w:rsid w:val="006B55A9"/>
    <w:rsid w:val="006B5621"/>
    <w:rsid w:val="006B5720"/>
    <w:rsid w:val="006B5723"/>
    <w:rsid w:val="006B5A34"/>
    <w:rsid w:val="006B5D15"/>
    <w:rsid w:val="006B5D56"/>
    <w:rsid w:val="006B5EBC"/>
    <w:rsid w:val="006B60B7"/>
    <w:rsid w:val="006B61F1"/>
    <w:rsid w:val="006B631F"/>
    <w:rsid w:val="006B635C"/>
    <w:rsid w:val="006B643A"/>
    <w:rsid w:val="006B6605"/>
    <w:rsid w:val="006B677E"/>
    <w:rsid w:val="006B68B1"/>
    <w:rsid w:val="006B68B7"/>
    <w:rsid w:val="006B6932"/>
    <w:rsid w:val="006B6B87"/>
    <w:rsid w:val="006B6D3D"/>
    <w:rsid w:val="006B6E0E"/>
    <w:rsid w:val="006B71A3"/>
    <w:rsid w:val="006B72A2"/>
    <w:rsid w:val="006B746F"/>
    <w:rsid w:val="006B767B"/>
    <w:rsid w:val="006B7768"/>
    <w:rsid w:val="006B7B1C"/>
    <w:rsid w:val="006B7E45"/>
    <w:rsid w:val="006B7F6C"/>
    <w:rsid w:val="006B7F9D"/>
    <w:rsid w:val="006B7FA8"/>
    <w:rsid w:val="006C0161"/>
    <w:rsid w:val="006C01C4"/>
    <w:rsid w:val="006C0207"/>
    <w:rsid w:val="006C0258"/>
    <w:rsid w:val="006C0294"/>
    <w:rsid w:val="006C02F8"/>
    <w:rsid w:val="006C04BD"/>
    <w:rsid w:val="006C04FE"/>
    <w:rsid w:val="006C0512"/>
    <w:rsid w:val="006C054D"/>
    <w:rsid w:val="006C069B"/>
    <w:rsid w:val="006C07EB"/>
    <w:rsid w:val="006C08E0"/>
    <w:rsid w:val="006C0A49"/>
    <w:rsid w:val="006C0C9B"/>
    <w:rsid w:val="006C0E6F"/>
    <w:rsid w:val="006C105A"/>
    <w:rsid w:val="006C10B6"/>
    <w:rsid w:val="006C117D"/>
    <w:rsid w:val="006C11C5"/>
    <w:rsid w:val="006C13A6"/>
    <w:rsid w:val="006C15B0"/>
    <w:rsid w:val="006C1674"/>
    <w:rsid w:val="006C1720"/>
    <w:rsid w:val="006C180E"/>
    <w:rsid w:val="006C182F"/>
    <w:rsid w:val="006C1A1E"/>
    <w:rsid w:val="006C1E4E"/>
    <w:rsid w:val="006C1EBF"/>
    <w:rsid w:val="006C2667"/>
    <w:rsid w:val="006C2778"/>
    <w:rsid w:val="006C2823"/>
    <w:rsid w:val="006C28D9"/>
    <w:rsid w:val="006C2923"/>
    <w:rsid w:val="006C3079"/>
    <w:rsid w:val="006C31C2"/>
    <w:rsid w:val="006C33A9"/>
    <w:rsid w:val="006C358C"/>
    <w:rsid w:val="006C3859"/>
    <w:rsid w:val="006C3ACD"/>
    <w:rsid w:val="006C3EF1"/>
    <w:rsid w:val="006C4118"/>
    <w:rsid w:val="006C4172"/>
    <w:rsid w:val="006C4386"/>
    <w:rsid w:val="006C43F0"/>
    <w:rsid w:val="006C44DB"/>
    <w:rsid w:val="006C4A98"/>
    <w:rsid w:val="006C4B49"/>
    <w:rsid w:val="006C4CF0"/>
    <w:rsid w:val="006C4D6B"/>
    <w:rsid w:val="006C4E57"/>
    <w:rsid w:val="006C4E87"/>
    <w:rsid w:val="006C4EFB"/>
    <w:rsid w:val="006C4F52"/>
    <w:rsid w:val="006C506F"/>
    <w:rsid w:val="006C50E3"/>
    <w:rsid w:val="006C5138"/>
    <w:rsid w:val="006C5158"/>
    <w:rsid w:val="006C5804"/>
    <w:rsid w:val="006C5B81"/>
    <w:rsid w:val="006C5E7A"/>
    <w:rsid w:val="006C60F7"/>
    <w:rsid w:val="006C6129"/>
    <w:rsid w:val="006C612E"/>
    <w:rsid w:val="006C618A"/>
    <w:rsid w:val="006C6275"/>
    <w:rsid w:val="006C6386"/>
    <w:rsid w:val="006C69F7"/>
    <w:rsid w:val="006C6A12"/>
    <w:rsid w:val="006C6C44"/>
    <w:rsid w:val="006C6D03"/>
    <w:rsid w:val="006C6D8A"/>
    <w:rsid w:val="006C6E25"/>
    <w:rsid w:val="006C6E81"/>
    <w:rsid w:val="006C6FDB"/>
    <w:rsid w:val="006C7089"/>
    <w:rsid w:val="006C70F3"/>
    <w:rsid w:val="006C70FB"/>
    <w:rsid w:val="006C71A0"/>
    <w:rsid w:val="006C72C6"/>
    <w:rsid w:val="006C7543"/>
    <w:rsid w:val="006C7833"/>
    <w:rsid w:val="006C7BFF"/>
    <w:rsid w:val="006C7F3E"/>
    <w:rsid w:val="006D00B4"/>
    <w:rsid w:val="006D0123"/>
    <w:rsid w:val="006D02C9"/>
    <w:rsid w:val="006D06CB"/>
    <w:rsid w:val="006D07BD"/>
    <w:rsid w:val="006D0823"/>
    <w:rsid w:val="006D08BF"/>
    <w:rsid w:val="006D0949"/>
    <w:rsid w:val="006D0A1B"/>
    <w:rsid w:val="006D0AD3"/>
    <w:rsid w:val="006D0BB3"/>
    <w:rsid w:val="006D0DFA"/>
    <w:rsid w:val="006D0F29"/>
    <w:rsid w:val="006D0F62"/>
    <w:rsid w:val="006D1009"/>
    <w:rsid w:val="006D10A4"/>
    <w:rsid w:val="006D114D"/>
    <w:rsid w:val="006D1152"/>
    <w:rsid w:val="006D12CD"/>
    <w:rsid w:val="006D139C"/>
    <w:rsid w:val="006D13B7"/>
    <w:rsid w:val="006D1843"/>
    <w:rsid w:val="006D18C1"/>
    <w:rsid w:val="006D1A7D"/>
    <w:rsid w:val="006D1D31"/>
    <w:rsid w:val="006D1D3A"/>
    <w:rsid w:val="006D1D6A"/>
    <w:rsid w:val="006D20A6"/>
    <w:rsid w:val="006D2164"/>
    <w:rsid w:val="006D23EE"/>
    <w:rsid w:val="006D2419"/>
    <w:rsid w:val="006D243D"/>
    <w:rsid w:val="006D258B"/>
    <w:rsid w:val="006D259B"/>
    <w:rsid w:val="006D25C7"/>
    <w:rsid w:val="006D2718"/>
    <w:rsid w:val="006D2875"/>
    <w:rsid w:val="006D2973"/>
    <w:rsid w:val="006D2C1E"/>
    <w:rsid w:val="006D2EBE"/>
    <w:rsid w:val="006D3004"/>
    <w:rsid w:val="006D3007"/>
    <w:rsid w:val="006D31DE"/>
    <w:rsid w:val="006D323A"/>
    <w:rsid w:val="006D335D"/>
    <w:rsid w:val="006D3399"/>
    <w:rsid w:val="006D33E6"/>
    <w:rsid w:val="006D35B6"/>
    <w:rsid w:val="006D3A13"/>
    <w:rsid w:val="006D3AED"/>
    <w:rsid w:val="006D3D10"/>
    <w:rsid w:val="006D3F26"/>
    <w:rsid w:val="006D4062"/>
    <w:rsid w:val="006D40B3"/>
    <w:rsid w:val="006D40EB"/>
    <w:rsid w:val="006D40FE"/>
    <w:rsid w:val="006D41C7"/>
    <w:rsid w:val="006D4257"/>
    <w:rsid w:val="006D4305"/>
    <w:rsid w:val="006D448B"/>
    <w:rsid w:val="006D44F2"/>
    <w:rsid w:val="006D4597"/>
    <w:rsid w:val="006D47AE"/>
    <w:rsid w:val="006D4808"/>
    <w:rsid w:val="006D4910"/>
    <w:rsid w:val="006D4A05"/>
    <w:rsid w:val="006D4B3A"/>
    <w:rsid w:val="006D4B53"/>
    <w:rsid w:val="006D4D96"/>
    <w:rsid w:val="006D4E4F"/>
    <w:rsid w:val="006D4FB4"/>
    <w:rsid w:val="006D5178"/>
    <w:rsid w:val="006D520A"/>
    <w:rsid w:val="006D52AA"/>
    <w:rsid w:val="006D534E"/>
    <w:rsid w:val="006D53D8"/>
    <w:rsid w:val="006D5551"/>
    <w:rsid w:val="006D5597"/>
    <w:rsid w:val="006D55AE"/>
    <w:rsid w:val="006D5600"/>
    <w:rsid w:val="006D5623"/>
    <w:rsid w:val="006D5759"/>
    <w:rsid w:val="006D5C3D"/>
    <w:rsid w:val="006D5E0B"/>
    <w:rsid w:val="006D5FFE"/>
    <w:rsid w:val="006D6254"/>
    <w:rsid w:val="006D6352"/>
    <w:rsid w:val="006D63A6"/>
    <w:rsid w:val="006D64C6"/>
    <w:rsid w:val="006D666E"/>
    <w:rsid w:val="006D6895"/>
    <w:rsid w:val="006D69E2"/>
    <w:rsid w:val="006D6A83"/>
    <w:rsid w:val="006D6ADC"/>
    <w:rsid w:val="006D6B86"/>
    <w:rsid w:val="006D6BD1"/>
    <w:rsid w:val="006D6C4A"/>
    <w:rsid w:val="006D70A9"/>
    <w:rsid w:val="006D70EE"/>
    <w:rsid w:val="006D7393"/>
    <w:rsid w:val="006D73B4"/>
    <w:rsid w:val="006D7416"/>
    <w:rsid w:val="006D74A1"/>
    <w:rsid w:val="006D7733"/>
    <w:rsid w:val="006D775B"/>
    <w:rsid w:val="006D7AA1"/>
    <w:rsid w:val="006D7B1A"/>
    <w:rsid w:val="006D7CA0"/>
    <w:rsid w:val="006D7FF3"/>
    <w:rsid w:val="006E03F7"/>
    <w:rsid w:val="006E0868"/>
    <w:rsid w:val="006E0933"/>
    <w:rsid w:val="006E098D"/>
    <w:rsid w:val="006E0D0D"/>
    <w:rsid w:val="006E0DAA"/>
    <w:rsid w:val="006E0E5E"/>
    <w:rsid w:val="006E0E6D"/>
    <w:rsid w:val="006E0FB9"/>
    <w:rsid w:val="006E1039"/>
    <w:rsid w:val="006E1055"/>
    <w:rsid w:val="006E1157"/>
    <w:rsid w:val="006E1294"/>
    <w:rsid w:val="006E1629"/>
    <w:rsid w:val="006E1791"/>
    <w:rsid w:val="006E1834"/>
    <w:rsid w:val="006E183C"/>
    <w:rsid w:val="006E186B"/>
    <w:rsid w:val="006E1881"/>
    <w:rsid w:val="006E1CB5"/>
    <w:rsid w:val="006E1CCC"/>
    <w:rsid w:val="006E205B"/>
    <w:rsid w:val="006E2094"/>
    <w:rsid w:val="006E20F9"/>
    <w:rsid w:val="006E2113"/>
    <w:rsid w:val="006E2151"/>
    <w:rsid w:val="006E22B6"/>
    <w:rsid w:val="006E272D"/>
    <w:rsid w:val="006E2E54"/>
    <w:rsid w:val="006E2EF3"/>
    <w:rsid w:val="006E2FD3"/>
    <w:rsid w:val="006E302E"/>
    <w:rsid w:val="006E3178"/>
    <w:rsid w:val="006E3488"/>
    <w:rsid w:val="006E3779"/>
    <w:rsid w:val="006E378B"/>
    <w:rsid w:val="006E3899"/>
    <w:rsid w:val="006E38CE"/>
    <w:rsid w:val="006E3BEE"/>
    <w:rsid w:val="006E3CB9"/>
    <w:rsid w:val="006E3CF2"/>
    <w:rsid w:val="006E3D03"/>
    <w:rsid w:val="006E3D50"/>
    <w:rsid w:val="006E3E4E"/>
    <w:rsid w:val="006E3ECE"/>
    <w:rsid w:val="006E3F4A"/>
    <w:rsid w:val="006E3FC1"/>
    <w:rsid w:val="006E4067"/>
    <w:rsid w:val="006E4157"/>
    <w:rsid w:val="006E4286"/>
    <w:rsid w:val="006E466A"/>
    <w:rsid w:val="006E47D2"/>
    <w:rsid w:val="006E482F"/>
    <w:rsid w:val="006E4A54"/>
    <w:rsid w:val="006E4AF6"/>
    <w:rsid w:val="006E4FDF"/>
    <w:rsid w:val="006E50FE"/>
    <w:rsid w:val="006E51BB"/>
    <w:rsid w:val="006E5615"/>
    <w:rsid w:val="006E567B"/>
    <w:rsid w:val="006E5775"/>
    <w:rsid w:val="006E577A"/>
    <w:rsid w:val="006E5B68"/>
    <w:rsid w:val="006E5CB5"/>
    <w:rsid w:val="006E5F3A"/>
    <w:rsid w:val="006E6469"/>
    <w:rsid w:val="006E64EA"/>
    <w:rsid w:val="006E6522"/>
    <w:rsid w:val="006E669B"/>
    <w:rsid w:val="006E6732"/>
    <w:rsid w:val="006E67B3"/>
    <w:rsid w:val="006E67F2"/>
    <w:rsid w:val="006E687C"/>
    <w:rsid w:val="006E69EF"/>
    <w:rsid w:val="006E6AA7"/>
    <w:rsid w:val="006E6BAC"/>
    <w:rsid w:val="006E6BE4"/>
    <w:rsid w:val="006E6CE0"/>
    <w:rsid w:val="006E6D56"/>
    <w:rsid w:val="006E73B0"/>
    <w:rsid w:val="006E740C"/>
    <w:rsid w:val="006E75AD"/>
    <w:rsid w:val="006E773E"/>
    <w:rsid w:val="006E77F6"/>
    <w:rsid w:val="006E7ADB"/>
    <w:rsid w:val="006E7ADF"/>
    <w:rsid w:val="006E7D42"/>
    <w:rsid w:val="006E7D4D"/>
    <w:rsid w:val="006E7DAF"/>
    <w:rsid w:val="006E7F55"/>
    <w:rsid w:val="006F0022"/>
    <w:rsid w:val="006F0149"/>
    <w:rsid w:val="006F015B"/>
    <w:rsid w:val="006F0212"/>
    <w:rsid w:val="006F029E"/>
    <w:rsid w:val="006F0339"/>
    <w:rsid w:val="006F0510"/>
    <w:rsid w:val="006F069F"/>
    <w:rsid w:val="006F06F5"/>
    <w:rsid w:val="006F076D"/>
    <w:rsid w:val="006F082F"/>
    <w:rsid w:val="006F08F7"/>
    <w:rsid w:val="006F0973"/>
    <w:rsid w:val="006F0A88"/>
    <w:rsid w:val="006F0B89"/>
    <w:rsid w:val="006F0D12"/>
    <w:rsid w:val="006F10EA"/>
    <w:rsid w:val="006F1142"/>
    <w:rsid w:val="006F117D"/>
    <w:rsid w:val="006F11CB"/>
    <w:rsid w:val="006F1294"/>
    <w:rsid w:val="006F1362"/>
    <w:rsid w:val="006F1597"/>
    <w:rsid w:val="006F15ED"/>
    <w:rsid w:val="006F1714"/>
    <w:rsid w:val="006F1872"/>
    <w:rsid w:val="006F1A29"/>
    <w:rsid w:val="006F1A36"/>
    <w:rsid w:val="006F1BEB"/>
    <w:rsid w:val="006F1CE3"/>
    <w:rsid w:val="006F1E04"/>
    <w:rsid w:val="006F1EBC"/>
    <w:rsid w:val="006F1F20"/>
    <w:rsid w:val="006F2181"/>
    <w:rsid w:val="006F221E"/>
    <w:rsid w:val="006F228B"/>
    <w:rsid w:val="006F2322"/>
    <w:rsid w:val="006F23C3"/>
    <w:rsid w:val="006F2459"/>
    <w:rsid w:val="006F25B5"/>
    <w:rsid w:val="006F2637"/>
    <w:rsid w:val="006F265B"/>
    <w:rsid w:val="006F2958"/>
    <w:rsid w:val="006F2BC9"/>
    <w:rsid w:val="006F2CCB"/>
    <w:rsid w:val="006F2CF8"/>
    <w:rsid w:val="006F2D7D"/>
    <w:rsid w:val="006F2E89"/>
    <w:rsid w:val="006F3119"/>
    <w:rsid w:val="006F321B"/>
    <w:rsid w:val="006F33E6"/>
    <w:rsid w:val="006F346A"/>
    <w:rsid w:val="006F34BB"/>
    <w:rsid w:val="006F35CE"/>
    <w:rsid w:val="006F36E4"/>
    <w:rsid w:val="006F376B"/>
    <w:rsid w:val="006F399C"/>
    <w:rsid w:val="006F3D30"/>
    <w:rsid w:val="006F3F18"/>
    <w:rsid w:val="006F406C"/>
    <w:rsid w:val="006F44FB"/>
    <w:rsid w:val="006F4739"/>
    <w:rsid w:val="006F4857"/>
    <w:rsid w:val="006F4885"/>
    <w:rsid w:val="006F48C9"/>
    <w:rsid w:val="006F4FCD"/>
    <w:rsid w:val="006F4FE9"/>
    <w:rsid w:val="006F4FEE"/>
    <w:rsid w:val="006F5040"/>
    <w:rsid w:val="006F50EE"/>
    <w:rsid w:val="006F5103"/>
    <w:rsid w:val="006F54D3"/>
    <w:rsid w:val="006F5688"/>
    <w:rsid w:val="006F56E8"/>
    <w:rsid w:val="006F5885"/>
    <w:rsid w:val="006F5A36"/>
    <w:rsid w:val="006F5C43"/>
    <w:rsid w:val="006F5E4A"/>
    <w:rsid w:val="006F6051"/>
    <w:rsid w:val="006F6100"/>
    <w:rsid w:val="006F613F"/>
    <w:rsid w:val="006F61C9"/>
    <w:rsid w:val="006F6288"/>
    <w:rsid w:val="006F6380"/>
    <w:rsid w:val="006F63D1"/>
    <w:rsid w:val="006F63E8"/>
    <w:rsid w:val="006F654E"/>
    <w:rsid w:val="006F66F5"/>
    <w:rsid w:val="006F6704"/>
    <w:rsid w:val="006F674D"/>
    <w:rsid w:val="006F682D"/>
    <w:rsid w:val="006F68C2"/>
    <w:rsid w:val="006F696B"/>
    <w:rsid w:val="006F69E9"/>
    <w:rsid w:val="006F6C8F"/>
    <w:rsid w:val="006F6C9F"/>
    <w:rsid w:val="006F6EF2"/>
    <w:rsid w:val="006F6F81"/>
    <w:rsid w:val="006F6F85"/>
    <w:rsid w:val="006F7094"/>
    <w:rsid w:val="006F72F6"/>
    <w:rsid w:val="006F730C"/>
    <w:rsid w:val="006F7355"/>
    <w:rsid w:val="006F7465"/>
    <w:rsid w:val="006F74A0"/>
    <w:rsid w:val="006F7761"/>
    <w:rsid w:val="006F7791"/>
    <w:rsid w:val="006F7996"/>
    <w:rsid w:val="006F7A0C"/>
    <w:rsid w:val="006F7A8C"/>
    <w:rsid w:val="006F7B09"/>
    <w:rsid w:val="006F7BC8"/>
    <w:rsid w:val="007000D0"/>
    <w:rsid w:val="00700158"/>
    <w:rsid w:val="00700314"/>
    <w:rsid w:val="00700376"/>
    <w:rsid w:val="007004D0"/>
    <w:rsid w:val="00700544"/>
    <w:rsid w:val="00700666"/>
    <w:rsid w:val="00700699"/>
    <w:rsid w:val="00700994"/>
    <w:rsid w:val="0070099B"/>
    <w:rsid w:val="007009F4"/>
    <w:rsid w:val="00700D8C"/>
    <w:rsid w:val="00700DDA"/>
    <w:rsid w:val="00700F73"/>
    <w:rsid w:val="0070131B"/>
    <w:rsid w:val="007013BF"/>
    <w:rsid w:val="007013C0"/>
    <w:rsid w:val="0070160B"/>
    <w:rsid w:val="0070179C"/>
    <w:rsid w:val="0070195D"/>
    <w:rsid w:val="00701DE5"/>
    <w:rsid w:val="00701FD1"/>
    <w:rsid w:val="00702017"/>
    <w:rsid w:val="00702307"/>
    <w:rsid w:val="007023A8"/>
    <w:rsid w:val="00702466"/>
    <w:rsid w:val="0070250E"/>
    <w:rsid w:val="00702628"/>
    <w:rsid w:val="007026FE"/>
    <w:rsid w:val="00702865"/>
    <w:rsid w:val="00702B10"/>
    <w:rsid w:val="00702EE1"/>
    <w:rsid w:val="00702F5E"/>
    <w:rsid w:val="00703157"/>
    <w:rsid w:val="00703342"/>
    <w:rsid w:val="0070343D"/>
    <w:rsid w:val="00703644"/>
    <w:rsid w:val="00703667"/>
    <w:rsid w:val="0070394D"/>
    <w:rsid w:val="00703998"/>
    <w:rsid w:val="00703BB4"/>
    <w:rsid w:val="00703CD5"/>
    <w:rsid w:val="00703D3B"/>
    <w:rsid w:val="00703F87"/>
    <w:rsid w:val="007041A9"/>
    <w:rsid w:val="00704203"/>
    <w:rsid w:val="00704211"/>
    <w:rsid w:val="00704561"/>
    <w:rsid w:val="007046DA"/>
    <w:rsid w:val="00704840"/>
    <w:rsid w:val="0070499B"/>
    <w:rsid w:val="007049DD"/>
    <w:rsid w:val="00704A71"/>
    <w:rsid w:val="00704A92"/>
    <w:rsid w:val="00704AD3"/>
    <w:rsid w:val="00704AD5"/>
    <w:rsid w:val="00704B0D"/>
    <w:rsid w:val="00704B3F"/>
    <w:rsid w:val="00704B62"/>
    <w:rsid w:val="00704B6E"/>
    <w:rsid w:val="00704CBE"/>
    <w:rsid w:val="00704D65"/>
    <w:rsid w:val="007051B8"/>
    <w:rsid w:val="00705384"/>
    <w:rsid w:val="00705397"/>
    <w:rsid w:val="007054BD"/>
    <w:rsid w:val="0070586E"/>
    <w:rsid w:val="00705B2D"/>
    <w:rsid w:val="00705B98"/>
    <w:rsid w:val="00705CA8"/>
    <w:rsid w:val="00705D33"/>
    <w:rsid w:val="00705D3D"/>
    <w:rsid w:val="00705FA3"/>
    <w:rsid w:val="00705FC4"/>
    <w:rsid w:val="007060BF"/>
    <w:rsid w:val="00706119"/>
    <w:rsid w:val="00706199"/>
    <w:rsid w:val="0070621F"/>
    <w:rsid w:val="007062FD"/>
    <w:rsid w:val="0070634C"/>
    <w:rsid w:val="00706374"/>
    <w:rsid w:val="00706462"/>
    <w:rsid w:val="0070668C"/>
    <w:rsid w:val="007066B7"/>
    <w:rsid w:val="007068AD"/>
    <w:rsid w:val="00706906"/>
    <w:rsid w:val="0070691E"/>
    <w:rsid w:val="00706C5E"/>
    <w:rsid w:val="00706CE6"/>
    <w:rsid w:val="00706CF8"/>
    <w:rsid w:val="00706DBF"/>
    <w:rsid w:val="00706E2D"/>
    <w:rsid w:val="0070701A"/>
    <w:rsid w:val="0070713E"/>
    <w:rsid w:val="00707205"/>
    <w:rsid w:val="0070720D"/>
    <w:rsid w:val="007072F5"/>
    <w:rsid w:val="007073F8"/>
    <w:rsid w:val="0070754B"/>
    <w:rsid w:val="007077B5"/>
    <w:rsid w:val="007079C1"/>
    <w:rsid w:val="00707AAE"/>
    <w:rsid w:val="00707C19"/>
    <w:rsid w:val="00707E00"/>
    <w:rsid w:val="007100EF"/>
    <w:rsid w:val="0071014B"/>
    <w:rsid w:val="00710448"/>
    <w:rsid w:val="007104D5"/>
    <w:rsid w:val="00710575"/>
    <w:rsid w:val="0071057F"/>
    <w:rsid w:val="007106CC"/>
    <w:rsid w:val="007106EA"/>
    <w:rsid w:val="0071070F"/>
    <w:rsid w:val="00710780"/>
    <w:rsid w:val="0071084C"/>
    <w:rsid w:val="00710870"/>
    <w:rsid w:val="00710892"/>
    <w:rsid w:val="00710A3E"/>
    <w:rsid w:val="00710BFF"/>
    <w:rsid w:val="00710D18"/>
    <w:rsid w:val="00710DA3"/>
    <w:rsid w:val="00710DD0"/>
    <w:rsid w:val="00710E06"/>
    <w:rsid w:val="00710E49"/>
    <w:rsid w:val="00710F4C"/>
    <w:rsid w:val="00711023"/>
    <w:rsid w:val="007112FB"/>
    <w:rsid w:val="00711311"/>
    <w:rsid w:val="00711647"/>
    <w:rsid w:val="0071167F"/>
    <w:rsid w:val="00711755"/>
    <w:rsid w:val="007117C5"/>
    <w:rsid w:val="00711839"/>
    <w:rsid w:val="007118A0"/>
    <w:rsid w:val="00711901"/>
    <w:rsid w:val="00711B9D"/>
    <w:rsid w:val="00711BED"/>
    <w:rsid w:val="00711D5D"/>
    <w:rsid w:val="00711FEF"/>
    <w:rsid w:val="0071206A"/>
    <w:rsid w:val="00712627"/>
    <w:rsid w:val="00712652"/>
    <w:rsid w:val="00712769"/>
    <w:rsid w:val="00712898"/>
    <w:rsid w:val="00712956"/>
    <w:rsid w:val="00712A0D"/>
    <w:rsid w:val="00712B70"/>
    <w:rsid w:val="00712E09"/>
    <w:rsid w:val="00712F76"/>
    <w:rsid w:val="0071316E"/>
    <w:rsid w:val="00713170"/>
    <w:rsid w:val="007131CE"/>
    <w:rsid w:val="0071335A"/>
    <w:rsid w:val="007133AB"/>
    <w:rsid w:val="00713424"/>
    <w:rsid w:val="00713472"/>
    <w:rsid w:val="007135AB"/>
    <w:rsid w:val="0071380B"/>
    <w:rsid w:val="00713931"/>
    <w:rsid w:val="00713D48"/>
    <w:rsid w:val="00713DC1"/>
    <w:rsid w:val="00713F2D"/>
    <w:rsid w:val="00713F67"/>
    <w:rsid w:val="00713F96"/>
    <w:rsid w:val="00713FB8"/>
    <w:rsid w:val="00714004"/>
    <w:rsid w:val="00714199"/>
    <w:rsid w:val="007141E6"/>
    <w:rsid w:val="00714246"/>
    <w:rsid w:val="00714262"/>
    <w:rsid w:val="007146C1"/>
    <w:rsid w:val="0071473A"/>
    <w:rsid w:val="007148F4"/>
    <w:rsid w:val="0071492F"/>
    <w:rsid w:val="0071495F"/>
    <w:rsid w:val="007149DB"/>
    <w:rsid w:val="007149F7"/>
    <w:rsid w:val="00714A0E"/>
    <w:rsid w:val="00714A86"/>
    <w:rsid w:val="00714AAF"/>
    <w:rsid w:val="00714AEC"/>
    <w:rsid w:val="00714B9C"/>
    <w:rsid w:val="00714DA7"/>
    <w:rsid w:val="007150E7"/>
    <w:rsid w:val="0071528A"/>
    <w:rsid w:val="007153D8"/>
    <w:rsid w:val="00715677"/>
    <w:rsid w:val="00715730"/>
    <w:rsid w:val="0071574B"/>
    <w:rsid w:val="00715777"/>
    <w:rsid w:val="007157F3"/>
    <w:rsid w:val="00715815"/>
    <w:rsid w:val="00715843"/>
    <w:rsid w:val="007158E2"/>
    <w:rsid w:val="00715A82"/>
    <w:rsid w:val="00715AB9"/>
    <w:rsid w:val="00715D7F"/>
    <w:rsid w:val="00715EE9"/>
    <w:rsid w:val="00715F0F"/>
    <w:rsid w:val="00715F5F"/>
    <w:rsid w:val="007162A7"/>
    <w:rsid w:val="0071637E"/>
    <w:rsid w:val="007163AD"/>
    <w:rsid w:val="00716469"/>
    <w:rsid w:val="007164CE"/>
    <w:rsid w:val="00716524"/>
    <w:rsid w:val="007166ED"/>
    <w:rsid w:val="00716A11"/>
    <w:rsid w:val="00716C37"/>
    <w:rsid w:val="00716CDA"/>
    <w:rsid w:val="00716EB6"/>
    <w:rsid w:val="007170C6"/>
    <w:rsid w:val="00717145"/>
    <w:rsid w:val="00717148"/>
    <w:rsid w:val="007172FD"/>
    <w:rsid w:val="00717392"/>
    <w:rsid w:val="00717451"/>
    <w:rsid w:val="0071780B"/>
    <w:rsid w:val="00717984"/>
    <w:rsid w:val="00717E5D"/>
    <w:rsid w:val="00720069"/>
    <w:rsid w:val="007201EF"/>
    <w:rsid w:val="00720544"/>
    <w:rsid w:val="0072069B"/>
    <w:rsid w:val="00720932"/>
    <w:rsid w:val="00720A77"/>
    <w:rsid w:val="00720C87"/>
    <w:rsid w:val="00720CA3"/>
    <w:rsid w:val="00720EAF"/>
    <w:rsid w:val="00720F55"/>
    <w:rsid w:val="0072104D"/>
    <w:rsid w:val="0072110D"/>
    <w:rsid w:val="007211CA"/>
    <w:rsid w:val="00721242"/>
    <w:rsid w:val="007213C4"/>
    <w:rsid w:val="00721591"/>
    <w:rsid w:val="00721742"/>
    <w:rsid w:val="007219AC"/>
    <w:rsid w:val="007219E3"/>
    <w:rsid w:val="00721B5C"/>
    <w:rsid w:val="00721CA7"/>
    <w:rsid w:val="00721CBF"/>
    <w:rsid w:val="00721DAA"/>
    <w:rsid w:val="00721DFF"/>
    <w:rsid w:val="00721F19"/>
    <w:rsid w:val="00721FC3"/>
    <w:rsid w:val="00722011"/>
    <w:rsid w:val="00722091"/>
    <w:rsid w:val="007220BA"/>
    <w:rsid w:val="007220E5"/>
    <w:rsid w:val="00722210"/>
    <w:rsid w:val="007223AA"/>
    <w:rsid w:val="007224C8"/>
    <w:rsid w:val="007225C5"/>
    <w:rsid w:val="00722667"/>
    <w:rsid w:val="0072266A"/>
    <w:rsid w:val="007227A0"/>
    <w:rsid w:val="00722814"/>
    <w:rsid w:val="0072284F"/>
    <w:rsid w:val="00722890"/>
    <w:rsid w:val="007229B4"/>
    <w:rsid w:val="00722A60"/>
    <w:rsid w:val="00722A8C"/>
    <w:rsid w:val="00722DCB"/>
    <w:rsid w:val="00722E04"/>
    <w:rsid w:val="00722F20"/>
    <w:rsid w:val="00723008"/>
    <w:rsid w:val="00723073"/>
    <w:rsid w:val="007230D3"/>
    <w:rsid w:val="007231B7"/>
    <w:rsid w:val="00723709"/>
    <w:rsid w:val="00723829"/>
    <w:rsid w:val="007239ED"/>
    <w:rsid w:val="00723D00"/>
    <w:rsid w:val="0072415F"/>
    <w:rsid w:val="00724209"/>
    <w:rsid w:val="00724224"/>
    <w:rsid w:val="0072439A"/>
    <w:rsid w:val="007243C0"/>
    <w:rsid w:val="0072448C"/>
    <w:rsid w:val="00724529"/>
    <w:rsid w:val="007245BD"/>
    <w:rsid w:val="00724672"/>
    <w:rsid w:val="00724697"/>
    <w:rsid w:val="007246BE"/>
    <w:rsid w:val="007246C0"/>
    <w:rsid w:val="007246FD"/>
    <w:rsid w:val="007248DD"/>
    <w:rsid w:val="00724B91"/>
    <w:rsid w:val="00724C33"/>
    <w:rsid w:val="00724D07"/>
    <w:rsid w:val="00724DC8"/>
    <w:rsid w:val="00724EC6"/>
    <w:rsid w:val="00724F3B"/>
    <w:rsid w:val="00725061"/>
    <w:rsid w:val="00725227"/>
    <w:rsid w:val="00725770"/>
    <w:rsid w:val="00725786"/>
    <w:rsid w:val="0072595B"/>
    <w:rsid w:val="007259DB"/>
    <w:rsid w:val="00725A14"/>
    <w:rsid w:val="00725C1D"/>
    <w:rsid w:val="00725D7A"/>
    <w:rsid w:val="00725FDC"/>
    <w:rsid w:val="0072617E"/>
    <w:rsid w:val="00726222"/>
    <w:rsid w:val="007263B5"/>
    <w:rsid w:val="00726580"/>
    <w:rsid w:val="0072665C"/>
    <w:rsid w:val="0072667E"/>
    <w:rsid w:val="0072693C"/>
    <w:rsid w:val="00726EE5"/>
    <w:rsid w:val="0072700C"/>
    <w:rsid w:val="007270E3"/>
    <w:rsid w:val="00727268"/>
    <w:rsid w:val="00727360"/>
    <w:rsid w:val="007273B1"/>
    <w:rsid w:val="007273B9"/>
    <w:rsid w:val="00727925"/>
    <w:rsid w:val="007279CD"/>
    <w:rsid w:val="00727A6A"/>
    <w:rsid w:val="00727BDB"/>
    <w:rsid w:val="00727BE1"/>
    <w:rsid w:val="00727D4B"/>
    <w:rsid w:val="00727D97"/>
    <w:rsid w:val="00727ECD"/>
    <w:rsid w:val="00727F51"/>
    <w:rsid w:val="00727FAE"/>
    <w:rsid w:val="00727FC7"/>
    <w:rsid w:val="007300BA"/>
    <w:rsid w:val="00730102"/>
    <w:rsid w:val="00730465"/>
    <w:rsid w:val="00730630"/>
    <w:rsid w:val="00730649"/>
    <w:rsid w:val="007306A2"/>
    <w:rsid w:val="007307C0"/>
    <w:rsid w:val="0073095C"/>
    <w:rsid w:val="00730B14"/>
    <w:rsid w:val="00730D65"/>
    <w:rsid w:val="00730E55"/>
    <w:rsid w:val="00730FE2"/>
    <w:rsid w:val="00730FEB"/>
    <w:rsid w:val="0073111E"/>
    <w:rsid w:val="00731241"/>
    <w:rsid w:val="0073127E"/>
    <w:rsid w:val="007313AD"/>
    <w:rsid w:val="007317E6"/>
    <w:rsid w:val="0073182B"/>
    <w:rsid w:val="0073188A"/>
    <w:rsid w:val="00731923"/>
    <w:rsid w:val="00731984"/>
    <w:rsid w:val="00731BEB"/>
    <w:rsid w:val="00731C85"/>
    <w:rsid w:val="00731D61"/>
    <w:rsid w:val="00731F49"/>
    <w:rsid w:val="007321BC"/>
    <w:rsid w:val="007321D5"/>
    <w:rsid w:val="007323B9"/>
    <w:rsid w:val="007324B9"/>
    <w:rsid w:val="007325F8"/>
    <w:rsid w:val="007329B4"/>
    <w:rsid w:val="00732BC2"/>
    <w:rsid w:val="00732C75"/>
    <w:rsid w:val="00732F2B"/>
    <w:rsid w:val="0073314B"/>
    <w:rsid w:val="00733170"/>
    <w:rsid w:val="007331FD"/>
    <w:rsid w:val="0073323B"/>
    <w:rsid w:val="007332C4"/>
    <w:rsid w:val="00733535"/>
    <w:rsid w:val="0073369C"/>
    <w:rsid w:val="007337E9"/>
    <w:rsid w:val="00733910"/>
    <w:rsid w:val="00733BBF"/>
    <w:rsid w:val="00733C0B"/>
    <w:rsid w:val="00733D60"/>
    <w:rsid w:val="007341E3"/>
    <w:rsid w:val="00734325"/>
    <w:rsid w:val="0073438F"/>
    <w:rsid w:val="0073444B"/>
    <w:rsid w:val="0073461C"/>
    <w:rsid w:val="0073482A"/>
    <w:rsid w:val="007348D1"/>
    <w:rsid w:val="00734921"/>
    <w:rsid w:val="007349C8"/>
    <w:rsid w:val="00734A1E"/>
    <w:rsid w:val="00734D37"/>
    <w:rsid w:val="00734DA8"/>
    <w:rsid w:val="00734EA9"/>
    <w:rsid w:val="00734F68"/>
    <w:rsid w:val="00735007"/>
    <w:rsid w:val="00735083"/>
    <w:rsid w:val="007350C7"/>
    <w:rsid w:val="0073510F"/>
    <w:rsid w:val="00735131"/>
    <w:rsid w:val="0073514F"/>
    <w:rsid w:val="00735163"/>
    <w:rsid w:val="00735192"/>
    <w:rsid w:val="00735694"/>
    <w:rsid w:val="0073598D"/>
    <w:rsid w:val="00735B7C"/>
    <w:rsid w:val="00735EE9"/>
    <w:rsid w:val="00735F0C"/>
    <w:rsid w:val="00735F50"/>
    <w:rsid w:val="00735FAF"/>
    <w:rsid w:val="007361AF"/>
    <w:rsid w:val="00736256"/>
    <w:rsid w:val="00736333"/>
    <w:rsid w:val="00736542"/>
    <w:rsid w:val="007365A9"/>
    <w:rsid w:val="0073682E"/>
    <w:rsid w:val="00736849"/>
    <w:rsid w:val="00736908"/>
    <w:rsid w:val="00736A56"/>
    <w:rsid w:val="00736AA2"/>
    <w:rsid w:val="00736B7A"/>
    <w:rsid w:val="00736B89"/>
    <w:rsid w:val="00736EF4"/>
    <w:rsid w:val="00736F63"/>
    <w:rsid w:val="00737257"/>
    <w:rsid w:val="0073739F"/>
    <w:rsid w:val="007373D1"/>
    <w:rsid w:val="007374B8"/>
    <w:rsid w:val="00737513"/>
    <w:rsid w:val="007375C1"/>
    <w:rsid w:val="00737708"/>
    <w:rsid w:val="00737866"/>
    <w:rsid w:val="007378E3"/>
    <w:rsid w:val="00737978"/>
    <w:rsid w:val="00737AA0"/>
    <w:rsid w:val="00737DD5"/>
    <w:rsid w:val="00737DE7"/>
    <w:rsid w:val="00737EAF"/>
    <w:rsid w:val="0074002E"/>
    <w:rsid w:val="00740136"/>
    <w:rsid w:val="00740169"/>
    <w:rsid w:val="00740538"/>
    <w:rsid w:val="00740541"/>
    <w:rsid w:val="007405B7"/>
    <w:rsid w:val="0074078E"/>
    <w:rsid w:val="007407F0"/>
    <w:rsid w:val="0074086A"/>
    <w:rsid w:val="00740A27"/>
    <w:rsid w:val="00740A66"/>
    <w:rsid w:val="00740C43"/>
    <w:rsid w:val="00740E84"/>
    <w:rsid w:val="00740FFC"/>
    <w:rsid w:val="0074103D"/>
    <w:rsid w:val="007412B0"/>
    <w:rsid w:val="00741526"/>
    <w:rsid w:val="007416AA"/>
    <w:rsid w:val="00741763"/>
    <w:rsid w:val="0074176E"/>
    <w:rsid w:val="00741D95"/>
    <w:rsid w:val="00741FFA"/>
    <w:rsid w:val="00742137"/>
    <w:rsid w:val="00742288"/>
    <w:rsid w:val="00742398"/>
    <w:rsid w:val="007424BA"/>
    <w:rsid w:val="00742755"/>
    <w:rsid w:val="00742AAF"/>
    <w:rsid w:val="00742B75"/>
    <w:rsid w:val="00742BD7"/>
    <w:rsid w:val="00742E19"/>
    <w:rsid w:val="00742E23"/>
    <w:rsid w:val="00742EC0"/>
    <w:rsid w:val="00742F0D"/>
    <w:rsid w:val="0074324D"/>
    <w:rsid w:val="0074349D"/>
    <w:rsid w:val="00743573"/>
    <w:rsid w:val="007435C5"/>
    <w:rsid w:val="0074384A"/>
    <w:rsid w:val="00743868"/>
    <w:rsid w:val="0074389E"/>
    <w:rsid w:val="0074399A"/>
    <w:rsid w:val="007439F0"/>
    <w:rsid w:val="00743AF1"/>
    <w:rsid w:val="00743B29"/>
    <w:rsid w:val="00743C07"/>
    <w:rsid w:val="00743CBC"/>
    <w:rsid w:val="00743CD6"/>
    <w:rsid w:val="00743D7E"/>
    <w:rsid w:val="00743FF5"/>
    <w:rsid w:val="00744311"/>
    <w:rsid w:val="00744471"/>
    <w:rsid w:val="00744504"/>
    <w:rsid w:val="007449C7"/>
    <w:rsid w:val="00744A6C"/>
    <w:rsid w:val="00744BF2"/>
    <w:rsid w:val="00744D26"/>
    <w:rsid w:val="007451C8"/>
    <w:rsid w:val="0074525A"/>
    <w:rsid w:val="00745263"/>
    <w:rsid w:val="0074543D"/>
    <w:rsid w:val="0074547D"/>
    <w:rsid w:val="00745641"/>
    <w:rsid w:val="007456A9"/>
    <w:rsid w:val="007456ED"/>
    <w:rsid w:val="007457CF"/>
    <w:rsid w:val="0074584E"/>
    <w:rsid w:val="007458EE"/>
    <w:rsid w:val="007459BC"/>
    <w:rsid w:val="00745BDF"/>
    <w:rsid w:val="00745C01"/>
    <w:rsid w:val="00745D97"/>
    <w:rsid w:val="00745DE2"/>
    <w:rsid w:val="007460B0"/>
    <w:rsid w:val="007460BE"/>
    <w:rsid w:val="007460D9"/>
    <w:rsid w:val="00746320"/>
    <w:rsid w:val="00746325"/>
    <w:rsid w:val="00746619"/>
    <w:rsid w:val="0074668C"/>
    <w:rsid w:val="00746B7C"/>
    <w:rsid w:val="00746E07"/>
    <w:rsid w:val="00746EAA"/>
    <w:rsid w:val="00746F44"/>
    <w:rsid w:val="00746F63"/>
    <w:rsid w:val="00747075"/>
    <w:rsid w:val="00747180"/>
    <w:rsid w:val="007471BE"/>
    <w:rsid w:val="00747246"/>
    <w:rsid w:val="007472D5"/>
    <w:rsid w:val="007473F8"/>
    <w:rsid w:val="0074742A"/>
    <w:rsid w:val="0074789B"/>
    <w:rsid w:val="007478DB"/>
    <w:rsid w:val="00747950"/>
    <w:rsid w:val="007479FA"/>
    <w:rsid w:val="00747AFE"/>
    <w:rsid w:val="00747C96"/>
    <w:rsid w:val="007500E8"/>
    <w:rsid w:val="007501DD"/>
    <w:rsid w:val="007501EF"/>
    <w:rsid w:val="00750357"/>
    <w:rsid w:val="007504EC"/>
    <w:rsid w:val="0075059B"/>
    <w:rsid w:val="00750818"/>
    <w:rsid w:val="00750894"/>
    <w:rsid w:val="007509B7"/>
    <w:rsid w:val="00750C39"/>
    <w:rsid w:val="00750F2C"/>
    <w:rsid w:val="00750F4B"/>
    <w:rsid w:val="00751066"/>
    <w:rsid w:val="0075115E"/>
    <w:rsid w:val="00751169"/>
    <w:rsid w:val="00751323"/>
    <w:rsid w:val="00751330"/>
    <w:rsid w:val="007513D9"/>
    <w:rsid w:val="007513EF"/>
    <w:rsid w:val="007516D9"/>
    <w:rsid w:val="00751805"/>
    <w:rsid w:val="007520AB"/>
    <w:rsid w:val="007523FB"/>
    <w:rsid w:val="00752591"/>
    <w:rsid w:val="007525D6"/>
    <w:rsid w:val="0075261E"/>
    <w:rsid w:val="0075297A"/>
    <w:rsid w:val="00752A0F"/>
    <w:rsid w:val="00752A5A"/>
    <w:rsid w:val="00752B03"/>
    <w:rsid w:val="00752B8B"/>
    <w:rsid w:val="00752C25"/>
    <w:rsid w:val="00752C57"/>
    <w:rsid w:val="00752C77"/>
    <w:rsid w:val="00752C8F"/>
    <w:rsid w:val="00752D01"/>
    <w:rsid w:val="00752F15"/>
    <w:rsid w:val="00752F4D"/>
    <w:rsid w:val="00752F60"/>
    <w:rsid w:val="00752F76"/>
    <w:rsid w:val="00752FEC"/>
    <w:rsid w:val="00753052"/>
    <w:rsid w:val="00753173"/>
    <w:rsid w:val="00753196"/>
    <w:rsid w:val="00753233"/>
    <w:rsid w:val="00753312"/>
    <w:rsid w:val="0075342C"/>
    <w:rsid w:val="00753483"/>
    <w:rsid w:val="007534A1"/>
    <w:rsid w:val="00753626"/>
    <w:rsid w:val="0075382C"/>
    <w:rsid w:val="007538D7"/>
    <w:rsid w:val="00753963"/>
    <w:rsid w:val="00753972"/>
    <w:rsid w:val="00753AE1"/>
    <w:rsid w:val="00753AE6"/>
    <w:rsid w:val="00753D5F"/>
    <w:rsid w:val="00753E64"/>
    <w:rsid w:val="00754046"/>
    <w:rsid w:val="00754059"/>
    <w:rsid w:val="007544F9"/>
    <w:rsid w:val="00754AC6"/>
    <w:rsid w:val="00754C31"/>
    <w:rsid w:val="00754E04"/>
    <w:rsid w:val="00754EBA"/>
    <w:rsid w:val="0075517D"/>
    <w:rsid w:val="0075520B"/>
    <w:rsid w:val="00755271"/>
    <w:rsid w:val="007552D3"/>
    <w:rsid w:val="007553AA"/>
    <w:rsid w:val="00755450"/>
    <w:rsid w:val="00755577"/>
    <w:rsid w:val="00755721"/>
    <w:rsid w:val="00755742"/>
    <w:rsid w:val="007559B1"/>
    <w:rsid w:val="00755A9C"/>
    <w:rsid w:val="00755E61"/>
    <w:rsid w:val="00755FB1"/>
    <w:rsid w:val="00756066"/>
    <w:rsid w:val="0075608F"/>
    <w:rsid w:val="007562C5"/>
    <w:rsid w:val="007562DE"/>
    <w:rsid w:val="007563F4"/>
    <w:rsid w:val="00756546"/>
    <w:rsid w:val="00756561"/>
    <w:rsid w:val="007566A6"/>
    <w:rsid w:val="007567C6"/>
    <w:rsid w:val="0075687F"/>
    <w:rsid w:val="00756884"/>
    <w:rsid w:val="00756A23"/>
    <w:rsid w:val="00756BEF"/>
    <w:rsid w:val="00756ECE"/>
    <w:rsid w:val="00756F57"/>
    <w:rsid w:val="00756FF3"/>
    <w:rsid w:val="007571C2"/>
    <w:rsid w:val="007573FB"/>
    <w:rsid w:val="0075752B"/>
    <w:rsid w:val="007575BD"/>
    <w:rsid w:val="00757623"/>
    <w:rsid w:val="007578AB"/>
    <w:rsid w:val="007579B5"/>
    <w:rsid w:val="00757CF2"/>
    <w:rsid w:val="00757F5E"/>
    <w:rsid w:val="007600AC"/>
    <w:rsid w:val="007601A6"/>
    <w:rsid w:val="007601B7"/>
    <w:rsid w:val="00760205"/>
    <w:rsid w:val="007602E8"/>
    <w:rsid w:val="0076036B"/>
    <w:rsid w:val="00760476"/>
    <w:rsid w:val="0076053F"/>
    <w:rsid w:val="007605B0"/>
    <w:rsid w:val="007605FF"/>
    <w:rsid w:val="0076078B"/>
    <w:rsid w:val="00760835"/>
    <w:rsid w:val="00760936"/>
    <w:rsid w:val="00760947"/>
    <w:rsid w:val="00760A09"/>
    <w:rsid w:val="00760C52"/>
    <w:rsid w:val="00760CF8"/>
    <w:rsid w:val="00760E57"/>
    <w:rsid w:val="007610C8"/>
    <w:rsid w:val="0076136F"/>
    <w:rsid w:val="007614E5"/>
    <w:rsid w:val="007615C2"/>
    <w:rsid w:val="007615F4"/>
    <w:rsid w:val="00761886"/>
    <w:rsid w:val="00761C0F"/>
    <w:rsid w:val="00761FE2"/>
    <w:rsid w:val="00761FEE"/>
    <w:rsid w:val="007620C3"/>
    <w:rsid w:val="007620F0"/>
    <w:rsid w:val="0076214F"/>
    <w:rsid w:val="00762238"/>
    <w:rsid w:val="00762589"/>
    <w:rsid w:val="007625BB"/>
    <w:rsid w:val="00762792"/>
    <w:rsid w:val="007627E9"/>
    <w:rsid w:val="0076291B"/>
    <w:rsid w:val="00762935"/>
    <w:rsid w:val="00762937"/>
    <w:rsid w:val="0076293F"/>
    <w:rsid w:val="007629BC"/>
    <w:rsid w:val="00762B1B"/>
    <w:rsid w:val="00762B6B"/>
    <w:rsid w:val="00762BBA"/>
    <w:rsid w:val="0076313B"/>
    <w:rsid w:val="007631D1"/>
    <w:rsid w:val="0076363E"/>
    <w:rsid w:val="007637DF"/>
    <w:rsid w:val="007639D5"/>
    <w:rsid w:val="007639F9"/>
    <w:rsid w:val="00763A11"/>
    <w:rsid w:val="00763A18"/>
    <w:rsid w:val="00763D54"/>
    <w:rsid w:val="00763D61"/>
    <w:rsid w:val="007640B8"/>
    <w:rsid w:val="007641DE"/>
    <w:rsid w:val="007642FD"/>
    <w:rsid w:val="007643D0"/>
    <w:rsid w:val="00764460"/>
    <w:rsid w:val="00764552"/>
    <w:rsid w:val="00764559"/>
    <w:rsid w:val="007647A9"/>
    <w:rsid w:val="007647FE"/>
    <w:rsid w:val="00764A26"/>
    <w:rsid w:val="00764A4B"/>
    <w:rsid w:val="00764A56"/>
    <w:rsid w:val="00764C5E"/>
    <w:rsid w:val="00764D07"/>
    <w:rsid w:val="00764DE9"/>
    <w:rsid w:val="00764E20"/>
    <w:rsid w:val="00764F8D"/>
    <w:rsid w:val="00765433"/>
    <w:rsid w:val="00765631"/>
    <w:rsid w:val="007656A4"/>
    <w:rsid w:val="007656BC"/>
    <w:rsid w:val="007657C4"/>
    <w:rsid w:val="0076586D"/>
    <w:rsid w:val="00765E5D"/>
    <w:rsid w:val="00765E84"/>
    <w:rsid w:val="00765EE8"/>
    <w:rsid w:val="007662C8"/>
    <w:rsid w:val="007662D6"/>
    <w:rsid w:val="00766349"/>
    <w:rsid w:val="00766361"/>
    <w:rsid w:val="007663AE"/>
    <w:rsid w:val="007667A3"/>
    <w:rsid w:val="007667FD"/>
    <w:rsid w:val="00766A37"/>
    <w:rsid w:val="00766EF4"/>
    <w:rsid w:val="00766F36"/>
    <w:rsid w:val="00766F71"/>
    <w:rsid w:val="0076704B"/>
    <w:rsid w:val="0076718C"/>
    <w:rsid w:val="0076727A"/>
    <w:rsid w:val="0076753A"/>
    <w:rsid w:val="007675E4"/>
    <w:rsid w:val="0076771E"/>
    <w:rsid w:val="007677F5"/>
    <w:rsid w:val="00767896"/>
    <w:rsid w:val="00767960"/>
    <w:rsid w:val="00767976"/>
    <w:rsid w:val="00767A8F"/>
    <w:rsid w:val="00767B11"/>
    <w:rsid w:val="00767C3A"/>
    <w:rsid w:val="00767F51"/>
    <w:rsid w:val="00767F8C"/>
    <w:rsid w:val="0077016B"/>
    <w:rsid w:val="007701AC"/>
    <w:rsid w:val="00770242"/>
    <w:rsid w:val="00770371"/>
    <w:rsid w:val="0077037F"/>
    <w:rsid w:val="0077060D"/>
    <w:rsid w:val="007706EE"/>
    <w:rsid w:val="007707D2"/>
    <w:rsid w:val="007708AD"/>
    <w:rsid w:val="0077092B"/>
    <w:rsid w:val="00770981"/>
    <w:rsid w:val="007709C8"/>
    <w:rsid w:val="00770E05"/>
    <w:rsid w:val="00770FF9"/>
    <w:rsid w:val="00771107"/>
    <w:rsid w:val="00771185"/>
    <w:rsid w:val="007711AC"/>
    <w:rsid w:val="007711E2"/>
    <w:rsid w:val="007711E5"/>
    <w:rsid w:val="00771234"/>
    <w:rsid w:val="007713E1"/>
    <w:rsid w:val="007717A3"/>
    <w:rsid w:val="00771833"/>
    <w:rsid w:val="007718E5"/>
    <w:rsid w:val="007719B5"/>
    <w:rsid w:val="007719D4"/>
    <w:rsid w:val="00771F0E"/>
    <w:rsid w:val="00771F65"/>
    <w:rsid w:val="00771F74"/>
    <w:rsid w:val="00771F85"/>
    <w:rsid w:val="00772057"/>
    <w:rsid w:val="00772186"/>
    <w:rsid w:val="007721C8"/>
    <w:rsid w:val="007722E7"/>
    <w:rsid w:val="00772A5B"/>
    <w:rsid w:val="00772A6F"/>
    <w:rsid w:val="00772CBF"/>
    <w:rsid w:val="00772D23"/>
    <w:rsid w:val="00772DE7"/>
    <w:rsid w:val="00772DFD"/>
    <w:rsid w:val="00772E37"/>
    <w:rsid w:val="00772E7F"/>
    <w:rsid w:val="00772F77"/>
    <w:rsid w:val="00773211"/>
    <w:rsid w:val="0077322C"/>
    <w:rsid w:val="00773329"/>
    <w:rsid w:val="007733C3"/>
    <w:rsid w:val="007735D9"/>
    <w:rsid w:val="00773658"/>
    <w:rsid w:val="007737C0"/>
    <w:rsid w:val="007737DC"/>
    <w:rsid w:val="007738E8"/>
    <w:rsid w:val="007738EF"/>
    <w:rsid w:val="00773BE9"/>
    <w:rsid w:val="00773D58"/>
    <w:rsid w:val="00773F74"/>
    <w:rsid w:val="00773F77"/>
    <w:rsid w:val="00774046"/>
    <w:rsid w:val="007741A5"/>
    <w:rsid w:val="007741EF"/>
    <w:rsid w:val="007743A6"/>
    <w:rsid w:val="00774775"/>
    <w:rsid w:val="007747C4"/>
    <w:rsid w:val="007748AB"/>
    <w:rsid w:val="007748C1"/>
    <w:rsid w:val="007749F6"/>
    <w:rsid w:val="00774CD5"/>
    <w:rsid w:val="00774D80"/>
    <w:rsid w:val="00774E07"/>
    <w:rsid w:val="00774FE2"/>
    <w:rsid w:val="00775066"/>
    <w:rsid w:val="007752BE"/>
    <w:rsid w:val="007753D3"/>
    <w:rsid w:val="00775450"/>
    <w:rsid w:val="007754E5"/>
    <w:rsid w:val="0077560E"/>
    <w:rsid w:val="007756C5"/>
    <w:rsid w:val="007756D1"/>
    <w:rsid w:val="00775798"/>
    <w:rsid w:val="007757C2"/>
    <w:rsid w:val="007758F0"/>
    <w:rsid w:val="00775904"/>
    <w:rsid w:val="00775975"/>
    <w:rsid w:val="00775A69"/>
    <w:rsid w:val="00775B5E"/>
    <w:rsid w:val="00775BD7"/>
    <w:rsid w:val="00775E5D"/>
    <w:rsid w:val="007760DA"/>
    <w:rsid w:val="00776118"/>
    <w:rsid w:val="007761FC"/>
    <w:rsid w:val="0077621C"/>
    <w:rsid w:val="00776333"/>
    <w:rsid w:val="00776341"/>
    <w:rsid w:val="007763F9"/>
    <w:rsid w:val="0077645D"/>
    <w:rsid w:val="007768EE"/>
    <w:rsid w:val="0077692E"/>
    <w:rsid w:val="00776B23"/>
    <w:rsid w:val="00776B5B"/>
    <w:rsid w:val="00776CE6"/>
    <w:rsid w:val="00776D42"/>
    <w:rsid w:val="007770C3"/>
    <w:rsid w:val="007770FC"/>
    <w:rsid w:val="0077711E"/>
    <w:rsid w:val="00777259"/>
    <w:rsid w:val="00777556"/>
    <w:rsid w:val="007777A7"/>
    <w:rsid w:val="007779F6"/>
    <w:rsid w:val="00777AA5"/>
    <w:rsid w:val="00777B9C"/>
    <w:rsid w:val="00777C43"/>
    <w:rsid w:val="00777C57"/>
    <w:rsid w:val="00777CE2"/>
    <w:rsid w:val="00777E15"/>
    <w:rsid w:val="00777E65"/>
    <w:rsid w:val="00780582"/>
    <w:rsid w:val="007805E0"/>
    <w:rsid w:val="00780720"/>
    <w:rsid w:val="00780764"/>
    <w:rsid w:val="0078076D"/>
    <w:rsid w:val="00780870"/>
    <w:rsid w:val="00780A7E"/>
    <w:rsid w:val="00780C76"/>
    <w:rsid w:val="00780CEA"/>
    <w:rsid w:val="00781025"/>
    <w:rsid w:val="007811C0"/>
    <w:rsid w:val="00781286"/>
    <w:rsid w:val="0078143F"/>
    <w:rsid w:val="00781764"/>
    <w:rsid w:val="00781A45"/>
    <w:rsid w:val="00781AD1"/>
    <w:rsid w:val="00781DE0"/>
    <w:rsid w:val="00781EE1"/>
    <w:rsid w:val="00781FEF"/>
    <w:rsid w:val="007820CC"/>
    <w:rsid w:val="007820D4"/>
    <w:rsid w:val="007821EA"/>
    <w:rsid w:val="00782388"/>
    <w:rsid w:val="007823DF"/>
    <w:rsid w:val="00782596"/>
    <w:rsid w:val="007825AD"/>
    <w:rsid w:val="00782696"/>
    <w:rsid w:val="007827C1"/>
    <w:rsid w:val="007827EF"/>
    <w:rsid w:val="007828D7"/>
    <w:rsid w:val="00782C2A"/>
    <w:rsid w:val="00782D41"/>
    <w:rsid w:val="00782EF6"/>
    <w:rsid w:val="00782FB2"/>
    <w:rsid w:val="0078310F"/>
    <w:rsid w:val="007831A9"/>
    <w:rsid w:val="007832D7"/>
    <w:rsid w:val="007832DF"/>
    <w:rsid w:val="007834D0"/>
    <w:rsid w:val="007837A9"/>
    <w:rsid w:val="0078389C"/>
    <w:rsid w:val="007838E5"/>
    <w:rsid w:val="0078395A"/>
    <w:rsid w:val="00783CB3"/>
    <w:rsid w:val="00783CD8"/>
    <w:rsid w:val="00783D25"/>
    <w:rsid w:val="00783D73"/>
    <w:rsid w:val="00783D75"/>
    <w:rsid w:val="00783E76"/>
    <w:rsid w:val="00783E7A"/>
    <w:rsid w:val="00783F72"/>
    <w:rsid w:val="00784019"/>
    <w:rsid w:val="00784479"/>
    <w:rsid w:val="0078448F"/>
    <w:rsid w:val="00784681"/>
    <w:rsid w:val="007846D9"/>
    <w:rsid w:val="0078487E"/>
    <w:rsid w:val="00784981"/>
    <w:rsid w:val="00785189"/>
    <w:rsid w:val="0078525A"/>
    <w:rsid w:val="007852CA"/>
    <w:rsid w:val="007853C8"/>
    <w:rsid w:val="007853D6"/>
    <w:rsid w:val="0078548C"/>
    <w:rsid w:val="007854A3"/>
    <w:rsid w:val="00785533"/>
    <w:rsid w:val="0078567F"/>
    <w:rsid w:val="007856C0"/>
    <w:rsid w:val="00785751"/>
    <w:rsid w:val="007857CE"/>
    <w:rsid w:val="00785A36"/>
    <w:rsid w:val="00785A3F"/>
    <w:rsid w:val="00785B01"/>
    <w:rsid w:val="00785BCA"/>
    <w:rsid w:val="00785C29"/>
    <w:rsid w:val="00785CF2"/>
    <w:rsid w:val="00785DFE"/>
    <w:rsid w:val="00785E81"/>
    <w:rsid w:val="0078626A"/>
    <w:rsid w:val="00786331"/>
    <w:rsid w:val="0078661A"/>
    <w:rsid w:val="00786902"/>
    <w:rsid w:val="0078695D"/>
    <w:rsid w:val="0078696A"/>
    <w:rsid w:val="0078698D"/>
    <w:rsid w:val="00786ACB"/>
    <w:rsid w:val="00786AFC"/>
    <w:rsid w:val="00786BFE"/>
    <w:rsid w:val="00786C18"/>
    <w:rsid w:val="00787085"/>
    <w:rsid w:val="00787173"/>
    <w:rsid w:val="0078729F"/>
    <w:rsid w:val="007873D9"/>
    <w:rsid w:val="00787580"/>
    <w:rsid w:val="007875A1"/>
    <w:rsid w:val="007875ED"/>
    <w:rsid w:val="007876BB"/>
    <w:rsid w:val="007876CC"/>
    <w:rsid w:val="0078775D"/>
    <w:rsid w:val="007878BA"/>
    <w:rsid w:val="007878FB"/>
    <w:rsid w:val="0078790A"/>
    <w:rsid w:val="00787973"/>
    <w:rsid w:val="00787BBD"/>
    <w:rsid w:val="00787E5A"/>
    <w:rsid w:val="00787EF4"/>
    <w:rsid w:val="00787F67"/>
    <w:rsid w:val="00790060"/>
    <w:rsid w:val="00790089"/>
    <w:rsid w:val="00790178"/>
    <w:rsid w:val="007901A8"/>
    <w:rsid w:val="00790422"/>
    <w:rsid w:val="00790439"/>
    <w:rsid w:val="007905E7"/>
    <w:rsid w:val="00790623"/>
    <w:rsid w:val="00790A84"/>
    <w:rsid w:val="00790BF2"/>
    <w:rsid w:val="00790CE7"/>
    <w:rsid w:val="007912F8"/>
    <w:rsid w:val="00791634"/>
    <w:rsid w:val="007918AA"/>
    <w:rsid w:val="00791A45"/>
    <w:rsid w:val="00791B2F"/>
    <w:rsid w:val="00791B44"/>
    <w:rsid w:val="00791B9F"/>
    <w:rsid w:val="00791BDB"/>
    <w:rsid w:val="00791D96"/>
    <w:rsid w:val="00791FCE"/>
    <w:rsid w:val="00792185"/>
    <w:rsid w:val="007921C1"/>
    <w:rsid w:val="0079225B"/>
    <w:rsid w:val="007926CB"/>
    <w:rsid w:val="007926F6"/>
    <w:rsid w:val="00792764"/>
    <w:rsid w:val="00792DCB"/>
    <w:rsid w:val="00792EBC"/>
    <w:rsid w:val="00792ECF"/>
    <w:rsid w:val="00792F41"/>
    <w:rsid w:val="00793091"/>
    <w:rsid w:val="007932C2"/>
    <w:rsid w:val="0079365A"/>
    <w:rsid w:val="007937AF"/>
    <w:rsid w:val="0079390D"/>
    <w:rsid w:val="00793B39"/>
    <w:rsid w:val="00793B88"/>
    <w:rsid w:val="00793FA5"/>
    <w:rsid w:val="00794099"/>
    <w:rsid w:val="007940CC"/>
    <w:rsid w:val="00794177"/>
    <w:rsid w:val="0079417F"/>
    <w:rsid w:val="00794227"/>
    <w:rsid w:val="00794636"/>
    <w:rsid w:val="00794639"/>
    <w:rsid w:val="007947C6"/>
    <w:rsid w:val="00794834"/>
    <w:rsid w:val="0079495F"/>
    <w:rsid w:val="00794A28"/>
    <w:rsid w:val="00794CCC"/>
    <w:rsid w:val="00794CF4"/>
    <w:rsid w:val="00795280"/>
    <w:rsid w:val="00795665"/>
    <w:rsid w:val="00795687"/>
    <w:rsid w:val="00795785"/>
    <w:rsid w:val="00795981"/>
    <w:rsid w:val="00795987"/>
    <w:rsid w:val="00795C61"/>
    <w:rsid w:val="00795CBD"/>
    <w:rsid w:val="00795F56"/>
    <w:rsid w:val="00795F80"/>
    <w:rsid w:val="0079601B"/>
    <w:rsid w:val="007960F5"/>
    <w:rsid w:val="00796344"/>
    <w:rsid w:val="00796583"/>
    <w:rsid w:val="0079671A"/>
    <w:rsid w:val="007968EA"/>
    <w:rsid w:val="0079691D"/>
    <w:rsid w:val="0079693C"/>
    <w:rsid w:val="0079694A"/>
    <w:rsid w:val="00796997"/>
    <w:rsid w:val="007969AD"/>
    <w:rsid w:val="007969AE"/>
    <w:rsid w:val="00796AC2"/>
    <w:rsid w:val="00796BBF"/>
    <w:rsid w:val="00796CB0"/>
    <w:rsid w:val="00796CEF"/>
    <w:rsid w:val="00796DFF"/>
    <w:rsid w:val="00796E81"/>
    <w:rsid w:val="00796F31"/>
    <w:rsid w:val="00796F78"/>
    <w:rsid w:val="00797001"/>
    <w:rsid w:val="00797036"/>
    <w:rsid w:val="0079712A"/>
    <w:rsid w:val="00797179"/>
    <w:rsid w:val="0079722F"/>
    <w:rsid w:val="0079728D"/>
    <w:rsid w:val="007974D1"/>
    <w:rsid w:val="00797657"/>
    <w:rsid w:val="00797B41"/>
    <w:rsid w:val="00797C12"/>
    <w:rsid w:val="00797CD6"/>
    <w:rsid w:val="00797E17"/>
    <w:rsid w:val="00797EA2"/>
    <w:rsid w:val="00797EA5"/>
    <w:rsid w:val="00797F4B"/>
    <w:rsid w:val="007A001E"/>
    <w:rsid w:val="007A0144"/>
    <w:rsid w:val="007A0299"/>
    <w:rsid w:val="007A07AF"/>
    <w:rsid w:val="007A087F"/>
    <w:rsid w:val="007A0884"/>
    <w:rsid w:val="007A0AA6"/>
    <w:rsid w:val="007A0ED4"/>
    <w:rsid w:val="007A10D7"/>
    <w:rsid w:val="007A12EE"/>
    <w:rsid w:val="007A1313"/>
    <w:rsid w:val="007A13EB"/>
    <w:rsid w:val="007A1413"/>
    <w:rsid w:val="007A152F"/>
    <w:rsid w:val="007A15CE"/>
    <w:rsid w:val="007A169D"/>
    <w:rsid w:val="007A18DD"/>
    <w:rsid w:val="007A1BF8"/>
    <w:rsid w:val="007A1C8F"/>
    <w:rsid w:val="007A1DA0"/>
    <w:rsid w:val="007A1E46"/>
    <w:rsid w:val="007A1F8B"/>
    <w:rsid w:val="007A1F9B"/>
    <w:rsid w:val="007A208B"/>
    <w:rsid w:val="007A20B6"/>
    <w:rsid w:val="007A2189"/>
    <w:rsid w:val="007A2286"/>
    <w:rsid w:val="007A2358"/>
    <w:rsid w:val="007A2485"/>
    <w:rsid w:val="007A24AC"/>
    <w:rsid w:val="007A24EC"/>
    <w:rsid w:val="007A26E5"/>
    <w:rsid w:val="007A2809"/>
    <w:rsid w:val="007A2989"/>
    <w:rsid w:val="007A2BDD"/>
    <w:rsid w:val="007A2BDE"/>
    <w:rsid w:val="007A2D46"/>
    <w:rsid w:val="007A2E6E"/>
    <w:rsid w:val="007A2E7E"/>
    <w:rsid w:val="007A2F07"/>
    <w:rsid w:val="007A2FBB"/>
    <w:rsid w:val="007A312E"/>
    <w:rsid w:val="007A317F"/>
    <w:rsid w:val="007A31C7"/>
    <w:rsid w:val="007A327B"/>
    <w:rsid w:val="007A32B6"/>
    <w:rsid w:val="007A3380"/>
    <w:rsid w:val="007A3410"/>
    <w:rsid w:val="007A385D"/>
    <w:rsid w:val="007A3950"/>
    <w:rsid w:val="007A3A03"/>
    <w:rsid w:val="007A3A2F"/>
    <w:rsid w:val="007A3B5E"/>
    <w:rsid w:val="007A3C76"/>
    <w:rsid w:val="007A3D24"/>
    <w:rsid w:val="007A3EDC"/>
    <w:rsid w:val="007A4199"/>
    <w:rsid w:val="007A41E5"/>
    <w:rsid w:val="007A4278"/>
    <w:rsid w:val="007A445D"/>
    <w:rsid w:val="007A451E"/>
    <w:rsid w:val="007A4537"/>
    <w:rsid w:val="007A46AD"/>
    <w:rsid w:val="007A471D"/>
    <w:rsid w:val="007A497A"/>
    <w:rsid w:val="007A4B23"/>
    <w:rsid w:val="007A4D2F"/>
    <w:rsid w:val="007A4DFB"/>
    <w:rsid w:val="007A4E37"/>
    <w:rsid w:val="007A4EFF"/>
    <w:rsid w:val="007A51A7"/>
    <w:rsid w:val="007A51D6"/>
    <w:rsid w:val="007A5220"/>
    <w:rsid w:val="007A541B"/>
    <w:rsid w:val="007A5442"/>
    <w:rsid w:val="007A5652"/>
    <w:rsid w:val="007A5683"/>
    <w:rsid w:val="007A5E8B"/>
    <w:rsid w:val="007A5FAB"/>
    <w:rsid w:val="007A6035"/>
    <w:rsid w:val="007A6229"/>
    <w:rsid w:val="007A6265"/>
    <w:rsid w:val="007A628C"/>
    <w:rsid w:val="007A6419"/>
    <w:rsid w:val="007A648E"/>
    <w:rsid w:val="007A64BE"/>
    <w:rsid w:val="007A660B"/>
    <w:rsid w:val="007A67B5"/>
    <w:rsid w:val="007A683C"/>
    <w:rsid w:val="007A687B"/>
    <w:rsid w:val="007A694B"/>
    <w:rsid w:val="007A698D"/>
    <w:rsid w:val="007A69F8"/>
    <w:rsid w:val="007A6B24"/>
    <w:rsid w:val="007A6CEC"/>
    <w:rsid w:val="007A7244"/>
    <w:rsid w:val="007A72A2"/>
    <w:rsid w:val="007A72A4"/>
    <w:rsid w:val="007A771D"/>
    <w:rsid w:val="007A771F"/>
    <w:rsid w:val="007A789C"/>
    <w:rsid w:val="007A7916"/>
    <w:rsid w:val="007A7955"/>
    <w:rsid w:val="007A7A0A"/>
    <w:rsid w:val="007A7A89"/>
    <w:rsid w:val="007A7DB2"/>
    <w:rsid w:val="007A7EAC"/>
    <w:rsid w:val="007A7F0E"/>
    <w:rsid w:val="007A7F1E"/>
    <w:rsid w:val="007A7F63"/>
    <w:rsid w:val="007B0027"/>
    <w:rsid w:val="007B00D1"/>
    <w:rsid w:val="007B00DA"/>
    <w:rsid w:val="007B0118"/>
    <w:rsid w:val="007B0501"/>
    <w:rsid w:val="007B0626"/>
    <w:rsid w:val="007B0870"/>
    <w:rsid w:val="007B08DB"/>
    <w:rsid w:val="007B08E5"/>
    <w:rsid w:val="007B0A19"/>
    <w:rsid w:val="007B0AE2"/>
    <w:rsid w:val="007B0BA1"/>
    <w:rsid w:val="007B0CC4"/>
    <w:rsid w:val="007B0DE5"/>
    <w:rsid w:val="007B101A"/>
    <w:rsid w:val="007B1072"/>
    <w:rsid w:val="007B11DA"/>
    <w:rsid w:val="007B12E4"/>
    <w:rsid w:val="007B13D8"/>
    <w:rsid w:val="007B14AA"/>
    <w:rsid w:val="007B15D5"/>
    <w:rsid w:val="007B174B"/>
    <w:rsid w:val="007B1922"/>
    <w:rsid w:val="007B1B5D"/>
    <w:rsid w:val="007B1F17"/>
    <w:rsid w:val="007B1F24"/>
    <w:rsid w:val="007B1FDC"/>
    <w:rsid w:val="007B205C"/>
    <w:rsid w:val="007B223B"/>
    <w:rsid w:val="007B2280"/>
    <w:rsid w:val="007B2295"/>
    <w:rsid w:val="007B22E5"/>
    <w:rsid w:val="007B2379"/>
    <w:rsid w:val="007B2653"/>
    <w:rsid w:val="007B278D"/>
    <w:rsid w:val="007B2868"/>
    <w:rsid w:val="007B2AE2"/>
    <w:rsid w:val="007B2AF5"/>
    <w:rsid w:val="007B2B6F"/>
    <w:rsid w:val="007B30BA"/>
    <w:rsid w:val="007B3201"/>
    <w:rsid w:val="007B3500"/>
    <w:rsid w:val="007B361A"/>
    <w:rsid w:val="007B36C1"/>
    <w:rsid w:val="007B3A08"/>
    <w:rsid w:val="007B3A16"/>
    <w:rsid w:val="007B3A62"/>
    <w:rsid w:val="007B3A81"/>
    <w:rsid w:val="007B3B0A"/>
    <w:rsid w:val="007B3F9E"/>
    <w:rsid w:val="007B4017"/>
    <w:rsid w:val="007B41EC"/>
    <w:rsid w:val="007B4358"/>
    <w:rsid w:val="007B45F2"/>
    <w:rsid w:val="007B460C"/>
    <w:rsid w:val="007B4691"/>
    <w:rsid w:val="007B46F8"/>
    <w:rsid w:val="007B4780"/>
    <w:rsid w:val="007B4832"/>
    <w:rsid w:val="007B487E"/>
    <w:rsid w:val="007B490B"/>
    <w:rsid w:val="007B4953"/>
    <w:rsid w:val="007B4A08"/>
    <w:rsid w:val="007B4A5A"/>
    <w:rsid w:val="007B4AB3"/>
    <w:rsid w:val="007B4B12"/>
    <w:rsid w:val="007B4B90"/>
    <w:rsid w:val="007B4B9E"/>
    <w:rsid w:val="007B4CB5"/>
    <w:rsid w:val="007B4DFA"/>
    <w:rsid w:val="007B4E8C"/>
    <w:rsid w:val="007B4EC6"/>
    <w:rsid w:val="007B4EF2"/>
    <w:rsid w:val="007B4F86"/>
    <w:rsid w:val="007B50FC"/>
    <w:rsid w:val="007B5114"/>
    <w:rsid w:val="007B511E"/>
    <w:rsid w:val="007B521B"/>
    <w:rsid w:val="007B5276"/>
    <w:rsid w:val="007B53DB"/>
    <w:rsid w:val="007B5426"/>
    <w:rsid w:val="007B5673"/>
    <w:rsid w:val="007B587A"/>
    <w:rsid w:val="007B599A"/>
    <w:rsid w:val="007B5AF1"/>
    <w:rsid w:val="007B5BDF"/>
    <w:rsid w:val="007B5D90"/>
    <w:rsid w:val="007B5DB2"/>
    <w:rsid w:val="007B5DE8"/>
    <w:rsid w:val="007B5F44"/>
    <w:rsid w:val="007B6334"/>
    <w:rsid w:val="007B6478"/>
    <w:rsid w:val="007B662B"/>
    <w:rsid w:val="007B67F6"/>
    <w:rsid w:val="007B6883"/>
    <w:rsid w:val="007B68C1"/>
    <w:rsid w:val="007B6ABD"/>
    <w:rsid w:val="007B6E5C"/>
    <w:rsid w:val="007B70D5"/>
    <w:rsid w:val="007B7192"/>
    <w:rsid w:val="007B7677"/>
    <w:rsid w:val="007B76B1"/>
    <w:rsid w:val="007B772A"/>
    <w:rsid w:val="007B7738"/>
    <w:rsid w:val="007B778F"/>
    <w:rsid w:val="007B7BCA"/>
    <w:rsid w:val="007B7DA3"/>
    <w:rsid w:val="007B7F16"/>
    <w:rsid w:val="007C0034"/>
    <w:rsid w:val="007C00E9"/>
    <w:rsid w:val="007C02CD"/>
    <w:rsid w:val="007C0347"/>
    <w:rsid w:val="007C057F"/>
    <w:rsid w:val="007C0952"/>
    <w:rsid w:val="007C0980"/>
    <w:rsid w:val="007C0BB6"/>
    <w:rsid w:val="007C0BE9"/>
    <w:rsid w:val="007C0DE4"/>
    <w:rsid w:val="007C0E68"/>
    <w:rsid w:val="007C0ED2"/>
    <w:rsid w:val="007C0EDD"/>
    <w:rsid w:val="007C0F17"/>
    <w:rsid w:val="007C0F1F"/>
    <w:rsid w:val="007C0F48"/>
    <w:rsid w:val="007C1107"/>
    <w:rsid w:val="007C133B"/>
    <w:rsid w:val="007C1558"/>
    <w:rsid w:val="007C171B"/>
    <w:rsid w:val="007C179D"/>
    <w:rsid w:val="007C17A9"/>
    <w:rsid w:val="007C1814"/>
    <w:rsid w:val="007C1A62"/>
    <w:rsid w:val="007C1A7E"/>
    <w:rsid w:val="007C1CA0"/>
    <w:rsid w:val="007C1D06"/>
    <w:rsid w:val="007C20A5"/>
    <w:rsid w:val="007C2147"/>
    <w:rsid w:val="007C222C"/>
    <w:rsid w:val="007C227F"/>
    <w:rsid w:val="007C2456"/>
    <w:rsid w:val="007C27D7"/>
    <w:rsid w:val="007C2863"/>
    <w:rsid w:val="007C2928"/>
    <w:rsid w:val="007C295B"/>
    <w:rsid w:val="007C29EA"/>
    <w:rsid w:val="007C2B02"/>
    <w:rsid w:val="007C2B2C"/>
    <w:rsid w:val="007C2C5B"/>
    <w:rsid w:val="007C2D59"/>
    <w:rsid w:val="007C2EAA"/>
    <w:rsid w:val="007C301F"/>
    <w:rsid w:val="007C305C"/>
    <w:rsid w:val="007C31AA"/>
    <w:rsid w:val="007C31B2"/>
    <w:rsid w:val="007C3316"/>
    <w:rsid w:val="007C3324"/>
    <w:rsid w:val="007C352E"/>
    <w:rsid w:val="007C3564"/>
    <w:rsid w:val="007C3677"/>
    <w:rsid w:val="007C39A7"/>
    <w:rsid w:val="007C39DB"/>
    <w:rsid w:val="007C3BF2"/>
    <w:rsid w:val="007C3C71"/>
    <w:rsid w:val="007C3D56"/>
    <w:rsid w:val="007C3DC4"/>
    <w:rsid w:val="007C3EA8"/>
    <w:rsid w:val="007C3EFB"/>
    <w:rsid w:val="007C3F60"/>
    <w:rsid w:val="007C3FA7"/>
    <w:rsid w:val="007C405E"/>
    <w:rsid w:val="007C41B7"/>
    <w:rsid w:val="007C4299"/>
    <w:rsid w:val="007C434D"/>
    <w:rsid w:val="007C43D9"/>
    <w:rsid w:val="007C445C"/>
    <w:rsid w:val="007C45A0"/>
    <w:rsid w:val="007C4679"/>
    <w:rsid w:val="007C486B"/>
    <w:rsid w:val="007C4E28"/>
    <w:rsid w:val="007C5033"/>
    <w:rsid w:val="007C53F8"/>
    <w:rsid w:val="007C5492"/>
    <w:rsid w:val="007C5512"/>
    <w:rsid w:val="007C5697"/>
    <w:rsid w:val="007C569D"/>
    <w:rsid w:val="007C586C"/>
    <w:rsid w:val="007C5A59"/>
    <w:rsid w:val="007C5ACF"/>
    <w:rsid w:val="007C5B27"/>
    <w:rsid w:val="007C5B65"/>
    <w:rsid w:val="007C5C36"/>
    <w:rsid w:val="007C5D82"/>
    <w:rsid w:val="007C5D8D"/>
    <w:rsid w:val="007C5E6D"/>
    <w:rsid w:val="007C5E7B"/>
    <w:rsid w:val="007C5F09"/>
    <w:rsid w:val="007C6006"/>
    <w:rsid w:val="007C6018"/>
    <w:rsid w:val="007C6164"/>
    <w:rsid w:val="007C62CA"/>
    <w:rsid w:val="007C6626"/>
    <w:rsid w:val="007C6748"/>
    <w:rsid w:val="007C67CE"/>
    <w:rsid w:val="007C68AB"/>
    <w:rsid w:val="007C6983"/>
    <w:rsid w:val="007C69DE"/>
    <w:rsid w:val="007C6D9C"/>
    <w:rsid w:val="007C6FA8"/>
    <w:rsid w:val="007C70DA"/>
    <w:rsid w:val="007C70F4"/>
    <w:rsid w:val="007C712F"/>
    <w:rsid w:val="007C7233"/>
    <w:rsid w:val="007C72AF"/>
    <w:rsid w:val="007C7304"/>
    <w:rsid w:val="007C76AC"/>
    <w:rsid w:val="007C7730"/>
    <w:rsid w:val="007C7AD6"/>
    <w:rsid w:val="007C7CFF"/>
    <w:rsid w:val="007C7D9C"/>
    <w:rsid w:val="007C7E24"/>
    <w:rsid w:val="007D00AC"/>
    <w:rsid w:val="007D00BA"/>
    <w:rsid w:val="007D020D"/>
    <w:rsid w:val="007D022A"/>
    <w:rsid w:val="007D057D"/>
    <w:rsid w:val="007D0615"/>
    <w:rsid w:val="007D077B"/>
    <w:rsid w:val="007D0780"/>
    <w:rsid w:val="007D07D5"/>
    <w:rsid w:val="007D082D"/>
    <w:rsid w:val="007D0897"/>
    <w:rsid w:val="007D091C"/>
    <w:rsid w:val="007D09BB"/>
    <w:rsid w:val="007D0B38"/>
    <w:rsid w:val="007D0C67"/>
    <w:rsid w:val="007D0C9F"/>
    <w:rsid w:val="007D0CF8"/>
    <w:rsid w:val="007D10A8"/>
    <w:rsid w:val="007D10BD"/>
    <w:rsid w:val="007D1236"/>
    <w:rsid w:val="007D13F6"/>
    <w:rsid w:val="007D144C"/>
    <w:rsid w:val="007D1477"/>
    <w:rsid w:val="007D16D4"/>
    <w:rsid w:val="007D1BEA"/>
    <w:rsid w:val="007D1C42"/>
    <w:rsid w:val="007D1D4B"/>
    <w:rsid w:val="007D1DA3"/>
    <w:rsid w:val="007D1EE4"/>
    <w:rsid w:val="007D1FEB"/>
    <w:rsid w:val="007D2003"/>
    <w:rsid w:val="007D205C"/>
    <w:rsid w:val="007D22E1"/>
    <w:rsid w:val="007D255A"/>
    <w:rsid w:val="007D257C"/>
    <w:rsid w:val="007D25BC"/>
    <w:rsid w:val="007D26C8"/>
    <w:rsid w:val="007D29ED"/>
    <w:rsid w:val="007D2A6F"/>
    <w:rsid w:val="007D2A7E"/>
    <w:rsid w:val="007D2AB8"/>
    <w:rsid w:val="007D3018"/>
    <w:rsid w:val="007D3141"/>
    <w:rsid w:val="007D31D2"/>
    <w:rsid w:val="007D3313"/>
    <w:rsid w:val="007D3520"/>
    <w:rsid w:val="007D356D"/>
    <w:rsid w:val="007D35A6"/>
    <w:rsid w:val="007D35F4"/>
    <w:rsid w:val="007D3843"/>
    <w:rsid w:val="007D3ADB"/>
    <w:rsid w:val="007D3B88"/>
    <w:rsid w:val="007D3BA1"/>
    <w:rsid w:val="007D3DB5"/>
    <w:rsid w:val="007D3FED"/>
    <w:rsid w:val="007D4056"/>
    <w:rsid w:val="007D431D"/>
    <w:rsid w:val="007D43E1"/>
    <w:rsid w:val="007D455E"/>
    <w:rsid w:val="007D474A"/>
    <w:rsid w:val="007D4980"/>
    <w:rsid w:val="007D4D18"/>
    <w:rsid w:val="007D4E6C"/>
    <w:rsid w:val="007D5165"/>
    <w:rsid w:val="007D51D1"/>
    <w:rsid w:val="007D5366"/>
    <w:rsid w:val="007D536A"/>
    <w:rsid w:val="007D5745"/>
    <w:rsid w:val="007D5810"/>
    <w:rsid w:val="007D5904"/>
    <w:rsid w:val="007D5C1D"/>
    <w:rsid w:val="007D5C1E"/>
    <w:rsid w:val="007D5DBF"/>
    <w:rsid w:val="007D5EA4"/>
    <w:rsid w:val="007D5EFC"/>
    <w:rsid w:val="007D5F4A"/>
    <w:rsid w:val="007D60F2"/>
    <w:rsid w:val="007D628C"/>
    <w:rsid w:val="007D6359"/>
    <w:rsid w:val="007D64B0"/>
    <w:rsid w:val="007D65C6"/>
    <w:rsid w:val="007D676B"/>
    <w:rsid w:val="007D6C0B"/>
    <w:rsid w:val="007D6D2F"/>
    <w:rsid w:val="007D6DC7"/>
    <w:rsid w:val="007D6F56"/>
    <w:rsid w:val="007D712F"/>
    <w:rsid w:val="007D71F1"/>
    <w:rsid w:val="007D7441"/>
    <w:rsid w:val="007D753E"/>
    <w:rsid w:val="007D7750"/>
    <w:rsid w:val="007D77C6"/>
    <w:rsid w:val="007D77F6"/>
    <w:rsid w:val="007D7816"/>
    <w:rsid w:val="007D78E8"/>
    <w:rsid w:val="007D7A1D"/>
    <w:rsid w:val="007D7B10"/>
    <w:rsid w:val="007D7D9A"/>
    <w:rsid w:val="007D7E07"/>
    <w:rsid w:val="007E0175"/>
    <w:rsid w:val="007E0182"/>
    <w:rsid w:val="007E0485"/>
    <w:rsid w:val="007E04B6"/>
    <w:rsid w:val="007E06DD"/>
    <w:rsid w:val="007E080D"/>
    <w:rsid w:val="007E0A24"/>
    <w:rsid w:val="007E0A3E"/>
    <w:rsid w:val="007E0A9D"/>
    <w:rsid w:val="007E0AF0"/>
    <w:rsid w:val="007E0F82"/>
    <w:rsid w:val="007E12C2"/>
    <w:rsid w:val="007E14CC"/>
    <w:rsid w:val="007E164D"/>
    <w:rsid w:val="007E1660"/>
    <w:rsid w:val="007E172C"/>
    <w:rsid w:val="007E1748"/>
    <w:rsid w:val="007E1787"/>
    <w:rsid w:val="007E19A9"/>
    <w:rsid w:val="007E1AC5"/>
    <w:rsid w:val="007E1DB3"/>
    <w:rsid w:val="007E1DD9"/>
    <w:rsid w:val="007E1E1B"/>
    <w:rsid w:val="007E2078"/>
    <w:rsid w:val="007E2267"/>
    <w:rsid w:val="007E2373"/>
    <w:rsid w:val="007E2578"/>
    <w:rsid w:val="007E25CB"/>
    <w:rsid w:val="007E25CD"/>
    <w:rsid w:val="007E2654"/>
    <w:rsid w:val="007E27A6"/>
    <w:rsid w:val="007E296A"/>
    <w:rsid w:val="007E2980"/>
    <w:rsid w:val="007E29E1"/>
    <w:rsid w:val="007E2B1F"/>
    <w:rsid w:val="007E2CB6"/>
    <w:rsid w:val="007E2CDC"/>
    <w:rsid w:val="007E2CF4"/>
    <w:rsid w:val="007E2CFD"/>
    <w:rsid w:val="007E31F9"/>
    <w:rsid w:val="007E354E"/>
    <w:rsid w:val="007E35FB"/>
    <w:rsid w:val="007E3617"/>
    <w:rsid w:val="007E3630"/>
    <w:rsid w:val="007E365A"/>
    <w:rsid w:val="007E38F4"/>
    <w:rsid w:val="007E397D"/>
    <w:rsid w:val="007E39ED"/>
    <w:rsid w:val="007E3AE2"/>
    <w:rsid w:val="007E3BB3"/>
    <w:rsid w:val="007E3E39"/>
    <w:rsid w:val="007E4211"/>
    <w:rsid w:val="007E4443"/>
    <w:rsid w:val="007E45F5"/>
    <w:rsid w:val="007E466E"/>
    <w:rsid w:val="007E4771"/>
    <w:rsid w:val="007E4B8A"/>
    <w:rsid w:val="007E4C78"/>
    <w:rsid w:val="007E4CA8"/>
    <w:rsid w:val="007E4CC3"/>
    <w:rsid w:val="007E4F75"/>
    <w:rsid w:val="007E504D"/>
    <w:rsid w:val="007E51CA"/>
    <w:rsid w:val="007E5543"/>
    <w:rsid w:val="007E5591"/>
    <w:rsid w:val="007E55C1"/>
    <w:rsid w:val="007E597A"/>
    <w:rsid w:val="007E5A5D"/>
    <w:rsid w:val="007E5C3C"/>
    <w:rsid w:val="007E5D67"/>
    <w:rsid w:val="007E5D7D"/>
    <w:rsid w:val="007E5EDA"/>
    <w:rsid w:val="007E5F6A"/>
    <w:rsid w:val="007E5FD2"/>
    <w:rsid w:val="007E609A"/>
    <w:rsid w:val="007E60DE"/>
    <w:rsid w:val="007E6119"/>
    <w:rsid w:val="007E6166"/>
    <w:rsid w:val="007E6180"/>
    <w:rsid w:val="007E646C"/>
    <w:rsid w:val="007E64B7"/>
    <w:rsid w:val="007E654B"/>
    <w:rsid w:val="007E687F"/>
    <w:rsid w:val="007E6884"/>
    <w:rsid w:val="007E6B8B"/>
    <w:rsid w:val="007E6D6B"/>
    <w:rsid w:val="007E6F4E"/>
    <w:rsid w:val="007E7098"/>
    <w:rsid w:val="007E7294"/>
    <w:rsid w:val="007E734E"/>
    <w:rsid w:val="007E76B5"/>
    <w:rsid w:val="007E77C5"/>
    <w:rsid w:val="007E78BF"/>
    <w:rsid w:val="007E7B0B"/>
    <w:rsid w:val="007E7B0F"/>
    <w:rsid w:val="007E7C43"/>
    <w:rsid w:val="007E7D11"/>
    <w:rsid w:val="007E7D21"/>
    <w:rsid w:val="007E7D8E"/>
    <w:rsid w:val="007F010C"/>
    <w:rsid w:val="007F03C3"/>
    <w:rsid w:val="007F0530"/>
    <w:rsid w:val="007F07CC"/>
    <w:rsid w:val="007F084F"/>
    <w:rsid w:val="007F0874"/>
    <w:rsid w:val="007F08B3"/>
    <w:rsid w:val="007F0AE9"/>
    <w:rsid w:val="007F0B7C"/>
    <w:rsid w:val="007F0C72"/>
    <w:rsid w:val="007F111E"/>
    <w:rsid w:val="007F1196"/>
    <w:rsid w:val="007F11A7"/>
    <w:rsid w:val="007F126F"/>
    <w:rsid w:val="007F12E9"/>
    <w:rsid w:val="007F1307"/>
    <w:rsid w:val="007F1587"/>
    <w:rsid w:val="007F17F3"/>
    <w:rsid w:val="007F189A"/>
    <w:rsid w:val="007F1952"/>
    <w:rsid w:val="007F198A"/>
    <w:rsid w:val="007F1A04"/>
    <w:rsid w:val="007F1A41"/>
    <w:rsid w:val="007F1CFA"/>
    <w:rsid w:val="007F2069"/>
    <w:rsid w:val="007F211A"/>
    <w:rsid w:val="007F2293"/>
    <w:rsid w:val="007F24DE"/>
    <w:rsid w:val="007F26E7"/>
    <w:rsid w:val="007F2B90"/>
    <w:rsid w:val="007F2BCE"/>
    <w:rsid w:val="007F2C64"/>
    <w:rsid w:val="007F2DBB"/>
    <w:rsid w:val="007F2F2E"/>
    <w:rsid w:val="007F2F43"/>
    <w:rsid w:val="007F2FA0"/>
    <w:rsid w:val="007F303A"/>
    <w:rsid w:val="007F3159"/>
    <w:rsid w:val="007F32E5"/>
    <w:rsid w:val="007F331A"/>
    <w:rsid w:val="007F34AD"/>
    <w:rsid w:val="007F37C2"/>
    <w:rsid w:val="007F3CBB"/>
    <w:rsid w:val="007F3D6B"/>
    <w:rsid w:val="007F3EA0"/>
    <w:rsid w:val="007F4278"/>
    <w:rsid w:val="007F4358"/>
    <w:rsid w:val="007F4443"/>
    <w:rsid w:val="007F4485"/>
    <w:rsid w:val="007F44CB"/>
    <w:rsid w:val="007F4521"/>
    <w:rsid w:val="007F452B"/>
    <w:rsid w:val="007F4611"/>
    <w:rsid w:val="007F46BB"/>
    <w:rsid w:val="007F46FF"/>
    <w:rsid w:val="007F47FC"/>
    <w:rsid w:val="007F4826"/>
    <w:rsid w:val="007F4A65"/>
    <w:rsid w:val="007F4ACE"/>
    <w:rsid w:val="007F4B36"/>
    <w:rsid w:val="007F4C3A"/>
    <w:rsid w:val="007F4EA8"/>
    <w:rsid w:val="007F50C6"/>
    <w:rsid w:val="007F5271"/>
    <w:rsid w:val="007F52EA"/>
    <w:rsid w:val="007F5355"/>
    <w:rsid w:val="007F5432"/>
    <w:rsid w:val="007F55F0"/>
    <w:rsid w:val="007F57B8"/>
    <w:rsid w:val="007F5921"/>
    <w:rsid w:val="007F5A97"/>
    <w:rsid w:val="007F5BCE"/>
    <w:rsid w:val="007F5CC4"/>
    <w:rsid w:val="007F5CE2"/>
    <w:rsid w:val="007F5D2B"/>
    <w:rsid w:val="007F5F30"/>
    <w:rsid w:val="007F60F9"/>
    <w:rsid w:val="007F6114"/>
    <w:rsid w:val="007F62B1"/>
    <w:rsid w:val="007F650D"/>
    <w:rsid w:val="007F68AC"/>
    <w:rsid w:val="007F6A16"/>
    <w:rsid w:val="007F6AA5"/>
    <w:rsid w:val="007F6ACA"/>
    <w:rsid w:val="007F6BA9"/>
    <w:rsid w:val="007F6F1B"/>
    <w:rsid w:val="007F6F4D"/>
    <w:rsid w:val="007F6FB6"/>
    <w:rsid w:val="007F7451"/>
    <w:rsid w:val="007F7482"/>
    <w:rsid w:val="007F77AC"/>
    <w:rsid w:val="007F78EB"/>
    <w:rsid w:val="007F7905"/>
    <w:rsid w:val="007F79EE"/>
    <w:rsid w:val="007F7B35"/>
    <w:rsid w:val="007F7B84"/>
    <w:rsid w:val="007F7F26"/>
    <w:rsid w:val="007F7FDA"/>
    <w:rsid w:val="0080014C"/>
    <w:rsid w:val="0080020B"/>
    <w:rsid w:val="0080031A"/>
    <w:rsid w:val="00800331"/>
    <w:rsid w:val="0080041B"/>
    <w:rsid w:val="00800482"/>
    <w:rsid w:val="008006F8"/>
    <w:rsid w:val="008008BA"/>
    <w:rsid w:val="00800A7C"/>
    <w:rsid w:val="00800B03"/>
    <w:rsid w:val="00800B09"/>
    <w:rsid w:val="00800EED"/>
    <w:rsid w:val="00800FBD"/>
    <w:rsid w:val="00800FF6"/>
    <w:rsid w:val="0080112B"/>
    <w:rsid w:val="00801141"/>
    <w:rsid w:val="0080117B"/>
    <w:rsid w:val="00801291"/>
    <w:rsid w:val="008012D4"/>
    <w:rsid w:val="0080143C"/>
    <w:rsid w:val="008016A9"/>
    <w:rsid w:val="00801808"/>
    <w:rsid w:val="008019AA"/>
    <w:rsid w:val="00801A4D"/>
    <w:rsid w:val="00801BD0"/>
    <w:rsid w:val="00801C45"/>
    <w:rsid w:val="00801CC6"/>
    <w:rsid w:val="00801E7D"/>
    <w:rsid w:val="00801ED9"/>
    <w:rsid w:val="008021B6"/>
    <w:rsid w:val="0080225E"/>
    <w:rsid w:val="008026A5"/>
    <w:rsid w:val="00802910"/>
    <w:rsid w:val="00802A46"/>
    <w:rsid w:val="00802B26"/>
    <w:rsid w:val="00802D1A"/>
    <w:rsid w:val="00802FB7"/>
    <w:rsid w:val="00803045"/>
    <w:rsid w:val="00803148"/>
    <w:rsid w:val="00803245"/>
    <w:rsid w:val="0080334A"/>
    <w:rsid w:val="0080349B"/>
    <w:rsid w:val="008038F6"/>
    <w:rsid w:val="00803988"/>
    <w:rsid w:val="0080399C"/>
    <w:rsid w:val="008039D2"/>
    <w:rsid w:val="00803B12"/>
    <w:rsid w:val="00803BB9"/>
    <w:rsid w:val="00803BD4"/>
    <w:rsid w:val="00803CBB"/>
    <w:rsid w:val="00803CEA"/>
    <w:rsid w:val="00803D08"/>
    <w:rsid w:val="00803D3E"/>
    <w:rsid w:val="00803D82"/>
    <w:rsid w:val="00803DEE"/>
    <w:rsid w:val="00803E63"/>
    <w:rsid w:val="00803EBF"/>
    <w:rsid w:val="00804148"/>
    <w:rsid w:val="00804201"/>
    <w:rsid w:val="00804372"/>
    <w:rsid w:val="008043B5"/>
    <w:rsid w:val="00804569"/>
    <w:rsid w:val="00804622"/>
    <w:rsid w:val="00804C00"/>
    <w:rsid w:val="00804C58"/>
    <w:rsid w:val="00804D0A"/>
    <w:rsid w:val="00804E2B"/>
    <w:rsid w:val="00804F6A"/>
    <w:rsid w:val="00804F92"/>
    <w:rsid w:val="00804F98"/>
    <w:rsid w:val="00804FB2"/>
    <w:rsid w:val="00805281"/>
    <w:rsid w:val="008052FC"/>
    <w:rsid w:val="0080569E"/>
    <w:rsid w:val="008059B7"/>
    <w:rsid w:val="00805A42"/>
    <w:rsid w:val="00805B16"/>
    <w:rsid w:val="00805BD5"/>
    <w:rsid w:val="00805CF1"/>
    <w:rsid w:val="00805DC5"/>
    <w:rsid w:val="00805DF2"/>
    <w:rsid w:val="00805E2D"/>
    <w:rsid w:val="00805E80"/>
    <w:rsid w:val="00805F53"/>
    <w:rsid w:val="0080601A"/>
    <w:rsid w:val="0080608B"/>
    <w:rsid w:val="008065B0"/>
    <w:rsid w:val="008065BD"/>
    <w:rsid w:val="0080684C"/>
    <w:rsid w:val="008068D2"/>
    <w:rsid w:val="008068E7"/>
    <w:rsid w:val="008068F7"/>
    <w:rsid w:val="008069DF"/>
    <w:rsid w:val="00806A58"/>
    <w:rsid w:val="00806B02"/>
    <w:rsid w:val="00806B17"/>
    <w:rsid w:val="00806C7A"/>
    <w:rsid w:val="00806C93"/>
    <w:rsid w:val="00806E73"/>
    <w:rsid w:val="00806F84"/>
    <w:rsid w:val="0080703C"/>
    <w:rsid w:val="008070E4"/>
    <w:rsid w:val="00807194"/>
    <w:rsid w:val="0080740D"/>
    <w:rsid w:val="008074AA"/>
    <w:rsid w:val="00807654"/>
    <w:rsid w:val="00807681"/>
    <w:rsid w:val="00807998"/>
    <w:rsid w:val="00807AE9"/>
    <w:rsid w:val="00807B14"/>
    <w:rsid w:val="00807B21"/>
    <w:rsid w:val="00807C83"/>
    <w:rsid w:val="00807D11"/>
    <w:rsid w:val="00807D83"/>
    <w:rsid w:val="00807DAB"/>
    <w:rsid w:val="00810116"/>
    <w:rsid w:val="00810223"/>
    <w:rsid w:val="0081037F"/>
    <w:rsid w:val="008104C8"/>
    <w:rsid w:val="008106E7"/>
    <w:rsid w:val="00810768"/>
    <w:rsid w:val="00810B10"/>
    <w:rsid w:val="00810B8D"/>
    <w:rsid w:val="00810B8F"/>
    <w:rsid w:val="00810BC5"/>
    <w:rsid w:val="00810C14"/>
    <w:rsid w:val="00810C40"/>
    <w:rsid w:val="00810D5B"/>
    <w:rsid w:val="00810F38"/>
    <w:rsid w:val="008112F4"/>
    <w:rsid w:val="0081150F"/>
    <w:rsid w:val="00811760"/>
    <w:rsid w:val="0081177B"/>
    <w:rsid w:val="00811802"/>
    <w:rsid w:val="00811D58"/>
    <w:rsid w:val="00811E21"/>
    <w:rsid w:val="00811E56"/>
    <w:rsid w:val="008120C2"/>
    <w:rsid w:val="008121DE"/>
    <w:rsid w:val="008122F0"/>
    <w:rsid w:val="00812387"/>
    <w:rsid w:val="0081251B"/>
    <w:rsid w:val="008127A3"/>
    <w:rsid w:val="008127E0"/>
    <w:rsid w:val="00812A10"/>
    <w:rsid w:val="00812A32"/>
    <w:rsid w:val="00812F4F"/>
    <w:rsid w:val="00813300"/>
    <w:rsid w:val="008133AF"/>
    <w:rsid w:val="008133B1"/>
    <w:rsid w:val="008133F2"/>
    <w:rsid w:val="00813567"/>
    <w:rsid w:val="00813587"/>
    <w:rsid w:val="00813891"/>
    <w:rsid w:val="008139DF"/>
    <w:rsid w:val="00813CDA"/>
    <w:rsid w:val="00813CF0"/>
    <w:rsid w:val="00813F8B"/>
    <w:rsid w:val="008140A5"/>
    <w:rsid w:val="0081411F"/>
    <w:rsid w:val="008142E8"/>
    <w:rsid w:val="00814370"/>
    <w:rsid w:val="00814470"/>
    <w:rsid w:val="00814879"/>
    <w:rsid w:val="00814B40"/>
    <w:rsid w:val="00814C63"/>
    <w:rsid w:val="00814E3F"/>
    <w:rsid w:val="00814E4A"/>
    <w:rsid w:val="00814EA5"/>
    <w:rsid w:val="00815150"/>
    <w:rsid w:val="0081534D"/>
    <w:rsid w:val="0081566D"/>
    <w:rsid w:val="00815743"/>
    <w:rsid w:val="008158B5"/>
    <w:rsid w:val="00815938"/>
    <w:rsid w:val="0081599B"/>
    <w:rsid w:val="008159F2"/>
    <w:rsid w:val="00815A03"/>
    <w:rsid w:val="00815A5B"/>
    <w:rsid w:val="00815B7E"/>
    <w:rsid w:val="00815DF3"/>
    <w:rsid w:val="00815E03"/>
    <w:rsid w:val="00815EAE"/>
    <w:rsid w:val="00815FEA"/>
    <w:rsid w:val="00816232"/>
    <w:rsid w:val="0081627A"/>
    <w:rsid w:val="00816401"/>
    <w:rsid w:val="008164EF"/>
    <w:rsid w:val="008165CC"/>
    <w:rsid w:val="00816645"/>
    <w:rsid w:val="00816682"/>
    <w:rsid w:val="0081680F"/>
    <w:rsid w:val="008169B1"/>
    <w:rsid w:val="008169B7"/>
    <w:rsid w:val="00816B10"/>
    <w:rsid w:val="00816C62"/>
    <w:rsid w:val="00816CB7"/>
    <w:rsid w:val="00816DA9"/>
    <w:rsid w:val="0081701D"/>
    <w:rsid w:val="00817045"/>
    <w:rsid w:val="008170E2"/>
    <w:rsid w:val="00817156"/>
    <w:rsid w:val="0081721E"/>
    <w:rsid w:val="00817220"/>
    <w:rsid w:val="0081766A"/>
    <w:rsid w:val="0081785A"/>
    <w:rsid w:val="00817C30"/>
    <w:rsid w:val="00817C4F"/>
    <w:rsid w:val="00817CBB"/>
    <w:rsid w:val="00817D85"/>
    <w:rsid w:val="0082005F"/>
    <w:rsid w:val="008201E8"/>
    <w:rsid w:val="008202BB"/>
    <w:rsid w:val="00820756"/>
    <w:rsid w:val="0082079D"/>
    <w:rsid w:val="0082081E"/>
    <w:rsid w:val="00820904"/>
    <w:rsid w:val="00820A13"/>
    <w:rsid w:val="00820A50"/>
    <w:rsid w:val="00820A9E"/>
    <w:rsid w:val="00820AEE"/>
    <w:rsid w:val="00820B8A"/>
    <w:rsid w:val="00820E1B"/>
    <w:rsid w:val="00821061"/>
    <w:rsid w:val="008218B7"/>
    <w:rsid w:val="0082193F"/>
    <w:rsid w:val="008219E4"/>
    <w:rsid w:val="00821A7B"/>
    <w:rsid w:val="00821AE5"/>
    <w:rsid w:val="00821AEA"/>
    <w:rsid w:val="00821BCA"/>
    <w:rsid w:val="00821C17"/>
    <w:rsid w:val="00821D02"/>
    <w:rsid w:val="00821E51"/>
    <w:rsid w:val="00821E6D"/>
    <w:rsid w:val="00821F32"/>
    <w:rsid w:val="00821FA0"/>
    <w:rsid w:val="00821FCC"/>
    <w:rsid w:val="0082207B"/>
    <w:rsid w:val="008220D5"/>
    <w:rsid w:val="008221C6"/>
    <w:rsid w:val="00822264"/>
    <w:rsid w:val="00822631"/>
    <w:rsid w:val="00822786"/>
    <w:rsid w:val="0082281D"/>
    <w:rsid w:val="008228A8"/>
    <w:rsid w:val="00822940"/>
    <w:rsid w:val="0082294D"/>
    <w:rsid w:val="008229D6"/>
    <w:rsid w:val="00822A08"/>
    <w:rsid w:val="00822ACB"/>
    <w:rsid w:val="00822B1B"/>
    <w:rsid w:val="00822B6A"/>
    <w:rsid w:val="00822BBD"/>
    <w:rsid w:val="00822BCB"/>
    <w:rsid w:val="00822DA1"/>
    <w:rsid w:val="00822E0A"/>
    <w:rsid w:val="00822E0D"/>
    <w:rsid w:val="00823054"/>
    <w:rsid w:val="00823080"/>
    <w:rsid w:val="00823128"/>
    <w:rsid w:val="00823332"/>
    <w:rsid w:val="00823485"/>
    <w:rsid w:val="008237EC"/>
    <w:rsid w:val="00823937"/>
    <w:rsid w:val="008239B2"/>
    <w:rsid w:val="00823C3A"/>
    <w:rsid w:val="00823C6F"/>
    <w:rsid w:val="00823C84"/>
    <w:rsid w:val="00823CF6"/>
    <w:rsid w:val="00824184"/>
    <w:rsid w:val="00824390"/>
    <w:rsid w:val="008243F2"/>
    <w:rsid w:val="008244FF"/>
    <w:rsid w:val="0082495B"/>
    <w:rsid w:val="00824970"/>
    <w:rsid w:val="008249F0"/>
    <w:rsid w:val="00824A4F"/>
    <w:rsid w:val="00824A7D"/>
    <w:rsid w:val="00824E0D"/>
    <w:rsid w:val="00824E35"/>
    <w:rsid w:val="00824EF6"/>
    <w:rsid w:val="00825277"/>
    <w:rsid w:val="008253CE"/>
    <w:rsid w:val="0082545B"/>
    <w:rsid w:val="0082565C"/>
    <w:rsid w:val="00825730"/>
    <w:rsid w:val="0082579D"/>
    <w:rsid w:val="00825A31"/>
    <w:rsid w:val="00825D50"/>
    <w:rsid w:val="00825D63"/>
    <w:rsid w:val="00826038"/>
    <w:rsid w:val="008260E7"/>
    <w:rsid w:val="0082620B"/>
    <w:rsid w:val="00826245"/>
    <w:rsid w:val="008262B8"/>
    <w:rsid w:val="008262D5"/>
    <w:rsid w:val="0082630F"/>
    <w:rsid w:val="0082633B"/>
    <w:rsid w:val="0082665E"/>
    <w:rsid w:val="00826755"/>
    <w:rsid w:val="00826992"/>
    <w:rsid w:val="00826A99"/>
    <w:rsid w:val="00826ACB"/>
    <w:rsid w:val="00826BA8"/>
    <w:rsid w:val="00826C1C"/>
    <w:rsid w:val="00826D47"/>
    <w:rsid w:val="0082703E"/>
    <w:rsid w:val="00827045"/>
    <w:rsid w:val="0082714A"/>
    <w:rsid w:val="00827266"/>
    <w:rsid w:val="00827626"/>
    <w:rsid w:val="0082763B"/>
    <w:rsid w:val="0082766C"/>
    <w:rsid w:val="00827B48"/>
    <w:rsid w:val="00827B7F"/>
    <w:rsid w:val="00827CF9"/>
    <w:rsid w:val="00827E1B"/>
    <w:rsid w:val="00830175"/>
    <w:rsid w:val="0083018D"/>
    <w:rsid w:val="0083039F"/>
    <w:rsid w:val="008305FA"/>
    <w:rsid w:val="008307CA"/>
    <w:rsid w:val="008309E2"/>
    <w:rsid w:val="00830AD7"/>
    <w:rsid w:val="00830BC6"/>
    <w:rsid w:val="00830BE6"/>
    <w:rsid w:val="00830C21"/>
    <w:rsid w:val="00830C57"/>
    <w:rsid w:val="00830E8E"/>
    <w:rsid w:val="00830F30"/>
    <w:rsid w:val="008314ED"/>
    <w:rsid w:val="00831545"/>
    <w:rsid w:val="008315F1"/>
    <w:rsid w:val="0083160E"/>
    <w:rsid w:val="00831619"/>
    <w:rsid w:val="00831701"/>
    <w:rsid w:val="00831972"/>
    <w:rsid w:val="00831DA9"/>
    <w:rsid w:val="00831E09"/>
    <w:rsid w:val="00831F1D"/>
    <w:rsid w:val="0083202D"/>
    <w:rsid w:val="008324B2"/>
    <w:rsid w:val="0083253F"/>
    <w:rsid w:val="008325B4"/>
    <w:rsid w:val="008326B7"/>
    <w:rsid w:val="0083299A"/>
    <w:rsid w:val="008329D1"/>
    <w:rsid w:val="008329D8"/>
    <w:rsid w:val="00832C79"/>
    <w:rsid w:val="00832CC9"/>
    <w:rsid w:val="00832CFB"/>
    <w:rsid w:val="00832D17"/>
    <w:rsid w:val="00832D3D"/>
    <w:rsid w:val="00832E7B"/>
    <w:rsid w:val="00832EFC"/>
    <w:rsid w:val="00833035"/>
    <w:rsid w:val="008331BF"/>
    <w:rsid w:val="008332DE"/>
    <w:rsid w:val="008333B6"/>
    <w:rsid w:val="00833431"/>
    <w:rsid w:val="00833596"/>
    <w:rsid w:val="00833612"/>
    <w:rsid w:val="008336FB"/>
    <w:rsid w:val="008338AE"/>
    <w:rsid w:val="00833984"/>
    <w:rsid w:val="008339A4"/>
    <w:rsid w:val="00833A4E"/>
    <w:rsid w:val="00833B81"/>
    <w:rsid w:val="00833BC6"/>
    <w:rsid w:val="00833C2E"/>
    <w:rsid w:val="00833CF6"/>
    <w:rsid w:val="00833D18"/>
    <w:rsid w:val="00833D9B"/>
    <w:rsid w:val="00833DDA"/>
    <w:rsid w:val="00833FC8"/>
    <w:rsid w:val="008342F5"/>
    <w:rsid w:val="008344BF"/>
    <w:rsid w:val="00834737"/>
    <w:rsid w:val="0083477D"/>
    <w:rsid w:val="008347D5"/>
    <w:rsid w:val="00834953"/>
    <w:rsid w:val="008349AC"/>
    <w:rsid w:val="00834B9E"/>
    <w:rsid w:val="00834D52"/>
    <w:rsid w:val="00834E45"/>
    <w:rsid w:val="00835298"/>
    <w:rsid w:val="008352BD"/>
    <w:rsid w:val="008352C4"/>
    <w:rsid w:val="008355AB"/>
    <w:rsid w:val="008355F0"/>
    <w:rsid w:val="00835690"/>
    <w:rsid w:val="008357A5"/>
    <w:rsid w:val="00835970"/>
    <w:rsid w:val="00835978"/>
    <w:rsid w:val="00835C2A"/>
    <w:rsid w:val="00835EC1"/>
    <w:rsid w:val="0083621A"/>
    <w:rsid w:val="008362A3"/>
    <w:rsid w:val="008364D8"/>
    <w:rsid w:val="0083668E"/>
    <w:rsid w:val="00836746"/>
    <w:rsid w:val="00836A66"/>
    <w:rsid w:val="00836ADE"/>
    <w:rsid w:val="00836D2A"/>
    <w:rsid w:val="00836DB0"/>
    <w:rsid w:val="00836F3E"/>
    <w:rsid w:val="00837741"/>
    <w:rsid w:val="0083788B"/>
    <w:rsid w:val="00837B0B"/>
    <w:rsid w:val="00837C18"/>
    <w:rsid w:val="00837D32"/>
    <w:rsid w:val="00837EA0"/>
    <w:rsid w:val="00837F44"/>
    <w:rsid w:val="008402F7"/>
    <w:rsid w:val="008404DE"/>
    <w:rsid w:val="008407C8"/>
    <w:rsid w:val="00840992"/>
    <w:rsid w:val="008409CA"/>
    <w:rsid w:val="00840DBE"/>
    <w:rsid w:val="00840E95"/>
    <w:rsid w:val="00840EA6"/>
    <w:rsid w:val="00840ED5"/>
    <w:rsid w:val="00840FCB"/>
    <w:rsid w:val="008411D1"/>
    <w:rsid w:val="00841229"/>
    <w:rsid w:val="0084125B"/>
    <w:rsid w:val="0084140B"/>
    <w:rsid w:val="00841752"/>
    <w:rsid w:val="00841A23"/>
    <w:rsid w:val="00841AD1"/>
    <w:rsid w:val="00841B39"/>
    <w:rsid w:val="00841B6E"/>
    <w:rsid w:val="00841B7A"/>
    <w:rsid w:val="00841BA7"/>
    <w:rsid w:val="00841BD4"/>
    <w:rsid w:val="00841D5D"/>
    <w:rsid w:val="00841D98"/>
    <w:rsid w:val="00842049"/>
    <w:rsid w:val="00842086"/>
    <w:rsid w:val="008420F3"/>
    <w:rsid w:val="008421D1"/>
    <w:rsid w:val="008428E9"/>
    <w:rsid w:val="0084291A"/>
    <w:rsid w:val="00842AC8"/>
    <w:rsid w:val="00842DBA"/>
    <w:rsid w:val="00842FAD"/>
    <w:rsid w:val="008430D3"/>
    <w:rsid w:val="008431FC"/>
    <w:rsid w:val="00843270"/>
    <w:rsid w:val="008432CA"/>
    <w:rsid w:val="008432F1"/>
    <w:rsid w:val="00843775"/>
    <w:rsid w:val="008437C5"/>
    <w:rsid w:val="00843814"/>
    <w:rsid w:val="0084381E"/>
    <w:rsid w:val="00843904"/>
    <w:rsid w:val="0084392B"/>
    <w:rsid w:val="008439B8"/>
    <w:rsid w:val="00843B4B"/>
    <w:rsid w:val="00843DC4"/>
    <w:rsid w:val="00843EAC"/>
    <w:rsid w:val="00843EC8"/>
    <w:rsid w:val="00843F3F"/>
    <w:rsid w:val="0084406D"/>
    <w:rsid w:val="00844194"/>
    <w:rsid w:val="008444E9"/>
    <w:rsid w:val="008446B3"/>
    <w:rsid w:val="0084494E"/>
    <w:rsid w:val="00844ABE"/>
    <w:rsid w:val="00844B5B"/>
    <w:rsid w:val="00844B9F"/>
    <w:rsid w:val="00844BC1"/>
    <w:rsid w:val="00844CA6"/>
    <w:rsid w:val="00844E0E"/>
    <w:rsid w:val="00844F3D"/>
    <w:rsid w:val="00844F61"/>
    <w:rsid w:val="008450ED"/>
    <w:rsid w:val="0084511B"/>
    <w:rsid w:val="0084513E"/>
    <w:rsid w:val="0084515E"/>
    <w:rsid w:val="00845298"/>
    <w:rsid w:val="008454B3"/>
    <w:rsid w:val="008455AD"/>
    <w:rsid w:val="00845788"/>
    <w:rsid w:val="00845A5F"/>
    <w:rsid w:val="00845AAD"/>
    <w:rsid w:val="00845B4D"/>
    <w:rsid w:val="00845B85"/>
    <w:rsid w:val="00845D1F"/>
    <w:rsid w:val="00845D59"/>
    <w:rsid w:val="00845DED"/>
    <w:rsid w:val="00845E51"/>
    <w:rsid w:val="00845FAB"/>
    <w:rsid w:val="00845FDA"/>
    <w:rsid w:val="00846008"/>
    <w:rsid w:val="008460B7"/>
    <w:rsid w:val="00846162"/>
    <w:rsid w:val="00846371"/>
    <w:rsid w:val="008468D1"/>
    <w:rsid w:val="00846CAC"/>
    <w:rsid w:val="00846DA8"/>
    <w:rsid w:val="00847022"/>
    <w:rsid w:val="00847141"/>
    <w:rsid w:val="00847296"/>
    <w:rsid w:val="00847F16"/>
    <w:rsid w:val="008500FA"/>
    <w:rsid w:val="008500FE"/>
    <w:rsid w:val="008501C0"/>
    <w:rsid w:val="008502B1"/>
    <w:rsid w:val="00850305"/>
    <w:rsid w:val="0085038C"/>
    <w:rsid w:val="008504AC"/>
    <w:rsid w:val="008504D3"/>
    <w:rsid w:val="00850927"/>
    <w:rsid w:val="008509FB"/>
    <w:rsid w:val="00850C0C"/>
    <w:rsid w:val="00850EAE"/>
    <w:rsid w:val="00850F33"/>
    <w:rsid w:val="00850FB7"/>
    <w:rsid w:val="00850FE0"/>
    <w:rsid w:val="00851066"/>
    <w:rsid w:val="00851197"/>
    <w:rsid w:val="008511B4"/>
    <w:rsid w:val="0085122F"/>
    <w:rsid w:val="0085131E"/>
    <w:rsid w:val="008513ED"/>
    <w:rsid w:val="008513FE"/>
    <w:rsid w:val="00851477"/>
    <w:rsid w:val="00851515"/>
    <w:rsid w:val="008515B6"/>
    <w:rsid w:val="00851716"/>
    <w:rsid w:val="00851B8A"/>
    <w:rsid w:val="00851CA9"/>
    <w:rsid w:val="00851E76"/>
    <w:rsid w:val="00851E9D"/>
    <w:rsid w:val="00851EC0"/>
    <w:rsid w:val="00851EC3"/>
    <w:rsid w:val="00851F55"/>
    <w:rsid w:val="0085207D"/>
    <w:rsid w:val="0085210E"/>
    <w:rsid w:val="0085221C"/>
    <w:rsid w:val="008522D4"/>
    <w:rsid w:val="00852393"/>
    <w:rsid w:val="00852415"/>
    <w:rsid w:val="008524B0"/>
    <w:rsid w:val="008524E2"/>
    <w:rsid w:val="0085257D"/>
    <w:rsid w:val="008525C5"/>
    <w:rsid w:val="008527E8"/>
    <w:rsid w:val="008528A6"/>
    <w:rsid w:val="008528CF"/>
    <w:rsid w:val="00852A21"/>
    <w:rsid w:val="00852B37"/>
    <w:rsid w:val="00852C05"/>
    <w:rsid w:val="00852E2A"/>
    <w:rsid w:val="00852E69"/>
    <w:rsid w:val="00852E7E"/>
    <w:rsid w:val="00852EBE"/>
    <w:rsid w:val="00852F7C"/>
    <w:rsid w:val="008531C7"/>
    <w:rsid w:val="008533C4"/>
    <w:rsid w:val="00853404"/>
    <w:rsid w:val="00853499"/>
    <w:rsid w:val="0085380D"/>
    <w:rsid w:val="0085394B"/>
    <w:rsid w:val="008539B5"/>
    <w:rsid w:val="00853B4A"/>
    <w:rsid w:val="00853D24"/>
    <w:rsid w:val="00853E60"/>
    <w:rsid w:val="00853EC5"/>
    <w:rsid w:val="00853FD9"/>
    <w:rsid w:val="008542F1"/>
    <w:rsid w:val="0085432D"/>
    <w:rsid w:val="00854454"/>
    <w:rsid w:val="008547D2"/>
    <w:rsid w:val="00854850"/>
    <w:rsid w:val="00854895"/>
    <w:rsid w:val="00854898"/>
    <w:rsid w:val="00854989"/>
    <w:rsid w:val="00854AD5"/>
    <w:rsid w:val="00854BD2"/>
    <w:rsid w:val="00854E18"/>
    <w:rsid w:val="00854EAE"/>
    <w:rsid w:val="00855092"/>
    <w:rsid w:val="00855107"/>
    <w:rsid w:val="008551B2"/>
    <w:rsid w:val="0085530F"/>
    <w:rsid w:val="0085542F"/>
    <w:rsid w:val="008554F3"/>
    <w:rsid w:val="008555E2"/>
    <w:rsid w:val="00855648"/>
    <w:rsid w:val="00855741"/>
    <w:rsid w:val="00855764"/>
    <w:rsid w:val="00855AAF"/>
    <w:rsid w:val="00855B1C"/>
    <w:rsid w:val="00855B5D"/>
    <w:rsid w:val="00855C8E"/>
    <w:rsid w:val="00855D8D"/>
    <w:rsid w:val="00855FFA"/>
    <w:rsid w:val="0085605C"/>
    <w:rsid w:val="0085629F"/>
    <w:rsid w:val="00856851"/>
    <w:rsid w:val="00856926"/>
    <w:rsid w:val="00856BAD"/>
    <w:rsid w:val="00856D5D"/>
    <w:rsid w:val="00856D6F"/>
    <w:rsid w:val="00856F02"/>
    <w:rsid w:val="00856FB8"/>
    <w:rsid w:val="00857501"/>
    <w:rsid w:val="0085756A"/>
    <w:rsid w:val="00857A9B"/>
    <w:rsid w:val="00857AB1"/>
    <w:rsid w:val="00857D75"/>
    <w:rsid w:val="00857D95"/>
    <w:rsid w:val="00857D99"/>
    <w:rsid w:val="00857F25"/>
    <w:rsid w:val="0086006C"/>
    <w:rsid w:val="0086021F"/>
    <w:rsid w:val="008602F7"/>
    <w:rsid w:val="00860366"/>
    <w:rsid w:val="008605C0"/>
    <w:rsid w:val="0086077D"/>
    <w:rsid w:val="008607C8"/>
    <w:rsid w:val="00860813"/>
    <w:rsid w:val="00860B86"/>
    <w:rsid w:val="00860CC8"/>
    <w:rsid w:val="00860D27"/>
    <w:rsid w:val="00860D51"/>
    <w:rsid w:val="00860E24"/>
    <w:rsid w:val="00860F7A"/>
    <w:rsid w:val="008610B4"/>
    <w:rsid w:val="008610D0"/>
    <w:rsid w:val="00861153"/>
    <w:rsid w:val="0086118B"/>
    <w:rsid w:val="008611BF"/>
    <w:rsid w:val="00861244"/>
    <w:rsid w:val="00861277"/>
    <w:rsid w:val="00861345"/>
    <w:rsid w:val="00861387"/>
    <w:rsid w:val="00861482"/>
    <w:rsid w:val="0086158A"/>
    <w:rsid w:val="00861674"/>
    <w:rsid w:val="00861958"/>
    <w:rsid w:val="00861A4B"/>
    <w:rsid w:val="00861BE8"/>
    <w:rsid w:val="00861E2C"/>
    <w:rsid w:val="008621E2"/>
    <w:rsid w:val="008622FD"/>
    <w:rsid w:val="00862374"/>
    <w:rsid w:val="00862480"/>
    <w:rsid w:val="008626A1"/>
    <w:rsid w:val="00862837"/>
    <w:rsid w:val="0086297F"/>
    <w:rsid w:val="00862D6F"/>
    <w:rsid w:val="00862DB6"/>
    <w:rsid w:val="00862E7E"/>
    <w:rsid w:val="00862F06"/>
    <w:rsid w:val="00862FD3"/>
    <w:rsid w:val="00863162"/>
    <w:rsid w:val="008631A9"/>
    <w:rsid w:val="008631C0"/>
    <w:rsid w:val="008632A3"/>
    <w:rsid w:val="0086344E"/>
    <w:rsid w:val="008634AD"/>
    <w:rsid w:val="00863510"/>
    <w:rsid w:val="008635E8"/>
    <w:rsid w:val="008636FB"/>
    <w:rsid w:val="00863C28"/>
    <w:rsid w:val="00863C5B"/>
    <w:rsid w:val="00863C90"/>
    <w:rsid w:val="00863CAF"/>
    <w:rsid w:val="00863CB6"/>
    <w:rsid w:val="00863E33"/>
    <w:rsid w:val="008641FE"/>
    <w:rsid w:val="00864219"/>
    <w:rsid w:val="00864290"/>
    <w:rsid w:val="00864332"/>
    <w:rsid w:val="008643AB"/>
    <w:rsid w:val="008644AB"/>
    <w:rsid w:val="008646A7"/>
    <w:rsid w:val="0086477A"/>
    <w:rsid w:val="0086490C"/>
    <w:rsid w:val="00864997"/>
    <w:rsid w:val="00864D65"/>
    <w:rsid w:val="00864E55"/>
    <w:rsid w:val="00864E6F"/>
    <w:rsid w:val="00864F81"/>
    <w:rsid w:val="0086508E"/>
    <w:rsid w:val="008650D3"/>
    <w:rsid w:val="00865136"/>
    <w:rsid w:val="00865140"/>
    <w:rsid w:val="0086537B"/>
    <w:rsid w:val="008653C3"/>
    <w:rsid w:val="0086553E"/>
    <w:rsid w:val="0086557D"/>
    <w:rsid w:val="00865748"/>
    <w:rsid w:val="0086587D"/>
    <w:rsid w:val="0086588C"/>
    <w:rsid w:val="00865DA3"/>
    <w:rsid w:val="00865E53"/>
    <w:rsid w:val="008660A9"/>
    <w:rsid w:val="00866302"/>
    <w:rsid w:val="00866624"/>
    <w:rsid w:val="00866819"/>
    <w:rsid w:val="00866846"/>
    <w:rsid w:val="00866C75"/>
    <w:rsid w:val="00866CC7"/>
    <w:rsid w:val="00866D1E"/>
    <w:rsid w:val="00866D4F"/>
    <w:rsid w:val="00866D7F"/>
    <w:rsid w:val="00866F02"/>
    <w:rsid w:val="00866FC5"/>
    <w:rsid w:val="00867070"/>
    <w:rsid w:val="008672E3"/>
    <w:rsid w:val="008673F1"/>
    <w:rsid w:val="00867422"/>
    <w:rsid w:val="0086747D"/>
    <w:rsid w:val="008676DB"/>
    <w:rsid w:val="008676E7"/>
    <w:rsid w:val="0086775D"/>
    <w:rsid w:val="008677E2"/>
    <w:rsid w:val="00867954"/>
    <w:rsid w:val="008679FB"/>
    <w:rsid w:val="00867A4B"/>
    <w:rsid w:val="00867A9D"/>
    <w:rsid w:val="00867ABF"/>
    <w:rsid w:val="00867C84"/>
    <w:rsid w:val="00867CE1"/>
    <w:rsid w:val="00867EF6"/>
    <w:rsid w:val="00870130"/>
    <w:rsid w:val="00870192"/>
    <w:rsid w:val="0087019A"/>
    <w:rsid w:val="00870605"/>
    <w:rsid w:val="008706FC"/>
    <w:rsid w:val="00870823"/>
    <w:rsid w:val="00870C0C"/>
    <w:rsid w:val="00870D91"/>
    <w:rsid w:val="00870EC4"/>
    <w:rsid w:val="00870FDF"/>
    <w:rsid w:val="0087121A"/>
    <w:rsid w:val="00871829"/>
    <w:rsid w:val="00871B37"/>
    <w:rsid w:val="00871C21"/>
    <w:rsid w:val="00871C32"/>
    <w:rsid w:val="00871C40"/>
    <w:rsid w:val="00871DCD"/>
    <w:rsid w:val="00871EE3"/>
    <w:rsid w:val="0087207C"/>
    <w:rsid w:val="0087213D"/>
    <w:rsid w:val="008724D3"/>
    <w:rsid w:val="0087275B"/>
    <w:rsid w:val="008727B3"/>
    <w:rsid w:val="008727E0"/>
    <w:rsid w:val="008728DA"/>
    <w:rsid w:val="00872989"/>
    <w:rsid w:val="00872A26"/>
    <w:rsid w:val="00872ABC"/>
    <w:rsid w:val="00872B0A"/>
    <w:rsid w:val="00872B9B"/>
    <w:rsid w:val="00872CC7"/>
    <w:rsid w:val="00872D55"/>
    <w:rsid w:val="00872D62"/>
    <w:rsid w:val="00872E23"/>
    <w:rsid w:val="00872F26"/>
    <w:rsid w:val="0087305E"/>
    <w:rsid w:val="008730A9"/>
    <w:rsid w:val="008732D1"/>
    <w:rsid w:val="008733E1"/>
    <w:rsid w:val="0087358F"/>
    <w:rsid w:val="008735EB"/>
    <w:rsid w:val="00873650"/>
    <w:rsid w:val="00873735"/>
    <w:rsid w:val="00873743"/>
    <w:rsid w:val="008737D0"/>
    <w:rsid w:val="00873B28"/>
    <w:rsid w:val="00873B47"/>
    <w:rsid w:val="00873F87"/>
    <w:rsid w:val="00873FFA"/>
    <w:rsid w:val="0087408D"/>
    <w:rsid w:val="008742F9"/>
    <w:rsid w:val="00874359"/>
    <w:rsid w:val="008743F6"/>
    <w:rsid w:val="00874507"/>
    <w:rsid w:val="00874721"/>
    <w:rsid w:val="00874773"/>
    <w:rsid w:val="008747A6"/>
    <w:rsid w:val="008748B1"/>
    <w:rsid w:val="00874B9E"/>
    <w:rsid w:val="00874C8A"/>
    <w:rsid w:val="00874F6D"/>
    <w:rsid w:val="00875063"/>
    <w:rsid w:val="008753B9"/>
    <w:rsid w:val="0087550F"/>
    <w:rsid w:val="0087565E"/>
    <w:rsid w:val="00875745"/>
    <w:rsid w:val="00875959"/>
    <w:rsid w:val="0087598C"/>
    <w:rsid w:val="008759EE"/>
    <w:rsid w:val="00875A0C"/>
    <w:rsid w:val="00875BCB"/>
    <w:rsid w:val="00875C8D"/>
    <w:rsid w:val="00875D5D"/>
    <w:rsid w:val="00875D6E"/>
    <w:rsid w:val="00875DDB"/>
    <w:rsid w:val="00876147"/>
    <w:rsid w:val="00876345"/>
    <w:rsid w:val="00876424"/>
    <w:rsid w:val="0087647A"/>
    <w:rsid w:val="00876634"/>
    <w:rsid w:val="00876643"/>
    <w:rsid w:val="008766C5"/>
    <w:rsid w:val="00876714"/>
    <w:rsid w:val="00876AB4"/>
    <w:rsid w:val="00876C25"/>
    <w:rsid w:val="00876C78"/>
    <w:rsid w:val="00876DF7"/>
    <w:rsid w:val="008771AD"/>
    <w:rsid w:val="00877430"/>
    <w:rsid w:val="00877470"/>
    <w:rsid w:val="008774A0"/>
    <w:rsid w:val="008774A9"/>
    <w:rsid w:val="00877551"/>
    <w:rsid w:val="00877575"/>
    <w:rsid w:val="00877751"/>
    <w:rsid w:val="00877864"/>
    <w:rsid w:val="00877BBA"/>
    <w:rsid w:val="00877C68"/>
    <w:rsid w:val="00877D3B"/>
    <w:rsid w:val="00877D59"/>
    <w:rsid w:val="00880024"/>
    <w:rsid w:val="0088007A"/>
    <w:rsid w:val="008804A3"/>
    <w:rsid w:val="0088070B"/>
    <w:rsid w:val="00880730"/>
    <w:rsid w:val="0088081B"/>
    <w:rsid w:val="00880990"/>
    <w:rsid w:val="00880E5D"/>
    <w:rsid w:val="00880EC8"/>
    <w:rsid w:val="00880ED5"/>
    <w:rsid w:val="0088114B"/>
    <w:rsid w:val="008811DD"/>
    <w:rsid w:val="0088125B"/>
    <w:rsid w:val="008815F0"/>
    <w:rsid w:val="00881652"/>
    <w:rsid w:val="00881756"/>
    <w:rsid w:val="008817E9"/>
    <w:rsid w:val="00881A39"/>
    <w:rsid w:val="00881E2E"/>
    <w:rsid w:val="008821A2"/>
    <w:rsid w:val="008821F3"/>
    <w:rsid w:val="0088237F"/>
    <w:rsid w:val="008825E4"/>
    <w:rsid w:val="008828CE"/>
    <w:rsid w:val="00882B4A"/>
    <w:rsid w:val="00882B85"/>
    <w:rsid w:val="00882DAB"/>
    <w:rsid w:val="00882E2B"/>
    <w:rsid w:val="00882FAF"/>
    <w:rsid w:val="008830BB"/>
    <w:rsid w:val="00883190"/>
    <w:rsid w:val="00883374"/>
    <w:rsid w:val="008836BB"/>
    <w:rsid w:val="00883765"/>
    <w:rsid w:val="0088379D"/>
    <w:rsid w:val="00883944"/>
    <w:rsid w:val="008839E6"/>
    <w:rsid w:val="00883BEC"/>
    <w:rsid w:val="00883C0C"/>
    <w:rsid w:val="00883DE6"/>
    <w:rsid w:val="00883F81"/>
    <w:rsid w:val="0088407C"/>
    <w:rsid w:val="00884102"/>
    <w:rsid w:val="008842F2"/>
    <w:rsid w:val="0088448A"/>
    <w:rsid w:val="008844A6"/>
    <w:rsid w:val="00884601"/>
    <w:rsid w:val="00884763"/>
    <w:rsid w:val="008847E4"/>
    <w:rsid w:val="0088482C"/>
    <w:rsid w:val="008848A7"/>
    <w:rsid w:val="008849C5"/>
    <w:rsid w:val="00884A0C"/>
    <w:rsid w:val="00885151"/>
    <w:rsid w:val="008852E5"/>
    <w:rsid w:val="00885375"/>
    <w:rsid w:val="0088544A"/>
    <w:rsid w:val="00885544"/>
    <w:rsid w:val="008855AB"/>
    <w:rsid w:val="00885908"/>
    <w:rsid w:val="00885A23"/>
    <w:rsid w:val="00885AF5"/>
    <w:rsid w:val="00885B78"/>
    <w:rsid w:val="00885F36"/>
    <w:rsid w:val="00886021"/>
    <w:rsid w:val="0088676C"/>
    <w:rsid w:val="00886772"/>
    <w:rsid w:val="008867E9"/>
    <w:rsid w:val="00886A3E"/>
    <w:rsid w:val="00886BED"/>
    <w:rsid w:val="00886C34"/>
    <w:rsid w:val="00886CD4"/>
    <w:rsid w:val="00886CE1"/>
    <w:rsid w:val="00886CFF"/>
    <w:rsid w:val="00886E19"/>
    <w:rsid w:val="00886EE0"/>
    <w:rsid w:val="00886F13"/>
    <w:rsid w:val="00886F35"/>
    <w:rsid w:val="008873E6"/>
    <w:rsid w:val="008874EE"/>
    <w:rsid w:val="008874F5"/>
    <w:rsid w:val="0088764A"/>
    <w:rsid w:val="00887661"/>
    <w:rsid w:val="008876EC"/>
    <w:rsid w:val="00887755"/>
    <w:rsid w:val="00887797"/>
    <w:rsid w:val="00887867"/>
    <w:rsid w:val="00887958"/>
    <w:rsid w:val="008879E3"/>
    <w:rsid w:val="00887A99"/>
    <w:rsid w:val="00887D25"/>
    <w:rsid w:val="00887D32"/>
    <w:rsid w:val="00887DC6"/>
    <w:rsid w:val="00887DF7"/>
    <w:rsid w:val="0089004B"/>
    <w:rsid w:val="00890200"/>
    <w:rsid w:val="008902C8"/>
    <w:rsid w:val="00890591"/>
    <w:rsid w:val="008905CB"/>
    <w:rsid w:val="008906E1"/>
    <w:rsid w:val="00890723"/>
    <w:rsid w:val="008908E2"/>
    <w:rsid w:val="00890A39"/>
    <w:rsid w:val="00890B93"/>
    <w:rsid w:val="00890C3C"/>
    <w:rsid w:val="00890C6A"/>
    <w:rsid w:val="00890D54"/>
    <w:rsid w:val="00890E7F"/>
    <w:rsid w:val="00890F55"/>
    <w:rsid w:val="008913F0"/>
    <w:rsid w:val="00891782"/>
    <w:rsid w:val="008917EE"/>
    <w:rsid w:val="00891835"/>
    <w:rsid w:val="00891AF0"/>
    <w:rsid w:val="00891C57"/>
    <w:rsid w:val="00891CE9"/>
    <w:rsid w:val="00891CEC"/>
    <w:rsid w:val="00891DFA"/>
    <w:rsid w:val="00891E80"/>
    <w:rsid w:val="0089217E"/>
    <w:rsid w:val="0089249F"/>
    <w:rsid w:val="00892574"/>
    <w:rsid w:val="00892712"/>
    <w:rsid w:val="0089272F"/>
    <w:rsid w:val="0089274A"/>
    <w:rsid w:val="008929A4"/>
    <w:rsid w:val="008929D4"/>
    <w:rsid w:val="00892A9D"/>
    <w:rsid w:val="00892B3B"/>
    <w:rsid w:val="00892D27"/>
    <w:rsid w:val="00892FBC"/>
    <w:rsid w:val="008930DC"/>
    <w:rsid w:val="00893226"/>
    <w:rsid w:val="0089324E"/>
    <w:rsid w:val="00893271"/>
    <w:rsid w:val="008932EC"/>
    <w:rsid w:val="00893411"/>
    <w:rsid w:val="008934FA"/>
    <w:rsid w:val="00893847"/>
    <w:rsid w:val="00893A0E"/>
    <w:rsid w:val="00893BED"/>
    <w:rsid w:val="00893D09"/>
    <w:rsid w:val="00893DB1"/>
    <w:rsid w:val="00893E16"/>
    <w:rsid w:val="00893EC7"/>
    <w:rsid w:val="00893F84"/>
    <w:rsid w:val="008940A0"/>
    <w:rsid w:val="008940F5"/>
    <w:rsid w:val="008941AB"/>
    <w:rsid w:val="008942D1"/>
    <w:rsid w:val="00894340"/>
    <w:rsid w:val="00894556"/>
    <w:rsid w:val="0089461E"/>
    <w:rsid w:val="00894684"/>
    <w:rsid w:val="00894696"/>
    <w:rsid w:val="008946C9"/>
    <w:rsid w:val="008946CD"/>
    <w:rsid w:val="00894740"/>
    <w:rsid w:val="00894811"/>
    <w:rsid w:val="00894876"/>
    <w:rsid w:val="00894B4A"/>
    <w:rsid w:val="00894C36"/>
    <w:rsid w:val="00894E1E"/>
    <w:rsid w:val="00895001"/>
    <w:rsid w:val="0089508B"/>
    <w:rsid w:val="00895165"/>
    <w:rsid w:val="008951FC"/>
    <w:rsid w:val="008952F1"/>
    <w:rsid w:val="0089535E"/>
    <w:rsid w:val="008953FD"/>
    <w:rsid w:val="008955FC"/>
    <w:rsid w:val="008957D9"/>
    <w:rsid w:val="008958EC"/>
    <w:rsid w:val="00895919"/>
    <w:rsid w:val="00895E04"/>
    <w:rsid w:val="00895E2E"/>
    <w:rsid w:val="00895EBC"/>
    <w:rsid w:val="00895EE7"/>
    <w:rsid w:val="00895F71"/>
    <w:rsid w:val="0089625C"/>
    <w:rsid w:val="00896309"/>
    <w:rsid w:val="00896349"/>
    <w:rsid w:val="00896385"/>
    <w:rsid w:val="008963A9"/>
    <w:rsid w:val="00896708"/>
    <w:rsid w:val="00896750"/>
    <w:rsid w:val="0089678A"/>
    <w:rsid w:val="0089689D"/>
    <w:rsid w:val="00896A34"/>
    <w:rsid w:val="00896BD0"/>
    <w:rsid w:val="00896F3B"/>
    <w:rsid w:val="00897271"/>
    <w:rsid w:val="00897324"/>
    <w:rsid w:val="00897798"/>
    <w:rsid w:val="00897957"/>
    <w:rsid w:val="00897972"/>
    <w:rsid w:val="00897980"/>
    <w:rsid w:val="00897A98"/>
    <w:rsid w:val="00897B39"/>
    <w:rsid w:val="00897BB8"/>
    <w:rsid w:val="00897D76"/>
    <w:rsid w:val="00897ECF"/>
    <w:rsid w:val="008A0603"/>
    <w:rsid w:val="008A0627"/>
    <w:rsid w:val="008A098A"/>
    <w:rsid w:val="008A09A8"/>
    <w:rsid w:val="008A0B23"/>
    <w:rsid w:val="008A0BDB"/>
    <w:rsid w:val="008A0D81"/>
    <w:rsid w:val="008A0DD1"/>
    <w:rsid w:val="008A104D"/>
    <w:rsid w:val="008A10FD"/>
    <w:rsid w:val="008A11B4"/>
    <w:rsid w:val="008A11C2"/>
    <w:rsid w:val="008A14AC"/>
    <w:rsid w:val="008A17B3"/>
    <w:rsid w:val="008A17F6"/>
    <w:rsid w:val="008A1DD6"/>
    <w:rsid w:val="008A1E3E"/>
    <w:rsid w:val="008A1F62"/>
    <w:rsid w:val="008A1F66"/>
    <w:rsid w:val="008A2016"/>
    <w:rsid w:val="008A2193"/>
    <w:rsid w:val="008A23D2"/>
    <w:rsid w:val="008A2515"/>
    <w:rsid w:val="008A2674"/>
    <w:rsid w:val="008A2735"/>
    <w:rsid w:val="008A2878"/>
    <w:rsid w:val="008A28A6"/>
    <w:rsid w:val="008A2971"/>
    <w:rsid w:val="008A29A7"/>
    <w:rsid w:val="008A2C9F"/>
    <w:rsid w:val="008A2CCE"/>
    <w:rsid w:val="008A2DE6"/>
    <w:rsid w:val="008A2E5F"/>
    <w:rsid w:val="008A327B"/>
    <w:rsid w:val="008A33CF"/>
    <w:rsid w:val="008A368D"/>
    <w:rsid w:val="008A3800"/>
    <w:rsid w:val="008A3845"/>
    <w:rsid w:val="008A3926"/>
    <w:rsid w:val="008A39F0"/>
    <w:rsid w:val="008A3BA7"/>
    <w:rsid w:val="008A3C8D"/>
    <w:rsid w:val="008A3D37"/>
    <w:rsid w:val="008A3DC1"/>
    <w:rsid w:val="008A3DD4"/>
    <w:rsid w:val="008A3E2A"/>
    <w:rsid w:val="008A3EF7"/>
    <w:rsid w:val="008A3FC1"/>
    <w:rsid w:val="008A40BF"/>
    <w:rsid w:val="008A4119"/>
    <w:rsid w:val="008A41EB"/>
    <w:rsid w:val="008A422D"/>
    <w:rsid w:val="008A43FC"/>
    <w:rsid w:val="008A44C1"/>
    <w:rsid w:val="008A45FB"/>
    <w:rsid w:val="008A466B"/>
    <w:rsid w:val="008A4765"/>
    <w:rsid w:val="008A4927"/>
    <w:rsid w:val="008A494F"/>
    <w:rsid w:val="008A4B28"/>
    <w:rsid w:val="008A4D15"/>
    <w:rsid w:val="008A4D25"/>
    <w:rsid w:val="008A4D84"/>
    <w:rsid w:val="008A4E46"/>
    <w:rsid w:val="008A4F61"/>
    <w:rsid w:val="008A4FCA"/>
    <w:rsid w:val="008A524F"/>
    <w:rsid w:val="008A54A8"/>
    <w:rsid w:val="008A5535"/>
    <w:rsid w:val="008A5671"/>
    <w:rsid w:val="008A58C8"/>
    <w:rsid w:val="008A58D8"/>
    <w:rsid w:val="008A596C"/>
    <w:rsid w:val="008A59D2"/>
    <w:rsid w:val="008A5A37"/>
    <w:rsid w:val="008A5B05"/>
    <w:rsid w:val="008A5C9C"/>
    <w:rsid w:val="008A5D02"/>
    <w:rsid w:val="008A5E0E"/>
    <w:rsid w:val="008A5E6B"/>
    <w:rsid w:val="008A5F4A"/>
    <w:rsid w:val="008A5FB9"/>
    <w:rsid w:val="008A601B"/>
    <w:rsid w:val="008A6264"/>
    <w:rsid w:val="008A652B"/>
    <w:rsid w:val="008A67A2"/>
    <w:rsid w:val="008A6945"/>
    <w:rsid w:val="008A695F"/>
    <w:rsid w:val="008A6A93"/>
    <w:rsid w:val="008A6BA9"/>
    <w:rsid w:val="008A6BD3"/>
    <w:rsid w:val="008A6D04"/>
    <w:rsid w:val="008A6D55"/>
    <w:rsid w:val="008A6F39"/>
    <w:rsid w:val="008A6FA9"/>
    <w:rsid w:val="008A7009"/>
    <w:rsid w:val="008A7292"/>
    <w:rsid w:val="008A749B"/>
    <w:rsid w:val="008A7782"/>
    <w:rsid w:val="008A784F"/>
    <w:rsid w:val="008A791E"/>
    <w:rsid w:val="008A7CD8"/>
    <w:rsid w:val="008A7CE3"/>
    <w:rsid w:val="008A7E94"/>
    <w:rsid w:val="008A7F1A"/>
    <w:rsid w:val="008B02FF"/>
    <w:rsid w:val="008B0342"/>
    <w:rsid w:val="008B048D"/>
    <w:rsid w:val="008B06F1"/>
    <w:rsid w:val="008B08CA"/>
    <w:rsid w:val="008B090E"/>
    <w:rsid w:val="008B0A30"/>
    <w:rsid w:val="008B0C19"/>
    <w:rsid w:val="008B0C50"/>
    <w:rsid w:val="008B0D5B"/>
    <w:rsid w:val="008B0D6E"/>
    <w:rsid w:val="008B14B5"/>
    <w:rsid w:val="008B15DB"/>
    <w:rsid w:val="008B1631"/>
    <w:rsid w:val="008B1823"/>
    <w:rsid w:val="008B19D0"/>
    <w:rsid w:val="008B1A58"/>
    <w:rsid w:val="008B1BBD"/>
    <w:rsid w:val="008B1CF0"/>
    <w:rsid w:val="008B1E4C"/>
    <w:rsid w:val="008B1ED5"/>
    <w:rsid w:val="008B21CE"/>
    <w:rsid w:val="008B22AB"/>
    <w:rsid w:val="008B22CE"/>
    <w:rsid w:val="008B26DA"/>
    <w:rsid w:val="008B277E"/>
    <w:rsid w:val="008B27EB"/>
    <w:rsid w:val="008B27F2"/>
    <w:rsid w:val="008B2968"/>
    <w:rsid w:val="008B2AC4"/>
    <w:rsid w:val="008B2D51"/>
    <w:rsid w:val="008B304A"/>
    <w:rsid w:val="008B3080"/>
    <w:rsid w:val="008B3162"/>
    <w:rsid w:val="008B31C0"/>
    <w:rsid w:val="008B3470"/>
    <w:rsid w:val="008B34EF"/>
    <w:rsid w:val="008B352F"/>
    <w:rsid w:val="008B35BC"/>
    <w:rsid w:val="008B35C4"/>
    <w:rsid w:val="008B371F"/>
    <w:rsid w:val="008B3960"/>
    <w:rsid w:val="008B3AAB"/>
    <w:rsid w:val="008B3B5B"/>
    <w:rsid w:val="008B3F28"/>
    <w:rsid w:val="008B3F5F"/>
    <w:rsid w:val="008B421C"/>
    <w:rsid w:val="008B42D0"/>
    <w:rsid w:val="008B44E6"/>
    <w:rsid w:val="008B458B"/>
    <w:rsid w:val="008B46D2"/>
    <w:rsid w:val="008B48ED"/>
    <w:rsid w:val="008B4AB4"/>
    <w:rsid w:val="008B4B6C"/>
    <w:rsid w:val="008B4BD7"/>
    <w:rsid w:val="008B4EDA"/>
    <w:rsid w:val="008B4FBA"/>
    <w:rsid w:val="008B502A"/>
    <w:rsid w:val="008B50A4"/>
    <w:rsid w:val="008B50CB"/>
    <w:rsid w:val="008B51A5"/>
    <w:rsid w:val="008B51D6"/>
    <w:rsid w:val="008B563A"/>
    <w:rsid w:val="008B5648"/>
    <w:rsid w:val="008B59A7"/>
    <w:rsid w:val="008B5B63"/>
    <w:rsid w:val="008B5B89"/>
    <w:rsid w:val="008B5C1A"/>
    <w:rsid w:val="008B5CA2"/>
    <w:rsid w:val="008B5CFD"/>
    <w:rsid w:val="008B5EA1"/>
    <w:rsid w:val="008B5F60"/>
    <w:rsid w:val="008B5FC7"/>
    <w:rsid w:val="008B60C5"/>
    <w:rsid w:val="008B628A"/>
    <w:rsid w:val="008B62AE"/>
    <w:rsid w:val="008B639A"/>
    <w:rsid w:val="008B659A"/>
    <w:rsid w:val="008B667A"/>
    <w:rsid w:val="008B6768"/>
    <w:rsid w:val="008B6A93"/>
    <w:rsid w:val="008B6BA7"/>
    <w:rsid w:val="008B6D0D"/>
    <w:rsid w:val="008B7106"/>
    <w:rsid w:val="008B712F"/>
    <w:rsid w:val="008B71EF"/>
    <w:rsid w:val="008B7242"/>
    <w:rsid w:val="008B724E"/>
    <w:rsid w:val="008B72C9"/>
    <w:rsid w:val="008B7391"/>
    <w:rsid w:val="008B7586"/>
    <w:rsid w:val="008B7649"/>
    <w:rsid w:val="008B7809"/>
    <w:rsid w:val="008B7817"/>
    <w:rsid w:val="008B788B"/>
    <w:rsid w:val="008B78EA"/>
    <w:rsid w:val="008B79A7"/>
    <w:rsid w:val="008B79BB"/>
    <w:rsid w:val="008B7B2E"/>
    <w:rsid w:val="008B7B85"/>
    <w:rsid w:val="008B7F4B"/>
    <w:rsid w:val="008C0024"/>
    <w:rsid w:val="008C00A9"/>
    <w:rsid w:val="008C0357"/>
    <w:rsid w:val="008C047E"/>
    <w:rsid w:val="008C05D7"/>
    <w:rsid w:val="008C0648"/>
    <w:rsid w:val="008C07A2"/>
    <w:rsid w:val="008C0B1C"/>
    <w:rsid w:val="008C0BC8"/>
    <w:rsid w:val="008C0CB9"/>
    <w:rsid w:val="008C0E31"/>
    <w:rsid w:val="008C0EDD"/>
    <w:rsid w:val="008C0F95"/>
    <w:rsid w:val="008C0FB1"/>
    <w:rsid w:val="008C11D4"/>
    <w:rsid w:val="008C1484"/>
    <w:rsid w:val="008C15CF"/>
    <w:rsid w:val="008C18BA"/>
    <w:rsid w:val="008C191D"/>
    <w:rsid w:val="008C19EA"/>
    <w:rsid w:val="008C1E1B"/>
    <w:rsid w:val="008C1E36"/>
    <w:rsid w:val="008C224F"/>
    <w:rsid w:val="008C23AD"/>
    <w:rsid w:val="008C2454"/>
    <w:rsid w:val="008C2512"/>
    <w:rsid w:val="008C27BC"/>
    <w:rsid w:val="008C27FC"/>
    <w:rsid w:val="008C2960"/>
    <w:rsid w:val="008C2968"/>
    <w:rsid w:val="008C2B6A"/>
    <w:rsid w:val="008C2C4E"/>
    <w:rsid w:val="008C2CEA"/>
    <w:rsid w:val="008C30AB"/>
    <w:rsid w:val="008C3257"/>
    <w:rsid w:val="008C3343"/>
    <w:rsid w:val="008C33CD"/>
    <w:rsid w:val="008C33D9"/>
    <w:rsid w:val="008C3543"/>
    <w:rsid w:val="008C3629"/>
    <w:rsid w:val="008C3AC7"/>
    <w:rsid w:val="008C3BB6"/>
    <w:rsid w:val="008C3BD3"/>
    <w:rsid w:val="008C3BD5"/>
    <w:rsid w:val="008C3C1A"/>
    <w:rsid w:val="008C3D75"/>
    <w:rsid w:val="008C3E57"/>
    <w:rsid w:val="008C4256"/>
    <w:rsid w:val="008C4504"/>
    <w:rsid w:val="008C46E1"/>
    <w:rsid w:val="008C4714"/>
    <w:rsid w:val="008C471F"/>
    <w:rsid w:val="008C474A"/>
    <w:rsid w:val="008C48F9"/>
    <w:rsid w:val="008C4B1C"/>
    <w:rsid w:val="008C4B49"/>
    <w:rsid w:val="008C4B53"/>
    <w:rsid w:val="008C4B5E"/>
    <w:rsid w:val="008C4BF6"/>
    <w:rsid w:val="008C4CD9"/>
    <w:rsid w:val="008C4E31"/>
    <w:rsid w:val="008C4E8E"/>
    <w:rsid w:val="008C5171"/>
    <w:rsid w:val="008C5262"/>
    <w:rsid w:val="008C5579"/>
    <w:rsid w:val="008C57A5"/>
    <w:rsid w:val="008C5871"/>
    <w:rsid w:val="008C5A13"/>
    <w:rsid w:val="008C5A2B"/>
    <w:rsid w:val="008C5A67"/>
    <w:rsid w:val="008C5C45"/>
    <w:rsid w:val="008C5F10"/>
    <w:rsid w:val="008C6104"/>
    <w:rsid w:val="008C62DF"/>
    <w:rsid w:val="008C647D"/>
    <w:rsid w:val="008C64EB"/>
    <w:rsid w:val="008C6584"/>
    <w:rsid w:val="008C6698"/>
    <w:rsid w:val="008C688B"/>
    <w:rsid w:val="008C6B44"/>
    <w:rsid w:val="008C6BCE"/>
    <w:rsid w:val="008C7002"/>
    <w:rsid w:val="008C7013"/>
    <w:rsid w:val="008C7022"/>
    <w:rsid w:val="008C7418"/>
    <w:rsid w:val="008C75AC"/>
    <w:rsid w:val="008C75C4"/>
    <w:rsid w:val="008C7688"/>
    <w:rsid w:val="008C7715"/>
    <w:rsid w:val="008C7A7C"/>
    <w:rsid w:val="008C7B09"/>
    <w:rsid w:val="008C7B4E"/>
    <w:rsid w:val="008C7CF1"/>
    <w:rsid w:val="008C7F9A"/>
    <w:rsid w:val="008D0124"/>
    <w:rsid w:val="008D021A"/>
    <w:rsid w:val="008D05E3"/>
    <w:rsid w:val="008D0633"/>
    <w:rsid w:val="008D06C3"/>
    <w:rsid w:val="008D0713"/>
    <w:rsid w:val="008D071D"/>
    <w:rsid w:val="008D0CAC"/>
    <w:rsid w:val="008D0CE3"/>
    <w:rsid w:val="008D0D28"/>
    <w:rsid w:val="008D0E9A"/>
    <w:rsid w:val="008D1001"/>
    <w:rsid w:val="008D10AE"/>
    <w:rsid w:val="008D1440"/>
    <w:rsid w:val="008D148B"/>
    <w:rsid w:val="008D1577"/>
    <w:rsid w:val="008D1608"/>
    <w:rsid w:val="008D17ED"/>
    <w:rsid w:val="008D1875"/>
    <w:rsid w:val="008D1AF2"/>
    <w:rsid w:val="008D1D5E"/>
    <w:rsid w:val="008D1E84"/>
    <w:rsid w:val="008D21D5"/>
    <w:rsid w:val="008D23A3"/>
    <w:rsid w:val="008D244F"/>
    <w:rsid w:val="008D256D"/>
    <w:rsid w:val="008D263A"/>
    <w:rsid w:val="008D2721"/>
    <w:rsid w:val="008D279C"/>
    <w:rsid w:val="008D287A"/>
    <w:rsid w:val="008D2A1A"/>
    <w:rsid w:val="008D2A89"/>
    <w:rsid w:val="008D2BC6"/>
    <w:rsid w:val="008D2C62"/>
    <w:rsid w:val="008D2DA9"/>
    <w:rsid w:val="008D2FCC"/>
    <w:rsid w:val="008D3063"/>
    <w:rsid w:val="008D334D"/>
    <w:rsid w:val="008D3561"/>
    <w:rsid w:val="008D35C4"/>
    <w:rsid w:val="008D3674"/>
    <w:rsid w:val="008D3742"/>
    <w:rsid w:val="008D393D"/>
    <w:rsid w:val="008D3943"/>
    <w:rsid w:val="008D3B1D"/>
    <w:rsid w:val="008D3CB1"/>
    <w:rsid w:val="008D3CB4"/>
    <w:rsid w:val="008D3D6F"/>
    <w:rsid w:val="008D41BA"/>
    <w:rsid w:val="008D42A4"/>
    <w:rsid w:val="008D43A7"/>
    <w:rsid w:val="008D441D"/>
    <w:rsid w:val="008D4467"/>
    <w:rsid w:val="008D4BA1"/>
    <w:rsid w:val="008D4C18"/>
    <w:rsid w:val="008D503B"/>
    <w:rsid w:val="008D52A3"/>
    <w:rsid w:val="008D532A"/>
    <w:rsid w:val="008D545E"/>
    <w:rsid w:val="008D5684"/>
    <w:rsid w:val="008D56E2"/>
    <w:rsid w:val="008D5822"/>
    <w:rsid w:val="008D5A88"/>
    <w:rsid w:val="008D5C3A"/>
    <w:rsid w:val="008D5C74"/>
    <w:rsid w:val="008D5E9D"/>
    <w:rsid w:val="008D60E9"/>
    <w:rsid w:val="008D6176"/>
    <w:rsid w:val="008D624B"/>
    <w:rsid w:val="008D6590"/>
    <w:rsid w:val="008D677B"/>
    <w:rsid w:val="008D67AC"/>
    <w:rsid w:val="008D683B"/>
    <w:rsid w:val="008D6923"/>
    <w:rsid w:val="008D693F"/>
    <w:rsid w:val="008D69DB"/>
    <w:rsid w:val="008D6C22"/>
    <w:rsid w:val="008D6C38"/>
    <w:rsid w:val="008D6D28"/>
    <w:rsid w:val="008D6D83"/>
    <w:rsid w:val="008D6DC2"/>
    <w:rsid w:val="008D6FA5"/>
    <w:rsid w:val="008D74BF"/>
    <w:rsid w:val="008D76EB"/>
    <w:rsid w:val="008D78FE"/>
    <w:rsid w:val="008D7A88"/>
    <w:rsid w:val="008D7C5E"/>
    <w:rsid w:val="008D7D8B"/>
    <w:rsid w:val="008D7F71"/>
    <w:rsid w:val="008E00C6"/>
    <w:rsid w:val="008E03A4"/>
    <w:rsid w:val="008E0521"/>
    <w:rsid w:val="008E06AB"/>
    <w:rsid w:val="008E0808"/>
    <w:rsid w:val="008E084C"/>
    <w:rsid w:val="008E0865"/>
    <w:rsid w:val="008E088A"/>
    <w:rsid w:val="008E0963"/>
    <w:rsid w:val="008E0967"/>
    <w:rsid w:val="008E09C3"/>
    <w:rsid w:val="008E0ADC"/>
    <w:rsid w:val="008E0AF3"/>
    <w:rsid w:val="008E0B47"/>
    <w:rsid w:val="008E0CF5"/>
    <w:rsid w:val="008E0D1D"/>
    <w:rsid w:val="008E0E23"/>
    <w:rsid w:val="008E0E6F"/>
    <w:rsid w:val="008E1154"/>
    <w:rsid w:val="008E12CC"/>
    <w:rsid w:val="008E1326"/>
    <w:rsid w:val="008E1445"/>
    <w:rsid w:val="008E1448"/>
    <w:rsid w:val="008E152C"/>
    <w:rsid w:val="008E15D4"/>
    <w:rsid w:val="008E1609"/>
    <w:rsid w:val="008E1614"/>
    <w:rsid w:val="008E16B8"/>
    <w:rsid w:val="008E1805"/>
    <w:rsid w:val="008E191B"/>
    <w:rsid w:val="008E1CF3"/>
    <w:rsid w:val="008E1E34"/>
    <w:rsid w:val="008E1E88"/>
    <w:rsid w:val="008E1EA0"/>
    <w:rsid w:val="008E1FCC"/>
    <w:rsid w:val="008E2021"/>
    <w:rsid w:val="008E20E1"/>
    <w:rsid w:val="008E20F9"/>
    <w:rsid w:val="008E2212"/>
    <w:rsid w:val="008E232D"/>
    <w:rsid w:val="008E233A"/>
    <w:rsid w:val="008E23B0"/>
    <w:rsid w:val="008E243C"/>
    <w:rsid w:val="008E251A"/>
    <w:rsid w:val="008E252E"/>
    <w:rsid w:val="008E25BB"/>
    <w:rsid w:val="008E276A"/>
    <w:rsid w:val="008E2910"/>
    <w:rsid w:val="008E2977"/>
    <w:rsid w:val="008E2AD6"/>
    <w:rsid w:val="008E2B50"/>
    <w:rsid w:val="008E2C86"/>
    <w:rsid w:val="008E2E30"/>
    <w:rsid w:val="008E2EE4"/>
    <w:rsid w:val="008E2FB8"/>
    <w:rsid w:val="008E2FC9"/>
    <w:rsid w:val="008E3061"/>
    <w:rsid w:val="008E30F6"/>
    <w:rsid w:val="008E343A"/>
    <w:rsid w:val="008E3609"/>
    <w:rsid w:val="008E3818"/>
    <w:rsid w:val="008E3CC6"/>
    <w:rsid w:val="008E3F17"/>
    <w:rsid w:val="008E40F2"/>
    <w:rsid w:val="008E4170"/>
    <w:rsid w:val="008E425A"/>
    <w:rsid w:val="008E4286"/>
    <w:rsid w:val="008E4487"/>
    <w:rsid w:val="008E451B"/>
    <w:rsid w:val="008E454A"/>
    <w:rsid w:val="008E4551"/>
    <w:rsid w:val="008E47B1"/>
    <w:rsid w:val="008E47C3"/>
    <w:rsid w:val="008E4D9B"/>
    <w:rsid w:val="008E4DF6"/>
    <w:rsid w:val="008E4EA8"/>
    <w:rsid w:val="008E4EE4"/>
    <w:rsid w:val="008E4FA6"/>
    <w:rsid w:val="008E5099"/>
    <w:rsid w:val="008E509E"/>
    <w:rsid w:val="008E5166"/>
    <w:rsid w:val="008E5181"/>
    <w:rsid w:val="008E52DC"/>
    <w:rsid w:val="008E531E"/>
    <w:rsid w:val="008E53DC"/>
    <w:rsid w:val="008E54FE"/>
    <w:rsid w:val="008E5695"/>
    <w:rsid w:val="008E5884"/>
    <w:rsid w:val="008E5D92"/>
    <w:rsid w:val="008E5E51"/>
    <w:rsid w:val="008E614B"/>
    <w:rsid w:val="008E6293"/>
    <w:rsid w:val="008E62F9"/>
    <w:rsid w:val="008E6388"/>
    <w:rsid w:val="008E64D7"/>
    <w:rsid w:val="008E6A99"/>
    <w:rsid w:val="008E6AAA"/>
    <w:rsid w:val="008E6AD4"/>
    <w:rsid w:val="008E6CB2"/>
    <w:rsid w:val="008E6D2D"/>
    <w:rsid w:val="008E713C"/>
    <w:rsid w:val="008E72D4"/>
    <w:rsid w:val="008E7398"/>
    <w:rsid w:val="008E7644"/>
    <w:rsid w:val="008E766D"/>
    <w:rsid w:val="008E77A1"/>
    <w:rsid w:val="008E7B34"/>
    <w:rsid w:val="008E7D26"/>
    <w:rsid w:val="008E7F56"/>
    <w:rsid w:val="008E7FED"/>
    <w:rsid w:val="008F00E5"/>
    <w:rsid w:val="008F0136"/>
    <w:rsid w:val="008F0321"/>
    <w:rsid w:val="008F05AD"/>
    <w:rsid w:val="008F05BA"/>
    <w:rsid w:val="008F0653"/>
    <w:rsid w:val="008F087C"/>
    <w:rsid w:val="008F08F7"/>
    <w:rsid w:val="008F0988"/>
    <w:rsid w:val="008F09CF"/>
    <w:rsid w:val="008F0A42"/>
    <w:rsid w:val="008F0A7F"/>
    <w:rsid w:val="008F0CD3"/>
    <w:rsid w:val="008F0CE9"/>
    <w:rsid w:val="008F0D89"/>
    <w:rsid w:val="008F0E8E"/>
    <w:rsid w:val="008F0FF8"/>
    <w:rsid w:val="008F1099"/>
    <w:rsid w:val="008F10D0"/>
    <w:rsid w:val="008F114A"/>
    <w:rsid w:val="008F1188"/>
    <w:rsid w:val="008F118C"/>
    <w:rsid w:val="008F11AB"/>
    <w:rsid w:val="008F13EE"/>
    <w:rsid w:val="008F147C"/>
    <w:rsid w:val="008F1559"/>
    <w:rsid w:val="008F17E8"/>
    <w:rsid w:val="008F1800"/>
    <w:rsid w:val="008F198B"/>
    <w:rsid w:val="008F1AB0"/>
    <w:rsid w:val="008F1B9F"/>
    <w:rsid w:val="008F1CA3"/>
    <w:rsid w:val="008F1E14"/>
    <w:rsid w:val="008F1E2E"/>
    <w:rsid w:val="008F1FCD"/>
    <w:rsid w:val="008F21BF"/>
    <w:rsid w:val="008F2268"/>
    <w:rsid w:val="008F23C7"/>
    <w:rsid w:val="008F248F"/>
    <w:rsid w:val="008F27DD"/>
    <w:rsid w:val="008F282B"/>
    <w:rsid w:val="008F2AC4"/>
    <w:rsid w:val="008F2D08"/>
    <w:rsid w:val="008F32F6"/>
    <w:rsid w:val="008F33F9"/>
    <w:rsid w:val="008F376B"/>
    <w:rsid w:val="008F3900"/>
    <w:rsid w:val="008F392C"/>
    <w:rsid w:val="008F3C49"/>
    <w:rsid w:val="008F3CA8"/>
    <w:rsid w:val="008F3CF9"/>
    <w:rsid w:val="008F3EA7"/>
    <w:rsid w:val="008F3F58"/>
    <w:rsid w:val="008F41AB"/>
    <w:rsid w:val="008F445A"/>
    <w:rsid w:val="008F447D"/>
    <w:rsid w:val="008F449D"/>
    <w:rsid w:val="008F4516"/>
    <w:rsid w:val="008F454E"/>
    <w:rsid w:val="008F4CA6"/>
    <w:rsid w:val="008F4D7D"/>
    <w:rsid w:val="008F4D84"/>
    <w:rsid w:val="008F4F41"/>
    <w:rsid w:val="008F4FC4"/>
    <w:rsid w:val="008F4FDA"/>
    <w:rsid w:val="008F5076"/>
    <w:rsid w:val="008F52E0"/>
    <w:rsid w:val="008F5658"/>
    <w:rsid w:val="008F56B5"/>
    <w:rsid w:val="008F5806"/>
    <w:rsid w:val="008F59AD"/>
    <w:rsid w:val="008F5AB5"/>
    <w:rsid w:val="008F5D4F"/>
    <w:rsid w:val="008F5D5B"/>
    <w:rsid w:val="008F5FE5"/>
    <w:rsid w:val="008F62C0"/>
    <w:rsid w:val="008F641D"/>
    <w:rsid w:val="008F6438"/>
    <w:rsid w:val="008F64BD"/>
    <w:rsid w:val="008F661E"/>
    <w:rsid w:val="008F66CE"/>
    <w:rsid w:val="008F66F1"/>
    <w:rsid w:val="008F6758"/>
    <w:rsid w:val="008F675D"/>
    <w:rsid w:val="008F6778"/>
    <w:rsid w:val="008F6D0F"/>
    <w:rsid w:val="008F6F21"/>
    <w:rsid w:val="008F737D"/>
    <w:rsid w:val="008F745C"/>
    <w:rsid w:val="008F7585"/>
    <w:rsid w:val="008F75E7"/>
    <w:rsid w:val="008F76DC"/>
    <w:rsid w:val="008F77C6"/>
    <w:rsid w:val="008F7981"/>
    <w:rsid w:val="008F79CE"/>
    <w:rsid w:val="008F7A1A"/>
    <w:rsid w:val="008F7A7A"/>
    <w:rsid w:val="008F7C90"/>
    <w:rsid w:val="008F7DEE"/>
    <w:rsid w:val="008F7E7E"/>
    <w:rsid w:val="008F7EAE"/>
    <w:rsid w:val="008F7EB4"/>
    <w:rsid w:val="008F7F42"/>
    <w:rsid w:val="008F7FB8"/>
    <w:rsid w:val="009003DB"/>
    <w:rsid w:val="009003F1"/>
    <w:rsid w:val="00900405"/>
    <w:rsid w:val="009004DD"/>
    <w:rsid w:val="00900551"/>
    <w:rsid w:val="00900740"/>
    <w:rsid w:val="009007E4"/>
    <w:rsid w:val="00900B03"/>
    <w:rsid w:val="00900B47"/>
    <w:rsid w:val="00900B49"/>
    <w:rsid w:val="00900C1F"/>
    <w:rsid w:val="00900C30"/>
    <w:rsid w:val="00900D70"/>
    <w:rsid w:val="00900EDF"/>
    <w:rsid w:val="00900EE2"/>
    <w:rsid w:val="00900F3A"/>
    <w:rsid w:val="00900FF7"/>
    <w:rsid w:val="00901347"/>
    <w:rsid w:val="00901D2B"/>
    <w:rsid w:val="00901F29"/>
    <w:rsid w:val="00901F4C"/>
    <w:rsid w:val="00902399"/>
    <w:rsid w:val="00902594"/>
    <w:rsid w:val="00902693"/>
    <w:rsid w:val="009027DC"/>
    <w:rsid w:val="0090287B"/>
    <w:rsid w:val="009029DC"/>
    <w:rsid w:val="00902A6D"/>
    <w:rsid w:val="00902D08"/>
    <w:rsid w:val="00902D9C"/>
    <w:rsid w:val="0090301C"/>
    <w:rsid w:val="009033F8"/>
    <w:rsid w:val="0090341F"/>
    <w:rsid w:val="0090360E"/>
    <w:rsid w:val="00903883"/>
    <w:rsid w:val="00903A30"/>
    <w:rsid w:val="00903EB4"/>
    <w:rsid w:val="009041AA"/>
    <w:rsid w:val="009042C4"/>
    <w:rsid w:val="00904374"/>
    <w:rsid w:val="0090440F"/>
    <w:rsid w:val="009046A3"/>
    <w:rsid w:val="0090472E"/>
    <w:rsid w:val="009047FE"/>
    <w:rsid w:val="009048C6"/>
    <w:rsid w:val="0090490C"/>
    <w:rsid w:val="00904B92"/>
    <w:rsid w:val="00904D40"/>
    <w:rsid w:val="00904DB6"/>
    <w:rsid w:val="00904F83"/>
    <w:rsid w:val="0090517D"/>
    <w:rsid w:val="009052A0"/>
    <w:rsid w:val="009053E3"/>
    <w:rsid w:val="009055A7"/>
    <w:rsid w:val="00905602"/>
    <w:rsid w:val="00905727"/>
    <w:rsid w:val="00905809"/>
    <w:rsid w:val="0090583E"/>
    <w:rsid w:val="009058EC"/>
    <w:rsid w:val="00905B1E"/>
    <w:rsid w:val="00905BA5"/>
    <w:rsid w:val="00905CB0"/>
    <w:rsid w:val="00905D09"/>
    <w:rsid w:val="00905DE8"/>
    <w:rsid w:val="0090607A"/>
    <w:rsid w:val="00906242"/>
    <w:rsid w:val="009063E5"/>
    <w:rsid w:val="009064BE"/>
    <w:rsid w:val="009065CF"/>
    <w:rsid w:val="00906690"/>
    <w:rsid w:val="00906AA8"/>
    <w:rsid w:val="00906CEE"/>
    <w:rsid w:val="00906EC1"/>
    <w:rsid w:val="0090712A"/>
    <w:rsid w:val="00907318"/>
    <w:rsid w:val="0090747C"/>
    <w:rsid w:val="00907488"/>
    <w:rsid w:val="009074CA"/>
    <w:rsid w:val="00907592"/>
    <w:rsid w:val="0090776B"/>
    <w:rsid w:val="009078C1"/>
    <w:rsid w:val="00907917"/>
    <w:rsid w:val="00907CC8"/>
    <w:rsid w:val="00907D40"/>
    <w:rsid w:val="00907E73"/>
    <w:rsid w:val="009100A5"/>
    <w:rsid w:val="009100E4"/>
    <w:rsid w:val="00910248"/>
    <w:rsid w:val="00910433"/>
    <w:rsid w:val="0091056C"/>
    <w:rsid w:val="0091058B"/>
    <w:rsid w:val="009105BC"/>
    <w:rsid w:val="00910616"/>
    <w:rsid w:val="00910850"/>
    <w:rsid w:val="009109A7"/>
    <w:rsid w:val="009109B8"/>
    <w:rsid w:val="009109EA"/>
    <w:rsid w:val="00910CD7"/>
    <w:rsid w:val="00910E01"/>
    <w:rsid w:val="00911102"/>
    <w:rsid w:val="0091112F"/>
    <w:rsid w:val="009111D8"/>
    <w:rsid w:val="00911374"/>
    <w:rsid w:val="0091147D"/>
    <w:rsid w:val="00911482"/>
    <w:rsid w:val="009114E2"/>
    <w:rsid w:val="0091160A"/>
    <w:rsid w:val="00911885"/>
    <w:rsid w:val="00911B21"/>
    <w:rsid w:val="00911C68"/>
    <w:rsid w:val="00911C9B"/>
    <w:rsid w:val="00911EA1"/>
    <w:rsid w:val="00911FB4"/>
    <w:rsid w:val="0091214A"/>
    <w:rsid w:val="00912160"/>
    <w:rsid w:val="0091225A"/>
    <w:rsid w:val="0091236C"/>
    <w:rsid w:val="009123BC"/>
    <w:rsid w:val="00912497"/>
    <w:rsid w:val="009126EF"/>
    <w:rsid w:val="00912709"/>
    <w:rsid w:val="0091280D"/>
    <w:rsid w:val="00912A27"/>
    <w:rsid w:val="00912A2B"/>
    <w:rsid w:val="00912A69"/>
    <w:rsid w:val="00912B98"/>
    <w:rsid w:val="00912B99"/>
    <w:rsid w:val="00912BB1"/>
    <w:rsid w:val="00912D6E"/>
    <w:rsid w:val="00912E56"/>
    <w:rsid w:val="00912F20"/>
    <w:rsid w:val="00912F6E"/>
    <w:rsid w:val="00912FD6"/>
    <w:rsid w:val="009132A8"/>
    <w:rsid w:val="0091337B"/>
    <w:rsid w:val="00913400"/>
    <w:rsid w:val="0091343B"/>
    <w:rsid w:val="00913697"/>
    <w:rsid w:val="009137A5"/>
    <w:rsid w:val="009138B8"/>
    <w:rsid w:val="00913BBC"/>
    <w:rsid w:val="00913CBF"/>
    <w:rsid w:val="00913DA1"/>
    <w:rsid w:val="00913DB2"/>
    <w:rsid w:val="00913DD1"/>
    <w:rsid w:val="00913EDA"/>
    <w:rsid w:val="00913FDB"/>
    <w:rsid w:val="009143E4"/>
    <w:rsid w:val="0091448E"/>
    <w:rsid w:val="00914751"/>
    <w:rsid w:val="0091478A"/>
    <w:rsid w:val="0091493B"/>
    <w:rsid w:val="00914A4A"/>
    <w:rsid w:val="00914C93"/>
    <w:rsid w:val="00914CAC"/>
    <w:rsid w:val="00914D15"/>
    <w:rsid w:val="00914DE8"/>
    <w:rsid w:val="009150D2"/>
    <w:rsid w:val="0091516B"/>
    <w:rsid w:val="00915191"/>
    <w:rsid w:val="009153BF"/>
    <w:rsid w:val="0091547B"/>
    <w:rsid w:val="0091575F"/>
    <w:rsid w:val="009157DF"/>
    <w:rsid w:val="0091585E"/>
    <w:rsid w:val="00915880"/>
    <w:rsid w:val="00915894"/>
    <w:rsid w:val="009158BB"/>
    <w:rsid w:val="009158DA"/>
    <w:rsid w:val="00915929"/>
    <w:rsid w:val="00915B06"/>
    <w:rsid w:val="00915CF4"/>
    <w:rsid w:val="00915DDB"/>
    <w:rsid w:val="00915DF4"/>
    <w:rsid w:val="00915E28"/>
    <w:rsid w:val="00915E57"/>
    <w:rsid w:val="0091601C"/>
    <w:rsid w:val="00916215"/>
    <w:rsid w:val="009162DB"/>
    <w:rsid w:val="0091695B"/>
    <w:rsid w:val="00916A54"/>
    <w:rsid w:val="00916B8B"/>
    <w:rsid w:val="00916E74"/>
    <w:rsid w:val="009171E9"/>
    <w:rsid w:val="00917431"/>
    <w:rsid w:val="00917534"/>
    <w:rsid w:val="009175BC"/>
    <w:rsid w:val="0091769A"/>
    <w:rsid w:val="0091784B"/>
    <w:rsid w:val="00917A0C"/>
    <w:rsid w:val="00917D61"/>
    <w:rsid w:val="00917D65"/>
    <w:rsid w:val="00917DA9"/>
    <w:rsid w:val="00917EE1"/>
    <w:rsid w:val="00917F6D"/>
    <w:rsid w:val="009200C9"/>
    <w:rsid w:val="00920281"/>
    <w:rsid w:val="00920466"/>
    <w:rsid w:val="00920533"/>
    <w:rsid w:val="009205A0"/>
    <w:rsid w:val="009205F9"/>
    <w:rsid w:val="00920624"/>
    <w:rsid w:val="00920683"/>
    <w:rsid w:val="009206F0"/>
    <w:rsid w:val="0092086E"/>
    <w:rsid w:val="00920C30"/>
    <w:rsid w:val="00920C72"/>
    <w:rsid w:val="00920C73"/>
    <w:rsid w:val="00920D03"/>
    <w:rsid w:val="00920D5E"/>
    <w:rsid w:val="00920DC1"/>
    <w:rsid w:val="0092117B"/>
    <w:rsid w:val="00921254"/>
    <w:rsid w:val="009212EE"/>
    <w:rsid w:val="0092131C"/>
    <w:rsid w:val="00921434"/>
    <w:rsid w:val="00921596"/>
    <w:rsid w:val="00921623"/>
    <w:rsid w:val="00921816"/>
    <w:rsid w:val="00921838"/>
    <w:rsid w:val="009218D8"/>
    <w:rsid w:val="00921946"/>
    <w:rsid w:val="00921A96"/>
    <w:rsid w:val="00921AEE"/>
    <w:rsid w:val="00921CD6"/>
    <w:rsid w:val="00921D04"/>
    <w:rsid w:val="00921DCD"/>
    <w:rsid w:val="009220ED"/>
    <w:rsid w:val="00922131"/>
    <w:rsid w:val="009221A1"/>
    <w:rsid w:val="00922254"/>
    <w:rsid w:val="009223CB"/>
    <w:rsid w:val="009224F0"/>
    <w:rsid w:val="009227F9"/>
    <w:rsid w:val="0092280A"/>
    <w:rsid w:val="0092287D"/>
    <w:rsid w:val="00922A0F"/>
    <w:rsid w:val="00922A79"/>
    <w:rsid w:val="00922F3E"/>
    <w:rsid w:val="00923140"/>
    <w:rsid w:val="0092334D"/>
    <w:rsid w:val="009233A8"/>
    <w:rsid w:val="0092369A"/>
    <w:rsid w:val="00923836"/>
    <w:rsid w:val="00923A0C"/>
    <w:rsid w:val="00923A31"/>
    <w:rsid w:val="00923A5E"/>
    <w:rsid w:val="00923AF5"/>
    <w:rsid w:val="00923F33"/>
    <w:rsid w:val="009240ED"/>
    <w:rsid w:val="00924258"/>
    <w:rsid w:val="00924383"/>
    <w:rsid w:val="009245C6"/>
    <w:rsid w:val="0092478C"/>
    <w:rsid w:val="009247F6"/>
    <w:rsid w:val="009248DD"/>
    <w:rsid w:val="00924907"/>
    <w:rsid w:val="00924BD1"/>
    <w:rsid w:val="00924C3C"/>
    <w:rsid w:val="00924FD8"/>
    <w:rsid w:val="009250B2"/>
    <w:rsid w:val="00925279"/>
    <w:rsid w:val="00925368"/>
    <w:rsid w:val="00925378"/>
    <w:rsid w:val="009256FA"/>
    <w:rsid w:val="0092575F"/>
    <w:rsid w:val="009259A2"/>
    <w:rsid w:val="00925A68"/>
    <w:rsid w:val="00925A69"/>
    <w:rsid w:val="00925DF3"/>
    <w:rsid w:val="00925EB0"/>
    <w:rsid w:val="00926141"/>
    <w:rsid w:val="0092614B"/>
    <w:rsid w:val="00926401"/>
    <w:rsid w:val="0092648C"/>
    <w:rsid w:val="00926643"/>
    <w:rsid w:val="0092667A"/>
    <w:rsid w:val="009267D8"/>
    <w:rsid w:val="00926947"/>
    <w:rsid w:val="00926A5E"/>
    <w:rsid w:val="00926ADF"/>
    <w:rsid w:val="00926BEA"/>
    <w:rsid w:val="00926F78"/>
    <w:rsid w:val="00926F89"/>
    <w:rsid w:val="00926FD6"/>
    <w:rsid w:val="0092709B"/>
    <w:rsid w:val="0092753E"/>
    <w:rsid w:val="009276DC"/>
    <w:rsid w:val="00927746"/>
    <w:rsid w:val="009278E1"/>
    <w:rsid w:val="00927949"/>
    <w:rsid w:val="00927A15"/>
    <w:rsid w:val="00927A33"/>
    <w:rsid w:val="00927AAD"/>
    <w:rsid w:val="00927B7F"/>
    <w:rsid w:val="00927C7A"/>
    <w:rsid w:val="00927CE5"/>
    <w:rsid w:val="00927D01"/>
    <w:rsid w:val="00927D9E"/>
    <w:rsid w:val="00927F84"/>
    <w:rsid w:val="00927FF1"/>
    <w:rsid w:val="00930505"/>
    <w:rsid w:val="009306BE"/>
    <w:rsid w:val="009306F2"/>
    <w:rsid w:val="009308A8"/>
    <w:rsid w:val="0093094C"/>
    <w:rsid w:val="00930B0C"/>
    <w:rsid w:val="00930CEB"/>
    <w:rsid w:val="00930E09"/>
    <w:rsid w:val="00930FD4"/>
    <w:rsid w:val="0093125C"/>
    <w:rsid w:val="00931266"/>
    <w:rsid w:val="009317F2"/>
    <w:rsid w:val="009320AC"/>
    <w:rsid w:val="0093215B"/>
    <w:rsid w:val="00932433"/>
    <w:rsid w:val="00932603"/>
    <w:rsid w:val="009326A2"/>
    <w:rsid w:val="0093289B"/>
    <w:rsid w:val="009329DF"/>
    <w:rsid w:val="00932AC4"/>
    <w:rsid w:val="00932C02"/>
    <w:rsid w:val="00932D34"/>
    <w:rsid w:val="00932DE3"/>
    <w:rsid w:val="00932EC5"/>
    <w:rsid w:val="00932F14"/>
    <w:rsid w:val="0093310D"/>
    <w:rsid w:val="0093314D"/>
    <w:rsid w:val="00933282"/>
    <w:rsid w:val="00933407"/>
    <w:rsid w:val="009337F1"/>
    <w:rsid w:val="00933839"/>
    <w:rsid w:val="0093386E"/>
    <w:rsid w:val="00933871"/>
    <w:rsid w:val="00933A84"/>
    <w:rsid w:val="00933B6B"/>
    <w:rsid w:val="00933E31"/>
    <w:rsid w:val="00933E55"/>
    <w:rsid w:val="009340A4"/>
    <w:rsid w:val="009343DB"/>
    <w:rsid w:val="009343F6"/>
    <w:rsid w:val="00934540"/>
    <w:rsid w:val="0093459D"/>
    <w:rsid w:val="0093469A"/>
    <w:rsid w:val="009346B5"/>
    <w:rsid w:val="009346EE"/>
    <w:rsid w:val="00934765"/>
    <w:rsid w:val="009347F2"/>
    <w:rsid w:val="00934AD6"/>
    <w:rsid w:val="00934C98"/>
    <w:rsid w:val="00934F78"/>
    <w:rsid w:val="009350AD"/>
    <w:rsid w:val="009350ED"/>
    <w:rsid w:val="00935213"/>
    <w:rsid w:val="00935412"/>
    <w:rsid w:val="0093545E"/>
    <w:rsid w:val="009354FE"/>
    <w:rsid w:val="009355AB"/>
    <w:rsid w:val="00935615"/>
    <w:rsid w:val="0093580D"/>
    <w:rsid w:val="00935B28"/>
    <w:rsid w:val="00935C8C"/>
    <w:rsid w:val="00935DCE"/>
    <w:rsid w:val="00935EDB"/>
    <w:rsid w:val="00936462"/>
    <w:rsid w:val="009366B2"/>
    <w:rsid w:val="009367AB"/>
    <w:rsid w:val="009367D2"/>
    <w:rsid w:val="00936A25"/>
    <w:rsid w:val="00936A95"/>
    <w:rsid w:val="00936AF8"/>
    <w:rsid w:val="00936C42"/>
    <w:rsid w:val="00936DEF"/>
    <w:rsid w:val="00936F43"/>
    <w:rsid w:val="00937059"/>
    <w:rsid w:val="0093705F"/>
    <w:rsid w:val="00937095"/>
    <w:rsid w:val="0093712D"/>
    <w:rsid w:val="009372C7"/>
    <w:rsid w:val="0093730F"/>
    <w:rsid w:val="009373DB"/>
    <w:rsid w:val="00937438"/>
    <w:rsid w:val="00937475"/>
    <w:rsid w:val="0093752D"/>
    <w:rsid w:val="009375A0"/>
    <w:rsid w:val="0093770E"/>
    <w:rsid w:val="009378A6"/>
    <w:rsid w:val="00937C5E"/>
    <w:rsid w:val="00937E9D"/>
    <w:rsid w:val="00937EE9"/>
    <w:rsid w:val="00937F20"/>
    <w:rsid w:val="00940418"/>
    <w:rsid w:val="009404E9"/>
    <w:rsid w:val="0094054C"/>
    <w:rsid w:val="009405CE"/>
    <w:rsid w:val="00940813"/>
    <w:rsid w:val="009409A2"/>
    <w:rsid w:val="009409C2"/>
    <w:rsid w:val="00940ABC"/>
    <w:rsid w:val="00940B62"/>
    <w:rsid w:val="00940DDE"/>
    <w:rsid w:val="00940EBF"/>
    <w:rsid w:val="00940F81"/>
    <w:rsid w:val="0094100A"/>
    <w:rsid w:val="0094106D"/>
    <w:rsid w:val="00941092"/>
    <w:rsid w:val="009410B5"/>
    <w:rsid w:val="0094110A"/>
    <w:rsid w:val="00941263"/>
    <w:rsid w:val="00941293"/>
    <w:rsid w:val="00941437"/>
    <w:rsid w:val="009415A7"/>
    <w:rsid w:val="009415C8"/>
    <w:rsid w:val="00941819"/>
    <w:rsid w:val="0094186C"/>
    <w:rsid w:val="00941A18"/>
    <w:rsid w:val="00941AA4"/>
    <w:rsid w:val="00941BE2"/>
    <w:rsid w:val="00941BF6"/>
    <w:rsid w:val="00941BFF"/>
    <w:rsid w:val="00941D46"/>
    <w:rsid w:val="00941FAE"/>
    <w:rsid w:val="00942119"/>
    <w:rsid w:val="009421B2"/>
    <w:rsid w:val="0094220B"/>
    <w:rsid w:val="0094221E"/>
    <w:rsid w:val="00942600"/>
    <w:rsid w:val="009428DB"/>
    <w:rsid w:val="00942AD2"/>
    <w:rsid w:val="00942AF8"/>
    <w:rsid w:val="00942ECA"/>
    <w:rsid w:val="00942F36"/>
    <w:rsid w:val="00942FF5"/>
    <w:rsid w:val="00943065"/>
    <w:rsid w:val="0094336A"/>
    <w:rsid w:val="009433DD"/>
    <w:rsid w:val="00943986"/>
    <w:rsid w:val="00943997"/>
    <w:rsid w:val="00943DBE"/>
    <w:rsid w:val="00943FF6"/>
    <w:rsid w:val="0094412D"/>
    <w:rsid w:val="00944384"/>
    <w:rsid w:val="009443BF"/>
    <w:rsid w:val="00944427"/>
    <w:rsid w:val="00944608"/>
    <w:rsid w:val="0094463D"/>
    <w:rsid w:val="009446C7"/>
    <w:rsid w:val="009446F0"/>
    <w:rsid w:val="009446F2"/>
    <w:rsid w:val="009447DC"/>
    <w:rsid w:val="009447E8"/>
    <w:rsid w:val="00944B9B"/>
    <w:rsid w:val="00944C5D"/>
    <w:rsid w:val="00944D00"/>
    <w:rsid w:val="00944EA1"/>
    <w:rsid w:val="00944F58"/>
    <w:rsid w:val="00944FF8"/>
    <w:rsid w:val="00945205"/>
    <w:rsid w:val="0094522E"/>
    <w:rsid w:val="00945423"/>
    <w:rsid w:val="0094585F"/>
    <w:rsid w:val="00945AC5"/>
    <w:rsid w:val="00945B4F"/>
    <w:rsid w:val="00945C03"/>
    <w:rsid w:val="00945C77"/>
    <w:rsid w:val="00945C84"/>
    <w:rsid w:val="0094620A"/>
    <w:rsid w:val="0094651C"/>
    <w:rsid w:val="0094654D"/>
    <w:rsid w:val="0094672A"/>
    <w:rsid w:val="009469C8"/>
    <w:rsid w:val="00946B31"/>
    <w:rsid w:val="00946B72"/>
    <w:rsid w:val="00946D9A"/>
    <w:rsid w:val="00946DED"/>
    <w:rsid w:val="00947038"/>
    <w:rsid w:val="00947155"/>
    <w:rsid w:val="009472A8"/>
    <w:rsid w:val="009472B5"/>
    <w:rsid w:val="009472F3"/>
    <w:rsid w:val="0094732C"/>
    <w:rsid w:val="0094738F"/>
    <w:rsid w:val="009473BA"/>
    <w:rsid w:val="009479FF"/>
    <w:rsid w:val="00947AC1"/>
    <w:rsid w:val="00947C67"/>
    <w:rsid w:val="00947D1F"/>
    <w:rsid w:val="0095017F"/>
    <w:rsid w:val="00950288"/>
    <w:rsid w:val="009504CE"/>
    <w:rsid w:val="0095058D"/>
    <w:rsid w:val="00950697"/>
    <w:rsid w:val="0095080B"/>
    <w:rsid w:val="00950881"/>
    <w:rsid w:val="00950897"/>
    <w:rsid w:val="00950992"/>
    <w:rsid w:val="00950AA4"/>
    <w:rsid w:val="00950C92"/>
    <w:rsid w:val="00950CA9"/>
    <w:rsid w:val="00950E17"/>
    <w:rsid w:val="00950E62"/>
    <w:rsid w:val="00951035"/>
    <w:rsid w:val="009513BA"/>
    <w:rsid w:val="00951512"/>
    <w:rsid w:val="0095156E"/>
    <w:rsid w:val="00951613"/>
    <w:rsid w:val="009516CC"/>
    <w:rsid w:val="009516F8"/>
    <w:rsid w:val="009517DE"/>
    <w:rsid w:val="00951805"/>
    <w:rsid w:val="00951951"/>
    <w:rsid w:val="00951BCC"/>
    <w:rsid w:val="00951BEA"/>
    <w:rsid w:val="00951E13"/>
    <w:rsid w:val="00951FB0"/>
    <w:rsid w:val="009521C1"/>
    <w:rsid w:val="00952292"/>
    <w:rsid w:val="00952473"/>
    <w:rsid w:val="00952674"/>
    <w:rsid w:val="0095275E"/>
    <w:rsid w:val="009527E2"/>
    <w:rsid w:val="009527FB"/>
    <w:rsid w:val="00952BF5"/>
    <w:rsid w:val="00952C81"/>
    <w:rsid w:val="0095308C"/>
    <w:rsid w:val="0095325F"/>
    <w:rsid w:val="009532D2"/>
    <w:rsid w:val="009533D5"/>
    <w:rsid w:val="009536C1"/>
    <w:rsid w:val="009536CC"/>
    <w:rsid w:val="0095375A"/>
    <w:rsid w:val="00953823"/>
    <w:rsid w:val="0095382C"/>
    <w:rsid w:val="00953846"/>
    <w:rsid w:val="00953887"/>
    <w:rsid w:val="00953A31"/>
    <w:rsid w:val="00953B4A"/>
    <w:rsid w:val="00953CC5"/>
    <w:rsid w:val="00953D11"/>
    <w:rsid w:val="00953E0C"/>
    <w:rsid w:val="00953FC5"/>
    <w:rsid w:val="00954008"/>
    <w:rsid w:val="00954084"/>
    <w:rsid w:val="00954123"/>
    <w:rsid w:val="00954164"/>
    <w:rsid w:val="0095417A"/>
    <w:rsid w:val="009546A6"/>
    <w:rsid w:val="009548B6"/>
    <w:rsid w:val="0095495F"/>
    <w:rsid w:val="009549A5"/>
    <w:rsid w:val="00954A71"/>
    <w:rsid w:val="00954E23"/>
    <w:rsid w:val="00954F09"/>
    <w:rsid w:val="00954F91"/>
    <w:rsid w:val="0095530C"/>
    <w:rsid w:val="0095541C"/>
    <w:rsid w:val="00955542"/>
    <w:rsid w:val="00955918"/>
    <w:rsid w:val="0095591D"/>
    <w:rsid w:val="00955AED"/>
    <w:rsid w:val="00955B85"/>
    <w:rsid w:val="00955DD3"/>
    <w:rsid w:val="00955E61"/>
    <w:rsid w:val="00955F49"/>
    <w:rsid w:val="00956473"/>
    <w:rsid w:val="009565B3"/>
    <w:rsid w:val="0095665C"/>
    <w:rsid w:val="009568B8"/>
    <w:rsid w:val="00956944"/>
    <w:rsid w:val="00956A1A"/>
    <w:rsid w:val="00956BCE"/>
    <w:rsid w:val="00956D7E"/>
    <w:rsid w:val="00956E15"/>
    <w:rsid w:val="009575F2"/>
    <w:rsid w:val="00957698"/>
    <w:rsid w:val="00957775"/>
    <w:rsid w:val="00957A6E"/>
    <w:rsid w:val="00957AF2"/>
    <w:rsid w:val="00957B7D"/>
    <w:rsid w:val="00957C4D"/>
    <w:rsid w:val="00957CAB"/>
    <w:rsid w:val="00957CCD"/>
    <w:rsid w:val="00957E6F"/>
    <w:rsid w:val="00957F19"/>
    <w:rsid w:val="00957F21"/>
    <w:rsid w:val="00960029"/>
    <w:rsid w:val="009600FD"/>
    <w:rsid w:val="00960108"/>
    <w:rsid w:val="00960319"/>
    <w:rsid w:val="0096031C"/>
    <w:rsid w:val="00960322"/>
    <w:rsid w:val="00960424"/>
    <w:rsid w:val="009604A5"/>
    <w:rsid w:val="009604D4"/>
    <w:rsid w:val="00960541"/>
    <w:rsid w:val="0096062A"/>
    <w:rsid w:val="00960810"/>
    <w:rsid w:val="00960826"/>
    <w:rsid w:val="00960ADB"/>
    <w:rsid w:val="00960D3B"/>
    <w:rsid w:val="00960F91"/>
    <w:rsid w:val="0096129D"/>
    <w:rsid w:val="00961318"/>
    <w:rsid w:val="00961397"/>
    <w:rsid w:val="009614BC"/>
    <w:rsid w:val="009616C8"/>
    <w:rsid w:val="00961964"/>
    <w:rsid w:val="009619A5"/>
    <w:rsid w:val="00961ABF"/>
    <w:rsid w:val="00962259"/>
    <w:rsid w:val="0096227A"/>
    <w:rsid w:val="00962314"/>
    <w:rsid w:val="00962351"/>
    <w:rsid w:val="009623D8"/>
    <w:rsid w:val="009624D5"/>
    <w:rsid w:val="009626A2"/>
    <w:rsid w:val="009627CD"/>
    <w:rsid w:val="009629BB"/>
    <w:rsid w:val="00962C6F"/>
    <w:rsid w:val="00962C87"/>
    <w:rsid w:val="00962D9E"/>
    <w:rsid w:val="00962DAC"/>
    <w:rsid w:val="00963111"/>
    <w:rsid w:val="009631EF"/>
    <w:rsid w:val="00963258"/>
    <w:rsid w:val="0096331A"/>
    <w:rsid w:val="009633A0"/>
    <w:rsid w:val="009637D6"/>
    <w:rsid w:val="009638B8"/>
    <w:rsid w:val="00963948"/>
    <w:rsid w:val="00963975"/>
    <w:rsid w:val="00963C1E"/>
    <w:rsid w:val="00963C9F"/>
    <w:rsid w:val="00963F31"/>
    <w:rsid w:val="00964201"/>
    <w:rsid w:val="009642A3"/>
    <w:rsid w:val="00964487"/>
    <w:rsid w:val="0096452D"/>
    <w:rsid w:val="0096478A"/>
    <w:rsid w:val="009648F8"/>
    <w:rsid w:val="00964A70"/>
    <w:rsid w:val="00964B2B"/>
    <w:rsid w:val="00964D72"/>
    <w:rsid w:val="009650C2"/>
    <w:rsid w:val="009650F1"/>
    <w:rsid w:val="00965166"/>
    <w:rsid w:val="0096516C"/>
    <w:rsid w:val="0096550E"/>
    <w:rsid w:val="00965814"/>
    <w:rsid w:val="00965879"/>
    <w:rsid w:val="00965AB6"/>
    <w:rsid w:val="00965D88"/>
    <w:rsid w:val="00965E35"/>
    <w:rsid w:val="00965F6D"/>
    <w:rsid w:val="00966351"/>
    <w:rsid w:val="0096658F"/>
    <w:rsid w:val="009666F6"/>
    <w:rsid w:val="009668A9"/>
    <w:rsid w:val="009668EE"/>
    <w:rsid w:val="00966956"/>
    <w:rsid w:val="00966E07"/>
    <w:rsid w:val="00966E45"/>
    <w:rsid w:val="00966E49"/>
    <w:rsid w:val="00966F5B"/>
    <w:rsid w:val="00966FAD"/>
    <w:rsid w:val="0096701C"/>
    <w:rsid w:val="0096704C"/>
    <w:rsid w:val="009671C1"/>
    <w:rsid w:val="009671DA"/>
    <w:rsid w:val="00967245"/>
    <w:rsid w:val="009673BF"/>
    <w:rsid w:val="009674C2"/>
    <w:rsid w:val="009675C2"/>
    <w:rsid w:val="0096765C"/>
    <w:rsid w:val="00967667"/>
    <w:rsid w:val="00967731"/>
    <w:rsid w:val="00967791"/>
    <w:rsid w:val="009678F0"/>
    <w:rsid w:val="0096799B"/>
    <w:rsid w:val="00967C1D"/>
    <w:rsid w:val="00967E50"/>
    <w:rsid w:val="00970017"/>
    <w:rsid w:val="0097016D"/>
    <w:rsid w:val="009703C7"/>
    <w:rsid w:val="009704C4"/>
    <w:rsid w:val="00970599"/>
    <w:rsid w:val="009705B8"/>
    <w:rsid w:val="00970620"/>
    <w:rsid w:val="0097063D"/>
    <w:rsid w:val="00970720"/>
    <w:rsid w:val="009707A2"/>
    <w:rsid w:val="0097098C"/>
    <w:rsid w:val="009709D9"/>
    <w:rsid w:val="009709ED"/>
    <w:rsid w:val="00970A33"/>
    <w:rsid w:val="00970A50"/>
    <w:rsid w:val="00970AD4"/>
    <w:rsid w:val="00970BF6"/>
    <w:rsid w:val="00970D76"/>
    <w:rsid w:val="00970E6E"/>
    <w:rsid w:val="00970EA2"/>
    <w:rsid w:val="00970EB3"/>
    <w:rsid w:val="00970F69"/>
    <w:rsid w:val="009710E2"/>
    <w:rsid w:val="009712DE"/>
    <w:rsid w:val="00971306"/>
    <w:rsid w:val="00971358"/>
    <w:rsid w:val="009713E6"/>
    <w:rsid w:val="0097140C"/>
    <w:rsid w:val="009716F6"/>
    <w:rsid w:val="0097178D"/>
    <w:rsid w:val="009718CA"/>
    <w:rsid w:val="00971A98"/>
    <w:rsid w:val="00971C87"/>
    <w:rsid w:val="009720C1"/>
    <w:rsid w:val="00972135"/>
    <w:rsid w:val="0097221F"/>
    <w:rsid w:val="00972325"/>
    <w:rsid w:val="00972411"/>
    <w:rsid w:val="009725E5"/>
    <w:rsid w:val="00972711"/>
    <w:rsid w:val="00972873"/>
    <w:rsid w:val="009728DE"/>
    <w:rsid w:val="00972AE2"/>
    <w:rsid w:val="00972B06"/>
    <w:rsid w:val="00972B44"/>
    <w:rsid w:val="00972E12"/>
    <w:rsid w:val="00972E65"/>
    <w:rsid w:val="00972F42"/>
    <w:rsid w:val="00973023"/>
    <w:rsid w:val="0097303A"/>
    <w:rsid w:val="0097328A"/>
    <w:rsid w:val="00973445"/>
    <w:rsid w:val="00973486"/>
    <w:rsid w:val="00973531"/>
    <w:rsid w:val="00973678"/>
    <w:rsid w:val="009736D8"/>
    <w:rsid w:val="00973712"/>
    <w:rsid w:val="00973807"/>
    <w:rsid w:val="00973A40"/>
    <w:rsid w:val="00973BC7"/>
    <w:rsid w:val="00973C25"/>
    <w:rsid w:val="00973C42"/>
    <w:rsid w:val="00973D84"/>
    <w:rsid w:val="00973E20"/>
    <w:rsid w:val="00973E43"/>
    <w:rsid w:val="00973F24"/>
    <w:rsid w:val="0097403E"/>
    <w:rsid w:val="0097424F"/>
    <w:rsid w:val="00974270"/>
    <w:rsid w:val="00974435"/>
    <w:rsid w:val="00974453"/>
    <w:rsid w:val="009744FF"/>
    <w:rsid w:val="009746A9"/>
    <w:rsid w:val="00974721"/>
    <w:rsid w:val="009747B7"/>
    <w:rsid w:val="0097491E"/>
    <w:rsid w:val="00974C39"/>
    <w:rsid w:val="00974C83"/>
    <w:rsid w:val="00974CF9"/>
    <w:rsid w:val="00974D02"/>
    <w:rsid w:val="00974E89"/>
    <w:rsid w:val="0097555D"/>
    <w:rsid w:val="00975660"/>
    <w:rsid w:val="00975787"/>
    <w:rsid w:val="009757D0"/>
    <w:rsid w:val="00975943"/>
    <w:rsid w:val="00975F0E"/>
    <w:rsid w:val="00975F21"/>
    <w:rsid w:val="00975F5A"/>
    <w:rsid w:val="00976468"/>
    <w:rsid w:val="009764B1"/>
    <w:rsid w:val="009766BF"/>
    <w:rsid w:val="00976896"/>
    <w:rsid w:val="00976AA7"/>
    <w:rsid w:val="00976B96"/>
    <w:rsid w:val="00976BF6"/>
    <w:rsid w:val="00976C0F"/>
    <w:rsid w:val="00976C89"/>
    <w:rsid w:val="00976CAF"/>
    <w:rsid w:val="00976D91"/>
    <w:rsid w:val="00976F3D"/>
    <w:rsid w:val="00977020"/>
    <w:rsid w:val="0097712A"/>
    <w:rsid w:val="0097737A"/>
    <w:rsid w:val="009778EE"/>
    <w:rsid w:val="00977935"/>
    <w:rsid w:val="0097796E"/>
    <w:rsid w:val="0097798D"/>
    <w:rsid w:val="00977BF7"/>
    <w:rsid w:val="00977C20"/>
    <w:rsid w:val="00977EFA"/>
    <w:rsid w:val="00977F05"/>
    <w:rsid w:val="00977FE7"/>
    <w:rsid w:val="009801A9"/>
    <w:rsid w:val="009801B4"/>
    <w:rsid w:val="00980476"/>
    <w:rsid w:val="009805CF"/>
    <w:rsid w:val="00980708"/>
    <w:rsid w:val="00980A5A"/>
    <w:rsid w:val="00980C02"/>
    <w:rsid w:val="00980C4A"/>
    <w:rsid w:val="00980CAD"/>
    <w:rsid w:val="00980D35"/>
    <w:rsid w:val="00980D9B"/>
    <w:rsid w:val="00980EB9"/>
    <w:rsid w:val="00980F02"/>
    <w:rsid w:val="00981027"/>
    <w:rsid w:val="0098105A"/>
    <w:rsid w:val="00981091"/>
    <w:rsid w:val="0098130D"/>
    <w:rsid w:val="0098133B"/>
    <w:rsid w:val="00981428"/>
    <w:rsid w:val="009814AF"/>
    <w:rsid w:val="0098153B"/>
    <w:rsid w:val="00981827"/>
    <w:rsid w:val="00981965"/>
    <w:rsid w:val="009819CC"/>
    <w:rsid w:val="00981A5D"/>
    <w:rsid w:val="00981A6A"/>
    <w:rsid w:val="00981AC4"/>
    <w:rsid w:val="00981B08"/>
    <w:rsid w:val="00981CEF"/>
    <w:rsid w:val="00981D30"/>
    <w:rsid w:val="00981E58"/>
    <w:rsid w:val="00981F15"/>
    <w:rsid w:val="009820AB"/>
    <w:rsid w:val="009823DC"/>
    <w:rsid w:val="00982452"/>
    <w:rsid w:val="0098274F"/>
    <w:rsid w:val="00982A8E"/>
    <w:rsid w:val="00982D44"/>
    <w:rsid w:val="00982E15"/>
    <w:rsid w:val="00982F7A"/>
    <w:rsid w:val="00982FC5"/>
    <w:rsid w:val="00982FF8"/>
    <w:rsid w:val="00983025"/>
    <w:rsid w:val="0098307F"/>
    <w:rsid w:val="009835E5"/>
    <w:rsid w:val="0098362C"/>
    <w:rsid w:val="00983643"/>
    <w:rsid w:val="0098367F"/>
    <w:rsid w:val="009837B6"/>
    <w:rsid w:val="0098393E"/>
    <w:rsid w:val="00983AC0"/>
    <w:rsid w:val="00983AE9"/>
    <w:rsid w:val="00983B18"/>
    <w:rsid w:val="00983FA4"/>
    <w:rsid w:val="00984025"/>
    <w:rsid w:val="00984057"/>
    <w:rsid w:val="009840F7"/>
    <w:rsid w:val="00984149"/>
    <w:rsid w:val="009845A5"/>
    <w:rsid w:val="009846F4"/>
    <w:rsid w:val="00984841"/>
    <w:rsid w:val="009849B5"/>
    <w:rsid w:val="00984B6E"/>
    <w:rsid w:val="00984BDC"/>
    <w:rsid w:val="00984C09"/>
    <w:rsid w:val="00984E81"/>
    <w:rsid w:val="00984F30"/>
    <w:rsid w:val="009850D2"/>
    <w:rsid w:val="00985389"/>
    <w:rsid w:val="009854E9"/>
    <w:rsid w:val="0098561C"/>
    <w:rsid w:val="00985637"/>
    <w:rsid w:val="0098584E"/>
    <w:rsid w:val="00985999"/>
    <w:rsid w:val="00985AF3"/>
    <w:rsid w:val="00985E8E"/>
    <w:rsid w:val="00985EAA"/>
    <w:rsid w:val="00985EDC"/>
    <w:rsid w:val="009860FA"/>
    <w:rsid w:val="009862F1"/>
    <w:rsid w:val="00986712"/>
    <w:rsid w:val="009869AA"/>
    <w:rsid w:val="00986A78"/>
    <w:rsid w:val="00986CC0"/>
    <w:rsid w:val="00986D83"/>
    <w:rsid w:val="00986E58"/>
    <w:rsid w:val="00986E9A"/>
    <w:rsid w:val="00987002"/>
    <w:rsid w:val="00987156"/>
    <w:rsid w:val="00987249"/>
    <w:rsid w:val="00987693"/>
    <w:rsid w:val="009878C5"/>
    <w:rsid w:val="00987AC0"/>
    <w:rsid w:val="00987E25"/>
    <w:rsid w:val="009903E4"/>
    <w:rsid w:val="00990517"/>
    <w:rsid w:val="0099062A"/>
    <w:rsid w:val="0099069C"/>
    <w:rsid w:val="009906EB"/>
    <w:rsid w:val="00990850"/>
    <w:rsid w:val="009908DB"/>
    <w:rsid w:val="009908EF"/>
    <w:rsid w:val="009909D8"/>
    <w:rsid w:val="00990A58"/>
    <w:rsid w:val="00990B10"/>
    <w:rsid w:val="00990FA8"/>
    <w:rsid w:val="009910D1"/>
    <w:rsid w:val="009911BA"/>
    <w:rsid w:val="009916B9"/>
    <w:rsid w:val="009918D7"/>
    <w:rsid w:val="00991932"/>
    <w:rsid w:val="00991C6E"/>
    <w:rsid w:val="00991CE0"/>
    <w:rsid w:val="00991D27"/>
    <w:rsid w:val="00991EB7"/>
    <w:rsid w:val="00992284"/>
    <w:rsid w:val="009924FE"/>
    <w:rsid w:val="00992593"/>
    <w:rsid w:val="009925B4"/>
    <w:rsid w:val="00992781"/>
    <w:rsid w:val="009927E6"/>
    <w:rsid w:val="0099293E"/>
    <w:rsid w:val="00992A47"/>
    <w:rsid w:val="00992A7C"/>
    <w:rsid w:val="00992A7D"/>
    <w:rsid w:val="00992D37"/>
    <w:rsid w:val="00992D56"/>
    <w:rsid w:val="00992E9F"/>
    <w:rsid w:val="00992EA5"/>
    <w:rsid w:val="00992FCE"/>
    <w:rsid w:val="009931B5"/>
    <w:rsid w:val="009931FA"/>
    <w:rsid w:val="009932CA"/>
    <w:rsid w:val="00993451"/>
    <w:rsid w:val="009935A3"/>
    <w:rsid w:val="00993A11"/>
    <w:rsid w:val="00993A39"/>
    <w:rsid w:val="00993CD9"/>
    <w:rsid w:val="00993CFC"/>
    <w:rsid w:val="00993DA2"/>
    <w:rsid w:val="00993DD6"/>
    <w:rsid w:val="00993F0A"/>
    <w:rsid w:val="00994090"/>
    <w:rsid w:val="0099422C"/>
    <w:rsid w:val="009942F9"/>
    <w:rsid w:val="00994480"/>
    <w:rsid w:val="009945B7"/>
    <w:rsid w:val="0099477C"/>
    <w:rsid w:val="00994796"/>
    <w:rsid w:val="00994869"/>
    <w:rsid w:val="0099488C"/>
    <w:rsid w:val="00994942"/>
    <w:rsid w:val="00994986"/>
    <w:rsid w:val="00994A51"/>
    <w:rsid w:val="00994D39"/>
    <w:rsid w:val="0099502E"/>
    <w:rsid w:val="00995177"/>
    <w:rsid w:val="00995217"/>
    <w:rsid w:val="00995335"/>
    <w:rsid w:val="00995519"/>
    <w:rsid w:val="009955E2"/>
    <w:rsid w:val="009956A0"/>
    <w:rsid w:val="00995754"/>
    <w:rsid w:val="009957CE"/>
    <w:rsid w:val="009958DF"/>
    <w:rsid w:val="00995951"/>
    <w:rsid w:val="009959E1"/>
    <w:rsid w:val="00995A46"/>
    <w:rsid w:val="00995AAF"/>
    <w:rsid w:val="00995B73"/>
    <w:rsid w:val="00995CCB"/>
    <w:rsid w:val="00995D31"/>
    <w:rsid w:val="00995DDA"/>
    <w:rsid w:val="00995E8F"/>
    <w:rsid w:val="00996244"/>
    <w:rsid w:val="00996298"/>
    <w:rsid w:val="00996302"/>
    <w:rsid w:val="00996337"/>
    <w:rsid w:val="00996394"/>
    <w:rsid w:val="00996BE2"/>
    <w:rsid w:val="00996D81"/>
    <w:rsid w:val="00997128"/>
    <w:rsid w:val="009971CB"/>
    <w:rsid w:val="0099747F"/>
    <w:rsid w:val="0099756C"/>
    <w:rsid w:val="009975B1"/>
    <w:rsid w:val="00997631"/>
    <w:rsid w:val="0099781C"/>
    <w:rsid w:val="00997992"/>
    <w:rsid w:val="009979E2"/>
    <w:rsid w:val="00997B2C"/>
    <w:rsid w:val="00997B4C"/>
    <w:rsid w:val="00997B67"/>
    <w:rsid w:val="00997C69"/>
    <w:rsid w:val="00997E15"/>
    <w:rsid w:val="00997FB1"/>
    <w:rsid w:val="009A02EA"/>
    <w:rsid w:val="009A0361"/>
    <w:rsid w:val="009A050E"/>
    <w:rsid w:val="009A05BE"/>
    <w:rsid w:val="009A0629"/>
    <w:rsid w:val="009A07D3"/>
    <w:rsid w:val="009A08B9"/>
    <w:rsid w:val="009A092A"/>
    <w:rsid w:val="009A0CB2"/>
    <w:rsid w:val="009A0DD8"/>
    <w:rsid w:val="009A0F12"/>
    <w:rsid w:val="009A0F95"/>
    <w:rsid w:val="009A113C"/>
    <w:rsid w:val="009A11FC"/>
    <w:rsid w:val="009A1293"/>
    <w:rsid w:val="009A12D1"/>
    <w:rsid w:val="009A147F"/>
    <w:rsid w:val="009A1490"/>
    <w:rsid w:val="009A1572"/>
    <w:rsid w:val="009A1593"/>
    <w:rsid w:val="009A1624"/>
    <w:rsid w:val="009A162E"/>
    <w:rsid w:val="009A190B"/>
    <w:rsid w:val="009A1942"/>
    <w:rsid w:val="009A1A7C"/>
    <w:rsid w:val="009A1C07"/>
    <w:rsid w:val="009A1CB6"/>
    <w:rsid w:val="009A1DF2"/>
    <w:rsid w:val="009A1E31"/>
    <w:rsid w:val="009A1E64"/>
    <w:rsid w:val="009A1EC9"/>
    <w:rsid w:val="009A1F90"/>
    <w:rsid w:val="009A20D2"/>
    <w:rsid w:val="009A2247"/>
    <w:rsid w:val="009A26B6"/>
    <w:rsid w:val="009A2755"/>
    <w:rsid w:val="009A275C"/>
    <w:rsid w:val="009A27A3"/>
    <w:rsid w:val="009A29B0"/>
    <w:rsid w:val="009A2A64"/>
    <w:rsid w:val="009A2A81"/>
    <w:rsid w:val="009A2B78"/>
    <w:rsid w:val="009A2C34"/>
    <w:rsid w:val="009A2C76"/>
    <w:rsid w:val="009A2D0F"/>
    <w:rsid w:val="009A2D8F"/>
    <w:rsid w:val="009A2DB3"/>
    <w:rsid w:val="009A33F2"/>
    <w:rsid w:val="009A34FB"/>
    <w:rsid w:val="009A350A"/>
    <w:rsid w:val="009A35F3"/>
    <w:rsid w:val="009A385F"/>
    <w:rsid w:val="009A3883"/>
    <w:rsid w:val="009A394C"/>
    <w:rsid w:val="009A39A5"/>
    <w:rsid w:val="009A39F7"/>
    <w:rsid w:val="009A3A50"/>
    <w:rsid w:val="009A3B3E"/>
    <w:rsid w:val="009A3C46"/>
    <w:rsid w:val="009A3E9A"/>
    <w:rsid w:val="009A401C"/>
    <w:rsid w:val="009A4084"/>
    <w:rsid w:val="009A40AB"/>
    <w:rsid w:val="009A40D1"/>
    <w:rsid w:val="009A41B8"/>
    <w:rsid w:val="009A480A"/>
    <w:rsid w:val="009A4895"/>
    <w:rsid w:val="009A48E7"/>
    <w:rsid w:val="009A4DF3"/>
    <w:rsid w:val="009A5098"/>
    <w:rsid w:val="009A51DB"/>
    <w:rsid w:val="009A52A3"/>
    <w:rsid w:val="009A52B1"/>
    <w:rsid w:val="009A5423"/>
    <w:rsid w:val="009A54AA"/>
    <w:rsid w:val="009A5601"/>
    <w:rsid w:val="009A56CB"/>
    <w:rsid w:val="009A5C62"/>
    <w:rsid w:val="009A5D00"/>
    <w:rsid w:val="009A5EA1"/>
    <w:rsid w:val="009A5F91"/>
    <w:rsid w:val="009A6388"/>
    <w:rsid w:val="009A63DA"/>
    <w:rsid w:val="009A65D0"/>
    <w:rsid w:val="009A68F0"/>
    <w:rsid w:val="009A691B"/>
    <w:rsid w:val="009A6C95"/>
    <w:rsid w:val="009A6E17"/>
    <w:rsid w:val="009A6E5C"/>
    <w:rsid w:val="009A6FF7"/>
    <w:rsid w:val="009A7297"/>
    <w:rsid w:val="009A7355"/>
    <w:rsid w:val="009A73EB"/>
    <w:rsid w:val="009A7471"/>
    <w:rsid w:val="009A74F1"/>
    <w:rsid w:val="009A75CC"/>
    <w:rsid w:val="009A75F0"/>
    <w:rsid w:val="009A7656"/>
    <w:rsid w:val="009A76EC"/>
    <w:rsid w:val="009A790C"/>
    <w:rsid w:val="009A79FA"/>
    <w:rsid w:val="009A7A5A"/>
    <w:rsid w:val="009A7E5A"/>
    <w:rsid w:val="009A7EE9"/>
    <w:rsid w:val="009A7F1A"/>
    <w:rsid w:val="009A7F9F"/>
    <w:rsid w:val="009B00BC"/>
    <w:rsid w:val="009B0167"/>
    <w:rsid w:val="009B02A3"/>
    <w:rsid w:val="009B0324"/>
    <w:rsid w:val="009B0330"/>
    <w:rsid w:val="009B03C2"/>
    <w:rsid w:val="009B0540"/>
    <w:rsid w:val="009B0995"/>
    <w:rsid w:val="009B0BCB"/>
    <w:rsid w:val="009B0BDB"/>
    <w:rsid w:val="009B0BE4"/>
    <w:rsid w:val="009B0C41"/>
    <w:rsid w:val="009B0C75"/>
    <w:rsid w:val="009B0F27"/>
    <w:rsid w:val="009B0FCB"/>
    <w:rsid w:val="009B111A"/>
    <w:rsid w:val="009B116F"/>
    <w:rsid w:val="009B1443"/>
    <w:rsid w:val="009B15D4"/>
    <w:rsid w:val="009B1899"/>
    <w:rsid w:val="009B1A44"/>
    <w:rsid w:val="009B1BB5"/>
    <w:rsid w:val="009B1C5B"/>
    <w:rsid w:val="009B1D4C"/>
    <w:rsid w:val="009B2049"/>
    <w:rsid w:val="009B2520"/>
    <w:rsid w:val="009B2562"/>
    <w:rsid w:val="009B275A"/>
    <w:rsid w:val="009B276C"/>
    <w:rsid w:val="009B27DD"/>
    <w:rsid w:val="009B2839"/>
    <w:rsid w:val="009B2876"/>
    <w:rsid w:val="009B2962"/>
    <w:rsid w:val="009B29A3"/>
    <w:rsid w:val="009B29D2"/>
    <w:rsid w:val="009B2BEC"/>
    <w:rsid w:val="009B2CAA"/>
    <w:rsid w:val="009B30C1"/>
    <w:rsid w:val="009B32FB"/>
    <w:rsid w:val="009B33C3"/>
    <w:rsid w:val="009B33CF"/>
    <w:rsid w:val="009B3424"/>
    <w:rsid w:val="009B3611"/>
    <w:rsid w:val="009B3679"/>
    <w:rsid w:val="009B36BF"/>
    <w:rsid w:val="009B3791"/>
    <w:rsid w:val="009B3C52"/>
    <w:rsid w:val="009B3EBA"/>
    <w:rsid w:val="009B3EFE"/>
    <w:rsid w:val="009B401A"/>
    <w:rsid w:val="009B4146"/>
    <w:rsid w:val="009B429D"/>
    <w:rsid w:val="009B43CA"/>
    <w:rsid w:val="009B456B"/>
    <w:rsid w:val="009B4593"/>
    <w:rsid w:val="009B46DE"/>
    <w:rsid w:val="009B46DF"/>
    <w:rsid w:val="009B46F0"/>
    <w:rsid w:val="009B4763"/>
    <w:rsid w:val="009B47C8"/>
    <w:rsid w:val="009B4AF2"/>
    <w:rsid w:val="009B4C25"/>
    <w:rsid w:val="009B4C92"/>
    <w:rsid w:val="009B4D22"/>
    <w:rsid w:val="009B4D9C"/>
    <w:rsid w:val="009B4DC7"/>
    <w:rsid w:val="009B4E00"/>
    <w:rsid w:val="009B4EA6"/>
    <w:rsid w:val="009B4ED9"/>
    <w:rsid w:val="009B50A6"/>
    <w:rsid w:val="009B50AE"/>
    <w:rsid w:val="009B5166"/>
    <w:rsid w:val="009B5357"/>
    <w:rsid w:val="009B54E5"/>
    <w:rsid w:val="009B5513"/>
    <w:rsid w:val="009B57D0"/>
    <w:rsid w:val="009B5891"/>
    <w:rsid w:val="009B5926"/>
    <w:rsid w:val="009B5ACE"/>
    <w:rsid w:val="009B5AE6"/>
    <w:rsid w:val="009B5B7A"/>
    <w:rsid w:val="009B5CFD"/>
    <w:rsid w:val="009B5FC6"/>
    <w:rsid w:val="009B62AB"/>
    <w:rsid w:val="009B6323"/>
    <w:rsid w:val="009B6374"/>
    <w:rsid w:val="009B63FC"/>
    <w:rsid w:val="009B6456"/>
    <w:rsid w:val="009B6494"/>
    <w:rsid w:val="009B6676"/>
    <w:rsid w:val="009B6804"/>
    <w:rsid w:val="009B6890"/>
    <w:rsid w:val="009B6A87"/>
    <w:rsid w:val="009B6B9B"/>
    <w:rsid w:val="009B6CE9"/>
    <w:rsid w:val="009B6F36"/>
    <w:rsid w:val="009B7042"/>
    <w:rsid w:val="009B70D2"/>
    <w:rsid w:val="009B7145"/>
    <w:rsid w:val="009B71EE"/>
    <w:rsid w:val="009B72DA"/>
    <w:rsid w:val="009B7303"/>
    <w:rsid w:val="009B7324"/>
    <w:rsid w:val="009B7353"/>
    <w:rsid w:val="009B736C"/>
    <w:rsid w:val="009B7568"/>
    <w:rsid w:val="009B7625"/>
    <w:rsid w:val="009B7A7C"/>
    <w:rsid w:val="009B7C10"/>
    <w:rsid w:val="009B7CDA"/>
    <w:rsid w:val="009B7E9C"/>
    <w:rsid w:val="009B7ED0"/>
    <w:rsid w:val="009C03A2"/>
    <w:rsid w:val="009C03DB"/>
    <w:rsid w:val="009C0476"/>
    <w:rsid w:val="009C0508"/>
    <w:rsid w:val="009C05F6"/>
    <w:rsid w:val="009C064B"/>
    <w:rsid w:val="009C0798"/>
    <w:rsid w:val="009C0864"/>
    <w:rsid w:val="009C08F9"/>
    <w:rsid w:val="009C0A63"/>
    <w:rsid w:val="009C0B72"/>
    <w:rsid w:val="009C0BAE"/>
    <w:rsid w:val="009C0BAF"/>
    <w:rsid w:val="009C0C93"/>
    <w:rsid w:val="009C0E6A"/>
    <w:rsid w:val="009C0F19"/>
    <w:rsid w:val="009C0F2C"/>
    <w:rsid w:val="009C0FE2"/>
    <w:rsid w:val="009C0FF7"/>
    <w:rsid w:val="009C10A9"/>
    <w:rsid w:val="009C121D"/>
    <w:rsid w:val="009C1350"/>
    <w:rsid w:val="009C140F"/>
    <w:rsid w:val="009C1454"/>
    <w:rsid w:val="009C1487"/>
    <w:rsid w:val="009C1862"/>
    <w:rsid w:val="009C1A88"/>
    <w:rsid w:val="009C1B60"/>
    <w:rsid w:val="009C1DB1"/>
    <w:rsid w:val="009C1E23"/>
    <w:rsid w:val="009C2249"/>
    <w:rsid w:val="009C237B"/>
    <w:rsid w:val="009C2396"/>
    <w:rsid w:val="009C2453"/>
    <w:rsid w:val="009C26BD"/>
    <w:rsid w:val="009C28BB"/>
    <w:rsid w:val="009C2906"/>
    <w:rsid w:val="009C2B3E"/>
    <w:rsid w:val="009C2D37"/>
    <w:rsid w:val="009C2D3D"/>
    <w:rsid w:val="009C2F46"/>
    <w:rsid w:val="009C2F53"/>
    <w:rsid w:val="009C31EF"/>
    <w:rsid w:val="009C32EC"/>
    <w:rsid w:val="009C3358"/>
    <w:rsid w:val="009C337B"/>
    <w:rsid w:val="009C3491"/>
    <w:rsid w:val="009C3592"/>
    <w:rsid w:val="009C3995"/>
    <w:rsid w:val="009C39AB"/>
    <w:rsid w:val="009C3A82"/>
    <w:rsid w:val="009C3B11"/>
    <w:rsid w:val="009C3BE9"/>
    <w:rsid w:val="009C4059"/>
    <w:rsid w:val="009C4087"/>
    <w:rsid w:val="009C42C0"/>
    <w:rsid w:val="009C4380"/>
    <w:rsid w:val="009C43B6"/>
    <w:rsid w:val="009C4435"/>
    <w:rsid w:val="009C44D3"/>
    <w:rsid w:val="009C49AA"/>
    <w:rsid w:val="009C4AE8"/>
    <w:rsid w:val="009C4BF9"/>
    <w:rsid w:val="009C4C32"/>
    <w:rsid w:val="009C4D44"/>
    <w:rsid w:val="009C4E51"/>
    <w:rsid w:val="009C50DE"/>
    <w:rsid w:val="009C5157"/>
    <w:rsid w:val="009C52BC"/>
    <w:rsid w:val="009C5556"/>
    <w:rsid w:val="009C575F"/>
    <w:rsid w:val="009C5944"/>
    <w:rsid w:val="009C5A96"/>
    <w:rsid w:val="009C5AFF"/>
    <w:rsid w:val="009C5CCE"/>
    <w:rsid w:val="009C5FCF"/>
    <w:rsid w:val="009C628D"/>
    <w:rsid w:val="009C62CE"/>
    <w:rsid w:val="009C62EE"/>
    <w:rsid w:val="009C6539"/>
    <w:rsid w:val="009C66A7"/>
    <w:rsid w:val="009C671E"/>
    <w:rsid w:val="009C6845"/>
    <w:rsid w:val="009C6948"/>
    <w:rsid w:val="009C6A1C"/>
    <w:rsid w:val="009C6C63"/>
    <w:rsid w:val="009C6CD4"/>
    <w:rsid w:val="009C6EC7"/>
    <w:rsid w:val="009C71E1"/>
    <w:rsid w:val="009C72B6"/>
    <w:rsid w:val="009C7399"/>
    <w:rsid w:val="009C756C"/>
    <w:rsid w:val="009C76FB"/>
    <w:rsid w:val="009C78B7"/>
    <w:rsid w:val="009C7C75"/>
    <w:rsid w:val="009C7D03"/>
    <w:rsid w:val="009C7F3B"/>
    <w:rsid w:val="009D016C"/>
    <w:rsid w:val="009D0461"/>
    <w:rsid w:val="009D0481"/>
    <w:rsid w:val="009D05AD"/>
    <w:rsid w:val="009D05C5"/>
    <w:rsid w:val="009D05D7"/>
    <w:rsid w:val="009D0607"/>
    <w:rsid w:val="009D0692"/>
    <w:rsid w:val="009D072B"/>
    <w:rsid w:val="009D08FF"/>
    <w:rsid w:val="009D0BBE"/>
    <w:rsid w:val="009D0BE3"/>
    <w:rsid w:val="009D0D72"/>
    <w:rsid w:val="009D0D7B"/>
    <w:rsid w:val="009D1048"/>
    <w:rsid w:val="009D12CA"/>
    <w:rsid w:val="009D13D1"/>
    <w:rsid w:val="009D16C6"/>
    <w:rsid w:val="009D17EC"/>
    <w:rsid w:val="009D1C35"/>
    <w:rsid w:val="009D1EE9"/>
    <w:rsid w:val="009D20D7"/>
    <w:rsid w:val="009D224D"/>
    <w:rsid w:val="009D22EF"/>
    <w:rsid w:val="009D2311"/>
    <w:rsid w:val="009D2371"/>
    <w:rsid w:val="009D253C"/>
    <w:rsid w:val="009D25DE"/>
    <w:rsid w:val="009D262C"/>
    <w:rsid w:val="009D26EF"/>
    <w:rsid w:val="009D28FF"/>
    <w:rsid w:val="009D290F"/>
    <w:rsid w:val="009D2977"/>
    <w:rsid w:val="009D2CEF"/>
    <w:rsid w:val="009D2DA5"/>
    <w:rsid w:val="009D2E30"/>
    <w:rsid w:val="009D3312"/>
    <w:rsid w:val="009D3352"/>
    <w:rsid w:val="009D33A0"/>
    <w:rsid w:val="009D3443"/>
    <w:rsid w:val="009D34EF"/>
    <w:rsid w:val="009D35F0"/>
    <w:rsid w:val="009D378B"/>
    <w:rsid w:val="009D3A9D"/>
    <w:rsid w:val="009D3B01"/>
    <w:rsid w:val="009D3B60"/>
    <w:rsid w:val="009D3F1B"/>
    <w:rsid w:val="009D3FDB"/>
    <w:rsid w:val="009D40EB"/>
    <w:rsid w:val="009D413C"/>
    <w:rsid w:val="009D41B6"/>
    <w:rsid w:val="009D41C8"/>
    <w:rsid w:val="009D41D5"/>
    <w:rsid w:val="009D4275"/>
    <w:rsid w:val="009D43A3"/>
    <w:rsid w:val="009D48C0"/>
    <w:rsid w:val="009D4991"/>
    <w:rsid w:val="009D499E"/>
    <w:rsid w:val="009D4A63"/>
    <w:rsid w:val="009D4D09"/>
    <w:rsid w:val="009D4E43"/>
    <w:rsid w:val="009D5091"/>
    <w:rsid w:val="009D5186"/>
    <w:rsid w:val="009D520F"/>
    <w:rsid w:val="009D55A3"/>
    <w:rsid w:val="009D55E1"/>
    <w:rsid w:val="009D57BC"/>
    <w:rsid w:val="009D5813"/>
    <w:rsid w:val="009D5852"/>
    <w:rsid w:val="009D58BD"/>
    <w:rsid w:val="009D5AC6"/>
    <w:rsid w:val="009D5C5C"/>
    <w:rsid w:val="009D5EAD"/>
    <w:rsid w:val="009D6252"/>
    <w:rsid w:val="009D62D2"/>
    <w:rsid w:val="009D64A7"/>
    <w:rsid w:val="009D6535"/>
    <w:rsid w:val="009D662B"/>
    <w:rsid w:val="009D6810"/>
    <w:rsid w:val="009D6832"/>
    <w:rsid w:val="009D6897"/>
    <w:rsid w:val="009D6923"/>
    <w:rsid w:val="009D6949"/>
    <w:rsid w:val="009D69ED"/>
    <w:rsid w:val="009D6CE7"/>
    <w:rsid w:val="009D7470"/>
    <w:rsid w:val="009D759E"/>
    <w:rsid w:val="009D7665"/>
    <w:rsid w:val="009D76C1"/>
    <w:rsid w:val="009D7775"/>
    <w:rsid w:val="009D7889"/>
    <w:rsid w:val="009D7949"/>
    <w:rsid w:val="009D7A29"/>
    <w:rsid w:val="009D7C48"/>
    <w:rsid w:val="009D7D25"/>
    <w:rsid w:val="009D7D67"/>
    <w:rsid w:val="009D7DEB"/>
    <w:rsid w:val="009E006A"/>
    <w:rsid w:val="009E00B0"/>
    <w:rsid w:val="009E01B7"/>
    <w:rsid w:val="009E03B6"/>
    <w:rsid w:val="009E08E7"/>
    <w:rsid w:val="009E0CBA"/>
    <w:rsid w:val="009E0FB1"/>
    <w:rsid w:val="009E1315"/>
    <w:rsid w:val="009E145F"/>
    <w:rsid w:val="009E178F"/>
    <w:rsid w:val="009E1A0A"/>
    <w:rsid w:val="009E1AF0"/>
    <w:rsid w:val="009E1BCB"/>
    <w:rsid w:val="009E1F11"/>
    <w:rsid w:val="009E2181"/>
    <w:rsid w:val="009E22CF"/>
    <w:rsid w:val="009E2463"/>
    <w:rsid w:val="009E2576"/>
    <w:rsid w:val="009E25D4"/>
    <w:rsid w:val="009E269A"/>
    <w:rsid w:val="009E2A02"/>
    <w:rsid w:val="009E2D31"/>
    <w:rsid w:val="009E2E21"/>
    <w:rsid w:val="009E2E2E"/>
    <w:rsid w:val="009E2EFD"/>
    <w:rsid w:val="009E3021"/>
    <w:rsid w:val="009E3349"/>
    <w:rsid w:val="009E334C"/>
    <w:rsid w:val="009E33AF"/>
    <w:rsid w:val="009E33CA"/>
    <w:rsid w:val="009E345B"/>
    <w:rsid w:val="009E3527"/>
    <w:rsid w:val="009E3705"/>
    <w:rsid w:val="009E381B"/>
    <w:rsid w:val="009E394B"/>
    <w:rsid w:val="009E399C"/>
    <w:rsid w:val="009E3AA1"/>
    <w:rsid w:val="009E3AC6"/>
    <w:rsid w:val="009E3B20"/>
    <w:rsid w:val="009E3B83"/>
    <w:rsid w:val="009E3D67"/>
    <w:rsid w:val="009E3DA7"/>
    <w:rsid w:val="009E3EDA"/>
    <w:rsid w:val="009E3FCE"/>
    <w:rsid w:val="009E4098"/>
    <w:rsid w:val="009E4310"/>
    <w:rsid w:val="009E4361"/>
    <w:rsid w:val="009E4483"/>
    <w:rsid w:val="009E44A2"/>
    <w:rsid w:val="009E4528"/>
    <w:rsid w:val="009E457D"/>
    <w:rsid w:val="009E48FF"/>
    <w:rsid w:val="009E49A5"/>
    <w:rsid w:val="009E4B27"/>
    <w:rsid w:val="009E4EA2"/>
    <w:rsid w:val="009E4F64"/>
    <w:rsid w:val="009E4F6E"/>
    <w:rsid w:val="009E4FDC"/>
    <w:rsid w:val="009E52F3"/>
    <w:rsid w:val="009E5490"/>
    <w:rsid w:val="009E5496"/>
    <w:rsid w:val="009E554D"/>
    <w:rsid w:val="009E55C8"/>
    <w:rsid w:val="009E568C"/>
    <w:rsid w:val="009E59A1"/>
    <w:rsid w:val="009E5A01"/>
    <w:rsid w:val="009E5AD1"/>
    <w:rsid w:val="009E5B73"/>
    <w:rsid w:val="009E5CFA"/>
    <w:rsid w:val="009E5EC4"/>
    <w:rsid w:val="009E602E"/>
    <w:rsid w:val="009E6197"/>
    <w:rsid w:val="009E61C4"/>
    <w:rsid w:val="009E6293"/>
    <w:rsid w:val="009E683C"/>
    <w:rsid w:val="009E6B41"/>
    <w:rsid w:val="009E6B61"/>
    <w:rsid w:val="009E6BED"/>
    <w:rsid w:val="009E6C1E"/>
    <w:rsid w:val="009E6D35"/>
    <w:rsid w:val="009E6F3E"/>
    <w:rsid w:val="009E6FDF"/>
    <w:rsid w:val="009E713D"/>
    <w:rsid w:val="009E72B7"/>
    <w:rsid w:val="009E72C8"/>
    <w:rsid w:val="009E737A"/>
    <w:rsid w:val="009E74BA"/>
    <w:rsid w:val="009E7552"/>
    <w:rsid w:val="009E75C4"/>
    <w:rsid w:val="009E76B0"/>
    <w:rsid w:val="009E76FE"/>
    <w:rsid w:val="009E79C1"/>
    <w:rsid w:val="009E7AA1"/>
    <w:rsid w:val="009E7B81"/>
    <w:rsid w:val="009E7CBE"/>
    <w:rsid w:val="009E7CCB"/>
    <w:rsid w:val="009F00A7"/>
    <w:rsid w:val="009F00FD"/>
    <w:rsid w:val="009F03D8"/>
    <w:rsid w:val="009F0520"/>
    <w:rsid w:val="009F06A7"/>
    <w:rsid w:val="009F09A9"/>
    <w:rsid w:val="009F0A48"/>
    <w:rsid w:val="009F0A96"/>
    <w:rsid w:val="009F108C"/>
    <w:rsid w:val="009F1342"/>
    <w:rsid w:val="009F15C1"/>
    <w:rsid w:val="009F15C6"/>
    <w:rsid w:val="009F1845"/>
    <w:rsid w:val="009F19E7"/>
    <w:rsid w:val="009F1B75"/>
    <w:rsid w:val="009F1C4B"/>
    <w:rsid w:val="009F1FB0"/>
    <w:rsid w:val="009F2026"/>
    <w:rsid w:val="009F207C"/>
    <w:rsid w:val="009F208F"/>
    <w:rsid w:val="009F2129"/>
    <w:rsid w:val="009F2406"/>
    <w:rsid w:val="009F24C1"/>
    <w:rsid w:val="009F2994"/>
    <w:rsid w:val="009F2996"/>
    <w:rsid w:val="009F29B7"/>
    <w:rsid w:val="009F29BE"/>
    <w:rsid w:val="009F2B4F"/>
    <w:rsid w:val="009F2DD0"/>
    <w:rsid w:val="009F2E28"/>
    <w:rsid w:val="009F2E6B"/>
    <w:rsid w:val="009F3008"/>
    <w:rsid w:val="009F30EA"/>
    <w:rsid w:val="009F33FB"/>
    <w:rsid w:val="009F34FD"/>
    <w:rsid w:val="009F355A"/>
    <w:rsid w:val="009F3609"/>
    <w:rsid w:val="009F3752"/>
    <w:rsid w:val="009F37CB"/>
    <w:rsid w:val="009F37EF"/>
    <w:rsid w:val="009F3806"/>
    <w:rsid w:val="009F390C"/>
    <w:rsid w:val="009F3B1E"/>
    <w:rsid w:val="009F3B4A"/>
    <w:rsid w:val="009F3B78"/>
    <w:rsid w:val="009F3BF9"/>
    <w:rsid w:val="009F421A"/>
    <w:rsid w:val="009F4250"/>
    <w:rsid w:val="009F43C4"/>
    <w:rsid w:val="009F43E4"/>
    <w:rsid w:val="009F46CD"/>
    <w:rsid w:val="009F4746"/>
    <w:rsid w:val="009F4859"/>
    <w:rsid w:val="009F4AFB"/>
    <w:rsid w:val="009F5077"/>
    <w:rsid w:val="009F548A"/>
    <w:rsid w:val="009F54B1"/>
    <w:rsid w:val="009F5620"/>
    <w:rsid w:val="009F578C"/>
    <w:rsid w:val="009F5998"/>
    <w:rsid w:val="009F5B7D"/>
    <w:rsid w:val="009F5C71"/>
    <w:rsid w:val="009F5D4C"/>
    <w:rsid w:val="009F5D7F"/>
    <w:rsid w:val="009F5DFA"/>
    <w:rsid w:val="009F5ECB"/>
    <w:rsid w:val="009F5EEA"/>
    <w:rsid w:val="009F5FBA"/>
    <w:rsid w:val="009F5FDA"/>
    <w:rsid w:val="009F6176"/>
    <w:rsid w:val="009F6381"/>
    <w:rsid w:val="009F63F1"/>
    <w:rsid w:val="009F673D"/>
    <w:rsid w:val="009F67FC"/>
    <w:rsid w:val="009F6AA0"/>
    <w:rsid w:val="009F6E42"/>
    <w:rsid w:val="009F6EB4"/>
    <w:rsid w:val="009F6FB6"/>
    <w:rsid w:val="009F70E1"/>
    <w:rsid w:val="009F72E7"/>
    <w:rsid w:val="009F7453"/>
    <w:rsid w:val="009F76FD"/>
    <w:rsid w:val="009F777E"/>
    <w:rsid w:val="009F7799"/>
    <w:rsid w:val="009F7866"/>
    <w:rsid w:val="009F793F"/>
    <w:rsid w:val="009F7B20"/>
    <w:rsid w:val="009F7B4D"/>
    <w:rsid w:val="009F7DC4"/>
    <w:rsid w:val="009F7E2E"/>
    <w:rsid w:val="009F7EC2"/>
    <w:rsid w:val="009F7F46"/>
    <w:rsid w:val="00A00274"/>
    <w:rsid w:val="00A002FF"/>
    <w:rsid w:val="00A00384"/>
    <w:rsid w:val="00A00590"/>
    <w:rsid w:val="00A005E5"/>
    <w:rsid w:val="00A00799"/>
    <w:rsid w:val="00A00900"/>
    <w:rsid w:val="00A00B17"/>
    <w:rsid w:val="00A00B18"/>
    <w:rsid w:val="00A00BA8"/>
    <w:rsid w:val="00A00CA2"/>
    <w:rsid w:val="00A00CCB"/>
    <w:rsid w:val="00A00F05"/>
    <w:rsid w:val="00A00F10"/>
    <w:rsid w:val="00A0104C"/>
    <w:rsid w:val="00A01062"/>
    <w:rsid w:val="00A0109C"/>
    <w:rsid w:val="00A010DB"/>
    <w:rsid w:val="00A010E8"/>
    <w:rsid w:val="00A01103"/>
    <w:rsid w:val="00A01396"/>
    <w:rsid w:val="00A013F3"/>
    <w:rsid w:val="00A01714"/>
    <w:rsid w:val="00A018F5"/>
    <w:rsid w:val="00A01ECF"/>
    <w:rsid w:val="00A0201E"/>
    <w:rsid w:val="00A02059"/>
    <w:rsid w:val="00A0219D"/>
    <w:rsid w:val="00A021A1"/>
    <w:rsid w:val="00A0224F"/>
    <w:rsid w:val="00A022D1"/>
    <w:rsid w:val="00A02321"/>
    <w:rsid w:val="00A024D1"/>
    <w:rsid w:val="00A0250B"/>
    <w:rsid w:val="00A025B7"/>
    <w:rsid w:val="00A025E6"/>
    <w:rsid w:val="00A02721"/>
    <w:rsid w:val="00A028B9"/>
    <w:rsid w:val="00A029DE"/>
    <w:rsid w:val="00A02F4E"/>
    <w:rsid w:val="00A03015"/>
    <w:rsid w:val="00A0318C"/>
    <w:rsid w:val="00A031D5"/>
    <w:rsid w:val="00A031EB"/>
    <w:rsid w:val="00A032C3"/>
    <w:rsid w:val="00A03377"/>
    <w:rsid w:val="00A03475"/>
    <w:rsid w:val="00A03534"/>
    <w:rsid w:val="00A03573"/>
    <w:rsid w:val="00A03580"/>
    <w:rsid w:val="00A036C5"/>
    <w:rsid w:val="00A03702"/>
    <w:rsid w:val="00A038AB"/>
    <w:rsid w:val="00A03A1E"/>
    <w:rsid w:val="00A03A6F"/>
    <w:rsid w:val="00A03A7F"/>
    <w:rsid w:val="00A03B96"/>
    <w:rsid w:val="00A03C53"/>
    <w:rsid w:val="00A03D75"/>
    <w:rsid w:val="00A03DA1"/>
    <w:rsid w:val="00A03EF7"/>
    <w:rsid w:val="00A041CE"/>
    <w:rsid w:val="00A0434E"/>
    <w:rsid w:val="00A0441E"/>
    <w:rsid w:val="00A04626"/>
    <w:rsid w:val="00A0467B"/>
    <w:rsid w:val="00A04995"/>
    <w:rsid w:val="00A049BB"/>
    <w:rsid w:val="00A0527E"/>
    <w:rsid w:val="00A054AD"/>
    <w:rsid w:val="00A0564C"/>
    <w:rsid w:val="00A05721"/>
    <w:rsid w:val="00A0584F"/>
    <w:rsid w:val="00A05871"/>
    <w:rsid w:val="00A05A7C"/>
    <w:rsid w:val="00A05A96"/>
    <w:rsid w:val="00A05B1B"/>
    <w:rsid w:val="00A05DFC"/>
    <w:rsid w:val="00A05F45"/>
    <w:rsid w:val="00A060E2"/>
    <w:rsid w:val="00A0656B"/>
    <w:rsid w:val="00A0662F"/>
    <w:rsid w:val="00A06787"/>
    <w:rsid w:val="00A067C3"/>
    <w:rsid w:val="00A06A8B"/>
    <w:rsid w:val="00A06B98"/>
    <w:rsid w:val="00A06BCC"/>
    <w:rsid w:val="00A06BF8"/>
    <w:rsid w:val="00A06C5A"/>
    <w:rsid w:val="00A06D2B"/>
    <w:rsid w:val="00A06DF8"/>
    <w:rsid w:val="00A06F6C"/>
    <w:rsid w:val="00A070B5"/>
    <w:rsid w:val="00A07332"/>
    <w:rsid w:val="00A07350"/>
    <w:rsid w:val="00A073CD"/>
    <w:rsid w:val="00A0741C"/>
    <w:rsid w:val="00A0747B"/>
    <w:rsid w:val="00A0747C"/>
    <w:rsid w:val="00A075B3"/>
    <w:rsid w:val="00A07844"/>
    <w:rsid w:val="00A0786F"/>
    <w:rsid w:val="00A07889"/>
    <w:rsid w:val="00A07A36"/>
    <w:rsid w:val="00A07BA1"/>
    <w:rsid w:val="00A07BDB"/>
    <w:rsid w:val="00A07C30"/>
    <w:rsid w:val="00A07D36"/>
    <w:rsid w:val="00A07DFE"/>
    <w:rsid w:val="00A1006A"/>
    <w:rsid w:val="00A10208"/>
    <w:rsid w:val="00A10229"/>
    <w:rsid w:val="00A1048C"/>
    <w:rsid w:val="00A1058E"/>
    <w:rsid w:val="00A1076F"/>
    <w:rsid w:val="00A1089D"/>
    <w:rsid w:val="00A108B1"/>
    <w:rsid w:val="00A10C63"/>
    <w:rsid w:val="00A10E7F"/>
    <w:rsid w:val="00A10EEF"/>
    <w:rsid w:val="00A10F0F"/>
    <w:rsid w:val="00A111B0"/>
    <w:rsid w:val="00A111EE"/>
    <w:rsid w:val="00A112A6"/>
    <w:rsid w:val="00A112FB"/>
    <w:rsid w:val="00A1167F"/>
    <w:rsid w:val="00A1189D"/>
    <w:rsid w:val="00A119EB"/>
    <w:rsid w:val="00A11A51"/>
    <w:rsid w:val="00A11A56"/>
    <w:rsid w:val="00A11C01"/>
    <w:rsid w:val="00A11C0D"/>
    <w:rsid w:val="00A11CD6"/>
    <w:rsid w:val="00A11DAF"/>
    <w:rsid w:val="00A11E82"/>
    <w:rsid w:val="00A11E8B"/>
    <w:rsid w:val="00A12179"/>
    <w:rsid w:val="00A12297"/>
    <w:rsid w:val="00A122BA"/>
    <w:rsid w:val="00A12374"/>
    <w:rsid w:val="00A12573"/>
    <w:rsid w:val="00A126D0"/>
    <w:rsid w:val="00A1272A"/>
    <w:rsid w:val="00A1289C"/>
    <w:rsid w:val="00A12A97"/>
    <w:rsid w:val="00A12CC2"/>
    <w:rsid w:val="00A12D56"/>
    <w:rsid w:val="00A12E25"/>
    <w:rsid w:val="00A12E78"/>
    <w:rsid w:val="00A12FCB"/>
    <w:rsid w:val="00A130BE"/>
    <w:rsid w:val="00A13155"/>
    <w:rsid w:val="00A131DE"/>
    <w:rsid w:val="00A13302"/>
    <w:rsid w:val="00A1341E"/>
    <w:rsid w:val="00A135C2"/>
    <w:rsid w:val="00A13663"/>
    <w:rsid w:val="00A13785"/>
    <w:rsid w:val="00A13990"/>
    <w:rsid w:val="00A13AE5"/>
    <w:rsid w:val="00A13BAF"/>
    <w:rsid w:val="00A13CCB"/>
    <w:rsid w:val="00A13DD6"/>
    <w:rsid w:val="00A13DF0"/>
    <w:rsid w:val="00A13F14"/>
    <w:rsid w:val="00A13FFB"/>
    <w:rsid w:val="00A14149"/>
    <w:rsid w:val="00A14386"/>
    <w:rsid w:val="00A14822"/>
    <w:rsid w:val="00A14925"/>
    <w:rsid w:val="00A14C81"/>
    <w:rsid w:val="00A150A7"/>
    <w:rsid w:val="00A15321"/>
    <w:rsid w:val="00A153C0"/>
    <w:rsid w:val="00A153D5"/>
    <w:rsid w:val="00A1548A"/>
    <w:rsid w:val="00A154DD"/>
    <w:rsid w:val="00A15529"/>
    <w:rsid w:val="00A155DE"/>
    <w:rsid w:val="00A156DA"/>
    <w:rsid w:val="00A1584C"/>
    <w:rsid w:val="00A158BB"/>
    <w:rsid w:val="00A158D9"/>
    <w:rsid w:val="00A15A70"/>
    <w:rsid w:val="00A15A7F"/>
    <w:rsid w:val="00A15B59"/>
    <w:rsid w:val="00A15BE9"/>
    <w:rsid w:val="00A15D3B"/>
    <w:rsid w:val="00A15E57"/>
    <w:rsid w:val="00A15F00"/>
    <w:rsid w:val="00A161AD"/>
    <w:rsid w:val="00A16356"/>
    <w:rsid w:val="00A1641C"/>
    <w:rsid w:val="00A16514"/>
    <w:rsid w:val="00A168E7"/>
    <w:rsid w:val="00A16A49"/>
    <w:rsid w:val="00A16A66"/>
    <w:rsid w:val="00A16B42"/>
    <w:rsid w:val="00A16B50"/>
    <w:rsid w:val="00A16BEA"/>
    <w:rsid w:val="00A16C12"/>
    <w:rsid w:val="00A16D10"/>
    <w:rsid w:val="00A16FC5"/>
    <w:rsid w:val="00A1721B"/>
    <w:rsid w:val="00A1727D"/>
    <w:rsid w:val="00A173C0"/>
    <w:rsid w:val="00A175D6"/>
    <w:rsid w:val="00A176CF"/>
    <w:rsid w:val="00A1785A"/>
    <w:rsid w:val="00A178B3"/>
    <w:rsid w:val="00A1794B"/>
    <w:rsid w:val="00A179FE"/>
    <w:rsid w:val="00A17A1C"/>
    <w:rsid w:val="00A17A33"/>
    <w:rsid w:val="00A17D24"/>
    <w:rsid w:val="00A17D92"/>
    <w:rsid w:val="00A20020"/>
    <w:rsid w:val="00A20131"/>
    <w:rsid w:val="00A201C1"/>
    <w:rsid w:val="00A2029D"/>
    <w:rsid w:val="00A204AB"/>
    <w:rsid w:val="00A20564"/>
    <w:rsid w:val="00A205A6"/>
    <w:rsid w:val="00A20696"/>
    <w:rsid w:val="00A207EE"/>
    <w:rsid w:val="00A20A14"/>
    <w:rsid w:val="00A20AE7"/>
    <w:rsid w:val="00A20C34"/>
    <w:rsid w:val="00A20DCC"/>
    <w:rsid w:val="00A21339"/>
    <w:rsid w:val="00A214C2"/>
    <w:rsid w:val="00A21515"/>
    <w:rsid w:val="00A21AB8"/>
    <w:rsid w:val="00A21CC4"/>
    <w:rsid w:val="00A2200C"/>
    <w:rsid w:val="00A220AB"/>
    <w:rsid w:val="00A220EC"/>
    <w:rsid w:val="00A22202"/>
    <w:rsid w:val="00A22218"/>
    <w:rsid w:val="00A2250E"/>
    <w:rsid w:val="00A22546"/>
    <w:rsid w:val="00A22678"/>
    <w:rsid w:val="00A2275A"/>
    <w:rsid w:val="00A2275F"/>
    <w:rsid w:val="00A229CC"/>
    <w:rsid w:val="00A229DF"/>
    <w:rsid w:val="00A22C05"/>
    <w:rsid w:val="00A22C67"/>
    <w:rsid w:val="00A22DB2"/>
    <w:rsid w:val="00A22E7B"/>
    <w:rsid w:val="00A2327C"/>
    <w:rsid w:val="00A2333F"/>
    <w:rsid w:val="00A2375B"/>
    <w:rsid w:val="00A23860"/>
    <w:rsid w:val="00A23C03"/>
    <w:rsid w:val="00A23C66"/>
    <w:rsid w:val="00A23CA5"/>
    <w:rsid w:val="00A23CC1"/>
    <w:rsid w:val="00A23E5F"/>
    <w:rsid w:val="00A24230"/>
    <w:rsid w:val="00A24288"/>
    <w:rsid w:val="00A242E4"/>
    <w:rsid w:val="00A244A3"/>
    <w:rsid w:val="00A244BE"/>
    <w:rsid w:val="00A24581"/>
    <w:rsid w:val="00A24715"/>
    <w:rsid w:val="00A24770"/>
    <w:rsid w:val="00A248D8"/>
    <w:rsid w:val="00A249C3"/>
    <w:rsid w:val="00A24BEC"/>
    <w:rsid w:val="00A24DD0"/>
    <w:rsid w:val="00A24DD9"/>
    <w:rsid w:val="00A24FCB"/>
    <w:rsid w:val="00A25276"/>
    <w:rsid w:val="00A253B6"/>
    <w:rsid w:val="00A2546D"/>
    <w:rsid w:val="00A2547A"/>
    <w:rsid w:val="00A25772"/>
    <w:rsid w:val="00A25804"/>
    <w:rsid w:val="00A25957"/>
    <w:rsid w:val="00A2596B"/>
    <w:rsid w:val="00A25A6B"/>
    <w:rsid w:val="00A25ADB"/>
    <w:rsid w:val="00A25B8B"/>
    <w:rsid w:val="00A25B8D"/>
    <w:rsid w:val="00A261DC"/>
    <w:rsid w:val="00A26248"/>
    <w:rsid w:val="00A264C5"/>
    <w:rsid w:val="00A2658F"/>
    <w:rsid w:val="00A26E37"/>
    <w:rsid w:val="00A27117"/>
    <w:rsid w:val="00A27189"/>
    <w:rsid w:val="00A271B0"/>
    <w:rsid w:val="00A271EF"/>
    <w:rsid w:val="00A271FD"/>
    <w:rsid w:val="00A274A2"/>
    <w:rsid w:val="00A27659"/>
    <w:rsid w:val="00A276DE"/>
    <w:rsid w:val="00A27743"/>
    <w:rsid w:val="00A27773"/>
    <w:rsid w:val="00A27ADF"/>
    <w:rsid w:val="00A27B00"/>
    <w:rsid w:val="00A27D85"/>
    <w:rsid w:val="00A3011E"/>
    <w:rsid w:val="00A30229"/>
    <w:rsid w:val="00A3040C"/>
    <w:rsid w:val="00A30411"/>
    <w:rsid w:val="00A3041D"/>
    <w:rsid w:val="00A3054F"/>
    <w:rsid w:val="00A30692"/>
    <w:rsid w:val="00A30703"/>
    <w:rsid w:val="00A3079E"/>
    <w:rsid w:val="00A308F1"/>
    <w:rsid w:val="00A3095D"/>
    <w:rsid w:val="00A30A57"/>
    <w:rsid w:val="00A30A89"/>
    <w:rsid w:val="00A30CE2"/>
    <w:rsid w:val="00A30F7A"/>
    <w:rsid w:val="00A30FEE"/>
    <w:rsid w:val="00A310D1"/>
    <w:rsid w:val="00A31341"/>
    <w:rsid w:val="00A3148C"/>
    <w:rsid w:val="00A3149C"/>
    <w:rsid w:val="00A314D2"/>
    <w:rsid w:val="00A3154E"/>
    <w:rsid w:val="00A315B2"/>
    <w:rsid w:val="00A31614"/>
    <w:rsid w:val="00A31848"/>
    <w:rsid w:val="00A3191F"/>
    <w:rsid w:val="00A31995"/>
    <w:rsid w:val="00A31A06"/>
    <w:rsid w:val="00A31BE3"/>
    <w:rsid w:val="00A31EDE"/>
    <w:rsid w:val="00A31F57"/>
    <w:rsid w:val="00A320A6"/>
    <w:rsid w:val="00A32661"/>
    <w:rsid w:val="00A327F3"/>
    <w:rsid w:val="00A32851"/>
    <w:rsid w:val="00A32916"/>
    <w:rsid w:val="00A32A0C"/>
    <w:rsid w:val="00A32E5F"/>
    <w:rsid w:val="00A32F32"/>
    <w:rsid w:val="00A32F4C"/>
    <w:rsid w:val="00A32FF5"/>
    <w:rsid w:val="00A33171"/>
    <w:rsid w:val="00A3357A"/>
    <w:rsid w:val="00A336DF"/>
    <w:rsid w:val="00A3371B"/>
    <w:rsid w:val="00A3375F"/>
    <w:rsid w:val="00A3385B"/>
    <w:rsid w:val="00A339BD"/>
    <w:rsid w:val="00A33A0B"/>
    <w:rsid w:val="00A33B0F"/>
    <w:rsid w:val="00A33CD8"/>
    <w:rsid w:val="00A33D7E"/>
    <w:rsid w:val="00A33E81"/>
    <w:rsid w:val="00A33FEC"/>
    <w:rsid w:val="00A341F3"/>
    <w:rsid w:val="00A342AA"/>
    <w:rsid w:val="00A346CC"/>
    <w:rsid w:val="00A3477C"/>
    <w:rsid w:val="00A3482A"/>
    <w:rsid w:val="00A34864"/>
    <w:rsid w:val="00A34995"/>
    <w:rsid w:val="00A34C14"/>
    <w:rsid w:val="00A34C8E"/>
    <w:rsid w:val="00A34D5B"/>
    <w:rsid w:val="00A3516C"/>
    <w:rsid w:val="00A351A6"/>
    <w:rsid w:val="00A352DB"/>
    <w:rsid w:val="00A3537D"/>
    <w:rsid w:val="00A35EA4"/>
    <w:rsid w:val="00A35F12"/>
    <w:rsid w:val="00A35FF3"/>
    <w:rsid w:val="00A365D7"/>
    <w:rsid w:val="00A368DF"/>
    <w:rsid w:val="00A36B43"/>
    <w:rsid w:val="00A36B58"/>
    <w:rsid w:val="00A36D7C"/>
    <w:rsid w:val="00A36E83"/>
    <w:rsid w:val="00A371A9"/>
    <w:rsid w:val="00A372DD"/>
    <w:rsid w:val="00A37344"/>
    <w:rsid w:val="00A374B1"/>
    <w:rsid w:val="00A377E8"/>
    <w:rsid w:val="00A37859"/>
    <w:rsid w:val="00A378C9"/>
    <w:rsid w:val="00A37985"/>
    <w:rsid w:val="00A379AA"/>
    <w:rsid w:val="00A379C8"/>
    <w:rsid w:val="00A379D2"/>
    <w:rsid w:val="00A37B72"/>
    <w:rsid w:val="00A37C22"/>
    <w:rsid w:val="00A37D84"/>
    <w:rsid w:val="00A37EAF"/>
    <w:rsid w:val="00A37EC7"/>
    <w:rsid w:val="00A37FD0"/>
    <w:rsid w:val="00A401E2"/>
    <w:rsid w:val="00A40448"/>
    <w:rsid w:val="00A40674"/>
    <w:rsid w:val="00A406AE"/>
    <w:rsid w:val="00A40A11"/>
    <w:rsid w:val="00A40A9C"/>
    <w:rsid w:val="00A40B83"/>
    <w:rsid w:val="00A40B91"/>
    <w:rsid w:val="00A40C2C"/>
    <w:rsid w:val="00A40DA5"/>
    <w:rsid w:val="00A41115"/>
    <w:rsid w:val="00A4124D"/>
    <w:rsid w:val="00A414FC"/>
    <w:rsid w:val="00A41753"/>
    <w:rsid w:val="00A41904"/>
    <w:rsid w:val="00A41A7E"/>
    <w:rsid w:val="00A41DB6"/>
    <w:rsid w:val="00A420B0"/>
    <w:rsid w:val="00A4211B"/>
    <w:rsid w:val="00A421A1"/>
    <w:rsid w:val="00A421B3"/>
    <w:rsid w:val="00A42222"/>
    <w:rsid w:val="00A42429"/>
    <w:rsid w:val="00A424CA"/>
    <w:rsid w:val="00A424E0"/>
    <w:rsid w:val="00A42676"/>
    <w:rsid w:val="00A4282A"/>
    <w:rsid w:val="00A42A19"/>
    <w:rsid w:val="00A42A1A"/>
    <w:rsid w:val="00A42B38"/>
    <w:rsid w:val="00A42E2C"/>
    <w:rsid w:val="00A42F0C"/>
    <w:rsid w:val="00A42F7F"/>
    <w:rsid w:val="00A42FA9"/>
    <w:rsid w:val="00A42FFC"/>
    <w:rsid w:val="00A430A1"/>
    <w:rsid w:val="00A430F0"/>
    <w:rsid w:val="00A431C5"/>
    <w:rsid w:val="00A43307"/>
    <w:rsid w:val="00A4335E"/>
    <w:rsid w:val="00A433C6"/>
    <w:rsid w:val="00A43494"/>
    <w:rsid w:val="00A4359A"/>
    <w:rsid w:val="00A4369C"/>
    <w:rsid w:val="00A439C1"/>
    <w:rsid w:val="00A43B5F"/>
    <w:rsid w:val="00A43C28"/>
    <w:rsid w:val="00A44062"/>
    <w:rsid w:val="00A44105"/>
    <w:rsid w:val="00A4435C"/>
    <w:rsid w:val="00A44362"/>
    <w:rsid w:val="00A443FA"/>
    <w:rsid w:val="00A444AD"/>
    <w:rsid w:val="00A446C0"/>
    <w:rsid w:val="00A44870"/>
    <w:rsid w:val="00A44A3A"/>
    <w:rsid w:val="00A44A46"/>
    <w:rsid w:val="00A44AAD"/>
    <w:rsid w:val="00A44CE1"/>
    <w:rsid w:val="00A4508F"/>
    <w:rsid w:val="00A450DC"/>
    <w:rsid w:val="00A45471"/>
    <w:rsid w:val="00A45640"/>
    <w:rsid w:val="00A45AED"/>
    <w:rsid w:val="00A45B27"/>
    <w:rsid w:val="00A45B63"/>
    <w:rsid w:val="00A45D4F"/>
    <w:rsid w:val="00A45DB4"/>
    <w:rsid w:val="00A45DD6"/>
    <w:rsid w:val="00A45ECC"/>
    <w:rsid w:val="00A45FCE"/>
    <w:rsid w:val="00A460C4"/>
    <w:rsid w:val="00A4610A"/>
    <w:rsid w:val="00A46119"/>
    <w:rsid w:val="00A46252"/>
    <w:rsid w:val="00A4628A"/>
    <w:rsid w:val="00A46364"/>
    <w:rsid w:val="00A464D0"/>
    <w:rsid w:val="00A46572"/>
    <w:rsid w:val="00A468DB"/>
    <w:rsid w:val="00A469C8"/>
    <w:rsid w:val="00A469CB"/>
    <w:rsid w:val="00A46AA9"/>
    <w:rsid w:val="00A46ABD"/>
    <w:rsid w:val="00A46B12"/>
    <w:rsid w:val="00A46B5F"/>
    <w:rsid w:val="00A47014"/>
    <w:rsid w:val="00A47641"/>
    <w:rsid w:val="00A4764B"/>
    <w:rsid w:val="00A47654"/>
    <w:rsid w:val="00A4766E"/>
    <w:rsid w:val="00A47704"/>
    <w:rsid w:val="00A4787A"/>
    <w:rsid w:val="00A47977"/>
    <w:rsid w:val="00A47AE9"/>
    <w:rsid w:val="00A47EED"/>
    <w:rsid w:val="00A47EFD"/>
    <w:rsid w:val="00A5005C"/>
    <w:rsid w:val="00A5008D"/>
    <w:rsid w:val="00A50118"/>
    <w:rsid w:val="00A50163"/>
    <w:rsid w:val="00A50219"/>
    <w:rsid w:val="00A502DE"/>
    <w:rsid w:val="00A50438"/>
    <w:rsid w:val="00A50572"/>
    <w:rsid w:val="00A50627"/>
    <w:rsid w:val="00A508AF"/>
    <w:rsid w:val="00A50A98"/>
    <w:rsid w:val="00A50BC5"/>
    <w:rsid w:val="00A50C3E"/>
    <w:rsid w:val="00A50C73"/>
    <w:rsid w:val="00A50E27"/>
    <w:rsid w:val="00A50EC5"/>
    <w:rsid w:val="00A51002"/>
    <w:rsid w:val="00A5108E"/>
    <w:rsid w:val="00A51208"/>
    <w:rsid w:val="00A51278"/>
    <w:rsid w:val="00A5131B"/>
    <w:rsid w:val="00A5135C"/>
    <w:rsid w:val="00A51618"/>
    <w:rsid w:val="00A516AB"/>
    <w:rsid w:val="00A5181F"/>
    <w:rsid w:val="00A51836"/>
    <w:rsid w:val="00A519A0"/>
    <w:rsid w:val="00A51D0A"/>
    <w:rsid w:val="00A51FEC"/>
    <w:rsid w:val="00A5206C"/>
    <w:rsid w:val="00A52196"/>
    <w:rsid w:val="00A52435"/>
    <w:rsid w:val="00A524FB"/>
    <w:rsid w:val="00A527E9"/>
    <w:rsid w:val="00A5286C"/>
    <w:rsid w:val="00A52A13"/>
    <w:rsid w:val="00A52C19"/>
    <w:rsid w:val="00A52D6C"/>
    <w:rsid w:val="00A52E74"/>
    <w:rsid w:val="00A52FA5"/>
    <w:rsid w:val="00A52FED"/>
    <w:rsid w:val="00A5307A"/>
    <w:rsid w:val="00A530CA"/>
    <w:rsid w:val="00A530CE"/>
    <w:rsid w:val="00A53158"/>
    <w:rsid w:val="00A53451"/>
    <w:rsid w:val="00A534A6"/>
    <w:rsid w:val="00A53832"/>
    <w:rsid w:val="00A53FC6"/>
    <w:rsid w:val="00A54088"/>
    <w:rsid w:val="00A5422A"/>
    <w:rsid w:val="00A54251"/>
    <w:rsid w:val="00A5441C"/>
    <w:rsid w:val="00A54675"/>
    <w:rsid w:val="00A54768"/>
    <w:rsid w:val="00A5479E"/>
    <w:rsid w:val="00A549A9"/>
    <w:rsid w:val="00A54D60"/>
    <w:rsid w:val="00A54F07"/>
    <w:rsid w:val="00A54F0C"/>
    <w:rsid w:val="00A54F2A"/>
    <w:rsid w:val="00A5512C"/>
    <w:rsid w:val="00A55182"/>
    <w:rsid w:val="00A55298"/>
    <w:rsid w:val="00A55436"/>
    <w:rsid w:val="00A55632"/>
    <w:rsid w:val="00A557F7"/>
    <w:rsid w:val="00A5580A"/>
    <w:rsid w:val="00A55922"/>
    <w:rsid w:val="00A55A3B"/>
    <w:rsid w:val="00A55B5E"/>
    <w:rsid w:val="00A55BD3"/>
    <w:rsid w:val="00A55C25"/>
    <w:rsid w:val="00A55C3A"/>
    <w:rsid w:val="00A55CB1"/>
    <w:rsid w:val="00A55F10"/>
    <w:rsid w:val="00A56184"/>
    <w:rsid w:val="00A5647D"/>
    <w:rsid w:val="00A564E5"/>
    <w:rsid w:val="00A5658E"/>
    <w:rsid w:val="00A566D4"/>
    <w:rsid w:val="00A56AA5"/>
    <w:rsid w:val="00A56AB1"/>
    <w:rsid w:val="00A570EF"/>
    <w:rsid w:val="00A570F9"/>
    <w:rsid w:val="00A572C3"/>
    <w:rsid w:val="00A572CE"/>
    <w:rsid w:val="00A572F6"/>
    <w:rsid w:val="00A57635"/>
    <w:rsid w:val="00A5765E"/>
    <w:rsid w:val="00A5784B"/>
    <w:rsid w:val="00A5786C"/>
    <w:rsid w:val="00A57AF1"/>
    <w:rsid w:val="00A57CF9"/>
    <w:rsid w:val="00A57FDE"/>
    <w:rsid w:val="00A602F7"/>
    <w:rsid w:val="00A6048B"/>
    <w:rsid w:val="00A604BF"/>
    <w:rsid w:val="00A605EE"/>
    <w:rsid w:val="00A60762"/>
    <w:rsid w:val="00A607A2"/>
    <w:rsid w:val="00A608DC"/>
    <w:rsid w:val="00A60CFA"/>
    <w:rsid w:val="00A60D62"/>
    <w:rsid w:val="00A60E3E"/>
    <w:rsid w:val="00A60E92"/>
    <w:rsid w:val="00A60F7B"/>
    <w:rsid w:val="00A60FD5"/>
    <w:rsid w:val="00A61222"/>
    <w:rsid w:val="00A61262"/>
    <w:rsid w:val="00A6136D"/>
    <w:rsid w:val="00A6145E"/>
    <w:rsid w:val="00A614E2"/>
    <w:rsid w:val="00A6151C"/>
    <w:rsid w:val="00A6156C"/>
    <w:rsid w:val="00A615C9"/>
    <w:rsid w:val="00A61725"/>
    <w:rsid w:val="00A61775"/>
    <w:rsid w:val="00A61A8C"/>
    <w:rsid w:val="00A61BF1"/>
    <w:rsid w:val="00A61DFD"/>
    <w:rsid w:val="00A61F04"/>
    <w:rsid w:val="00A61F8B"/>
    <w:rsid w:val="00A622C2"/>
    <w:rsid w:val="00A62307"/>
    <w:rsid w:val="00A623BC"/>
    <w:rsid w:val="00A623E6"/>
    <w:rsid w:val="00A62553"/>
    <w:rsid w:val="00A625C9"/>
    <w:rsid w:val="00A62654"/>
    <w:rsid w:val="00A6282C"/>
    <w:rsid w:val="00A62834"/>
    <w:rsid w:val="00A628DC"/>
    <w:rsid w:val="00A6294B"/>
    <w:rsid w:val="00A62A0F"/>
    <w:rsid w:val="00A62A29"/>
    <w:rsid w:val="00A62BC2"/>
    <w:rsid w:val="00A62DFA"/>
    <w:rsid w:val="00A6312E"/>
    <w:rsid w:val="00A633E4"/>
    <w:rsid w:val="00A634A9"/>
    <w:rsid w:val="00A6352A"/>
    <w:rsid w:val="00A6386A"/>
    <w:rsid w:val="00A63954"/>
    <w:rsid w:val="00A63A8E"/>
    <w:rsid w:val="00A63BF6"/>
    <w:rsid w:val="00A63C01"/>
    <w:rsid w:val="00A63CF0"/>
    <w:rsid w:val="00A63D8C"/>
    <w:rsid w:val="00A63DF6"/>
    <w:rsid w:val="00A63E3F"/>
    <w:rsid w:val="00A63E6E"/>
    <w:rsid w:val="00A63F03"/>
    <w:rsid w:val="00A63F85"/>
    <w:rsid w:val="00A6422C"/>
    <w:rsid w:val="00A6498F"/>
    <w:rsid w:val="00A64A5F"/>
    <w:rsid w:val="00A64A7F"/>
    <w:rsid w:val="00A65116"/>
    <w:rsid w:val="00A65167"/>
    <w:rsid w:val="00A651E3"/>
    <w:rsid w:val="00A65381"/>
    <w:rsid w:val="00A653DC"/>
    <w:rsid w:val="00A653FF"/>
    <w:rsid w:val="00A65502"/>
    <w:rsid w:val="00A6559D"/>
    <w:rsid w:val="00A655C6"/>
    <w:rsid w:val="00A657E3"/>
    <w:rsid w:val="00A6583A"/>
    <w:rsid w:val="00A65857"/>
    <w:rsid w:val="00A6597E"/>
    <w:rsid w:val="00A65B6D"/>
    <w:rsid w:val="00A65CCB"/>
    <w:rsid w:val="00A65F21"/>
    <w:rsid w:val="00A66081"/>
    <w:rsid w:val="00A6623E"/>
    <w:rsid w:val="00A6628A"/>
    <w:rsid w:val="00A666EB"/>
    <w:rsid w:val="00A66797"/>
    <w:rsid w:val="00A66AF9"/>
    <w:rsid w:val="00A66C0A"/>
    <w:rsid w:val="00A66C58"/>
    <w:rsid w:val="00A66EEF"/>
    <w:rsid w:val="00A6739C"/>
    <w:rsid w:val="00A674AA"/>
    <w:rsid w:val="00A674C3"/>
    <w:rsid w:val="00A674C9"/>
    <w:rsid w:val="00A674E9"/>
    <w:rsid w:val="00A6752D"/>
    <w:rsid w:val="00A67618"/>
    <w:rsid w:val="00A676C7"/>
    <w:rsid w:val="00A67887"/>
    <w:rsid w:val="00A6788E"/>
    <w:rsid w:val="00A67B1C"/>
    <w:rsid w:val="00A67D0D"/>
    <w:rsid w:val="00A67D52"/>
    <w:rsid w:val="00A67FC2"/>
    <w:rsid w:val="00A70191"/>
    <w:rsid w:val="00A701D3"/>
    <w:rsid w:val="00A704D2"/>
    <w:rsid w:val="00A704ED"/>
    <w:rsid w:val="00A705B0"/>
    <w:rsid w:val="00A7076B"/>
    <w:rsid w:val="00A70801"/>
    <w:rsid w:val="00A7082A"/>
    <w:rsid w:val="00A7086C"/>
    <w:rsid w:val="00A7087F"/>
    <w:rsid w:val="00A70BF5"/>
    <w:rsid w:val="00A70CD5"/>
    <w:rsid w:val="00A70D5F"/>
    <w:rsid w:val="00A70D87"/>
    <w:rsid w:val="00A70D97"/>
    <w:rsid w:val="00A70DA7"/>
    <w:rsid w:val="00A70DD1"/>
    <w:rsid w:val="00A70EB9"/>
    <w:rsid w:val="00A70EE2"/>
    <w:rsid w:val="00A70EE9"/>
    <w:rsid w:val="00A70EF3"/>
    <w:rsid w:val="00A70FDE"/>
    <w:rsid w:val="00A70FEA"/>
    <w:rsid w:val="00A7109B"/>
    <w:rsid w:val="00A71128"/>
    <w:rsid w:val="00A71688"/>
    <w:rsid w:val="00A716D9"/>
    <w:rsid w:val="00A7173A"/>
    <w:rsid w:val="00A718D5"/>
    <w:rsid w:val="00A71922"/>
    <w:rsid w:val="00A71AF4"/>
    <w:rsid w:val="00A71C28"/>
    <w:rsid w:val="00A71D82"/>
    <w:rsid w:val="00A71E98"/>
    <w:rsid w:val="00A71FA2"/>
    <w:rsid w:val="00A720A1"/>
    <w:rsid w:val="00A72182"/>
    <w:rsid w:val="00A7225E"/>
    <w:rsid w:val="00A722DB"/>
    <w:rsid w:val="00A72719"/>
    <w:rsid w:val="00A72800"/>
    <w:rsid w:val="00A728E0"/>
    <w:rsid w:val="00A72B10"/>
    <w:rsid w:val="00A73035"/>
    <w:rsid w:val="00A73070"/>
    <w:rsid w:val="00A73345"/>
    <w:rsid w:val="00A73361"/>
    <w:rsid w:val="00A733B7"/>
    <w:rsid w:val="00A7347D"/>
    <w:rsid w:val="00A73488"/>
    <w:rsid w:val="00A7376A"/>
    <w:rsid w:val="00A73917"/>
    <w:rsid w:val="00A73BBF"/>
    <w:rsid w:val="00A73F26"/>
    <w:rsid w:val="00A73F50"/>
    <w:rsid w:val="00A74173"/>
    <w:rsid w:val="00A7417B"/>
    <w:rsid w:val="00A742FD"/>
    <w:rsid w:val="00A7434C"/>
    <w:rsid w:val="00A74551"/>
    <w:rsid w:val="00A7457C"/>
    <w:rsid w:val="00A7462A"/>
    <w:rsid w:val="00A7476B"/>
    <w:rsid w:val="00A74815"/>
    <w:rsid w:val="00A7498D"/>
    <w:rsid w:val="00A74A99"/>
    <w:rsid w:val="00A74AB2"/>
    <w:rsid w:val="00A74C18"/>
    <w:rsid w:val="00A74D11"/>
    <w:rsid w:val="00A74E62"/>
    <w:rsid w:val="00A74F9E"/>
    <w:rsid w:val="00A75669"/>
    <w:rsid w:val="00A75798"/>
    <w:rsid w:val="00A75825"/>
    <w:rsid w:val="00A7582C"/>
    <w:rsid w:val="00A758B0"/>
    <w:rsid w:val="00A75B9D"/>
    <w:rsid w:val="00A75C6D"/>
    <w:rsid w:val="00A75D64"/>
    <w:rsid w:val="00A75F27"/>
    <w:rsid w:val="00A75FEF"/>
    <w:rsid w:val="00A76048"/>
    <w:rsid w:val="00A761A9"/>
    <w:rsid w:val="00A76254"/>
    <w:rsid w:val="00A76407"/>
    <w:rsid w:val="00A76456"/>
    <w:rsid w:val="00A764C0"/>
    <w:rsid w:val="00A765BF"/>
    <w:rsid w:val="00A765C1"/>
    <w:rsid w:val="00A765FC"/>
    <w:rsid w:val="00A76841"/>
    <w:rsid w:val="00A76CE3"/>
    <w:rsid w:val="00A76CEA"/>
    <w:rsid w:val="00A76D50"/>
    <w:rsid w:val="00A76E0F"/>
    <w:rsid w:val="00A770C0"/>
    <w:rsid w:val="00A771CE"/>
    <w:rsid w:val="00A773E6"/>
    <w:rsid w:val="00A775B3"/>
    <w:rsid w:val="00A7795D"/>
    <w:rsid w:val="00A779C1"/>
    <w:rsid w:val="00A77A28"/>
    <w:rsid w:val="00A77E2F"/>
    <w:rsid w:val="00A77F65"/>
    <w:rsid w:val="00A77F9B"/>
    <w:rsid w:val="00A77FA3"/>
    <w:rsid w:val="00A8020C"/>
    <w:rsid w:val="00A805F7"/>
    <w:rsid w:val="00A807BC"/>
    <w:rsid w:val="00A808EB"/>
    <w:rsid w:val="00A80AF4"/>
    <w:rsid w:val="00A80CAA"/>
    <w:rsid w:val="00A80D5A"/>
    <w:rsid w:val="00A80D67"/>
    <w:rsid w:val="00A812A6"/>
    <w:rsid w:val="00A812DA"/>
    <w:rsid w:val="00A81510"/>
    <w:rsid w:val="00A81608"/>
    <w:rsid w:val="00A8164F"/>
    <w:rsid w:val="00A8176A"/>
    <w:rsid w:val="00A8176F"/>
    <w:rsid w:val="00A8185F"/>
    <w:rsid w:val="00A818A4"/>
    <w:rsid w:val="00A81959"/>
    <w:rsid w:val="00A8196A"/>
    <w:rsid w:val="00A819F0"/>
    <w:rsid w:val="00A81CB8"/>
    <w:rsid w:val="00A82038"/>
    <w:rsid w:val="00A82122"/>
    <w:rsid w:val="00A82408"/>
    <w:rsid w:val="00A82594"/>
    <w:rsid w:val="00A825EB"/>
    <w:rsid w:val="00A8267E"/>
    <w:rsid w:val="00A82B93"/>
    <w:rsid w:val="00A82DD4"/>
    <w:rsid w:val="00A82E0D"/>
    <w:rsid w:val="00A82E9B"/>
    <w:rsid w:val="00A82ECA"/>
    <w:rsid w:val="00A82F6D"/>
    <w:rsid w:val="00A82FB2"/>
    <w:rsid w:val="00A83162"/>
    <w:rsid w:val="00A83291"/>
    <w:rsid w:val="00A83829"/>
    <w:rsid w:val="00A83ACC"/>
    <w:rsid w:val="00A83B53"/>
    <w:rsid w:val="00A83B68"/>
    <w:rsid w:val="00A83D39"/>
    <w:rsid w:val="00A83D5A"/>
    <w:rsid w:val="00A83DC7"/>
    <w:rsid w:val="00A83E80"/>
    <w:rsid w:val="00A84115"/>
    <w:rsid w:val="00A84152"/>
    <w:rsid w:val="00A8420B"/>
    <w:rsid w:val="00A84340"/>
    <w:rsid w:val="00A8449E"/>
    <w:rsid w:val="00A845D4"/>
    <w:rsid w:val="00A84608"/>
    <w:rsid w:val="00A84626"/>
    <w:rsid w:val="00A8475A"/>
    <w:rsid w:val="00A847D0"/>
    <w:rsid w:val="00A84872"/>
    <w:rsid w:val="00A84888"/>
    <w:rsid w:val="00A84A03"/>
    <w:rsid w:val="00A84A4F"/>
    <w:rsid w:val="00A84BB3"/>
    <w:rsid w:val="00A84C20"/>
    <w:rsid w:val="00A84E33"/>
    <w:rsid w:val="00A84E40"/>
    <w:rsid w:val="00A85071"/>
    <w:rsid w:val="00A85263"/>
    <w:rsid w:val="00A853D9"/>
    <w:rsid w:val="00A8542E"/>
    <w:rsid w:val="00A854B9"/>
    <w:rsid w:val="00A855C2"/>
    <w:rsid w:val="00A858BD"/>
    <w:rsid w:val="00A8590E"/>
    <w:rsid w:val="00A85B31"/>
    <w:rsid w:val="00A85B53"/>
    <w:rsid w:val="00A85BA5"/>
    <w:rsid w:val="00A85BB8"/>
    <w:rsid w:val="00A85DF0"/>
    <w:rsid w:val="00A85E64"/>
    <w:rsid w:val="00A85EFA"/>
    <w:rsid w:val="00A85F3B"/>
    <w:rsid w:val="00A860DC"/>
    <w:rsid w:val="00A861C0"/>
    <w:rsid w:val="00A86214"/>
    <w:rsid w:val="00A86221"/>
    <w:rsid w:val="00A8630E"/>
    <w:rsid w:val="00A8639D"/>
    <w:rsid w:val="00A8648A"/>
    <w:rsid w:val="00A865FC"/>
    <w:rsid w:val="00A8699F"/>
    <w:rsid w:val="00A869AE"/>
    <w:rsid w:val="00A86BD9"/>
    <w:rsid w:val="00A86BF0"/>
    <w:rsid w:val="00A86C6F"/>
    <w:rsid w:val="00A86C90"/>
    <w:rsid w:val="00A86CE1"/>
    <w:rsid w:val="00A86DCB"/>
    <w:rsid w:val="00A870E2"/>
    <w:rsid w:val="00A87112"/>
    <w:rsid w:val="00A87381"/>
    <w:rsid w:val="00A87439"/>
    <w:rsid w:val="00A87690"/>
    <w:rsid w:val="00A876E6"/>
    <w:rsid w:val="00A87733"/>
    <w:rsid w:val="00A87764"/>
    <w:rsid w:val="00A87808"/>
    <w:rsid w:val="00A87882"/>
    <w:rsid w:val="00A878E7"/>
    <w:rsid w:val="00A87A53"/>
    <w:rsid w:val="00A87B03"/>
    <w:rsid w:val="00A87BC7"/>
    <w:rsid w:val="00A87C4F"/>
    <w:rsid w:val="00A87CAA"/>
    <w:rsid w:val="00A87CC3"/>
    <w:rsid w:val="00A87E45"/>
    <w:rsid w:val="00A87ED2"/>
    <w:rsid w:val="00A9012D"/>
    <w:rsid w:val="00A9026C"/>
    <w:rsid w:val="00A90383"/>
    <w:rsid w:val="00A90449"/>
    <w:rsid w:val="00A9057E"/>
    <w:rsid w:val="00A906E6"/>
    <w:rsid w:val="00A907FE"/>
    <w:rsid w:val="00A908D9"/>
    <w:rsid w:val="00A90A19"/>
    <w:rsid w:val="00A90AE7"/>
    <w:rsid w:val="00A90AFC"/>
    <w:rsid w:val="00A90BBA"/>
    <w:rsid w:val="00A90CD8"/>
    <w:rsid w:val="00A90DE2"/>
    <w:rsid w:val="00A90DFB"/>
    <w:rsid w:val="00A90E89"/>
    <w:rsid w:val="00A90F68"/>
    <w:rsid w:val="00A912E8"/>
    <w:rsid w:val="00A912FD"/>
    <w:rsid w:val="00A9130D"/>
    <w:rsid w:val="00A91327"/>
    <w:rsid w:val="00A91388"/>
    <w:rsid w:val="00A91532"/>
    <w:rsid w:val="00A91567"/>
    <w:rsid w:val="00A91600"/>
    <w:rsid w:val="00A9166C"/>
    <w:rsid w:val="00A91691"/>
    <w:rsid w:val="00A91794"/>
    <w:rsid w:val="00A91CEE"/>
    <w:rsid w:val="00A91E12"/>
    <w:rsid w:val="00A91F6D"/>
    <w:rsid w:val="00A92326"/>
    <w:rsid w:val="00A9235E"/>
    <w:rsid w:val="00A923D5"/>
    <w:rsid w:val="00A923E3"/>
    <w:rsid w:val="00A92436"/>
    <w:rsid w:val="00A92456"/>
    <w:rsid w:val="00A92561"/>
    <w:rsid w:val="00A9272C"/>
    <w:rsid w:val="00A9283C"/>
    <w:rsid w:val="00A9284F"/>
    <w:rsid w:val="00A929DD"/>
    <w:rsid w:val="00A92A4D"/>
    <w:rsid w:val="00A92C10"/>
    <w:rsid w:val="00A92C8F"/>
    <w:rsid w:val="00A92CFE"/>
    <w:rsid w:val="00A92D97"/>
    <w:rsid w:val="00A92F51"/>
    <w:rsid w:val="00A9303E"/>
    <w:rsid w:val="00A9348F"/>
    <w:rsid w:val="00A934B1"/>
    <w:rsid w:val="00A9381A"/>
    <w:rsid w:val="00A9382B"/>
    <w:rsid w:val="00A938C7"/>
    <w:rsid w:val="00A93908"/>
    <w:rsid w:val="00A939EF"/>
    <w:rsid w:val="00A93BCB"/>
    <w:rsid w:val="00A93C0C"/>
    <w:rsid w:val="00A93C18"/>
    <w:rsid w:val="00A93CCC"/>
    <w:rsid w:val="00A93DDA"/>
    <w:rsid w:val="00A9401B"/>
    <w:rsid w:val="00A940F9"/>
    <w:rsid w:val="00A9427D"/>
    <w:rsid w:val="00A942CA"/>
    <w:rsid w:val="00A942D7"/>
    <w:rsid w:val="00A9434C"/>
    <w:rsid w:val="00A9439D"/>
    <w:rsid w:val="00A943D0"/>
    <w:rsid w:val="00A943DB"/>
    <w:rsid w:val="00A94627"/>
    <w:rsid w:val="00A9485C"/>
    <w:rsid w:val="00A94982"/>
    <w:rsid w:val="00A94A21"/>
    <w:rsid w:val="00A94A89"/>
    <w:rsid w:val="00A94AF0"/>
    <w:rsid w:val="00A94BD2"/>
    <w:rsid w:val="00A94E72"/>
    <w:rsid w:val="00A94EB2"/>
    <w:rsid w:val="00A94F6E"/>
    <w:rsid w:val="00A9515F"/>
    <w:rsid w:val="00A951C3"/>
    <w:rsid w:val="00A95283"/>
    <w:rsid w:val="00A953E4"/>
    <w:rsid w:val="00A95518"/>
    <w:rsid w:val="00A956A6"/>
    <w:rsid w:val="00A9575C"/>
    <w:rsid w:val="00A957AE"/>
    <w:rsid w:val="00A958F7"/>
    <w:rsid w:val="00A95992"/>
    <w:rsid w:val="00A959A8"/>
    <w:rsid w:val="00A95A3D"/>
    <w:rsid w:val="00A95BB1"/>
    <w:rsid w:val="00A95CA6"/>
    <w:rsid w:val="00A95D34"/>
    <w:rsid w:val="00A95D68"/>
    <w:rsid w:val="00A95F0B"/>
    <w:rsid w:val="00A95F59"/>
    <w:rsid w:val="00A95FF1"/>
    <w:rsid w:val="00A961A2"/>
    <w:rsid w:val="00A961DA"/>
    <w:rsid w:val="00A96343"/>
    <w:rsid w:val="00A965D5"/>
    <w:rsid w:val="00A9670A"/>
    <w:rsid w:val="00A967C0"/>
    <w:rsid w:val="00A968B4"/>
    <w:rsid w:val="00A96A23"/>
    <w:rsid w:val="00A96AD1"/>
    <w:rsid w:val="00A96B37"/>
    <w:rsid w:val="00A96B95"/>
    <w:rsid w:val="00A96C11"/>
    <w:rsid w:val="00A96D8D"/>
    <w:rsid w:val="00A96D96"/>
    <w:rsid w:val="00A96D9C"/>
    <w:rsid w:val="00A96F1C"/>
    <w:rsid w:val="00A96FE7"/>
    <w:rsid w:val="00A97217"/>
    <w:rsid w:val="00A972D1"/>
    <w:rsid w:val="00A97451"/>
    <w:rsid w:val="00A97803"/>
    <w:rsid w:val="00A97849"/>
    <w:rsid w:val="00A97902"/>
    <w:rsid w:val="00A97B44"/>
    <w:rsid w:val="00A97F0A"/>
    <w:rsid w:val="00AA01A6"/>
    <w:rsid w:val="00AA0260"/>
    <w:rsid w:val="00AA02F8"/>
    <w:rsid w:val="00AA0718"/>
    <w:rsid w:val="00AA0799"/>
    <w:rsid w:val="00AA08B7"/>
    <w:rsid w:val="00AA092A"/>
    <w:rsid w:val="00AA0A9A"/>
    <w:rsid w:val="00AA0BD9"/>
    <w:rsid w:val="00AA0BF4"/>
    <w:rsid w:val="00AA0C63"/>
    <w:rsid w:val="00AA0E3C"/>
    <w:rsid w:val="00AA10E6"/>
    <w:rsid w:val="00AA10ED"/>
    <w:rsid w:val="00AA111D"/>
    <w:rsid w:val="00AA1150"/>
    <w:rsid w:val="00AA116E"/>
    <w:rsid w:val="00AA11E1"/>
    <w:rsid w:val="00AA11E9"/>
    <w:rsid w:val="00AA1254"/>
    <w:rsid w:val="00AA12E4"/>
    <w:rsid w:val="00AA139E"/>
    <w:rsid w:val="00AA13D9"/>
    <w:rsid w:val="00AA14D7"/>
    <w:rsid w:val="00AA1560"/>
    <w:rsid w:val="00AA1576"/>
    <w:rsid w:val="00AA159C"/>
    <w:rsid w:val="00AA1615"/>
    <w:rsid w:val="00AA161D"/>
    <w:rsid w:val="00AA1678"/>
    <w:rsid w:val="00AA16E6"/>
    <w:rsid w:val="00AA1807"/>
    <w:rsid w:val="00AA19EC"/>
    <w:rsid w:val="00AA1C9A"/>
    <w:rsid w:val="00AA1CFC"/>
    <w:rsid w:val="00AA1D9C"/>
    <w:rsid w:val="00AA1DD0"/>
    <w:rsid w:val="00AA21E4"/>
    <w:rsid w:val="00AA22DB"/>
    <w:rsid w:val="00AA255D"/>
    <w:rsid w:val="00AA2666"/>
    <w:rsid w:val="00AA281C"/>
    <w:rsid w:val="00AA285F"/>
    <w:rsid w:val="00AA2965"/>
    <w:rsid w:val="00AA296D"/>
    <w:rsid w:val="00AA2C00"/>
    <w:rsid w:val="00AA2C0E"/>
    <w:rsid w:val="00AA2C31"/>
    <w:rsid w:val="00AA2C47"/>
    <w:rsid w:val="00AA2DFC"/>
    <w:rsid w:val="00AA30BF"/>
    <w:rsid w:val="00AA31A5"/>
    <w:rsid w:val="00AA32EC"/>
    <w:rsid w:val="00AA3346"/>
    <w:rsid w:val="00AA33DE"/>
    <w:rsid w:val="00AA360F"/>
    <w:rsid w:val="00AA3884"/>
    <w:rsid w:val="00AA3918"/>
    <w:rsid w:val="00AA3953"/>
    <w:rsid w:val="00AA3A7F"/>
    <w:rsid w:val="00AA3AD3"/>
    <w:rsid w:val="00AA3ADB"/>
    <w:rsid w:val="00AA3B1F"/>
    <w:rsid w:val="00AA3B8B"/>
    <w:rsid w:val="00AA3C3E"/>
    <w:rsid w:val="00AA3DF3"/>
    <w:rsid w:val="00AA3E54"/>
    <w:rsid w:val="00AA3EB1"/>
    <w:rsid w:val="00AA3EEF"/>
    <w:rsid w:val="00AA4133"/>
    <w:rsid w:val="00AA42A3"/>
    <w:rsid w:val="00AA4658"/>
    <w:rsid w:val="00AA47C7"/>
    <w:rsid w:val="00AA486C"/>
    <w:rsid w:val="00AA4986"/>
    <w:rsid w:val="00AA4AE6"/>
    <w:rsid w:val="00AA4E31"/>
    <w:rsid w:val="00AA4F29"/>
    <w:rsid w:val="00AA4F93"/>
    <w:rsid w:val="00AA51DC"/>
    <w:rsid w:val="00AA51E0"/>
    <w:rsid w:val="00AA5278"/>
    <w:rsid w:val="00AA53BD"/>
    <w:rsid w:val="00AA58DE"/>
    <w:rsid w:val="00AA59C6"/>
    <w:rsid w:val="00AA5D86"/>
    <w:rsid w:val="00AA5EB8"/>
    <w:rsid w:val="00AA5FC7"/>
    <w:rsid w:val="00AA6063"/>
    <w:rsid w:val="00AA608B"/>
    <w:rsid w:val="00AA6324"/>
    <w:rsid w:val="00AA65A3"/>
    <w:rsid w:val="00AA65B5"/>
    <w:rsid w:val="00AA6855"/>
    <w:rsid w:val="00AA691C"/>
    <w:rsid w:val="00AA6AA4"/>
    <w:rsid w:val="00AA6AF1"/>
    <w:rsid w:val="00AA7023"/>
    <w:rsid w:val="00AA7047"/>
    <w:rsid w:val="00AA71A3"/>
    <w:rsid w:val="00AA735A"/>
    <w:rsid w:val="00AA7685"/>
    <w:rsid w:val="00AA76F8"/>
    <w:rsid w:val="00AA79C7"/>
    <w:rsid w:val="00AA7B43"/>
    <w:rsid w:val="00AA7D80"/>
    <w:rsid w:val="00AA7EA7"/>
    <w:rsid w:val="00AB016B"/>
    <w:rsid w:val="00AB01BF"/>
    <w:rsid w:val="00AB02D2"/>
    <w:rsid w:val="00AB0668"/>
    <w:rsid w:val="00AB06AE"/>
    <w:rsid w:val="00AB082B"/>
    <w:rsid w:val="00AB09C9"/>
    <w:rsid w:val="00AB0B7F"/>
    <w:rsid w:val="00AB0B8F"/>
    <w:rsid w:val="00AB0BF1"/>
    <w:rsid w:val="00AB0C78"/>
    <w:rsid w:val="00AB0CBF"/>
    <w:rsid w:val="00AB0D1D"/>
    <w:rsid w:val="00AB0D6A"/>
    <w:rsid w:val="00AB0EB3"/>
    <w:rsid w:val="00AB0ECF"/>
    <w:rsid w:val="00AB107A"/>
    <w:rsid w:val="00AB1088"/>
    <w:rsid w:val="00AB10E5"/>
    <w:rsid w:val="00AB10E9"/>
    <w:rsid w:val="00AB111E"/>
    <w:rsid w:val="00AB1127"/>
    <w:rsid w:val="00AB1175"/>
    <w:rsid w:val="00AB13D6"/>
    <w:rsid w:val="00AB159C"/>
    <w:rsid w:val="00AB1813"/>
    <w:rsid w:val="00AB185D"/>
    <w:rsid w:val="00AB1A71"/>
    <w:rsid w:val="00AB1AC4"/>
    <w:rsid w:val="00AB1D3A"/>
    <w:rsid w:val="00AB1FBA"/>
    <w:rsid w:val="00AB22C9"/>
    <w:rsid w:val="00AB23E6"/>
    <w:rsid w:val="00AB24ED"/>
    <w:rsid w:val="00AB2527"/>
    <w:rsid w:val="00AB271C"/>
    <w:rsid w:val="00AB2CAC"/>
    <w:rsid w:val="00AB2D74"/>
    <w:rsid w:val="00AB2E03"/>
    <w:rsid w:val="00AB31FD"/>
    <w:rsid w:val="00AB325F"/>
    <w:rsid w:val="00AB33AC"/>
    <w:rsid w:val="00AB34D3"/>
    <w:rsid w:val="00AB356B"/>
    <w:rsid w:val="00AB358D"/>
    <w:rsid w:val="00AB369D"/>
    <w:rsid w:val="00AB3798"/>
    <w:rsid w:val="00AB3870"/>
    <w:rsid w:val="00AB38B7"/>
    <w:rsid w:val="00AB3A8B"/>
    <w:rsid w:val="00AB3ADA"/>
    <w:rsid w:val="00AB3E3A"/>
    <w:rsid w:val="00AB4304"/>
    <w:rsid w:val="00AB4314"/>
    <w:rsid w:val="00AB49A9"/>
    <w:rsid w:val="00AB4A28"/>
    <w:rsid w:val="00AB4BA6"/>
    <w:rsid w:val="00AB4D3B"/>
    <w:rsid w:val="00AB4F1A"/>
    <w:rsid w:val="00AB5104"/>
    <w:rsid w:val="00AB516A"/>
    <w:rsid w:val="00AB51BA"/>
    <w:rsid w:val="00AB52A5"/>
    <w:rsid w:val="00AB5409"/>
    <w:rsid w:val="00AB54CC"/>
    <w:rsid w:val="00AB567E"/>
    <w:rsid w:val="00AB5857"/>
    <w:rsid w:val="00AB58B7"/>
    <w:rsid w:val="00AB5B66"/>
    <w:rsid w:val="00AB5C38"/>
    <w:rsid w:val="00AB5CAD"/>
    <w:rsid w:val="00AB5D08"/>
    <w:rsid w:val="00AB60FF"/>
    <w:rsid w:val="00AB616D"/>
    <w:rsid w:val="00AB62F6"/>
    <w:rsid w:val="00AB63C7"/>
    <w:rsid w:val="00AB6562"/>
    <w:rsid w:val="00AB6684"/>
    <w:rsid w:val="00AB6689"/>
    <w:rsid w:val="00AB6782"/>
    <w:rsid w:val="00AB67A3"/>
    <w:rsid w:val="00AB6C98"/>
    <w:rsid w:val="00AB6E25"/>
    <w:rsid w:val="00AB6F58"/>
    <w:rsid w:val="00AB6FA6"/>
    <w:rsid w:val="00AB7064"/>
    <w:rsid w:val="00AB712C"/>
    <w:rsid w:val="00AB7401"/>
    <w:rsid w:val="00AB75A2"/>
    <w:rsid w:val="00AB774A"/>
    <w:rsid w:val="00AB7805"/>
    <w:rsid w:val="00AB7818"/>
    <w:rsid w:val="00AB782F"/>
    <w:rsid w:val="00AB7907"/>
    <w:rsid w:val="00AB7AC0"/>
    <w:rsid w:val="00AB7C74"/>
    <w:rsid w:val="00AC03CD"/>
    <w:rsid w:val="00AC04FE"/>
    <w:rsid w:val="00AC05F0"/>
    <w:rsid w:val="00AC066F"/>
    <w:rsid w:val="00AC06A0"/>
    <w:rsid w:val="00AC08A8"/>
    <w:rsid w:val="00AC0AC7"/>
    <w:rsid w:val="00AC0CAF"/>
    <w:rsid w:val="00AC0F22"/>
    <w:rsid w:val="00AC0F54"/>
    <w:rsid w:val="00AC0FB3"/>
    <w:rsid w:val="00AC1568"/>
    <w:rsid w:val="00AC159D"/>
    <w:rsid w:val="00AC16A8"/>
    <w:rsid w:val="00AC1951"/>
    <w:rsid w:val="00AC1E95"/>
    <w:rsid w:val="00AC1EB5"/>
    <w:rsid w:val="00AC202E"/>
    <w:rsid w:val="00AC215E"/>
    <w:rsid w:val="00AC2532"/>
    <w:rsid w:val="00AC26F2"/>
    <w:rsid w:val="00AC279B"/>
    <w:rsid w:val="00AC292A"/>
    <w:rsid w:val="00AC2933"/>
    <w:rsid w:val="00AC2B8D"/>
    <w:rsid w:val="00AC2CF4"/>
    <w:rsid w:val="00AC2D28"/>
    <w:rsid w:val="00AC2D6B"/>
    <w:rsid w:val="00AC2DC6"/>
    <w:rsid w:val="00AC2ECB"/>
    <w:rsid w:val="00AC300D"/>
    <w:rsid w:val="00AC312D"/>
    <w:rsid w:val="00AC31C1"/>
    <w:rsid w:val="00AC32E9"/>
    <w:rsid w:val="00AC3369"/>
    <w:rsid w:val="00AC33BD"/>
    <w:rsid w:val="00AC343D"/>
    <w:rsid w:val="00AC3508"/>
    <w:rsid w:val="00AC35F2"/>
    <w:rsid w:val="00AC3616"/>
    <w:rsid w:val="00AC367D"/>
    <w:rsid w:val="00AC3866"/>
    <w:rsid w:val="00AC391E"/>
    <w:rsid w:val="00AC3B03"/>
    <w:rsid w:val="00AC3B93"/>
    <w:rsid w:val="00AC3C68"/>
    <w:rsid w:val="00AC3DE5"/>
    <w:rsid w:val="00AC3F1C"/>
    <w:rsid w:val="00AC4057"/>
    <w:rsid w:val="00AC407D"/>
    <w:rsid w:val="00AC414A"/>
    <w:rsid w:val="00AC41A8"/>
    <w:rsid w:val="00AC42E6"/>
    <w:rsid w:val="00AC4601"/>
    <w:rsid w:val="00AC4621"/>
    <w:rsid w:val="00AC46CE"/>
    <w:rsid w:val="00AC49B3"/>
    <w:rsid w:val="00AC4A7B"/>
    <w:rsid w:val="00AC4BEA"/>
    <w:rsid w:val="00AC4C31"/>
    <w:rsid w:val="00AC4C3D"/>
    <w:rsid w:val="00AC4DFD"/>
    <w:rsid w:val="00AC4EEA"/>
    <w:rsid w:val="00AC5028"/>
    <w:rsid w:val="00AC504A"/>
    <w:rsid w:val="00AC5289"/>
    <w:rsid w:val="00AC5385"/>
    <w:rsid w:val="00AC53B1"/>
    <w:rsid w:val="00AC54BF"/>
    <w:rsid w:val="00AC561A"/>
    <w:rsid w:val="00AC5639"/>
    <w:rsid w:val="00AC5660"/>
    <w:rsid w:val="00AC5684"/>
    <w:rsid w:val="00AC575E"/>
    <w:rsid w:val="00AC5AE0"/>
    <w:rsid w:val="00AC5B79"/>
    <w:rsid w:val="00AC5BD7"/>
    <w:rsid w:val="00AC5C07"/>
    <w:rsid w:val="00AC5CB7"/>
    <w:rsid w:val="00AC5D2E"/>
    <w:rsid w:val="00AC5FCA"/>
    <w:rsid w:val="00AC5FEE"/>
    <w:rsid w:val="00AC61C0"/>
    <w:rsid w:val="00AC6384"/>
    <w:rsid w:val="00AC64A6"/>
    <w:rsid w:val="00AC660C"/>
    <w:rsid w:val="00AC674C"/>
    <w:rsid w:val="00AC69B2"/>
    <w:rsid w:val="00AC6B23"/>
    <w:rsid w:val="00AC6B63"/>
    <w:rsid w:val="00AC6C90"/>
    <w:rsid w:val="00AC6CE5"/>
    <w:rsid w:val="00AC6D6E"/>
    <w:rsid w:val="00AC6F43"/>
    <w:rsid w:val="00AC6F68"/>
    <w:rsid w:val="00AC6F99"/>
    <w:rsid w:val="00AC72D3"/>
    <w:rsid w:val="00AC74E0"/>
    <w:rsid w:val="00AC74F4"/>
    <w:rsid w:val="00AC750E"/>
    <w:rsid w:val="00AC77A2"/>
    <w:rsid w:val="00AC78E4"/>
    <w:rsid w:val="00AC7A21"/>
    <w:rsid w:val="00AC7A2A"/>
    <w:rsid w:val="00AC7A3E"/>
    <w:rsid w:val="00AC7AB7"/>
    <w:rsid w:val="00AC7C2F"/>
    <w:rsid w:val="00AC7D5A"/>
    <w:rsid w:val="00AC7E3E"/>
    <w:rsid w:val="00AC7E47"/>
    <w:rsid w:val="00AC7EBF"/>
    <w:rsid w:val="00AD009F"/>
    <w:rsid w:val="00AD0109"/>
    <w:rsid w:val="00AD01E2"/>
    <w:rsid w:val="00AD01F0"/>
    <w:rsid w:val="00AD0232"/>
    <w:rsid w:val="00AD0379"/>
    <w:rsid w:val="00AD05D9"/>
    <w:rsid w:val="00AD07C2"/>
    <w:rsid w:val="00AD097C"/>
    <w:rsid w:val="00AD09AA"/>
    <w:rsid w:val="00AD0C96"/>
    <w:rsid w:val="00AD1092"/>
    <w:rsid w:val="00AD10E0"/>
    <w:rsid w:val="00AD120A"/>
    <w:rsid w:val="00AD126D"/>
    <w:rsid w:val="00AD1479"/>
    <w:rsid w:val="00AD163B"/>
    <w:rsid w:val="00AD1937"/>
    <w:rsid w:val="00AD1A49"/>
    <w:rsid w:val="00AD1D4F"/>
    <w:rsid w:val="00AD1F9A"/>
    <w:rsid w:val="00AD1FAC"/>
    <w:rsid w:val="00AD1FC6"/>
    <w:rsid w:val="00AD1FF0"/>
    <w:rsid w:val="00AD2157"/>
    <w:rsid w:val="00AD235D"/>
    <w:rsid w:val="00AD2378"/>
    <w:rsid w:val="00AD24DB"/>
    <w:rsid w:val="00AD26FF"/>
    <w:rsid w:val="00AD271C"/>
    <w:rsid w:val="00AD283E"/>
    <w:rsid w:val="00AD2D85"/>
    <w:rsid w:val="00AD2DCF"/>
    <w:rsid w:val="00AD33CF"/>
    <w:rsid w:val="00AD376D"/>
    <w:rsid w:val="00AD3792"/>
    <w:rsid w:val="00AD37A9"/>
    <w:rsid w:val="00AD37C0"/>
    <w:rsid w:val="00AD37D4"/>
    <w:rsid w:val="00AD3883"/>
    <w:rsid w:val="00AD392A"/>
    <w:rsid w:val="00AD39F3"/>
    <w:rsid w:val="00AD3A8C"/>
    <w:rsid w:val="00AD3AA6"/>
    <w:rsid w:val="00AD3BF6"/>
    <w:rsid w:val="00AD41FD"/>
    <w:rsid w:val="00AD4543"/>
    <w:rsid w:val="00AD47EA"/>
    <w:rsid w:val="00AD4A46"/>
    <w:rsid w:val="00AD4AB4"/>
    <w:rsid w:val="00AD4C84"/>
    <w:rsid w:val="00AD4DD3"/>
    <w:rsid w:val="00AD4DFD"/>
    <w:rsid w:val="00AD4E07"/>
    <w:rsid w:val="00AD4E96"/>
    <w:rsid w:val="00AD5228"/>
    <w:rsid w:val="00AD5447"/>
    <w:rsid w:val="00AD54C9"/>
    <w:rsid w:val="00AD5654"/>
    <w:rsid w:val="00AD5693"/>
    <w:rsid w:val="00AD5963"/>
    <w:rsid w:val="00AD5965"/>
    <w:rsid w:val="00AD5A1F"/>
    <w:rsid w:val="00AD5AC2"/>
    <w:rsid w:val="00AD5DA5"/>
    <w:rsid w:val="00AD5DBA"/>
    <w:rsid w:val="00AD5E92"/>
    <w:rsid w:val="00AD5F49"/>
    <w:rsid w:val="00AD6077"/>
    <w:rsid w:val="00AD6201"/>
    <w:rsid w:val="00AD621A"/>
    <w:rsid w:val="00AD6275"/>
    <w:rsid w:val="00AD62A5"/>
    <w:rsid w:val="00AD64D4"/>
    <w:rsid w:val="00AD65F1"/>
    <w:rsid w:val="00AD6677"/>
    <w:rsid w:val="00AD687D"/>
    <w:rsid w:val="00AD6884"/>
    <w:rsid w:val="00AD68E2"/>
    <w:rsid w:val="00AD6903"/>
    <w:rsid w:val="00AD6A0A"/>
    <w:rsid w:val="00AD6D2E"/>
    <w:rsid w:val="00AD6D8F"/>
    <w:rsid w:val="00AD6E1F"/>
    <w:rsid w:val="00AD7089"/>
    <w:rsid w:val="00AD718D"/>
    <w:rsid w:val="00AD71B8"/>
    <w:rsid w:val="00AD723D"/>
    <w:rsid w:val="00AD72A3"/>
    <w:rsid w:val="00AD72BF"/>
    <w:rsid w:val="00AD738E"/>
    <w:rsid w:val="00AD73FF"/>
    <w:rsid w:val="00AD74CC"/>
    <w:rsid w:val="00AD7531"/>
    <w:rsid w:val="00AD757A"/>
    <w:rsid w:val="00AD77E0"/>
    <w:rsid w:val="00AD79A1"/>
    <w:rsid w:val="00AD7AB6"/>
    <w:rsid w:val="00AD7B76"/>
    <w:rsid w:val="00AD7C4C"/>
    <w:rsid w:val="00AD7D20"/>
    <w:rsid w:val="00AD7D57"/>
    <w:rsid w:val="00AD7E85"/>
    <w:rsid w:val="00AD7E8F"/>
    <w:rsid w:val="00AE0294"/>
    <w:rsid w:val="00AE0331"/>
    <w:rsid w:val="00AE0426"/>
    <w:rsid w:val="00AE04C1"/>
    <w:rsid w:val="00AE051B"/>
    <w:rsid w:val="00AE065E"/>
    <w:rsid w:val="00AE077C"/>
    <w:rsid w:val="00AE07D3"/>
    <w:rsid w:val="00AE080B"/>
    <w:rsid w:val="00AE0878"/>
    <w:rsid w:val="00AE08DE"/>
    <w:rsid w:val="00AE095D"/>
    <w:rsid w:val="00AE0A70"/>
    <w:rsid w:val="00AE0B0E"/>
    <w:rsid w:val="00AE0D60"/>
    <w:rsid w:val="00AE0F62"/>
    <w:rsid w:val="00AE10A7"/>
    <w:rsid w:val="00AE1193"/>
    <w:rsid w:val="00AE11FE"/>
    <w:rsid w:val="00AE1310"/>
    <w:rsid w:val="00AE139C"/>
    <w:rsid w:val="00AE1497"/>
    <w:rsid w:val="00AE1641"/>
    <w:rsid w:val="00AE1729"/>
    <w:rsid w:val="00AE1C68"/>
    <w:rsid w:val="00AE1D9A"/>
    <w:rsid w:val="00AE23E7"/>
    <w:rsid w:val="00AE245E"/>
    <w:rsid w:val="00AE246A"/>
    <w:rsid w:val="00AE24BA"/>
    <w:rsid w:val="00AE2533"/>
    <w:rsid w:val="00AE255A"/>
    <w:rsid w:val="00AE257C"/>
    <w:rsid w:val="00AE269E"/>
    <w:rsid w:val="00AE2700"/>
    <w:rsid w:val="00AE27CD"/>
    <w:rsid w:val="00AE2A25"/>
    <w:rsid w:val="00AE2C0B"/>
    <w:rsid w:val="00AE2C8D"/>
    <w:rsid w:val="00AE2D3A"/>
    <w:rsid w:val="00AE2D4E"/>
    <w:rsid w:val="00AE2DF3"/>
    <w:rsid w:val="00AE2FCD"/>
    <w:rsid w:val="00AE3244"/>
    <w:rsid w:val="00AE32FC"/>
    <w:rsid w:val="00AE3709"/>
    <w:rsid w:val="00AE371B"/>
    <w:rsid w:val="00AE3903"/>
    <w:rsid w:val="00AE3B2F"/>
    <w:rsid w:val="00AE3E6F"/>
    <w:rsid w:val="00AE3EF9"/>
    <w:rsid w:val="00AE3F7F"/>
    <w:rsid w:val="00AE3F9A"/>
    <w:rsid w:val="00AE40E3"/>
    <w:rsid w:val="00AE4103"/>
    <w:rsid w:val="00AE42DF"/>
    <w:rsid w:val="00AE443C"/>
    <w:rsid w:val="00AE4559"/>
    <w:rsid w:val="00AE4774"/>
    <w:rsid w:val="00AE496B"/>
    <w:rsid w:val="00AE4B88"/>
    <w:rsid w:val="00AE4C2D"/>
    <w:rsid w:val="00AE4EA6"/>
    <w:rsid w:val="00AE5071"/>
    <w:rsid w:val="00AE51C3"/>
    <w:rsid w:val="00AE5260"/>
    <w:rsid w:val="00AE53B2"/>
    <w:rsid w:val="00AE5467"/>
    <w:rsid w:val="00AE552E"/>
    <w:rsid w:val="00AE571C"/>
    <w:rsid w:val="00AE59C4"/>
    <w:rsid w:val="00AE59D3"/>
    <w:rsid w:val="00AE5A64"/>
    <w:rsid w:val="00AE5A6E"/>
    <w:rsid w:val="00AE5B39"/>
    <w:rsid w:val="00AE5E28"/>
    <w:rsid w:val="00AE5E40"/>
    <w:rsid w:val="00AE5FA4"/>
    <w:rsid w:val="00AE60F4"/>
    <w:rsid w:val="00AE6157"/>
    <w:rsid w:val="00AE615B"/>
    <w:rsid w:val="00AE623D"/>
    <w:rsid w:val="00AE6537"/>
    <w:rsid w:val="00AE65FE"/>
    <w:rsid w:val="00AE6784"/>
    <w:rsid w:val="00AE68B8"/>
    <w:rsid w:val="00AE6A17"/>
    <w:rsid w:val="00AE6A1C"/>
    <w:rsid w:val="00AE737F"/>
    <w:rsid w:val="00AE73C8"/>
    <w:rsid w:val="00AE7720"/>
    <w:rsid w:val="00AE781B"/>
    <w:rsid w:val="00AE7E3D"/>
    <w:rsid w:val="00AE7F25"/>
    <w:rsid w:val="00AF000C"/>
    <w:rsid w:val="00AF01D6"/>
    <w:rsid w:val="00AF0201"/>
    <w:rsid w:val="00AF06B7"/>
    <w:rsid w:val="00AF06C5"/>
    <w:rsid w:val="00AF06EB"/>
    <w:rsid w:val="00AF0700"/>
    <w:rsid w:val="00AF075D"/>
    <w:rsid w:val="00AF07A8"/>
    <w:rsid w:val="00AF088F"/>
    <w:rsid w:val="00AF08D2"/>
    <w:rsid w:val="00AF0C89"/>
    <w:rsid w:val="00AF0ECB"/>
    <w:rsid w:val="00AF1073"/>
    <w:rsid w:val="00AF11F7"/>
    <w:rsid w:val="00AF13B8"/>
    <w:rsid w:val="00AF16CD"/>
    <w:rsid w:val="00AF1709"/>
    <w:rsid w:val="00AF17FB"/>
    <w:rsid w:val="00AF1B81"/>
    <w:rsid w:val="00AF1E13"/>
    <w:rsid w:val="00AF2187"/>
    <w:rsid w:val="00AF23D9"/>
    <w:rsid w:val="00AF2553"/>
    <w:rsid w:val="00AF2B22"/>
    <w:rsid w:val="00AF2B47"/>
    <w:rsid w:val="00AF306A"/>
    <w:rsid w:val="00AF306E"/>
    <w:rsid w:val="00AF30A1"/>
    <w:rsid w:val="00AF318C"/>
    <w:rsid w:val="00AF3343"/>
    <w:rsid w:val="00AF3481"/>
    <w:rsid w:val="00AF349E"/>
    <w:rsid w:val="00AF34CF"/>
    <w:rsid w:val="00AF34D2"/>
    <w:rsid w:val="00AF3581"/>
    <w:rsid w:val="00AF3867"/>
    <w:rsid w:val="00AF3915"/>
    <w:rsid w:val="00AF3AB0"/>
    <w:rsid w:val="00AF3AD4"/>
    <w:rsid w:val="00AF3B64"/>
    <w:rsid w:val="00AF3CF0"/>
    <w:rsid w:val="00AF3ED3"/>
    <w:rsid w:val="00AF3F98"/>
    <w:rsid w:val="00AF3FC6"/>
    <w:rsid w:val="00AF45DE"/>
    <w:rsid w:val="00AF4670"/>
    <w:rsid w:val="00AF4798"/>
    <w:rsid w:val="00AF4A0F"/>
    <w:rsid w:val="00AF4AAC"/>
    <w:rsid w:val="00AF4AFE"/>
    <w:rsid w:val="00AF4B21"/>
    <w:rsid w:val="00AF4E4D"/>
    <w:rsid w:val="00AF4FC1"/>
    <w:rsid w:val="00AF5306"/>
    <w:rsid w:val="00AF5307"/>
    <w:rsid w:val="00AF5395"/>
    <w:rsid w:val="00AF5453"/>
    <w:rsid w:val="00AF55E7"/>
    <w:rsid w:val="00AF5603"/>
    <w:rsid w:val="00AF5877"/>
    <w:rsid w:val="00AF5B10"/>
    <w:rsid w:val="00AF5B7E"/>
    <w:rsid w:val="00AF5BDC"/>
    <w:rsid w:val="00AF5DF9"/>
    <w:rsid w:val="00AF5FC8"/>
    <w:rsid w:val="00AF6185"/>
    <w:rsid w:val="00AF6357"/>
    <w:rsid w:val="00AF6463"/>
    <w:rsid w:val="00AF663D"/>
    <w:rsid w:val="00AF66B2"/>
    <w:rsid w:val="00AF690B"/>
    <w:rsid w:val="00AF6BAE"/>
    <w:rsid w:val="00AF6F0E"/>
    <w:rsid w:val="00AF703D"/>
    <w:rsid w:val="00AF7331"/>
    <w:rsid w:val="00AF7455"/>
    <w:rsid w:val="00AF7476"/>
    <w:rsid w:val="00AF7751"/>
    <w:rsid w:val="00AF798F"/>
    <w:rsid w:val="00AF7995"/>
    <w:rsid w:val="00AF7C55"/>
    <w:rsid w:val="00AF7ED0"/>
    <w:rsid w:val="00AF7EEC"/>
    <w:rsid w:val="00B0008E"/>
    <w:rsid w:val="00B001A6"/>
    <w:rsid w:val="00B00428"/>
    <w:rsid w:val="00B005EB"/>
    <w:rsid w:val="00B00660"/>
    <w:rsid w:val="00B009CB"/>
    <w:rsid w:val="00B00C41"/>
    <w:rsid w:val="00B00CE8"/>
    <w:rsid w:val="00B00D49"/>
    <w:rsid w:val="00B00DBD"/>
    <w:rsid w:val="00B00E70"/>
    <w:rsid w:val="00B00F22"/>
    <w:rsid w:val="00B00F47"/>
    <w:rsid w:val="00B0107C"/>
    <w:rsid w:val="00B01191"/>
    <w:rsid w:val="00B01389"/>
    <w:rsid w:val="00B0143F"/>
    <w:rsid w:val="00B01590"/>
    <w:rsid w:val="00B01620"/>
    <w:rsid w:val="00B0188B"/>
    <w:rsid w:val="00B01924"/>
    <w:rsid w:val="00B01AEF"/>
    <w:rsid w:val="00B01D65"/>
    <w:rsid w:val="00B01E09"/>
    <w:rsid w:val="00B0227B"/>
    <w:rsid w:val="00B0233E"/>
    <w:rsid w:val="00B0259C"/>
    <w:rsid w:val="00B027CF"/>
    <w:rsid w:val="00B0291F"/>
    <w:rsid w:val="00B02B72"/>
    <w:rsid w:val="00B02BAA"/>
    <w:rsid w:val="00B02BDD"/>
    <w:rsid w:val="00B02C8E"/>
    <w:rsid w:val="00B02ECD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2F4"/>
    <w:rsid w:val="00B033B6"/>
    <w:rsid w:val="00B0358B"/>
    <w:rsid w:val="00B03614"/>
    <w:rsid w:val="00B0363F"/>
    <w:rsid w:val="00B03825"/>
    <w:rsid w:val="00B0386A"/>
    <w:rsid w:val="00B03997"/>
    <w:rsid w:val="00B039D2"/>
    <w:rsid w:val="00B03A46"/>
    <w:rsid w:val="00B03C70"/>
    <w:rsid w:val="00B03C81"/>
    <w:rsid w:val="00B03C8D"/>
    <w:rsid w:val="00B03D99"/>
    <w:rsid w:val="00B03DC6"/>
    <w:rsid w:val="00B040A7"/>
    <w:rsid w:val="00B0410A"/>
    <w:rsid w:val="00B045FF"/>
    <w:rsid w:val="00B0476B"/>
    <w:rsid w:val="00B04A2B"/>
    <w:rsid w:val="00B04DC7"/>
    <w:rsid w:val="00B04E7A"/>
    <w:rsid w:val="00B04F53"/>
    <w:rsid w:val="00B052CD"/>
    <w:rsid w:val="00B0534D"/>
    <w:rsid w:val="00B05389"/>
    <w:rsid w:val="00B0553A"/>
    <w:rsid w:val="00B05553"/>
    <w:rsid w:val="00B05594"/>
    <w:rsid w:val="00B05680"/>
    <w:rsid w:val="00B05831"/>
    <w:rsid w:val="00B059CA"/>
    <w:rsid w:val="00B05AC4"/>
    <w:rsid w:val="00B05C54"/>
    <w:rsid w:val="00B05CA7"/>
    <w:rsid w:val="00B05D48"/>
    <w:rsid w:val="00B05DA9"/>
    <w:rsid w:val="00B05E0B"/>
    <w:rsid w:val="00B05EC8"/>
    <w:rsid w:val="00B063C7"/>
    <w:rsid w:val="00B064E0"/>
    <w:rsid w:val="00B06551"/>
    <w:rsid w:val="00B065B3"/>
    <w:rsid w:val="00B0669D"/>
    <w:rsid w:val="00B066C6"/>
    <w:rsid w:val="00B06773"/>
    <w:rsid w:val="00B067C5"/>
    <w:rsid w:val="00B069F7"/>
    <w:rsid w:val="00B06A0A"/>
    <w:rsid w:val="00B07056"/>
    <w:rsid w:val="00B072D6"/>
    <w:rsid w:val="00B07305"/>
    <w:rsid w:val="00B0769F"/>
    <w:rsid w:val="00B0782B"/>
    <w:rsid w:val="00B078D0"/>
    <w:rsid w:val="00B07925"/>
    <w:rsid w:val="00B079CD"/>
    <w:rsid w:val="00B07B82"/>
    <w:rsid w:val="00B07BB5"/>
    <w:rsid w:val="00B07C2D"/>
    <w:rsid w:val="00B07C78"/>
    <w:rsid w:val="00B07D55"/>
    <w:rsid w:val="00B07E4F"/>
    <w:rsid w:val="00B07EA6"/>
    <w:rsid w:val="00B07EE9"/>
    <w:rsid w:val="00B10096"/>
    <w:rsid w:val="00B10129"/>
    <w:rsid w:val="00B10174"/>
    <w:rsid w:val="00B10282"/>
    <w:rsid w:val="00B104F0"/>
    <w:rsid w:val="00B106E6"/>
    <w:rsid w:val="00B1071F"/>
    <w:rsid w:val="00B1074C"/>
    <w:rsid w:val="00B10766"/>
    <w:rsid w:val="00B1077D"/>
    <w:rsid w:val="00B1090D"/>
    <w:rsid w:val="00B109A4"/>
    <w:rsid w:val="00B10A45"/>
    <w:rsid w:val="00B10A7D"/>
    <w:rsid w:val="00B10ADF"/>
    <w:rsid w:val="00B10BF8"/>
    <w:rsid w:val="00B10C69"/>
    <w:rsid w:val="00B10C7C"/>
    <w:rsid w:val="00B10C83"/>
    <w:rsid w:val="00B10C8C"/>
    <w:rsid w:val="00B10CB6"/>
    <w:rsid w:val="00B10DCE"/>
    <w:rsid w:val="00B10E55"/>
    <w:rsid w:val="00B10EA8"/>
    <w:rsid w:val="00B11079"/>
    <w:rsid w:val="00B1111D"/>
    <w:rsid w:val="00B1114F"/>
    <w:rsid w:val="00B11368"/>
    <w:rsid w:val="00B11385"/>
    <w:rsid w:val="00B113FE"/>
    <w:rsid w:val="00B11402"/>
    <w:rsid w:val="00B11457"/>
    <w:rsid w:val="00B115F8"/>
    <w:rsid w:val="00B1162E"/>
    <w:rsid w:val="00B11881"/>
    <w:rsid w:val="00B11A18"/>
    <w:rsid w:val="00B11E17"/>
    <w:rsid w:val="00B11E4A"/>
    <w:rsid w:val="00B120EB"/>
    <w:rsid w:val="00B121EB"/>
    <w:rsid w:val="00B12278"/>
    <w:rsid w:val="00B12421"/>
    <w:rsid w:val="00B12511"/>
    <w:rsid w:val="00B125C2"/>
    <w:rsid w:val="00B125FE"/>
    <w:rsid w:val="00B12691"/>
    <w:rsid w:val="00B127BD"/>
    <w:rsid w:val="00B128B6"/>
    <w:rsid w:val="00B12C6E"/>
    <w:rsid w:val="00B12D85"/>
    <w:rsid w:val="00B12F60"/>
    <w:rsid w:val="00B131C0"/>
    <w:rsid w:val="00B132CC"/>
    <w:rsid w:val="00B133AD"/>
    <w:rsid w:val="00B13438"/>
    <w:rsid w:val="00B13461"/>
    <w:rsid w:val="00B1385B"/>
    <w:rsid w:val="00B13997"/>
    <w:rsid w:val="00B139C9"/>
    <w:rsid w:val="00B13B63"/>
    <w:rsid w:val="00B13C28"/>
    <w:rsid w:val="00B13E6C"/>
    <w:rsid w:val="00B13F46"/>
    <w:rsid w:val="00B13FEC"/>
    <w:rsid w:val="00B14161"/>
    <w:rsid w:val="00B142FF"/>
    <w:rsid w:val="00B144AE"/>
    <w:rsid w:val="00B144C7"/>
    <w:rsid w:val="00B144D0"/>
    <w:rsid w:val="00B144D1"/>
    <w:rsid w:val="00B14516"/>
    <w:rsid w:val="00B14575"/>
    <w:rsid w:val="00B14631"/>
    <w:rsid w:val="00B146D8"/>
    <w:rsid w:val="00B147A3"/>
    <w:rsid w:val="00B14952"/>
    <w:rsid w:val="00B149DE"/>
    <w:rsid w:val="00B14A12"/>
    <w:rsid w:val="00B14A47"/>
    <w:rsid w:val="00B14A99"/>
    <w:rsid w:val="00B14D7C"/>
    <w:rsid w:val="00B14FEE"/>
    <w:rsid w:val="00B15348"/>
    <w:rsid w:val="00B154DA"/>
    <w:rsid w:val="00B156E4"/>
    <w:rsid w:val="00B15855"/>
    <w:rsid w:val="00B158E3"/>
    <w:rsid w:val="00B15B64"/>
    <w:rsid w:val="00B15B72"/>
    <w:rsid w:val="00B15D4A"/>
    <w:rsid w:val="00B15F4E"/>
    <w:rsid w:val="00B1605A"/>
    <w:rsid w:val="00B16165"/>
    <w:rsid w:val="00B16453"/>
    <w:rsid w:val="00B16677"/>
    <w:rsid w:val="00B1669C"/>
    <w:rsid w:val="00B167AC"/>
    <w:rsid w:val="00B16A80"/>
    <w:rsid w:val="00B16E51"/>
    <w:rsid w:val="00B16EB0"/>
    <w:rsid w:val="00B16FA7"/>
    <w:rsid w:val="00B170E3"/>
    <w:rsid w:val="00B1713C"/>
    <w:rsid w:val="00B172BE"/>
    <w:rsid w:val="00B17463"/>
    <w:rsid w:val="00B17767"/>
    <w:rsid w:val="00B1779A"/>
    <w:rsid w:val="00B178C9"/>
    <w:rsid w:val="00B17971"/>
    <w:rsid w:val="00B17A51"/>
    <w:rsid w:val="00B17A60"/>
    <w:rsid w:val="00B17B5D"/>
    <w:rsid w:val="00B17C12"/>
    <w:rsid w:val="00B17D10"/>
    <w:rsid w:val="00B17E1D"/>
    <w:rsid w:val="00B20108"/>
    <w:rsid w:val="00B2010D"/>
    <w:rsid w:val="00B20255"/>
    <w:rsid w:val="00B20488"/>
    <w:rsid w:val="00B20514"/>
    <w:rsid w:val="00B20544"/>
    <w:rsid w:val="00B20635"/>
    <w:rsid w:val="00B20829"/>
    <w:rsid w:val="00B20963"/>
    <w:rsid w:val="00B2098B"/>
    <w:rsid w:val="00B2099B"/>
    <w:rsid w:val="00B20B3C"/>
    <w:rsid w:val="00B20D30"/>
    <w:rsid w:val="00B20D3F"/>
    <w:rsid w:val="00B21049"/>
    <w:rsid w:val="00B211D9"/>
    <w:rsid w:val="00B21237"/>
    <w:rsid w:val="00B21248"/>
    <w:rsid w:val="00B214D6"/>
    <w:rsid w:val="00B217AD"/>
    <w:rsid w:val="00B2181C"/>
    <w:rsid w:val="00B2193F"/>
    <w:rsid w:val="00B219DE"/>
    <w:rsid w:val="00B21A46"/>
    <w:rsid w:val="00B21B75"/>
    <w:rsid w:val="00B21C7B"/>
    <w:rsid w:val="00B21D6C"/>
    <w:rsid w:val="00B21E54"/>
    <w:rsid w:val="00B21EBC"/>
    <w:rsid w:val="00B22008"/>
    <w:rsid w:val="00B22092"/>
    <w:rsid w:val="00B22162"/>
    <w:rsid w:val="00B22171"/>
    <w:rsid w:val="00B2237D"/>
    <w:rsid w:val="00B223AB"/>
    <w:rsid w:val="00B223F8"/>
    <w:rsid w:val="00B22597"/>
    <w:rsid w:val="00B228E9"/>
    <w:rsid w:val="00B229B9"/>
    <w:rsid w:val="00B22A4E"/>
    <w:rsid w:val="00B22BD7"/>
    <w:rsid w:val="00B22D43"/>
    <w:rsid w:val="00B22F1A"/>
    <w:rsid w:val="00B22F66"/>
    <w:rsid w:val="00B22F9D"/>
    <w:rsid w:val="00B23242"/>
    <w:rsid w:val="00B23292"/>
    <w:rsid w:val="00B232CD"/>
    <w:rsid w:val="00B23390"/>
    <w:rsid w:val="00B23543"/>
    <w:rsid w:val="00B23546"/>
    <w:rsid w:val="00B23645"/>
    <w:rsid w:val="00B237B9"/>
    <w:rsid w:val="00B239FF"/>
    <w:rsid w:val="00B23B38"/>
    <w:rsid w:val="00B23B80"/>
    <w:rsid w:val="00B23CC6"/>
    <w:rsid w:val="00B23D2B"/>
    <w:rsid w:val="00B23D45"/>
    <w:rsid w:val="00B23E4C"/>
    <w:rsid w:val="00B240A6"/>
    <w:rsid w:val="00B2414C"/>
    <w:rsid w:val="00B2430D"/>
    <w:rsid w:val="00B2434F"/>
    <w:rsid w:val="00B24997"/>
    <w:rsid w:val="00B24BCE"/>
    <w:rsid w:val="00B24D5E"/>
    <w:rsid w:val="00B24EDB"/>
    <w:rsid w:val="00B25146"/>
    <w:rsid w:val="00B25152"/>
    <w:rsid w:val="00B25342"/>
    <w:rsid w:val="00B2539A"/>
    <w:rsid w:val="00B254CF"/>
    <w:rsid w:val="00B2555F"/>
    <w:rsid w:val="00B25589"/>
    <w:rsid w:val="00B2560D"/>
    <w:rsid w:val="00B25B06"/>
    <w:rsid w:val="00B25C35"/>
    <w:rsid w:val="00B25C64"/>
    <w:rsid w:val="00B25EE2"/>
    <w:rsid w:val="00B25FD3"/>
    <w:rsid w:val="00B261D2"/>
    <w:rsid w:val="00B261FF"/>
    <w:rsid w:val="00B2629F"/>
    <w:rsid w:val="00B26618"/>
    <w:rsid w:val="00B26835"/>
    <w:rsid w:val="00B26909"/>
    <w:rsid w:val="00B26948"/>
    <w:rsid w:val="00B26A10"/>
    <w:rsid w:val="00B26A48"/>
    <w:rsid w:val="00B26A4B"/>
    <w:rsid w:val="00B26AD1"/>
    <w:rsid w:val="00B26C32"/>
    <w:rsid w:val="00B26CCF"/>
    <w:rsid w:val="00B26D32"/>
    <w:rsid w:val="00B26E3D"/>
    <w:rsid w:val="00B26F08"/>
    <w:rsid w:val="00B27252"/>
    <w:rsid w:val="00B272D9"/>
    <w:rsid w:val="00B2733F"/>
    <w:rsid w:val="00B2748D"/>
    <w:rsid w:val="00B278A1"/>
    <w:rsid w:val="00B2791C"/>
    <w:rsid w:val="00B27A5A"/>
    <w:rsid w:val="00B27BB3"/>
    <w:rsid w:val="00B27BBC"/>
    <w:rsid w:val="00B27C62"/>
    <w:rsid w:val="00B27DF1"/>
    <w:rsid w:val="00B27F63"/>
    <w:rsid w:val="00B27F71"/>
    <w:rsid w:val="00B27FE5"/>
    <w:rsid w:val="00B301FC"/>
    <w:rsid w:val="00B30247"/>
    <w:rsid w:val="00B3035F"/>
    <w:rsid w:val="00B30427"/>
    <w:rsid w:val="00B3054D"/>
    <w:rsid w:val="00B30579"/>
    <w:rsid w:val="00B30904"/>
    <w:rsid w:val="00B30C31"/>
    <w:rsid w:val="00B30DF5"/>
    <w:rsid w:val="00B30E33"/>
    <w:rsid w:val="00B30F10"/>
    <w:rsid w:val="00B31206"/>
    <w:rsid w:val="00B31296"/>
    <w:rsid w:val="00B312EC"/>
    <w:rsid w:val="00B31398"/>
    <w:rsid w:val="00B313B6"/>
    <w:rsid w:val="00B313E2"/>
    <w:rsid w:val="00B3149C"/>
    <w:rsid w:val="00B314BE"/>
    <w:rsid w:val="00B31542"/>
    <w:rsid w:val="00B319A0"/>
    <w:rsid w:val="00B31A1E"/>
    <w:rsid w:val="00B31C73"/>
    <w:rsid w:val="00B31D9B"/>
    <w:rsid w:val="00B31EDB"/>
    <w:rsid w:val="00B320FA"/>
    <w:rsid w:val="00B32202"/>
    <w:rsid w:val="00B3222D"/>
    <w:rsid w:val="00B322E5"/>
    <w:rsid w:val="00B323C0"/>
    <w:rsid w:val="00B326BA"/>
    <w:rsid w:val="00B328FE"/>
    <w:rsid w:val="00B32EDE"/>
    <w:rsid w:val="00B3304B"/>
    <w:rsid w:val="00B33193"/>
    <w:rsid w:val="00B3322D"/>
    <w:rsid w:val="00B33373"/>
    <w:rsid w:val="00B3340B"/>
    <w:rsid w:val="00B3346D"/>
    <w:rsid w:val="00B33BFF"/>
    <w:rsid w:val="00B33C2B"/>
    <w:rsid w:val="00B33F0B"/>
    <w:rsid w:val="00B340CF"/>
    <w:rsid w:val="00B3417E"/>
    <w:rsid w:val="00B3423B"/>
    <w:rsid w:val="00B344E4"/>
    <w:rsid w:val="00B3481B"/>
    <w:rsid w:val="00B3489B"/>
    <w:rsid w:val="00B34A10"/>
    <w:rsid w:val="00B34A29"/>
    <w:rsid w:val="00B34AA4"/>
    <w:rsid w:val="00B34EBA"/>
    <w:rsid w:val="00B3509F"/>
    <w:rsid w:val="00B350AD"/>
    <w:rsid w:val="00B35359"/>
    <w:rsid w:val="00B35557"/>
    <w:rsid w:val="00B35756"/>
    <w:rsid w:val="00B357F4"/>
    <w:rsid w:val="00B35A74"/>
    <w:rsid w:val="00B35A94"/>
    <w:rsid w:val="00B35C09"/>
    <w:rsid w:val="00B35D2A"/>
    <w:rsid w:val="00B35E71"/>
    <w:rsid w:val="00B363CE"/>
    <w:rsid w:val="00B36401"/>
    <w:rsid w:val="00B365F8"/>
    <w:rsid w:val="00B3664D"/>
    <w:rsid w:val="00B368F5"/>
    <w:rsid w:val="00B3698C"/>
    <w:rsid w:val="00B36BC4"/>
    <w:rsid w:val="00B36C35"/>
    <w:rsid w:val="00B36EE0"/>
    <w:rsid w:val="00B36EF5"/>
    <w:rsid w:val="00B37183"/>
    <w:rsid w:val="00B37395"/>
    <w:rsid w:val="00B37554"/>
    <w:rsid w:val="00B37862"/>
    <w:rsid w:val="00B378C2"/>
    <w:rsid w:val="00B3791E"/>
    <w:rsid w:val="00B37B7C"/>
    <w:rsid w:val="00B37C2E"/>
    <w:rsid w:val="00B37D56"/>
    <w:rsid w:val="00B400E1"/>
    <w:rsid w:val="00B4017D"/>
    <w:rsid w:val="00B402CF"/>
    <w:rsid w:val="00B4062D"/>
    <w:rsid w:val="00B406BB"/>
    <w:rsid w:val="00B407C1"/>
    <w:rsid w:val="00B40988"/>
    <w:rsid w:val="00B409D9"/>
    <w:rsid w:val="00B40A6A"/>
    <w:rsid w:val="00B40BCD"/>
    <w:rsid w:val="00B40E7F"/>
    <w:rsid w:val="00B40F2E"/>
    <w:rsid w:val="00B4105B"/>
    <w:rsid w:val="00B411AC"/>
    <w:rsid w:val="00B4124A"/>
    <w:rsid w:val="00B4149F"/>
    <w:rsid w:val="00B4164E"/>
    <w:rsid w:val="00B41A7C"/>
    <w:rsid w:val="00B41B83"/>
    <w:rsid w:val="00B41B9E"/>
    <w:rsid w:val="00B41F0F"/>
    <w:rsid w:val="00B41F92"/>
    <w:rsid w:val="00B42255"/>
    <w:rsid w:val="00B42265"/>
    <w:rsid w:val="00B422C9"/>
    <w:rsid w:val="00B424B7"/>
    <w:rsid w:val="00B424C4"/>
    <w:rsid w:val="00B42605"/>
    <w:rsid w:val="00B426C4"/>
    <w:rsid w:val="00B42711"/>
    <w:rsid w:val="00B4271C"/>
    <w:rsid w:val="00B4274A"/>
    <w:rsid w:val="00B429F8"/>
    <w:rsid w:val="00B42A85"/>
    <w:rsid w:val="00B42B32"/>
    <w:rsid w:val="00B42C74"/>
    <w:rsid w:val="00B42D76"/>
    <w:rsid w:val="00B42D9A"/>
    <w:rsid w:val="00B42E0B"/>
    <w:rsid w:val="00B42E36"/>
    <w:rsid w:val="00B430F6"/>
    <w:rsid w:val="00B4354E"/>
    <w:rsid w:val="00B435F3"/>
    <w:rsid w:val="00B43669"/>
    <w:rsid w:val="00B43A0B"/>
    <w:rsid w:val="00B43BFF"/>
    <w:rsid w:val="00B43CB5"/>
    <w:rsid w:val="00B43CDF"/>
    <w:rsid w:val="00B43D00"/>
    <w:rsid w:val="00B43F27"/>
    <w:rsid w:val="00B43F7F"/>
    <w:rsid w:val="00B44151"/>
    <w:rsid w:val="00B441C7"/>
    <w:rsid w:val="00B4421F"/>
    <w:rsid w:val="00B44268"/>
    <w:rsid w:val="00B4470D"/>
    <w:rsid w:val="00B44758"/>
    <w:rsid w:val="00B4487C"/>
    <w:rsid w:val="00B448A4"/>
    <w:rsid w:val="00B4493C"/>
    <w:rsid w:val="00B44A55"/>
    <w:rsid w:val="00B44A7E"/>
    <w:rsid w:val="00B44BB9"/>
    <w:rsid w:val="00B44C17"/>
    <w:rsid w:val="00B44CD2"/>
    <w:rsid w:val="00B44E40"/>
    <w:rsid w:val="00B44E86"/>
    <w:rsid w:val="00B4537C"/>
    <w:rsid w:val="00B45434"/>
    <w:rsid w:val="00B454C6"/>
    <w:rsid w:val="00B454EC"/>
    <w:rsid w:val="00B45557"/>
    <w:rsid w:val="00B456C6"/>
    <w:rsid w:val="00B45A19"/>
    <w:rsid w:val="00B45C8F"/>
    <w:rsid w:val="00B45E4E"/>
    <w:rsid w:val="00B45EA2"/>
    <w:rsid w:val="00B4614B"/>
    <w:rsid w:val="00B462BF"/>
    <w:rsid w:val="00B4643C"/>
    <w:rsid w:val="00B46494"/>
    <w:rsid w:val="00B46669"/>
    <w:rsid w:val="00B466F7"/>
    <w:rsid w:val="00B467D7"/>
    <w:rsid w:val="00B467DA"/>
    <w:rsid w:val="00B467EE"/>
    <w:rsid w:val="00B46834"/>
    <w:rsid w:val="00B4689A"/>
    <w:rsid w:val="00B4695A"/>
    <w:rsid w:val="00B46991"/>
    <w:rsid w:val="00B46C6E"/>
    <w:rsid w:val="00B46D55"/>
    <w:rsid w:val="00B46ECA"/>
    <w:rsid w:val="00B46F4B"/>
    <w:rsid w:val="00B4717F"/>
    <w:rsid w:val="00B471A3"/>
    <w:rsid w:val="00B47424"/>
    <w:rsid w:val="00B474D1"/>
    <w:rsid w:val="00B4763E"/>
    <w:rsid w:val="00B47B73"/>
    <w:rsid w:val="00B50263"/>
    <w:rsid w:val="00B502E1"/>
    <w:rsid w:val="00B503A1"/>
    <w:rsid w:val="00B50413"/>
    <w:rsid w:val="00B50526"/>
    <w:rsid w:val="00B5054D"/>
    <w:rsid w:val="00B50902"/>
    <w:rsid w:val="00B50982"/>
    <w:rsid w:val="00B50B7C"/>
    <w:rsid w:val="00B50BBF"/>
    <w:rsid w:val="00B50DAB"/>
    <w:rsid w:val="00B50F3E"/>
    <w:rsid w:val="00B50F73"/>
    <w:rsid w:val="00B5106B"/>
    <w:rsid w:val="00B51084"/>
    <w:rsid w:val="00B51181"/>
    <w:rsid w:val="00B5137A"/>
    <w:rsid w:val="00B513EB"/>
    <w:rsid w:val="00B519DC"/>
    <w:rsid w:val="00B51A37"/>
    <w:rsid w:val="00B51ABB"/>
    <w:rsid w:val="00B51BB6"/>
    <w:rsid w:val="00B51CE6"/>
    <w:rsid w:val="00B51D26"/>
    <w:rsid w:val="00B51DED"/>
    <w:rsid w:val="00B51E0C"/>
    <w:rsid w:val="00B51E64"/>
    <w:rsid w:val="00B51F2C"/>
    <w:rsid w:val="00B520F7"/>
    <w:rsid w:val="00B52382"/>
    <w:rsid w:val="00B52388"/>
    <w:rsid w:val="00B5238D"/>
    <w:rsid w:val="00B523A8"/>
    <w:rsid w:val="00B5249C"/>
    <w:rsid w:val="00B52517"/>
    <w:rsid w:val="00B52586"/>
    <w:rsid w:val="00B525AA"/>
    <w:rsid w:val="00B52602"/>
    <w:rsid w:val="00B52663"/>
    <w:rsid w:val="00B526D7"/>
    <w:rsid w:val="00B52798"/>
    <w:rsid w:val="00B527A3"/>
    <w:rsid w:val="00B527CA"/>
    <w:rsid w:val="00B52838"/>
    <w:rsid w:val="00B52844"/>
    <w:rsid w:val="00B528C5"/>
    <w:rsid w:val="00B5290B"/>
    <w:rsid w:val="00B529A1"/>
    <w:rsid w:val="00B52BC3"/>
    <w:rsid w:val="00B52BEE"/>
    <w:rsid w:val="00B52BF5"/>
    <w:rsid w:val="00B52F64"/>
    <w:rsid w:val="00B52FB1"/>
    <w:rsid w:val="00B53000"/>
    <w:rsid w:val="00B5328B"/>
    <w:rsid w:val="00B53299"/>
    <w:rsid w:val="00B5339F"/>
    <w:rsid w:val="00B533A6"/>
    <w:rsid w:val="00B53405"/>
    <w:rsid w:val="00B535E1"/>
    <w:rsid w:val="00B53621"/>
    <w:rsid w:val="00B53635"/>
    <w:rsid w:val="00B53644"/>
    <w:rsid w:val="00B536B4"/>
    <w:rsid w:val="00B538BE"/>
    <w:rsid w:val="00B5392C"/>
    <w:rsid w:val="00B539D9"/>
    <w:rsid w:val="00B53D60"/>
    <w:rsid w:val="00B53E76"/>
    <w:rsid w:val="00B540ED"/>
    <w:rsid w:val="00B54127"/>
    <w:rsid w:val="00B5422C"/>
    <w:rsid w:val="00B542D0"/>
    <w:rsid w:val="00B54360"/>
    <w:rsid w:val="00B545C0"/>
    <w:rsid w:val="00B54630"/>
    <w:rsid w:val="00B54916"/>
    <w:rsid w:val="00B5493D"/>
    <w:rsid w:val="00B5498C"/>
    <w:rsid w:val="00B54A33"/>
    <w:rsid w:val="00B54BB7"/>
    <w:rsid w:val="00B54CFE"/>
    <w:rsid w:val="00B54F95"/>
    <w:rsid w:val="00B55054"/>
    <w:rsid w:val="00B5509D"/>
    <w:rsid w:val="00B550CC"/>
    <w:rsid w:val="00B5523C"/>
    <w:rsid w:val="00B55257"/>
    <w:rsid w:val="00B552E9"/>
    <w:rsid w:val="00B5547E"/>
    <w:rsid w:val="00B55523"/>
    <w:rsid w:val="00B556C3"/>
    <w:rsid w:val="00B55763"/>
    <w:rsid w:val="00B557A3"/>
    <w:rsid w:val="00B55930"/>
    <w:rsid w:val="00B559BA"/>
    <w:rsid w:val="00B55A7A"/>
    <w:rsid w:val="00B55B67"/>
    <w:rsid w:val="00B55B6C"/>
    <w:rsid w:val="00B55B76"/>
    <w:rsid w:val="00B55F01"/>
    <w:rsid w:val="00B55F6B"/>
    <w:rsid w:val="00B55F80"/>
    <w:rsid w:val="00B55F82"/>
    <w:rsid w:val="00B56005"/>
    <w:rsid w:val="00B561ED"/>
    <w:rsid w:val="00B56319"/>
    <w:rsid w:val="00B56519"/>
    <w:rsid w:val="00B56521"/>
    <w:rsid w:val="00B5664A"/>
    <w:rsid w:val="00B566FC"/>
    <w:rsid w:val="00B569F3"/>
    <w:rsid w:val="00B56A44"/>
    <w:rsid w:val="00B56B40"/>
    <w:rsid w:val="00B56D53"/>
    <w:rsid w:val="00B5712C"/>
    <w:rsid w:val="00B5719F"/>
    <w:rsid w:val="00B571E8"/>
    <w:rsid w:val="00B572F3"/>
    <w:rsid w:val="00B57411"/>
    <w:rsid w:val="00B5791F"/>
    <w:rsid w:val="00B57968"/>
    <w:rsid w:val="00B57B4C"/>
    <w:rsid w:val="00B57D22"/>
    <w:rsid w:val="00B57D41"/>
    <w:rsid w:val="00B57D70"/>
    <w:rsid w:val="00B600E1"/>
    <w:rsid w:val="00B6028E"/>
    <w:rsid w:val="00B6058E"/>
    <w:rsid w:val="00B605BE"/>
    <w:rsid w:val="00B605EA"/>
    <w:rsid w:val="00B60768"/>
    <w:rsid w:val="00B6081B"/>
    <w:rsid w:val="00B60881"/>
    <w:rsid w:val="00B60883"/>
    <w:rsid w:val="00B609E8"/>
    <w:rsid w:val="00B60B52"/>
    <w:rsid w:val="00B60CA0"/>
    <w:rsid w:val="00B60D97"/>
    <w:rsid w:val="00B60DD2"/>
    <w:rsid w:val="00B6105F"/>
    <w:rsid w:val="00B61079"/>
    <w:rsid w:val="00B6129B"/>
    <w:rsid w:val="00B612BC"/>
    <w:rsid w:val="00B612BF"/>
    <w:rsid w:val="00B615BD"/>
    <w:rsid w:val="00B615C3"/>
    <w:rsid w:val="00B616ED"/>
    <w:rsid w:val="00B6173B"/>
    <w:rsid w:val="00B61C30"/>
    <w:rsid w:val="00B61C8B"/>
    <w:rsid w:val="00B61D88"/>
    <w:rsid w:val="00B61DB7"/>
    <w:rsid w:val="00B61EAE"/>
    <w:rsid w:val="00B61ED9"/>
    <w:rsid w:val="00B61FFC"/>
    <w:rsid w:val="00B62023"/>
    <w:rsid w:val="00B624DC"/>
    <w:rsid w:val="00B62516"/>
    <w:rsid w:val="00B6262A"/>
    <w:rsid w:val="00B628BB"/>
    <w:rsid w:val="00B62B7C"/>
    <w:rsid w:val="00B62BBA"/>
    <w:rsid w:val="00B62C71"/>
    <w:rsid w:val="00B62DB5"/>
    <w:rsid w:val="00B62FE7"/>
    <w:rsid w:val="00B63094"/>
    <w:rsid w:val="00B63420"/>
    <w:rsid w:val="00B63609"/>
    <w:rsid w:val="00B63837"/>
    <w:rsid w:val="00B639F7"/>
    <w:rsid w:val="00B63A1D"/>
    <w:rsid w:val="00B63A6C"/>
    <w:rsid w:val="00B63A9A"/>
    <w:rsid w:val="00B63BC3"/>
    <w:rsid w:val="00B63BCC"/>
    <w:rsid w:val="00B63C5C"/>
    <w:rsid w:val="00B63CCD"/>
    <w:rsid w:val="00B63EA7"/>
    <w:rsid w:val="00B63EC0"/>
    <w:rsid w:val="00B63F2B"/>
    <w:rsid w:val="00B64238"/>
    <w:rsid w:val="00B64507"/>
    <w:rsid w:val="00B64585"/>
    <w:rsid w:val="00B64769"/>
    <w:rsid w:val="00B64A76"/>
    <w:rsid w:val="00B64AD3"/>
    <w:rsid w:val="00B64AF1"/>
    <w:rsid w:val="00B64B13"/>
    <w:rsid w:val="00B64C26"/>
    <w:rsid w:val="00B64D8D"/>
    <w:rsid w:val="00B64DCC"/>
    <w:rsid w:val="00B64E07"/>
    <w:rsid w:val="00B64E39"/>
    <w:rsid w:val="00B64FC7"/>
    <w:rsid w:val="00B65130"/>
    <w:rsid w:val="00B65192"/>
    <w:rsid w:val="00B651CD"/>
    <w:rsid w:val="00B654E0"/>
    <w:rsid w:val="00B65705"/>
    <w:rsid w:val="00B65997"/>
    <w:rsid w:val="00B65A1D"/>
    <w:rsid w:val="00B65A90"/>
    <w:rsid w:val="00B65AC3"/>
    <w:rsid w:val="00B65ECC"/>
    <w:rsid w:val="00B65F5A"/>
    <w:rsid w:val="00B660A6"/>
    <w:rsid w:val="00B661B0"/>
    <w:rsid w:val="00B66317"/>
    <w:rsid w:val="00B6657D"/>
    <w:rsid w:val="00B665C4"/>
    <w:rsid w:val="00B66659"/>
    <w:rsid w:val="00B6667C"/>
    <w:rsid w:val="00B66701"/>
    <w:rsid w:val="00B669B9"/>
    <w:rsid w:val="00B66D2A"/>
    <w:rsid w:val="00B66D30"/>
    <w:rsid w:val="00B66F85"/>
    <w:rsid w:val="00B66FEA"/>
    <w:rsid w:val="00B671A0"/>
    <w:rsid w:val="00B67278"/>
    <w:rsid w:val="00B67386"/>
    <w:rsid w:val="00B6746C"/>
    <w:rsid w:val="00B676A7"/>
    <w:rsid w:val="00B6786A"/>
    <w:rsid w:val="00B67988"/>
    <w:rsid w:val="00B67BF4"/>
    <w:rsid w:val="00B67C79"/>
    <w:rsid w:val="00B67C82"/>
    <w:rsid w:val="00B67D86"/>
    <w:rsid w:val="00B7034D"/>
    <w:rsid w:val="00B70368"/>
    <w:rsid w:val="00B70609"/>
    <w:rsid w:val="00B70617"/>
    <w:rsid w:val="00B70644"/>
    <w:rsid w:val="00B70862"/>
    <w:rsid w:val="00B70B20"/>
    <w:rsid w:val="00B70C9C"/>
    <w:rsid w:val="00B70FC1"/>
    <w:rsid w:val="00B7112C"/>
    <w:rsid w:val="00B71145"/>
    <w:rsid w:val="00B711D2"/>
    <w:rsid w:val="00B71434"/>
    <w:rsid w:val="00B71549"/>
    <w:rsid w:val="00B7154D"/>
    <w:rsid w:val="00B715A6"/>
    <w:rsid w:val="00B7178C"/>
    <w:rsid w:val="00B71883"/>
    <w:rsid w:val="00B71B5A"/>
    <w:rsid w:val="00B71C2D"/>
    <w:rsid w:val="00B71CBD"/>
    <w:rsid w:val="00B71D14"/>
    <w:rsid w:val="00B71EFE"/>
    <w:rsid w:val="00B71FD1"/>
    <w:rsid w:val="00B72102"/>
    <w:rsid w:val="00B723AB"/>
    <w:rsid w:val="00B723AD"/>
    <w:rsid w:val="00B724BD"/>
    <w:rsid w:val="00B72615"/>
    <w:rsid w:val="00B726C3"/>
    <w:rsid w:val="00B7288C"/>
    <w:rsid w:val="00B728B5"/>
    <w:rsid w:val="00B72906"/>
    <w:rsid w:val="00B72C68"/>
    <w:rsid w:val="00B72D07"/>
    <w:rsid w:val="00B730FC"/>
    <w:rsid w:val="00B731E6"/>
    <w:rsid w:val="00B73215"/>
    <w:rsid w:val="00B732F8"/>
    <w:rsid w:val="00B7354C"/>
    <w:rsid w:val="00B73611"/>
    <w:rsid w:val="00B736C3"/>
    <w:rsid w:val="00B738EE"/>
    <w:rsid w:val="00B73988"/>
    <w:rsid w:val="00B73A6C"/>
    <w:rsid w:val="00B73D85"/>
    <w:rsid w:val="00B73F30"/>
    <w:rsid w:val="00B73F79"/>
    <w:rsid w:val="00B73FAE"/>
    <w:rsid w:val="00B7409A"/>
    <w:rsid w:val="00B74379"/>
    <w:rsid w:val="00B743A0"/>
    <w:rsid w:val="00B74420"/>
    <w:rsid w:val="00B745FB"/>
    <w:rsid w:val="00B7474C"/>
    <w:rsid w:val="00B74809"/>
    <w:rsid w:val="00B74990"/>
    <w:rsid w:val="00B74A3A"/>
    <w:rsid w:val="00B74ACD"/>
    <w:rsid w:val="00B74B7A"/>
    <w:rsid w:val="00B74BB1"/>
    <w:rsid w:val="00B74DCA"/>
    <w:rsid w:val="00B7515C"/>
    <w:rsid w:val="00B75306"/>
    <w:rsid w:val="00B753D2"/>
    <w:rsid w:val="00B755C5"/>
    <w:rsid w:val="00B757E5"/>
    <w:rsid w:val="00B7582E"/>
    <w:rsid w:val="00B75B5B"/>
    <w:rsid w:val="00B760BA"/>
    <w:rsid w:val="00B761BA"/>
    <w:rsid w:val="00B761CA"/>
    <w:rsid w:val="00B7646A"/>
    <w:rsid w:val="00B764F7"/>
    <w:rsid w:val="00B767ED"/>
    <w:rsid w:val="00B7682A"/>
    <w:rsid w:val="00B76867"/>
    <w:rsid w:val="00B76941"/>
    <w:rsid w:val="00B76B92"/>
    <w:rsid w:val="00B7713B"/>
    <w:rsid w:val="00B7716F"/>
    <w:rsid w:val="00B7732D"/>
    <w:rsid w:val="00B77499"/>
    <w:rsid w:val="00B774CF"/>
    <w:rsid w:val="00B77507"/>
    <w:rsid w:val="00B77571"/>
    <w:rsid w:val="00B77669"/>
    <w:rsid w:val="00B77719"/>
    <w:rsid w:val="00B7774D"/>
    <w:rsid w:val="00B777A4"/>
    <w:rsid w:val="00B77825"/>
    <w:rsid w:val="00B77876"/>
    <w:rsid w:val="00B778F3"/>
    <w:rsid w:val="00B77FFB"/>
    <w:rsid w:val="00B802DA"/>
    <w:rsid w:val="00B80355"/>
    <w:rsid w:val="00B80470"/>
    <w:rsid w:val="00B804DD"/>
    <w:rsid w:val="00B806EA"/>
    <w:rsid w:val="00B809EE"/>
    <w:rsid w:val="00B80A64"/>
    <w:rsid w:val="00B80BB8"/>
    <w:rsid w:val="00B80C4E"/>
    <w:rsid w:val="00B80C6D"/>
    <w:rsid w:val="00B80D5A"/>
    <w:rsid w:val="00B81123"/>
    <w:rsid w:val="00B81147"/>
    <w:rsid w:val="00B81251"/>
    <w:rsid w:val="00B814A7"/>
    <w:rsid w:val="00B814D9"/>
    <w:rsid w:val="00B81618"/>
    <w:rsid w:val="00B81708"/>
    <w:rsid w:val="00B81915"/>
    <w:rsid w:val="00B81BC9"/>
    <w:rsid w:val="00B81F8A"/>
    <w:rsid w:val="00B82405"/>
    <w:rsid w:val="00B825FE"/>
    <w:rsid w:val="00B826AF"/>
    <w:rsid w:val="00B82746"/>
    <w:rsid w:val="00B8279D"/>
    <w:rsid w:val="00B8294F"/>
    <w:rsid w:val="00B82DAD"/>
    <w:rsid w:val="00B82F2B"/>
    <w:rsid w:val="00B82F9C"/>
    <w:rsid w:val="00B831A3"/>
    <w:rsid w:val="00B831D7"/>
    <w:rsid w:val="00B832C1"/>
    <w:rsid w:val="00B83353"/>
    <w:rsid w:val="00B834CC"/>
    <w:rsid w:val="00B834D3"/>
    <w:rsid w:val="00B83629"/>
    <w:rsid w:val="00B83639"/>
    <w:rsid w:val="00B837B0"/>
    <w:rsid w:val="00B837D5"/>
    <w:rsid w:val="00B838BF"/>
    <w:rsid w:val="00B83AD6"/>
    <w:rsid w:val="00B83C54"/>
    <w:rsid w:val="00B83D69"/>
    <w:rsid w:val="00B83D82"/>
    <w:rsid w:val="00B83E29"/>
    <w:rsid w:val="00B8403B"/>
    <w:rsid w:val="00B84059"/>
    <w:rsid w:val="00B84094"/>
    <w:rsid w:val="00B840F6"/>
    <w:rsid w:val="00B84381"/>
    <w:rsid w:val="00B844B0"/>
    <w:rsid w:val="00B846BD"/>
    <w:rsid w:val="00B84895"/>
    <w:rsid w:val="00B84A69"/>
    <w:rsid w:val="00B84B08"/>
    <w:rsid w:val="00B84C2E"/>
    <w:rsid w:val="00B84C33"/>
    <w:rsid w:val="00B84CBC"/>
    <w:rsid w:val="00B84E62"/>
    <w:rsid w:val="00B851C4"/>
    <w:rsid w:val="00B8522F"/>
    <w:rsid w:val="00B8524C"/>
    <w:rsid w:val="00B852A0"/>
    <w:rsid w:val="00B852C6"/>
    <w:rsid w:val="00B8540F"/>
    <w:rsid w:val="00B85436"/>
    <w:rsid w:val="00B8544E"/>
    <w:rsid w:val="00B854E3"/>
    <w:rsid w:val="00B85565"/>
    <w:rsid w:val="00B856C7"/>
    <w:rsid w:val="00B8570C"/>
    <w:rsid w:val="00B8577B"/>
    <w:rsid w:val="00B85803"/>
    <w:rsid w:val="00B8580B"/>
    <w:rsid w:val="00B85879"/>
    <w:rsid w:val="00B85976"/>
    <w:rsid w:val="00B85A00"/>
    <w:rsid w:val="00B85BE2"/>
    <w:rsid w:val="00B85C65"/>
    <w:rsid w:val="00B8603E"/>
    <w:rsid w:val="00B86122"/>
    <w:rsid w:val="00B8612F"/>
    <w:rsid w:val="00B862D1"/>
    <w:rsid w:val="00B86304"/>
    <w:rsid w:val="00B86422"/>
    <w:rsid w:val="00B86499"/>
    <w:rsid w:val="00B864CE"/>
    <w:rsid w:val="00B86980"/>
    <w:rsid w:val="00B869C1"/>
    <w:rsid w:val="00B869DB"/>
    <w:rsid w:val="00B86A5B"/>
    <w:rsid w:val="00B86B35"/>
    <w:rsid w:val="00B86B8E"/>
    <w:rsid w:val="00B86CCD"/>
    <w:rsid w:val="00B86E78"/>
    <w:rsid w:val="00B86E82"/>
    <w:rsid w:val="00B86F01"/>
    <w:rsid w:val="00B86F85"/>
    <w:rsid w:val="00B8709A"/>
    <w:rsid w:val="00B87119"/>
    <w:rsid w:val="00B87148"/>
    <w:rsid w:val="00B87201"/>
    <w:rsid w:val="00B87279"/>
    <w:rsid w:val="00B872F3"/>
    <w:rsid w:val="00B8749D"/>
    <w:rsid w:val="00B8751B"/>
    <w:rsid w:val="00B87747"/>
    <w:rsid w:val="00B877C3"/>
    <w:rsid w:val="00B878A6"/>
    <w:rsid w:val="00B878FB"/>
    <w:rsid w:val="00B879FD"/>
    <w:rsid w:val="00B87A51"/>
    <w:rsid w:val="00B87A63"/>
    <w:rsid w:val="00B87B5A"/>
    <w:rsid w:val="00B87C3E"/>
    <w:rsid w:val="00B87C53"/>
    <w:rsid w:val="00B87D4D"/>
    <w:rsid w:val="00B87E4C"/>
    <w:rsid w:val="00B9001A"/>
    <w:rsid w:val="00B90138"/>
    <w:rsid w:val="00B90512"/>
    <w:rsid w:val="00B906A4"/>
    <w:rsid w:val="00B90756"/>
    <w:rsid w:val="00B907BC"/>
    <w:rsid w:val="00B9080A"/>
    <w:rsid w:val="00B90853"/>
    <w:rsid w:val="00B9095C"/>
    <w:rsid w:val="00B90BE2"/>
    <w:rsid w:val="00B90C83"/>
    <w:rsid w:val="00B90D3A"/>
    <w:rsid w:val="00B90D4D"/>
    <w:rsid w:val="00B90E48"/>
    <w:rsid w:val="00B90ECF"/>
    <w:rsid w:val="00B9106A"/>
    <w:rsid w:val="00B910F3"/>
    <w:rsid w:val="00B9146A"/>
    <w:rsid w:val="00B9156D"/>
    <w:rsid w:val="00B916C5"/>
    <w:rsid w:val="00B9171D"/>
    <w:rsid w:val="00B91871"/>
    <w:rsid w:val="00B91913"/>
    <w:rsid w:val="00B9194E"/>
    <w:rsid w:val="00B9196A"/>
    <w:rsid w:val="00B91987"/>
    <w:rsid w:val="00B91A4F"/>
    <w:rsid w:val="00B91CA5"/>
    <w:rsid w:val="00B91CAD"/>
    <w:rsid w:val="00B91E30"/>
    <w:rsid w:val="00B9211A"/>
    <w:rsid w:val="00B92338"/>
    <w:rsid w:val="00B923DE"/>
    <w:rsid w:val="00B923FA"/>
    <w:rsid w:val="00B9244D"/>
    <w:rsid w:val="00B92625"/>
    <w:rsid w:val="00B926A5"/>
    <w:rsid w:val="00B926D2"/>
    <w:rsid w:val="00B927E7"/>
    <w:rsid w:val="00B928CE"/>
    <w:rsid w:val="00B92952"/>
    <w:rsid w:val="00B92A7A"/>
    <w:rsid w:val="00B92B2F"/>
    <w:rsid w:val="00B92D6B"/>
    <w:rsid w:val="00B92DAD"/>
    <w:rsid w:val="00B92E31"/>
    <w:rsid w:val="00B92EB8"/>
    <w:rsid w:val="00B93063"/>
    <w:rsid w:val="00B930EA"/>
    <w:rsid w:val="00B930F1"/>
    <w:rsid w:val="00B93200"/>
    <w:rsid w:val="00B9324B"/>
    <w:rsid w:val="00B932A5"/>
    <w:rsid w:val="00B93530"/>
    <w:rsid w:val="00B935CF"/>
    <w:rsid w:val="00B93624"/>
    <w:rsid w:val="00B93851"/>
    <w:rsid w:val="00B93966"/>
    <w:rsid w:val="00B93BD7"/>
    <w:rsid w:val="00B93C21"/>
    <w:rsid w:val="00B93D07"/>
    <w:rsid w:val="00B93E0B"/>
    <w:rsid w:val="00B93EBD"/>
    <w:rsid w:val="00B9401B"/>
    <w:rsid w:val="00B940C2"/>
    <w:rsid w:val="00B94229"/>
    <w:rsid w:val="00B94289"/>
    <w:rsid w:val="00B94509"/>
    <w:rsid w:val="00B945C3"/>
    <w:rsid w:val="00B94642"/>
    <w:rsid w:val="00B948E7"/>
    <w:rsid w:val="00B949F1"/>
    <w:rsid w:val="00B94B2A"/>
    <w:rsid w:val="00B94B41"/>
    <w:rsid w:val="00B94B48"/>
    <w:rsid w:val="00B94C3A"/>
    <w:rsid w:val="00B94CCF"/>
    <w:rsid w:val="00B94CF9"/>
    <w:rsid w:val="00B9523D"/>
    <w:rsid w:val="00B952CD"/>
    <w:rsid w:val="00B95392"/>
    <w:rsid w:val="00B953CE"/>
    <w:rsid w:val="00B954F2"/>
    <w:rsid w:val="00B9559E"/>
    <w:rsid w:val="00B95638"/>
    <w:rsid w:val="00B95775"/>
    <w:rsid w:val="00B9579E"/>
    <w:rsid w:val="00B957B9"/>
    <w:rsid w:val="00B95912"/>
    <w:rsid w:val="00B9593D"/>
    <w:rsid w:val="00B95AD4"/>
    <w:rsid w:val="00B95D89"/>
    <w:rsid w:val="00B95E03"/>
    <w:rsid w:val="00B95F1D"/>
    <w:rsid w:val="00B9626B"/>
    <w:rsid w:val="00B96318"/>
    <w:rsid w:val="00B9631D"/>
    <w:rsid w:val="00B963D3"/>
    <w:rsid w:val="00B9641F"/>
    <w:rsid w:val="00B96481"/>
    <w:rsid w:val="00B964DB"/>
    <w:rsid w:val="00B96506"/>
    <w:rsid w:val="00B967D7"/>
    <w:rsid w:val="00B96802"/>
    <w:rsid w:val="00B96B58"/>
    <w:rsid w:val="00B96C03"/>
    <w:rsid w:val="00B96C96"/>
    <w:rsid w:val="00B96D6E"/>
    <w:rsid w:val="00B96F09"/>
    <w:rsid w:val="00B97214"/>
    <w:rsid w:val="00B972E6"/>
    <w:rsid w:val="00B974E2"/>
    <w:rsid w:val="00B975F0"/>
    <w:rsid w:val="00B97B26"/>
    <w:rsid w:val="00B97BBE"/>
    <w:rsid w:val="00B97C1E"/>
    <w:rsid w:val="00B97C47"/>
    <w:rsid w:val="00B97D90"/>
    <w:rsid w:val="00B97E54"/>
    <w:rsid w:val="00B97E8A"/>
    <w:rsid w:val="00BA0405"/>
    <w:rsid w:val="00BA080E"/>
    <w:rsid w:val="00BA0A17"/>
    <w:rsid w:val="00BA0A81"/>
    <w:rsid w:val="00BA0BBC"/>
    <w:rsid w:val="00BA0BFB"/>
    <w:rsid w:val="00BA0C14"/>
    <w:rsid w:val="00BA0D8F"/>
    <w:rsid w:val="00BA0EFA"/>
    <w:rsid w:val="00BA0F21"/>
    <w:rsid w:val="00BA11BE"/>
    <w:rsid w:val="00BA1242"/>
    <w:rsid w:val="00BA13E8"/>
    <w:rsid w:val="00BA14A0"/>
    <w:rsid w:val="00BA1516"/>
    <w:rsid w:val="00BA1548"/>
    <w:rsid w:val="00BA1571"/>
    <w:rsid w:val="00BA1690"/>
    <w:rsid w:val="00BA1809"/>
    <w:rsid w:val="00BA1854"/>
    <w:rsid w:val="00BA189C"/>
    <w:rsid w:val="00BA18E0"/>
    <w:rsid w:val="00BA1AC8"/>
    <w:rsid w:val="00BA1B76"/>
    <w:rsid w:val="00BA1BAE"/>
    <w:rsid w:val="00BA1D0B"/>
    <w:rsid w:val="00BA1E67"/>
    <w:rsid w:val="00BA20E8"/>
    <w:rsid w:val="00BA2257"/>
    <w:rsid w:val="00BA22AC"/>
    <w:rsid w:val="00BA2671"/>
    <w:rsid w:val="00BA26AF"/>
    <w:rsid w:val="00BA26B8"/>
    <w:rsid w:val="00BA289D"/>
    <w:rsid w:val="00BA28F1"/>
    <w:rsid w:val="00BA2A5C"/>
    <w:rsid w:val="00BA2A63"/>
    <w:rsid w:val="00BA2B42"/>
    <w:rsid w:val="00BA3044"/>
    <w:rsid w:val="00BA306D"/>
    <w:rsid w:val="00BA32A2"/>
    <w:rsid w:val="00BA3304"/>
    <w:rsid w:val="00BA339D"/>
    <w:rsid w:val="00BA37EA"/>
    <w:rsid w:val="00BA3B3F"/>
    <w:rsid w:val="00BA3D46"/>
    <w:rsid w:val="00BA3EDF"/>
    <w:rsid w:val="00BA41F3"/>
    <w:rsid w:val="00BA4226"/>
    <w:rsid w:val="00BA4328"/>
    <w:rsid w:val="00BA43C4"/>
    <w:rsid w:val="00BA442E"/>
    <w:rsid w:val="00BA457D"/>
    <w:rsid w:val="00BA4645"/>
    <w:rsid w:val="00BA46ED"/>
    <w:rsid w:val="00BA474C"/>
    <w:rsid w:val="00BA48DF"/>
    <w:rsid w:val="00BA4A6B"/>
    <w:rsid w:val="00BA4E01"/>
    <w:rsid w:val="00BA4E44"/>
    <w:rsid w:val="00BA51F6"/>
    <w:rsid w:val="00BA5242"/>
    <w:rsid w:val="00BA52AD"/>
    <w:rsid w:val="00BA542D"/>
    <w:rsid w:val="00BA5450"/>
    <w:rsid w:val="00BA5498"/>
    <w:rsid w:val="00BA54CF"/>
    <w:rsid w:val="00BA5504"/>
    <w:rsid w:val="00BA586C"/>
    <w:rsid w:val="00BA5998"/>
    <w:rsid w:val="00BA59F1"/>
    <w:rsid w:val="00BA5A86"/>
    <w:rsid w:val="00BA5B05"/>
    <w:rsid w:val="00BA5B7C"/>
    <w:rsid w:val="00BA5C44"/>
    <w:rsid w:val="00BA5D0A"/>
    <w:rsid w:val="00BA5E33"/>
    <w:rsid w:val="00BA5FC3"/>
    <w:rsid w:val="00BA61DB"/>
    <w:rsid w:val="00BA6318"/>
    <w:rsid w:val="00BA63B4"/>
    <w:rsid w:val="00BA641E"/>
    <w:rsid w:val="00BA64DD"/>
    <w:rsid w:val="00BA6596"/>
    <w:rsid w:val="00BA6604"/>
    <w:rsid w:val="00BA67B2"/>
    <w:rsid w:val="00BA6AEE"/>
    <w:rsid w:val="00BA6C47"/>
    <w:rsid w:val="00BA6D38"/>
    <w:rsid w:val="00BA6DC2"/>
    <w:rsid w:val="00BA6EA1"/>
    <w:rsid w:val="00BA6F69"/>
    <w:rsid w:val="00BA6FEB"/>
    <w:rsid w:val="00BA710E"/>
    <w:rsid w:val="00BA7113"/>
    <w:rsid w:val="00BA71CD"/>
    <w:rsid w:val="00BA7435"/>
    <w:rsid w:val="00BA7702"/>
    <w:rsid w:val="00BA788B"/>
    <w:rsid w:val="00BA7A3C"/>
    <w:rsid w:val="00BA7BA8"/>
    <w:rsid w:val="00BA7C2A"/>
    <w:rsid w:val="00BA7DC8"/>
    <w:rsid w:val="00BA8952"/>
    <w:rsid w:val="00BB0234"/>
    <w:rsid w:val="00BB049E"/>
    <w:rsid w:val="00BB04A1"/>
    <w:rsid w:val="00BB053C"/>
    <w:rsid w:val="00BB0699"/>
    <w:rsid w:val="00BB083F"/>
    <w:rsid w:val="00BB0D90"/>
    <w:rsid w:val="00BB0E69"/>
    <w:rsid w:val="00BB0EAE"/>
    <w:rsid w:val="00BB0EDE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344"/>
    <w:rsid w:val="00BB23F5"/>
    <w:rsid w:val="00BB2580"/>
    <w:rsid w:val="00BB275A"/>
    <w:rsid w:val="00BB2984"/>
    <w:rsid w:val="00BB2BE6"/>
    <w:rsid w:val="00BB2C25"/>
    <w:rsid w:val="00BB2D96"/>
    <w:rsid w:val="00BB2EA9"/>
    <w:rsid w:val="00BB2F39"/>
    <w:rsid w:val="00BB315C"/>
    <w:rsid w:val="00BB31B0"/>
    <w:rsid w:val="00BB3272"/>
    <w:rsid w:val="00BB34B4"/>
    <w:rsid w:val="00BB34F4"/>
    <w:rsid w:val="00BB3516"/>
    <w:rsid w:val="00BB354D"/>
    <w:rsid w:val="00BB364B"/>
    <w:rsid w:val="00BB3934"/>
    <w:rsid w:val="00BB3944"/>
    <w:rsid w:val="00BB3979"/>
    <w:rsid w:val="00BB3A41"/>
    <w:rsid w:val="00BB3A7F"/>
    <w:rsid w:val="00BB3DB7"/>
    <w:rsid w:val="00BB3E3D"/>
    <w:rsid w:val="00BB4071"/>
    <w:rsid w:val="00BB4080"/>
    <w:rsid w:val="00BB4327"/>
    <w:rsid w:val="00BB475C"/>
    <w:rsid w:val="00BB49BF"/>
    <w:rsid w:val="00BB4B07"/>
    <w:rsid w:val="00BB4CE7"/>
    <w:rsid w:val="00BB4D30"/>
    <w:rsid w:val="00BB4E06"/>
    <w:rsid w:val="00BB4E52"/>
    <w:rsid w:val="00BB51E1"/>
    <w:rsid w:val="00BB5280"/>
    <w:rsid w:val="00BB5298"/>
    <w:rsid w:val="00BB52F0"/>
    <w:rsid w:val="00BB5300"/>
    <w:rsid w:val="00BB5538"/>
    <w:rsid w:val="00BB5549"/>
    <w:rsid w:val="00BB58CC"/>
    <w:rsid w:val="00BB5A42"/>
    <w:rsid w:val="00BB5C4F"/>
    <w:rsid w:val="00BB5C5D"/>
    <w:rsid w:val="00BB5C69"/>
    <w:rsid w:val="00BB5D41"/>
    <w:rsid w:val="00BB5D45"/>
    <w:rsid w:val="00BB5D58"/>
    <w:rsid w:val="00BB5E42"/>
    <w:rsid w:val="00BB5E84"/>
    <w:rsid w:val="00BB5F1C"/>
    <w:rsid w:val="00BB60FF"/>
    <w:rsid w:val="00BB6147"/>
    <w:rsid w:val="00BB61E7"/>
    <w:rsid w:val="00BB63AE"/>
    <w:rsid w:val="00BB66FF"/>
    <w:rsid w:val="00BB683A"/>
    <w:rsid w:val="00BB6893"/>
    <w:rsid w:val="00BB68E6"/>
    <w:rsid w:val="00BB6CB3"/>
    <w:rsid w:val="00BB7050"/>
    <w:rsid w:val="00BB7210"/>
    <w:rsid w:val="00BB74C1"/>
    <w:rsid w:val="00BB7580"/>
    <w:rsid w:val="00BB75C8"/>
    <w:rsid w:val="00BB763C"/>
    <w:rsid w:val="00BB773A"/>
    <w:rsid w:val="00BB777A"/>
    <w:rsid w:val="00BB78C1"/>
    <w:rsid w:val="00BB79C2"/>
    <w:rsid w:val="00BB79C3"/>
    <w:rsid w:val="00BB7B76"/>
    <w:rsid w:val="00BB7C62"/>
    <w:rsid w:val="00BB7C83"/>
    <w:rsid w:val="00BB7CB8"/>
    <w:rsid w:val="00BB7F97"/>
    <w:rsid w:val="00BC0045"/>
    <w:rsid w:val="00BC00DE"/>
    <w:rsid w:val="00BC0167"/>
    <w:rsid w:val="00BC025C"/>
    <w:rsid w:val="00BC03D4"/>
    <w:rsid w:val="00BC0596"/>
    <w:rsid w:val="00BC05AE"/>
    <w:rsid w:val="00BC05BB"/>
    <w:rsid w:val="00BC06E7"/>
    <w:rsid w:val="00BC072E"/>
    <w:rsid w:val="00BC0875"/>
    <w:rsid w:val="00BC09FB"/>
    <w:rsid w:val="00BC0CD3"/>
    <w:rsid w:val="00BC0D00"/>
    <w:rsid w:val="00BC0D96"/>
    <w:rsid w:val="00BC0DFB"/>
    <w:rsid w:val="00BC0E07"/>
    <w:rsid w:val="00BC0E83"/>
    <w:rsid w:val="00BC0F1B"/>
    <w:rsid w:val="00BC10FD"/>
    <w:rsid w:val="00BC11F9"/>
    <w:rsid w:val="00BC1623"/>
    <w:rsid w:val="00BC1693"/>
    <w:rsid w:val="00BC16FD"/>
    <w:rsid w:val="00BC17A0"/>
    <w:rsid w:val="00BC17C5"/>
    <w:rsid w:val="00BC181D"/>
    <w:rsid w:val="00BC18FA"/>
    <w:rsid w:val="00BC192C"/>
    <w:rsid w:val="00BC1CF5"/>
    <w:rsid w:val="00BC1FE0"/>
    <w:rsid w:val="00BC201F"/>
    <w:rsid w:val="00BC2081"/>
    <w:rsid w:val="00BC239C"/>
    <w:rsid w:val="00BC262B"/>
    <w:rsid w:val="00BC2798"/>
    <w:rsid w:val="00BC27BA"/>
    <w:rsid w:val="00BC29F2"/>
    <w:rsid w:val="00BC2C3A"/>
    <w:rsid w:val="00BC2DFC"/>
    <w:rsid w:val="00BC2EED"/>
    <w:rsid w:val="00BC2EF4"/>
    <w:rsid w:val="00BC2F8C"/>
    <w:rsid w:val="00BC332A"/>
    <w:rsid w:val="00BC338A"/>
    <w:rsid w:val="00BC355B"/>
    <w:rsid w:val="00BC368C"/>
    <w:rsid w:val="00BC3710"/>
    <w:rsid w:val="00BC3AD5"/>
    <w:rsid w:val="00BC3FA5"/>
    <w:rsid w:val="00BC408E"/>
    <w:rsid w:val="00BC40DF"/>
    <w:rsid w:val="00BC41FD"/>
    <w:rsid w:val="00BC43F3"/>
    <w:rsid w:val="00BC4462"/>
    <w:rsid w:val="00BC4A07"/>
    <w:rsid w:val="00BC4A86"/>
    <w:rsid w:val="00BC4AEB"/>
    <w:rsid w:val="00BC4C66"/>
    <w:rsid w:val="00BC4CB2"/>
    <w:rsid w:val="00BC4FAB"/>
    <w:rsid w:val="00BC50F6"/>
    <w:rsid w:val="00BC5316"/>
    <w:rsid w:val="00BC54C1"/>
    <w:rsid w:val="00BC5826"/>
    <w:rsid w:val="00BC582F"/>
    <w:rsid w:val="00BC5CA7"/>
    <w:rsid w:val="00BC5DCB"/>
    <w:rsid w:val="00BC5DDB"/>
    <w:rsid w:val="00BC5E71"/>
    <w:rsid w:val="00BC60B8"/>
    <w:rsid w:val="00BC61B7"/>
    <w:rsid w:val="00BC62D8"/>
    <w:rsid w:val="00BC648A"/>
    <w:rsid w:val="00BC65D5"/>
    <w:rsid w:val="00BC65F5"/>
    <w:rsid w:val="00BC69A2"/>
    <w:rsid w:val="00BC6B2A"/>
    <w:rsid w:val="00BC6C9E"/>
    <w:rsid w:val="00BC6D56"/>
    <w:rsid w:val="00BC6E5F"/>
    <w:rsid w:val="00BC7064"/>
    <w:rsid w:val="00BC709B"/>
    <w:rsid w:val="00BC7195"/>
    <w:rsid w:val="00BC7220"/>
    <w:rsid w:val="00BC731A"/>
    <w:rsid w:val="00BC73D7"/>
    <w:rsid w:val="00BC7490"/>
    <w:rsid w:val="00BC75DA"/>
    <w:rsid w:val="00BC765B"/>
    <w:rsid w:val="00BC7750"/>
    <w:rsid w:val="00BC79AC"/>
    <w:rsid w:val="00BC79B5"/>
    <w:rsid w:val="00BC79CB"/>
    <w:rsid w:val="00BC7A63"/>
    <w:rsid w:val="00BC7B6F"/>
    <w:rsid w:val="00BC7BCC"/>
    <w:rsid w:val="00BC7BDD"/>
    <w:rsid w:val="00BC7BF0"/>
    <w:rsid w:val="00BC7C48"/>
    <w:rsid w:val="00BC7CF8"/>
    <w:rsid w:val="00BC7D02"/>
    <w:rsid w:val="00BC7DA1"/>
    <w:rsid w:val="00BD0147"/>
    <w:rsid w:val="00BD02FC"/>
    <w:rsid w:val="00BD043F"/>
    <w:rsid w:val="00BD06BD"/>
    <w:rsid w:val="00BD0925"/>
    <w:rsid w:val="00BD0AEF"/>
    <w:rsid w:val="00BD0CFF"/>
    <w:rsid w:val="00BD0F5D"/>
    <w:rsid w:val="00BD102C"/>
    <w:rsid w:val="00BD10E7"/>
    <w:rsid w:val="00BD11D4"/>
    <w:rsid w:val="00BD1298"/>
    <w:rsid w:val="00BD12D5"/>
    <w:rsid w:val="00BD137F"/>
    <w:rsid w:val="00BD13E4"/>
    <w:rsid w:val="00BD13F2"/>
    <w:rsid w:val="00BD1421"/>
    <w:rsid w:val="00BD14A9"/>
    <w:rsid w:val="00BD16C2"/>
    <w:rsid w:val="00BD1800"/>
    <w:rsid w:val="00BD1AD6"/>
    <w:rsid w:val="00BD1C26"/>
    <w:rsid w:val="00BD1E25"/>
    <w:rsid w:val="00BD1E2E"/>
    <w:rsid w:val="00BD1EC5"/>
    <w:rsid w:val="00BD1F3E"/>
    <w:rsid w:val="00BD1F8D"/>
    <w:rsid w:val="00BD200E"/>
    <w:rsid w:val="00BD204A"/>
    <w:rsid w:val="00BD204E"/>
    <w:rsid w:val="00BD2301"/>
    <w:rsid w:val="00BD24E0"/>
    <w:rsid w:val="00BD26BA"/>
    <w:rsid w:val="00BD2921"/>
    <w:rsid w:val="00BD2962"/>
    <w:rsid w:val="00BD2B43"/>
    <w:rsid w:val="00BD2C3A"/>
    <w:rsid w:val="00BD2C42"/>
    <w:rsid w:val="00BD2F73"/>
    <w:rsid w:val="00BD31D4"/>
    <w:rsid w:val="00BD354D"/>
    <w:rsid w:val="00BD3771"/>
    <w:rsid w:val="00BD3781"/>
    <w:rsid w:val="00BD3A49"/>
    <w:rsid w:val="00BD3B36"/>
    <w:rsid w:val="00BD3C5C"/>
    <w:rsid w:val="00BD3C60"/>
    <w:rsid w:val="00BD3C98"/>
    <w:rsid w:val="00BD3CB4"/>
    <w:rsid w:val="00BD3D42"/>
    <w:rsid w:val="00BD3DE5"/>
    <w:rsid w:val="00BD3E84"/>
    <w:rsid w:val="00BD3FAA"/>
    <w:rsid w:val="00BD424C"/>
    <w:rsid w:val="00BD44A5"/>
    <w:rsid w:val="00BD4654"/>
    <w:rsid w:val="00BD4696"/>
    <w:rsid w:val="00BD479A"/>
    <w:rsid w:val="00BD47C0"/>
    <w:rsid w:val="00BD4863"/>
    <w:rsid w:val="00BD4961"/>
    <w:rsid w:val="00BD4A17"/>
    <w:rsid w:val="00BD4B26"/>
    <w:rsid w:val="00BD4B2D"/>
    <w:rsid w:val="00BD4CDE"/>
    <w:rsid w:val="00BD4E82"/>
    <w:rsid w:val="00BD5048"/>
    <w:rsid w:val="00BD5130"/>
    <w:rsid w:val="00BD5436"/>
    <w:rsid w:val="00BD5501"/>
    <w:rsid w:val="00BD5578"/>
    <w:rsid w:val="00BD5857"/>
    <w:rsid w:val="00BD599D"/>
    <w:rsid w:val="00BD5AEA"/>
    <w:rsid w:val="00BD5B4A"/>
    <w:rsid w:val="00BD5B99"/>
    <w:rsid w:val="00BD5BC6"/>
    <w:rsid w:val="00BD5CA7"/>
    <w:rsid w:val="00BD5DFC"/>
    <w:rsid w:val="00BD5F8B"/>
    <w:rsid w:val="00BD60E6"/>
    <w:rsid w:val="00BD615E"/>
    <w:rsid w:val="00BD61C1"/>
    <w:rsid w:val="00BD63F6"/>
    <w:rsid w:val="00BD65BA"/>
    <w:rsid w:val="00BD6845"/>
    <w:rsid w:val="00BD68C6"/>
    <w:rsid w:val="00BD6A03"/>
    <w:rsid w:val="00BD6A6D"/>
    <w:rsid w:val="00BD6BA0"/>
    <w:rsid w:val="00BD6E10"/>
    <w:rsid w:val="00BD6F6B"/>
    <w:rsid w:val="00BD7346"/>
    <w:rsid w:val="00BD73C4"/>
    <w:rsid w:val="00BD7970"/>
    <w:rsid w:val="00BD7AB4"/>
    <w:rsid w:val="00BD7ACF"/>
    <w:rsid w:val="00BD7B42"/>
    <w:rsid w:val="00BD7D87"/>
    <w:rsid w:val="00BD7FB3"/>
    <w:rsid w:val="00BE000D"/>
    <w:rsid w:val="00BE0070"/>
    <w:rsid w:val="00BE01E9"/>
    <w:rsid w:val="00BE02C0"/>
    <w:rsid w:val="00BE0496"/>
    <w:rsid w:val="00BE05AC"/>
    <w:rsid w:val="00BE05F4"/>
    <w:rsid w:val="00BE07A9"/>
    <w:rsid w:val="00BE08D0"/>
    <w:rsid w:val="00BE093D"/>
    <w:rsid w:val="00BE095C"/>
    <w:rsid w:val="00BE09D7"/>
    <w:rsid w:val="00BE0CA7"/>
    <w:rsid w:val="00BE0E6F"/>
    <w:rsid w:val="00BE0ED2"/>
    <w:rsid w:val="00BE0F89"/>
    <w:rsid w:val="00BE0F99"/>
    <w:rsid w:val="00BE10D4"/>
    <w:rsid w:val="00BE1131"/>
    <w:rsid w:val="00BE12E3"/>
    <w:rsid w:val="00BE1490"/>
    <w:rsid w:val="00BE14E9"/>
    <w:rsid w:val="00BE1581"/>
    <w:rsid w:val="00BE1738"/>
    <w:rsid w:val="00BE1864"/>
    <w:rsid w:val="00BE1888"/>
    <w:rsid w:val="00BE194C"/>
    <w:rsid w:val="00BE1AD9"/>
    <w:rsid w:val="00BE1DFA"/>
    <w:rsid w:val="00BE2075"/>
    <w:rsid w:val="00BE22ED"/>
    <w:rsid w:val="00BE238E"/>
    <w:rsid w:val="00BE23A3"/>
    <w:rsid w:val="00BE24D5"/>
    <w:rsid w:val="00BE2579"/>
    <w:rsid w:val="00BE2590"/>
    <w:rsid w:val="00BE27FA"/>
    <w:rsid w:val="00BE27FC"/>
    <w:rsid w:val="00BE28F3"/>
    <w:rsid w:val="00BE29F3"/>
    <w:rsid w:val="00BE2B62"/>
    <w:rsid w:val="00BE2BF7"/>
    <w:rsid w:val="00BE2C31"/>
    <w:rsid w:val="00BE2C94"/>
    <w:rsid w:val="00BE2CF8"/>
    <w:rsid w:val="00BE2F63"/>
    <w:rsid w:val="00BE2FAF"/>
    <w:rsid w:val="00BE313F"/>
    <w:rsid w:val="00BE320B"/>
    <w:rsid w:val="00BE3236"/>
    <w:rsid w:val="00BE32AA"/>
    <w:rsid w:val="00BE339E"/>
    <w:rsid w:val="00BE33E8"/>
    <w:rsid w:val="00BE34AB"/>
    <w:rsid w:val="00BE3621"/>
    <w:rsid w:val="00BE362C"/>
    <w:rsid w:val="00BE3646"/>
    <w:rsid w:val="00BE36DC"/>
    <w:rsid w:val="00BE3734"/>
    <w:rsid w:val="00BE3AD5"/>
    <w:rsid w:val="00BE3CA3"/>
    <w:rsid w:val="00BE3DC8"/>
    <w:rsid w:val="00BE412E"/>
    <w:rsid w:val="00BE416D"/>
    <w:rsid w:val="00BE4446"/>
    <w:rsid w:val="00BE4588"/>
    <w:rsid w:val="00BE45C9"/>
    <w:rsid w:val="00BE46A3"/>
    <w:rsid w:val="00BE47C0"/>
    <w:rsid w:val="00BE47D4"/>
    <w:rsid w:val="00BE48AC"/>
    <w:rsid w:val="00BE4A7B"/>
    <w:rsid w:val="00BE4B4E"/>
    <w:rsid w:val="00BE4B62"/>
    <w:rsid w:val="00BE4C86"/>
    <w:rsid w:val="00BE4CA2"/>
    <w:rsid w:val="00BE4D30"/>
    <w:rsid w:val="00BE4DB1"/>
    <w:rsid w:val="00BE4E6D"/>
    <w:rsid w:val="00BE4F83"/>
    <w:rsid w:val="00BE4FC3"/>
    <w:rsid w:val="00BE504B"/>
    <w:rsid w:val="00BE527D"/>
    <w:rsid w:val="00BE5466"/>
    <w:rsid w:val="00BE54D3"/>
    <w:rsid w:val="00BE54F8"/>
    <w:rsid w:val="00BE55D8"/>
    <w:rsid w:val="00BE55D9"/>
    <w:rsid w:val="00BE58C4"/>
    <w:rsid w:val="00BE58EA"/>
    <w:rsid w:val="00BE5911"/>
    <w:rsid w:val="00BE5B26"/>
    <w:rsid w:val="00BE5B5B"/>
    <w:rsid w:val="00BE6165"/>
    <w:rsid w:val="00BE61F8"/>
    <w:rsid w:val="00BE62F2"/>
    <w:rsid w:val="00BE6579"/>
    <w:rsid w:val="00BE6590"/>
    <w:rsid w:val="00BE65E4"/>
    <w:rsid w:val="00BE66FA"/>
    <w:rsid w:val="00BE6807"/>
    <w:rsid w:val="00BE6927"/>
    <w:rsid w:val="00BE696A"/>
    <w:rsid w:val="00BE6998"/>
    <w:rsid w:val="00BE6A2B"/>
    <w:rsid w:val="00BE6AB3"/>
    <w:rsid w:val="00BE6CAB"/>
    <w:rsid w:val="00BE6D9C"/>
    <w:rsid w:val="00BE74B7"/>
    <w:rsid w:val="00BE76B2"/>
    <w:rsid w:val="00BE78DB"/>
    <w:rsid w:val="00BE7A27"/>
    <w:rsid w:val="00BE7A42"/>
    <w:rsid w:val="00BE7D54"/>
    <w:rsid w:val="00BE7DBC"/>
    <w:rsid w:val="00BE7DF9"/>
    <w:rsid w:val="00BE7F25"/>
    <w:rsid w:val="00BE7F78"/>
    <w:rsid w:val="00BF0044"/>
    <w:rsid w:val="00BF057B"/>
    <w:rsid w:val="00BF05EC"/>
    <w:rsid w:val="00BF0832"/>
    <w:rsid w:val="00BF0919"/>
    <w:rsid w:val="00BF09C2"/>
    <w:rsid w:val="00BF0ACA"/>
    <w:rsid w:val="00BF0BC9"/>
    <w:rsid w:val="00BF0D18"/>
    <w:rsid w:val="00BF0FFF"/>
    <w:rsid w:val="00BF1246"/>
    <w:rsid w:val="00BF1247"/>
    <w:rsid w:val="00BF1304"/>
    <w:rsid w:val="00BF13B8"/>
    <w:rsid w:val="00BF1444"/>
    <w:rsid w:val="00BF14CE"/>
    <w:rsid w:val="00BF14FE"/>
    <w:rsid w:val="00BF1562"/>
    <w:rsid w:val="00BF1569"/>
    <w:rsid w:val="00BF15C6"/>
    <w:rsid w:val="00BF168A"/>
    <w:rsid w:val="00BF1812"/>
    <w:rsid w:val="00BF1880"/>
    <w:rsid w:val="00BF1A4F"/>
    <w:rsid w:val="00BF1B2D"/>
    <w:rsid w:val="00BF1BFF"/>
    <w:rsid w:val="00BF1CF3"/>
    <w:rsid w:val="00BF1D34"/>
    <w:rsid w:val="00BF1DFF"/>
    <w:rsid w:val="00BF1F8D"/>
    <w:rsid w:val="00BF2414"/>
    <w:rsid w:val="00BF2418"/>
    <w:rsid w:val="00BF2BD4"/>
    <w:rsid w:val="00BF2D29"/>
    <w:rsid w:val="00BF307E"/>
    <w:rsid w:val="00BF32C1"/>
    <w:rsid w:val="00BF350C"/>
    <w:rsid w:val="00BF3602"/>
    <w:rsid w:val="00BF3613"/>
    <w:rsid w:val="00BF3887"/>
    <w:rsid w:val="00BF38C2"/>
    <w:rsid w:val="00BF3AD1"/>
    <w:rsid w:val="00BF3C68"/>
    <w:rsid w:val="00BF3D42"/>
    <w:rsid w:val="00BF3E1D"/>
    <w:rsid w:val="00BF4040"/>
    <w:rsid w:val="00BF408E"/>
    <w:rsid w:val="00BF4198"/>
    <w:rsid w:val="00BF41B4"/>
    <w:rsid w:val="00BF428C"/>
    <w:rsid w:val="00BF429E"/>
    <w:rsid w:val="00BF45C6"/>
    <w:rsid w:val="00BF45D3"/>
    <w:rsid w:val="00BF4617"/>
    <w:rsid w:val="00BF4675"/>
    <w:rsid w:val="00BF4C26"/>
    <w:rsid w:val="00BF4E50"/>
    <w:rsid w:val="00BF5000"/>
    <w:rsid w:val="00BF507B"/>
    <w:rsid w:val="00BF507D"/>
    <w:rsid w:val="00BF50B0"/>
    <w:rsid w:val="00BF534F"/>
    <w:rsid w:val="00BF53D6"/>
    <w:rsid w:val="00BF53DB"/>
    <w:rsid w:val="00BF53FF"/>
    <w:rsid w:val="00BF543E"/>
    <w:rsid w:val="00BF5850"/>
    <w:rsid w:val="00BF599C"/>
    <w:rsid w:val="00BF59C5"/>
    <w:rsid w:val="00BF59ED"/>
    <w:rsid w:val="00BF5ECB"/>
    <w:rsid w:val="00BF5F3E"/>
    <w:rsid w:val="00BF6017"/>
    <w:rsid w:val="00BF6048"/>
    <w:rsid w:val="00BF6181"/>
    <w:rsid w:val="00BF61E8"/>
    <w:rsid w:val="00BF6287"/>
    <w:rsid w:val="00BF62D9"/>
    <w:rsid w:val="00BF6702"/>
    <w:rsid w:val="00BF6843"/>
    <w:rsid w:val="00BF6B30"/>
    <w:rsid w:val="00BF6BF2"/>
    <w:rsid w:val="00BF6C69"/>
    <w:rsid w:val="00BF7022"/>
    <w:rsid w:val="00BF705A"/>
    <w:rsid w:val="00BF7125"/>
    <w:rsid w:val="00BF7289"/>
    <w:rsid w:val="00BF749D"/>
    <w:rsid w:val="00BF76BD"/>
    <w:rsid w:val="00BF7843"/>
    <w:rsid w:val="00BF7945"/>
    <w:rsid w:val="00BF79CB"/>
    <w:rsid w:val="00BF79E1"/>
    <w:rsid w:val="00BF7C5C"/>
    <w:rsid w:val="00BF7CCA"/>
    <w:rsid w:val="00BF7EA4"/>
    <w:rsid w:val="00BF7F6D"/>
    <w:rsid w:val="00C0003D"/>
    <w:rsid w:val="00C0024E"/>
    <w:rsid w:val="00C00390"/>
    <w:rsid w:val="00C00425"/>
    <w:rsid w:val="00C00499"/>
    <w:rsid w:val="00C005F8"/>
    <w:rsid w:val="00C00A43"/>
    <w:rsid w:val="00C00B59"/>
    <w:rsid w:val="00C00DD3"/>
    <w:rsid w:val="00C00F5A"/>
    <w:rsid w:val="00C01063"/>
    <w:rsid w:val="00C01085"/>
    <w:rsid w:val="00C0112B"/>
    <w:rsid w:val="00C011A8"/>
    <w:rsid w:val="00C01321"/>
    <w:rsid w:val="00C01329"/>
    <w:rsid w:val="00C0146C"/>
    <w:rsid w:val="00C014CC"/>
    <w:rsid w:val="00C01531"/>
    <w:rsid w:val="00C0154A"/>
    <w:rsid w:val="00C016B7"/>
    <w:rsid w:val="00C017D8"/>
    <w:rsid w:val="00C017EF"/>
    <w:rsid w:val="00C018C0"/>
    <w:rsid w:val="00C01945"/>
    <w:rsid w:val="00C01C9D"/>
    <w:rsid w:val="00C01D7A"/>
    <w:rsid w:val="00C0201D"/>
    <w:rsid w:val="00C020F2"/>
    <w:rsid w:val="00C02136"/>
    <w:rsid w:val="00C0234A"/>
    <w:rsid w:val="00C02401"/>
    <w:rsid w:val="00C02481"/>
    <w:rsid w:val="00C025D0"/>
    <w:rsid w:val="00C0273A"/>
    <w:rsid w:val="00C02852"/>
    <w:rsid w:val="00C02B21"/>
    <w:rsid w:val="00C02BA0"/>
    <w:rsid w:val="00C02BA1"/>
    <w:rsid w:val="00C02C50"/>
    <w:rsid w:val="00C02DFB"/>
    <w:rsid w:val="00C02EC0"/>
    <w:rsid w:val="00C02F41"/>
    <w:rsid w:val="00C02F47"/>
    <w:rsid w:val="00C02F97"/>
    <w:rsid w:val="00C03143"/>
    <w:rsid w:val="00C031C6"/>
    <w:rsid w:val="00C03481"/>
    <w:rsid w:val="00C03487"/>
    <w:rsid w:val="00C0367C"/>
    <w:rsid w:val="00C0387F"/>
    <w:rsid w:val="00C03A86"/>
    <w:rsid w:val="00C03A8B"/>
    <w:rsid w:val="00C03ABB"/>
    <w:rsid w:val="00C03B3A"/>
    <w:rsid w:val="00C03C63"/>
    <w:rsid w:val="00C03DA9"/>
    <w:rsid w:val="00C03E3B"/>
    <w:rsid w:val="00C03F2A"/>
    <w:rsid w:val="00C03F5A"/>
    <w:rsid w:val="00C03FEA"/>
    <w:rsid w:val="00C03FF3"/>
    <w:rsid w:val="00C04090"/>
    <w:rsid w:val="00C04142"/>
    <w:rsid w:val="00C04444"/>
    <w:rsid w:val="00C0447D"/>
    <w:rsid w:val="00C04B1C"/>
    <w:rsid w:val="00C04BEF"/>
    <w:rsid w:val="00C04C11"/>
    <w:rsid w:val="00C04C50"/>
    <w:rsid w:val="00C04CC3"/>
    <w:rsid w:val="00C04F22"/>
    <w:rsid w:val="00C04F5D"/>
    <w:rsid w:val="00C05018"/>
    <w:rsid w:val="00C050DC"/>
    <w:rsid w:val="00C05129"/>
    <w:rsid w:val="00C0524B"/>
    <w:rsid w:val="00C052E4"/>
    <w:rsid w:val="00C0550D"/>
    <w:rsid w:val="00C0591A"/>
    <w:rsid w:val="00C05BD4"/>
    <w:rsid w:val="00C05F1A"/>
    <w:rsid w:val="00C05F3C"/>
    <w:rsid w:val="00C0622B"/>
    <w:rsid w:val="00C06323"/>
    <w:rsid w:val="00C0632D"/>
    <w:rsid w:val="00C063D5"/>
    <w:rsid w:val="00C06580"/>
    <w:rsid w:val="00C065AA"/>
    <w:rsid w:val="00C06708"/>
    <w:rsid w:val="00C06734"/>
    <w:rsid w:val="00C06781"/>
    <w:rsid w:val="00C06879"/>
    <w:rsid w:val="00C06AED"/>
    <w:rsid w:val="00C06B68"/>
    <w:rsid w:val="00C06C48"/>
    <w:rsid w:val="00C0706E"/>
    <w:rsid w:val="00C072CD"/>
    <w:rsid w:val="00C0734A"/>
    <w:rsid w:val="00C0747C"/>
    <w:rsid w:val="00C07542"/>
    <w:rsid w:val="00C07587"/>
    <w:rsid w:val="00C07805"/>
    <w:rsid w:val="00C07B59"/>
    <w:rsid w:val="00C07E52"/>
    <w:rsid w:val="00C07E56"/>
    <w:rsid w:val="00C07EEF"/>
    <w:rsid w:val="00C07F69"/>
    <w:rsid w:val="00C07FBD"/>
    <w:rsid w:val="00C07FFE"/>
    <w:rsid w:val="00C101FC"/>
    <w:rsid w:val="00C104BB"/>
    <w:rsid w:val="00C105F8"/>
    <w:rsid w:val="00C109B0"/>
    <w:rsid w:val="00C109D4"/>
    <w:rsid w:val="00C10B0E"/>
    <w:rsid w:val="00C10C7A"/>
    <w:rsid w:val="00C10D80"/>
    <w:rsid w:val="00C10DE0"/>
    <w:rsid w:val="00C10E25"/>
    <w:rsid w:val="00C10EE4"/>
    <w:rsid w:val="00C10FB5"/>
    <w:rsid w:val="00C110C3"/>
    <w:rsid w:val="00C110F8"/>
    <w:rsid w:val="00C111C9"/>
    <w:rsid w:val="00C1121E"/>
    <w:rsid w:val="00C11286"/>
    <w:rsid w:val="00C112E0"/>
    <w:rsid w:val="00C1173C"/>
    <w:rsid w:val="00C1185F"/>
    <w:rsid w:val="00C119B3"/>
    <w:rsid w:val="00C11AB6"/>
    <w:rsid w:val="00C11BFB"/>
    <w:rsid w:val="00C11E0B"/>
    <w:rsid w:val="00C11E3E"/>
    <w:rsid w:val="00C11FB2"/>
    <w:rsid w:val="00C11FED"/>
    <w:rsid w:val="00C1208C"/>
    <w:rsid w:val="00C121D7"/>
    <w:rsid w:val="00C12409"/>
    <w:rsid w:val="00C12560"/>
    <w:rsid w:val="00C125EF"/>
    <w:rsid w:val="00C12638"/>
    <w:rsid w:val="00C127BB"/>
    <w:rsid w:val="00C12871"/>
    <w:rsid w:val="00C128CD"/>
    <w:rsid w:val="00C128E8"/>
    <w:rsid w:val="00C12A67"/>
    <w:rsid w:val="00C12AAF"/>
    <w:rsid w:val="00C12C17"/>
    <w:rsid w:val="00C12CA6"/>
    <w:rsid w:val="00C12D15"/>
    <w:rsid w:val="00C12D6B"/>
    <w:rsid w:val="00C12DF0"/>
    <w:rsid w:val="00C1308D"/>
    <w:rsid w:val="00C131F7"/>
    <w:rsid w:val="00C133D9"/>
    <w:rsid w:val="00C133DF"/>
    <w:rsid w:val="00C13433"/>
    <w:rsid w:val="00C135AA"/>
    <w:rsid w:val="00C137DD"/>
    <w:rsid w:val="00C13AD3"/>
    <w:rsid w:val="00C13B5C"/>
    <w:rsid w:val="00C13B8B"/>
    <w:rsid w:val="00C13BA2"/>
    <w:rsid w:val="00C13C0F"/>
    <w:rsid w:val="00C13D41"/>
    <w:rsid w:val="00C13E12"/>
    <w:rsid w:val="00C13ED3"/>
    <w:rsid w:val="00C13FE2"/>
    <w:rsid w:val="00C14177"/>
    <w:rsid w:val="00C1434E"/>
    <w:rsid w:val="00C14368"/>
    <w:rsid w:val="00C1442C"/>
    <w:rsid w:val="00C145D5"/>
    <w:rsid w:val="00C1463A"/>
    <w:rsid w:val="00C14783"/>
    <w:rsid w:val="00C1488F"/>
    <w:rsid w:val="00C148F0"/>
    <w:rsid w:val="00C149B7"/>
    <w:rsid w:val="00C149F8"/>
    <w:rsid w:val="00C14AFA"/>
    <w:rsid w:val="00C14B62"/>
    <w:rsid w:val="00C14C62"/>
    <w:rsid w:val="00C14E1F"/>
    <w:rsid w:val="00C14E3E"/>
    <w:rsid w:val="00C14FB7"/>
    <w:rsid w:val="00C150DE"/>
    <w:rsid w:val="00C15115"/>
    <w:rsid w:val="00C152C8"/>
    <w:rsid w:val="00C153D2"/>
    <w:rsid w:val="00C154BD"/>
    <w:rsid w:val="00C155A9"/>
    <w:rsid w:val="00C155E3"/>
    <w:rsid w:val="00C15754"/>
    <w:rsid w:val="00C15A59"/>
    <w:rsid w:val="00C15C21"/>
    <w:rsid w:val="00C15C9E"/>
    <w:rsid w:val="00C15CFD"/>
    <w:rsid w:val="00C15E01"/>
    <w:rsid w:val="00C15F78"/>
    <w:rsid w:val="00C16066"/>
    <w:rsid w:val="00C16074"/>
    <w:rsid w:val="00C16748"/>
    <w:rsid w:val="00C167A7"/>
    <w:rsid w:val="00C167AB"/>
    <w:rsid w:val="00C16827"/>
    <w:rsid w:val="00C1686A"/>
    <w:rsid w:val="00C168FA"/>
    <w:rsid w:val="00C1696C"/>
    <w:rsid w:val="00C16B89"/>
    <w:rsid w:val="00C16C47"/>
    <w:rsid w:val="00C171F7"/>
    <w:rsid w:val="00C17286"/>
    <w:rsid w:val="00C172D2"/>
    <w:rsid w:val="00C177F4"/>
    <w:rsid w:val="00C177FB"/>
    <w:rsid w:val="00C178D2"/>
    <w:rsid w:val="00C179B9"/>
    <w:rsid w:val="00C17BFE"/>
    <w:rsid w:val="00C17DBC"/>
    <w:rsid w:val="00C17DFD"/>
    <w:rsid w:val="00C17F80"/>
    <w:rsid w:val="00C17F8E"/>
    <w:rsid w:val="00C200FE"/>
    <w:rsid w:val="00C201C1"/>
    <w:rsid w:val="00C2033B"/>
    <w:rsid w:val="00C203D4"/>
    <w:rsid w:val="00C2044D"/>
    <w:rsid w:val="00C2055A"/>
    <w:rsid w:val="00C2066C"/>
    <w:rsid w:val="00C20685"/>
    <w:rsid w:val="00C209E0"/>
    <w:rsid w:val="00C20A8D"/>
    <w:rsid w:val="00C20AD4"/>
    <w:rsid w:val="00C20AE4"/>
    <w:rsid w:val="00C20B5F"/>
    <w:rsid w:val="00C20D1A"/>
    <w:rsid w:val="00C20DC8"/>
    <w:rsid w:val="00C20E6D"/>
    <w:rsid w:val="00C2111B"/>
    <w:rsid w:val="00C2111D"/>
    <w:rsid w:val="00C2114C"/>
    <w:rsid w:val="00C21271"/>
    <w:rsid w:val="00C21299"/>
    <w:rsid w:val="00C21344"/>
    <w:rsid w:val="00C21524"/>
    <w:rsid w:val="00C21590"/>
    <w:rsid w:val="00C21C5E"/>
    <w:rsid w:val="00C21EDF"/>
    <w:rsid w:val="00C21FD5"/>
    <w:rsid w:val="00C22004"/>
    <w:rsid w:val="00C220EE"/>
    <w:rsid w:val="00C225C3"/>
    <w:rsid w:val="00C225E0"/>
    <w:rsid w:val="00C22811"/>
    <w:rsid w:val="00C22B67"/>
    <w:rsid w:val="00C22CA1"/>
    <w:rsid w:val="00C22CC1"/>
    <w:rsid w:val="00C22E86"/>
    <w:rsid w:val="00C22EAA"/>
    <w:rsid w:val="00C22ED2"/>
    <w:rsid w:val="00C22F89"/>
    <w:rsid w:val="00C232DD"/>
    <w:rsid w:val="00C232FC"/>
    <w:rsid w:val="00C23349"/>
    <w:rsid w:val="00C23371"/>
    <w:rsid w:val="00C2369F"/>
    <w:rsid w:val="00C236D7"/>
    <w:rsid w:val="00C23738"/>
    <w:rsid w:val="00C2378D"/>
    <w:rsid w:val="00C2379D"/>
    <w:rsid w:val="00C23965"/>
    <w:rsid w:val="00C239DE"/>
    <w:rsid w:val="00C23AD8"/>
    <w:rsid w:val="00C23B4A"/>
    <w:rsid w:val="00C23BB5"/>
    <w:rsid w:val="00C23D79"/>
    <w:rsid w:val="00C23DF6"/>
    <w:rsid w:val="00C240C1"/>
    <w:rsid w:val="00C2453A"/>
    <w:rsid w:val="00C24847"/>
    <w:rsid w:val="00C2496F"/>
    <w:rsid w:val="00C2497A"/>
    <w:rsid w:val="00C249DF"/>
    <w:rsid w:val="00C249FC"/>
    <w:rsid w:val="00C24A08"/>
    <w:rsid w:val="00C24A5F"/>
    <w:rsid w:val="00C24AC6"/>
    <w:rsid w:val="00C24B02"/>
    <w:rsid w:val="00C24BDE"/>
    <w:rsid w:val="00C24C24"/>
    <w:rsid w:val="00C24C50"/>
    <w:rsid w:val="00C24C61"/>
    <w:rsid w:val="00C24CB5"/>
    <w:rsid w:val="00C24D19"/>
    <w:rsid w:val="00C24E84"/>
    <w:rsid w:val="00C24F40"/>
    <w:rsid w:val="00C25117"/>
    <w:rsid w:val="00C2512C"/>
    <w:rsid w:val="00C25299"/>
    <w:rsid w:val="00C25376"/>
    <w:rsid w:val="00C25408"/>
    <w:rsid w:val="00C25526"/>
    <w:rsid w:val="00C25632"/>
    <w:rsid w:val="00C25643"/>
    <w:rsid w:val="00C2573D"/>
    <w:rsid w:val="00C257EB"/>
    <w:rsid w:val="00C25A33"/>
    <w:rsid w:val="00C25A47"/>
    <w:rsid w:val="00C25BB8"/>
    <w:rsid w:val="00C25BF3"/>
    <w:rsid w:val="00C25C59"/>
    <w:rsid w:val="00C25C5C"/>
    <w:rsid w:val="00C25D3D"/>
    <w:rsid w:val="00C25F45"/>
    <w:rsid w:val="00C25FC9"/>
    <w:rsid w:val="00C26046"/>
    <w:rsid w:val="00C26053"/>
    <w:rsid w:val="00C26230"/>
    <w:rsid w:val="00C26308"/>
    <w:rsid w:val="00C2660B"/>
    <w:rsid w:val="00C26660"/>
    <w:rsid w:val="00C26735"/>
    <w:rsid w:val="00C2673C"/>
    <w:rsid w:val="00C26892"/>
    <w:rsid w:val="00C2689D"/>
    <w:rsid w:val="00C26BF6"/>
    <w:rsid w:val="00C26C78"/>
    <w:rsid w:val="00C2730E"/>
    <w:rsid w:val="00C275C8"/>
    <w:rsid w:val="00C27DCC"/>
    <w:rsid w:val="00C300BA"/>
    <w:rsid w:val="00C300BE"/>
    <w:rsid w:val="00C30105"/>
    <w:rsid w:val="00C301BB"/>
    <w:rsid w:val="00C30216"/>
    <w:rsid w:val="00C30432"/>
    <w:rsid w:val="00C3059D"/>
    <w:rsid w:val="00C3076A"/>
    <w:rsid w:val="00C3080D"/>
    <w:rsid w:val="00C3081A"/>
    <w:rsid w:val="00C30ADF"/>
    <w:rsid w:val="00C30CAA"/>
    <w:rsid w:val="00C316F7"/>
    <w:rsid w:val="00C31855"/>
    <w:rsid w:val="00C31B60"/>
    <w:rsid w:val="00C31C19"/>
    <w:rsid w:val="00C31C1A"/>
    <w:rsid w:val="00C31EC8"/>
    <w:rsid w:val="00C31F26"/>
    <w:rsid w:val="00C31F82"/>
    <w:rsid w:val="00C321A2"/>
    <w:rsid w:val="00C32298"/>
    <w:rsid w:val="00C32361"/>
    <w:rsid w:val="00C32456"/>
    <w:rsid w:val="00C3266A"/>
    <w:rsid w:val="00C3268D"/>
    <w:rsid w:val="00C327E4"/>
    <w:rsid w:val="00C3281F"/>
    <w:rsid w:val="00C32A3E"/>
    <w:rsid w:val="00C32C38"/>
    <w:rsid w:val="00C32C84"/>
    <w:rsid w:val="00C32D1E"/>
    <w:rsid w:val="00C32DE1"/>
    <w:rsid w:val="00C32F54"/>
    <w:rsid w:val="00C32F63"/>
    <w:rsid w:val="00C330AB"/>
    <w:rsid w:val="00C33168"/>
    <w:rsid w:val="00C331FF"/>
    <w:rsid w:val="00C33214"/>
    <w:rsid w:val="00C33349"/>
    <w:rsid w:val="00C3335B"/>
    <w:rsid w:val="00C3338B"/>
    <w:rsid w:val="00C3352D"/>
    <w:rsid w:val="00C336EE"/>
    <w:rsid w:val="00C33790"/>
    <w:rsid w:val="00C339A8"/>
    <w:rsid w:val="00C33CA7"/>
    <w:rsid w:val="00C33E08"/>
    <w:rsid w:val="00C33E40"/>
    <w:rsid w:val="00C33E6D"/>
    <w:rsid w:val="00C33F0C"/>
    <w:rsid w:val="00C33FDC"/>
    <w:rsid w:val="00C340A2"/>
    <w:rsid w:val="00C342D8"/>
    <w:rsid w:val="00C34654"/>
    <w:rsid w:val="00C34742"/>
    <w:rsid w:val="00C3485E"/>
    <w:rsid w:val="00C34B5A"/>
    <w:rsid w:val="00C34C85"/>
    <w:rsid w:val="00C34DD4"/>
    <w:rsid w:val="00C34E6E"/>
    <w:rsid w:val="00C34F84"/>
    <w:rsid w:val="00C350D3"/>
    <w:rsid w:val="00C351B0"/>
    <w:rsid w:val="00C35202"/>
    <w:rsid w:val="00C3531C"/>
    <w:rsid w:val="00C35379"/>
    <w:rsid w:val="00C355D4"/>
    <w:rsid w:val="00C357A9"/>
    <w:rsid w:val="00C3592F"/>
    <w:rsid w:val="00C35AEE"/>
    <w:rsid w:val="00C35C5E"/>
    <w:rsid w:val="00C35D9E"/>
    <w:rsid w:val="00C35F43"/>
    <w:rsid w:val="00C36022"/>
    <w:rsid w:val="00C3613A"/>
    <w:rsid w:val="00C36243"/>
    <w:rsid w:val="00C36380"/>
    <w:rsid w:val="00C363DD"/>
    <w:rsid w:val="00C364BF"/>
    <w:rsid w:val="00C36553"/>
    <w:rsid w:val="00C3669E"/>
    <w:rsid w:val="00C367CD"/>
    <w:rsid w:val="00C369C2"/>
    <w:rsid w:val="00C36D55"/>
    <w:rsid w:val="00C36D70"/>
    <w:rsid w:val="00C36D77"/>
    <w:rsid w:val="00C36EA7"/>
    <w:rsid w:val="00C370A4"/>
    <w:rsid w:val="00C370B1"/>
    <w:rsid w:val="00C370C5"/>
    <w:rsid w:val="00C37363"/>
    <w:rsid w:val="00C37582"/>
    <w:rsid w:val="00C375BD"/>
    <w:rsid w:val="00C376AF"/>
    <w:rsid w:val="00C37747"/>
    <w:rsid w:val="00C3780C"/>
    <w:rsid w:val="00C3784A"/>
    <w:rsid w:val="00C3791C"/>
    <w:rsid w:val="00C379C0"/>
    <w:rsid w:val="00C37C60"/>
    <w:rsid w:val="00C37CBC"/>
    <w:rsid w:val="00C37DCA"/>
    <w:rsid w:val="00C37FE6"/>
    <w:rsid w:val="00C40047"/>
    <w:rsid w:val="00C40292"/>
    <w:rsid w:val="00C40497"/>
    <w:rsid w:val="00C408EE"/>
    <w:rsid w:val="00C40921"/>
    <w:rsid w:val="00C409CA"/>
    <w:rsid w:val="00C409DA"/>
    <w:rsid w:val="00C40A38"/>
    <w:rsid w:val="00C40CF3"/>
    <w:rsid w:val="00C410E5"/>
    <w:rsid w:val="00C411B4"/>
    <w:rsid w:val="00C411DC"/>
    <w:rsid w:val="00C41296"/>
    <w:rsid w:val="00C4137F"/>
    <w:rsid w:val="00C417B0"/>
    <w:rsid w:val="00C41802"/>
    <w:rsid w:val="00C41829"/>
    <w:rsid w:val="00C41877"/>
    <w:rsid w:val="00C41A7C"/>
    <w:rsid w:val="00C41CBF"/>
    <w:rsid w:val="00C41CF0"/>
    <w:rsid w:val="00C41D87"/>
    <w:rsid w:val="00C41DDA"/>
    <w:rsid w:val="00C41E87"/>
    <w:rsid w:val="00C41E9B"/>
    <w:rsid w:val="00C41F76"/>
    <w:rsid w:val="00C41FA9"/>
    <w:rsid w:val="00C420C0"/>
    <w:rsid w:val="00C420D2"/>
    <w:rsid w:val="00C424AB"/>
    <w:rsid w:val="00C42686"/>
    <w:rsid w:val="00C426B7"/>
    <w:rsid w:val="00C426C3"/>
    <w:rsid w:val="00C42728"/>
    <w:rsid w:val="00C427E5"/>
    <w:rsid w:val="00C42A1F"/>
    <w:rsid w:val="00C42B78"/>
    <w:rsid w:val="00C42C0D"/>
    <w:rsid w:val="00C42C2E"/>
    <w:rsid w:val="00C42C3B"/>
    <w:rsid w:val="00C42E60"/>
    <w:rsid w:val="00C43337"/>
    <w:rsid w:val="00C43339"/>
    <w:rsid w:val="00C43357"/>
    <w:rsid w:val="00C435E2"/>
    <w:rsid w:val="00C43BC7"/>
    <w:rsid w:val="00C43D4C"/>
    <w:rsid w:val="00C4408F"/>
    <w:rsid w:val="00C44210"/>
    <w:rsid w:val="00C44350"/>
    <w:rsid w:val="00C443F2"/>
    <w:rsid w:val="00C44420"/>
    <w:rsid w:val="00C44562"/>
    <w:rsid w:val="00C4463C"/>
    <w:rsid w:val="00C44660"/>
    <w:rsid w:val="00C44692"/>
    <w:rsid w:val="00C4470D"/>
    <w:rsid w:val="00C44753"/>
    <w:rsid w:val="00C44772"/>
    <w:rsid w:val="00C44CA0"/>
    <w:rsid w:val="00C44D37"/>
    <w:rsid w:val="00C452B0"/>
    <w:rsid w:val="00C45368"/>
    <w:rsid w:val="00C4559B"/>
    <w:rsid w:val="00C456B4"/>
    <w:rsid w:val="00C459A6"/>
    <w:rsid w:val="00C45B81"/>
    <w:rsid w:val="00C45BC8"/>
    <w:rsid w:val="00C4601B"/>
    <w:rsid w:val="00C4606C"/>
    <w:rsid w:val="00C460A9"/>
    <w:rsid w:val="00C4617C"/>
    <w:rsid w:val="00C461CA"/>
    <w:rsid w:val="00C4664C"/>
    <w:rsid w:val="00C46653"/>
    <w:rsid w:val="00C46894"/>
    <w:rsid w:val="00C46952"/>
    <w:rsid w:val="00C469C0"/>
    <w:rsid w:val="00C46D7A"/>
    <w:rsid w:val="00C46DC5"/>
    <w:rsid w:val="00C46DED"/>
    <w:rsid w:val="00C47108"/>
    <w:rsid w:val="00C4728B"/>
    <w:rsid w:val="00C47350"/>
    <w:rsid w:val="00C4747C"/>
    <w:rsid w:val="00C4766D"/>
    <w:rsid w:val="00C47842"/>
    <w:rsid w:val="00C4790A"/>
    <w:rsid w:val="00C479D0"/>
    <w:rsid w:val="00C47AF9"/>
    <w:rsid w:val="00C47B8B"/>
    <w:rsid w:val="00C47D11"/>
    <w:rsid w:val="00C47EC3"/>
    <w:rsid w:val="00C47EF2"/>
    <w:rsid w:val="00C50173"/>
    <w:rsid w:val="00C501A9"/>
    <w:rsid w:val="00C503F6"/>
    <w:rsid w:val="00C5048F"/>
    <w:rsid w:val="00C505C1"/>
    <w:rsid w:val="00C50AEA"/>
    <w:rsid w:val="00C50CE6"/>
    <w:rsid w:val="00C50F44"/>
    <w:rsid w:val="00C51173"/>
    <w:rsid w:val="00C511EA"/>
    <w:rsid w:val="00C51287"/>
    <w:rsid w:val="00C514C4"/>
    <w:rsid w:val="00C51580"/>
    <w:rsid w:val="00C5175C"/>
    <w:rsid w:val="00C518FC"/>
    <w:rsid w:val="00C519E7"/>
    <w:rsid w:val="00C519E8"/>
    <w:rsid w:val="00C51A17"/>
    <w:rsid w:val="00C51DC4"/>
    <w:rsid w:val="00C51F16"/>
    <w:rsid w:val="00C51FB5"/>
    <w:rsid w:val="00C520DD"/>
    <w:rsid w:val="00C52478"/>
    <w:rsid w:val="00C525D0"/>
    <w:rsid w:val="00C525D3"/>
    <w:rsid w:val="00C526BD"/>
    <w:rsid w:val="00C52846"/>
    <w:rsid w:val="00C52A1C"/>
    <w:rsid w:val="00C52B4B"/>
    <w:rsid w:val="00C52BE8"/>
    <w:rsid w:val="00C52BFA"/>
    <w:rsid w:val="00C52C9D"/>
    <w:rsid w:val="00C52D7B"/>
    <w:rsid w:val="00C52DD8"/>
    <w:rsid w:val="00C53276"/>
    <w:rsid w:val="00C53469"/>
    <w:rsid w:val="00C53691"/>
    <w:rsid w:val="00C536DE"/>
    <w:rsid w:val="00C53742"/>
    <w:rsid w:val="00C5378A"/>
    <w:rsid w:val="00C537A2"/>
    <w:rsid w:val="00C538DE"/>
    <w:rsid w:val="00C53A05"/>
    <w:rsid w:val="00C53BD7"/>
    <w:rsid w:val="00C53DE0"/>
    <w:rsid w:val="00C54040"/>
    <w:rsid w:val="00C5450A"/>
    <w:rsid w:val="00C54568"/>
    <w:rsid w:val="00C5460A"/>
    <w:rsid w:val="00C549FB"/>
    <w:rsid w:val="00C54A25"/>
    <w:rsid w:val="00C54CCB"/>
    <w:rsid w:val="00C54D05"/>
    <w:rsid w:val="00C55058"/>
    <w:rsid w:val="00C55233"/>
    <w:rsid w:val="00C5537D"/>
    <w:rsid w:val="00C55664"/>
    <w:rsid w:val="00C557C8"/>
    <w:rsid w:val="00C5582A"/>
    <w:rsid w:val="00C55A86"/>
    <w:rsid w:val="00C55C0E"/>
    <w:rsid w:val="00C55E65"/>
    <w:rsid w:val="00C5619B"/>
    <w:rsid w:val="00C56259"/>
    <w:rsid w:val="00C562FA"/>
    <w:rsid w:val="00C563C1"/>
    <w:rsid w:val="00C56602"/>
    <w:rsid w:val="00C56628"/>
    <w:rsid w:val="00C5684B"/>
    <w:rsid w:val="00C56B4E"/>
    <w:rsid w:val="00C56F59"/>
    <w:rsid w:val="00C570FF"/>
    <w:rsid w:val="00C572AE"/>
    <w:rsid w:val="00C5734E"/>
    <w:rsid w:val="00C57492"/>
    <w:rsid w:val="00C57977"/>
    <w:rsid w:val="00C57AC9"/>
    <w:rsid w:val="00C57B0B"/>
    <w:rsid w:val="00C57C06"/>
    <w:rsid w:val="00C57C9B"/>
    <w:rsid w:val="00C6002D"/>
    <w:rsid w:val="00C60183"/>
    <w:rsid w:val="00C602C3"/>
    <w:rsid w:val="00C6036F"/>
    <w:rsid w:val="00C60371"/>
    <w:rsid w:val="00C605B6"/>
    <w:rsid w:val="00C607A3"/>
    <w:rsid w:val="00C609F5"/>
    <w:rsid w:val="00C60DFC"/>
    <w:rsid w:val="00C60F14"/>
    <w:rsid w:val="00C60FBF"/>
    <w:rsid w:val="00C6105B"/>
    <w:rsid w:val="00C61183"/>
    <w:rsid w:val="00C612B9"/>
    <w:rsid w:val="00C618AD"/>
    <w:rsid w:val="00C618DD"/>
    <w:rsid w:val="00C619B8"/>
    <w:rsid w:val="00C61A92"/>
    <w:rsid w:val="00C61F77"/>
    <w:rsid w:val="00C621A4"/>
    <w:rsid w:val="00C62229"/>
    <w:rsid w:val="00C62477"/>
    <w:rsid w:val="00C625AD"/>
    <w:rsid w:val="00C625B2"/>
    <w:rsid w:val="00C62625"/>
    <w:rsid w:val="00C626CA"/>
    <w:rsid w:val="00C627E8"/>
    <w:rsid w:val="00C6283F"/>
    <w:rsid w:val="00C62AA1"/>
    <w:rsid w:val="00C62B88"/>
    <w:rsid w:val="00C62BAE"/>
    <w:rsid w:val="00C62CCD"/>
    <w:rsid w:val="00C62CE8"/>
    <w:rsid w:val="00C62D62"/>
    <w:rsid w:val="00C630B2"/>
    <w:rsid w:val="00C6310B"/>
    <w:rsid w:val="00C63513"/>
    <w:rsid w:val="00C637B1"/>
    <w:rsid w:val="00C637E7"/>
    <w:rsid w:val="00C6393C"/>
    <w:rsid w:val="00C63A24"/>
    <w:rsid w:val="00C63B06"/>
    <w:rsid w:val="00C63C11"/>
    <w:rsid w:val="00C63C9B"/>
    <w:rsid w:val="00C640B8"/>
    <w:rsid w:val="00C64102"/>
    <w:rsid w:val="00C64130"/>
    <w:rsid w:val="00C64160"/>
    <w:rsid w:val="00C641D3"/>
    <w:rsid w:val="00C641EA"/>
    <w:rsid w:val="00C6440F"/>
    <w:rsid w:val="00C64527"/>
    <w:rsid w:val="00C64727"/>
    <w:rsid w:val="00C6477E"/>
    <w:rsid w:val="00C64A9F"/>
    <w:rsid w:val="00C64F79"/>
    <w:rsid w:val="00C65017"/>
    <w:rsid w:val="00C6502E"/>
    <w:rsid w:val="00C6530B"/>
    <w:rsid w:val="00C653BA"/>
    <w:rsid w:val="00C654A3"/>
    <w:rsid w:val="00C659DD"/>
    <w:rsid w:val="00C65A48"/>
    <w:rsid w:val="00C65A5D"/>
    <w:rsid w:val="00C65A74"/>
    <w:rsid w:val="00C65A9D"/>
    <w:rsid w:val="00C65DD7"/>
    <w:rsid w:val="00C65F3B"/>
    <w:rsid w:val="00C6603A"/>
    <w:rsid w:val="00C66050"/>
    <w:rsid w:val="00C661DF"/>
    <w:rsid w:val="00C663E8"/>
    <w:rsid w:val="00C667D8"/>
    <w:rsid w:val="00C6686D"/>
    <w:rsid w:val="00C66989"/>
    <w:rsid w:val="00C669B9"/>
    <w:rsid w:val="00C66AC3"/>
    <w:rsid w:val="00C66AEB"/>
    <w:rsid w:val="00C66B64"/>
    <w:rsid w:val="00C66BE1"/>
    <w:rsid w:val="00C66D50"/>
    <w:rsid w:val="00C66D6F"/>
    <w:rsid w:val="00C66FA4"/>
    <w:rsid w:val="00C66FFA"/>
    <w:rsid w:val="00C670FE"/>
    <w:rsid w:val="00C67142"/>
    <w:rsid w:val="00C67204"/>
    <w:rsid w:val="00C67339"/>
    <w:rsid w:val="00C6742A"/>
    <w:rsid w:val="00C67498"/>
    <w:rsid w:val="00C6756F"/>
    <w:rsid w:val="00C675FA"/>
    <w:rsid w:val="00C676AC"/>
    <w:rsid w:val="00C67885"/>
    <w:rsid w:val="00C67963"/>
    <w:rsid w:val="00C6798F"/>
    <w:rsid w:val="00C67A19"/>
    <w:rsid w:val="00C67B8C"/>
    <w:rsid w:val="00C67CEE"/>
    <w:rsid w:val="00C67D0A"/>
    <w:rsid w:val="00C67E06"/>
    <w:rsid w:val="00C67E0B"/>
    <w:rsid w:val="00C7009F"/>
    <w:rsid w:val="00C7010C"/>
    <w:rsid w:val="00C702D9"/>
    <w:rsid w:val="00C703A3"/>
    <w:rsid w:val="00C704CD"/>
    <w:rsid w:val="00C70608"/>
    <w:rsid w:val="00C707F3"/>
    <w:rsid w:val="00C70AC5"/>
    <w:rsid w:val="00C70E72"/>
    <w:rsid w:val="00C71163"/>
    <w:rsid w:val="00C713D7"/>
    <w:rsid w:val="00C71599"/>
    <w:rsid w:val="00C71650"/>
    <w:rsid w:val="00C71699"/>
    <w:rsid w:val="00C716FC"/>
    <w:rsid w:val="00C717E3"/>
    <w:rsid w:val="00C71822"/>
    <w:rsid w:val="00C718BB"/>
    <w:rsid w:val="00C71C5A"/>
    <w:rsid w:val="00C71C6B"/>
    <w:rsid w:val="00C71D37"/>
    <w:rsid w:val="00C71F02"/>
    <w:rsid w:val="00C720F0"/>
    <w:rsid w:val="00C72100"/>
    <w:rsid w:val="00C7210F"/>
    <w:rsid w:val="00C7218E"/>
    <w:rsid w:val="00C721AB"/>
    <w:rsid w:val="00C7229E"/>
    <w:rsid w:val="00C7249F"/>
    <w:rsid w:val="00C724BD"/>
    <w:rsid w:val="00C724EC"/>
    <w:rsid w:val="00C7267D"/>
    <w:rsid w:val="00C728B7"/>
    <w:rsid w:val="00C72976"/>
    <w:rsid w:val="00C72A89"/>
    <w:rsid w:val="00C72B92"/>
    <w:rsid w:val="00C72D42"/>
    <w:rsid w:val="00C72DFF"/>
    <w:rsid w:val="00C72E99"/>
    <w:rsid w:val="00C72EB8"/>
    <w:rsid w:val="00C72F75"/>
    <w:rsid w:val="00C73037"/>
    <w:rsid w:val="00C730B8"/>
    <w:rsid w:val="00C731A6"/>
    <w:rsid w:val="00C73397"/>
    <w:rsid w:val="00C7350F"/>
    <w:rsid w:val="00C7362A"/>
    <w:rsid w:val="00C73640"/>
    <w:rsid w:val="00C73648"/>
    <w:rsid w:val="00C7383F"/>
    <w:rsid w:val="00C73C7E"/>
    <w:rsid w:val="00C73E7F"/>
    <w:rsid w:val="00C741BC"/>
    <w:rsid w:val="00C74298"/>
    <w:rsid w:val="00C74338"/>
    <w:rsid w:val="00C746A1"/>
    <w:rsid w:val="00C747A5"/>
    <w:rsid w:val="00C747E3"/>
    <w:rsid w:val="00C747E7"/>
    <w:rsid w:val="00C74850"/>
    <w:rsid w:val="00C749E1"/>
    <w:rsid w:val="00C74A0D"/>
    <w:rsid w:val="00C74B68"/>
    <w:rsid w:val="00C74D54"/>
    <w:rsid w:val="00C75070"/>
    <w:rsid w:val="00C750DC"/>
    <w:rsid w:val="00C75160"/>
    <w:rsid w:val="00C75189"/>
    <w:rsid w:val="00C7533F"/>
    <w:rsid w:val="00C755CE"/>
    <w:rsid w:val="00C7572F"/>
    <w:rsid w:val="00C75788"/>
    <w:rsid w:val="00C758D5"/>
    <w:rsid w:val="00C75A4D"/>
    <w:rsid w:val="00C75A6B"/>
    <w:rsid w:val="00C75AB8"/>
    <w:rsid w:val="00C75E56"/>
    <w:rsid w:val="00C76129"/>
    <w:rsid w:val="00C761C9"/>
    <w:rsid w:val="00C7633A"/>
    <w:rsid w:val="00C7638B"/>
    <w:rsid w:val="00C7657C"/>
    <w:rsid w:val="00C767DB"/>
    <w:rsid w:val="00C767F3"/>
    <w:rsid w:val="00C7695D"/>
    <w:rsid w:val="00C76C74"/>
    <w:rsid w:val="00C76F17"/>
    <w:rsid w:val="00C76FE3"/>
    <w:rsid w:val="00C77035"/>
    <w:rsid w:val="00C77072"/>
    <w:rsid w:val="00C77083"/>
    <w:rsid w:val="00C7712F"/>
    <w:rsid w:val="00C77293"/>
    <w:rsid w:val="00C772CF"/>
    <w:rsid w:val="00C7731B"/>
    <w:rsid w:val="00C77370"/>
    <w:rsid w:val="00C7737C"/>
    <w:rsid w:val="00C77B13"/>
    <w:rsid w:val="00C77BDA"/>
    <w:rsid w:val="00C77C98"/>
    <w:rsid w:val="00C77DEF"/>
    <w:rsid w:val="00C77DF3"/>
    <w:rsid w:val="00C801C2"/>
    <w:rsid w:val="00C80235"/>
    <w:rsid w:val="00C804E9"/>
    <w:rsid w:val="00C80574"/>
    <w:rsid w:val="00C805A3"/>
    <w:rsid w:val="00C806A1"/>
    <w:rsid w:val="00C807B5"/>
    <w:rsid w:val="00C80B81"/>
    <w:rsid w:val="00C80D0A"/>
    <w:rsid w:val="00C812CE"/>
    <w:rsid w:val="00C81315"/>
    <w:rsid w:val="00C81319"/>
    <w:rsid w:val="00C8136F"/>
    <w:rsid w:val="00C815D0"/>
    <w:rsid w:val="00C816A3"/>
    <w:rsid w:val="00C816AB"/>
    <w:rsid w:val="00C8186A"/>
    <w:rsid w:val="00C81A7D"/>
    <w:rsid w:val="00C81B08"/>
    <w:rsid w:val="00C81B53"/>
    <w:rsid w:val="00C81D78"/>
    <w:rsid w:val="00C81F08"/>
    <w:rsid w:val="00C81F84"/>
    <w:rsid w:val="00C820CB"/>
    <w:rsid w:val="00C823EB"/>
    <w:rsid w:val="00C82427"/>
    <w:rsid w:val="00C8242A"/>
    <w:rsid w:val="00C8254C"/>
    <w:rsid w:val="00C825B8"/>
    <w:rsid w:val="00C8265E"/>
    <w:rsid w:val="00C826A0"/>
    <w:rsid w:val="00C8274E"/>
    <w:rsid w:val="00C829A3"/>
    <w:rsid w:val="00C829D3"/>
    <w:rsid w:val="00C82AC9"/>
    <w:rsid w:val="00C82B70"/>
    <w:rsid w:val="00C82BD1"/>
    <w:rsid w:val="00C82BF5"/>
    <w:rsid w:val="00C830F0"/>
    <w:rsid w:val="00C83429"/>
    <w:rsid w:val="00C834BD"/>
    <w:rsid w:val="00C835FE"/>
    <w:rsid w:val="00C836D3"/>
    <w:rsid w:val="00C84135"/>
    <w:rsid w:val="00C84150"/>
    <w:rsid w:val="00C84646"/>
    <w:rsid w:val="00C84888"/>
    <w:rsid w:val="00C848FB"/>
    <w:rsid w:val="00C8496C"/>
    <w:rsid w:val="00C84A5D"/>
    <w:rsid w:val="00C84A9B"/>
    <w:rsid w:val="00C84DE0"/>
    <w:rsid w:val="00C850FD"/>
    <w:rsid w:val="00C85260"/>
    <w:rsid w:val="00C8547E"/>
    <w:rsid w:val="00C85E51"/>
    <w:rsid w:val="00C85FE4"/>
    <w:rsid w:val="00C86113"/>
    <w:rsid w:val="00C86165"/>
    <w:rsid w:val="00C86401"/>
    <w:rsid w:val="00C86455"/>
    <w:rsid w:val="00C864C7"/>
    <w:rsid w:val="00C86633"/>
    <w:rsid w:val="00C86671"/>
    <w:rsid w:val="00C867A8"/>
    <w:rsid w:val="00C868E5"/>
    <w:rsid w:val="00C86A72"/>
    <w:rsid w:val="00C86B24"/>
    <w:rsid w:val="00C86B39"/>
    <w:rsid w:val="00C86C79"/>
    <w:rsid w:val="00C86CB2"/>
    <w:rsid w:val="00C86D1D"/>
    <w:rsid w:val="00C86DCF"/>
    <w:rsid w:val="00C86F3F"/>
    <w:rsid w:val="00C8716D"/>
    <w:rsid w:val="00C872E9"/>
    <w:rsid w:val="00C873BC"/>
    <w:rsid w:val="00C87449"/>
    <w:rsid w:val="00C87481"/>
    <w:rsid w:val="00C874D8"/>
    <w:rsid w:val="00C87569"/>
    <w:rsid w:val="00C87647"/>
    <w:rsid w:val="00C8790C"/>
    <w:rsid w:val="00C87959"/>
    <w:rsid w:val="00C87AA7"/>
    <w:rsid w:val="00C87BE9"/>
    <w:rsid w:val="00C87C30"/>
    <w:rsid w:val="00C87CF1"/>
    <w:rsid w:val="00C87EC5"/>
    <w:rsid w:val="00C90005"/>
    <w:rsid w:val="00C9008B"/>
    <w:rsid w:val="00C90208"/>
    <w:rsid w:val="00C9024A"/>
    <w:rsid w:val="00C90564"/>
    <w:rsid w:val="00C90590"/>
    <w:rsid w:val="00C9060C"/>
    <w:rsid w:val="00C907E9"/>
    <w:rsid w:val="00C908CE"/>
    <w:rsid w:val="00C90C1E"/>
    <w:rsid w:val="00C90D27"/>
    <w:rsid w:val="00C90E97"/>
    <w:rsid w:val="00C90F87"/>
    <w:rsid w:val="00C9101A"/>
    <w:rsid w:val="00C91189"/>
    <w:rsid w:val="00C9136D"/>
    <w:rsid w:val="00C914D1"/>
    <w:rsid w:val="00C916A5"/>
    <w:rsid w:val="00C9176F"/>
    <w:rsid w:val="00C9177D"/>
    <w:rsid w:val="00C91954"/>
    <w:rsid w:val="00C91A12"/>
    <w:rsid w:val="00C91B02"/>
    <w:rsid w:val="00C91BCD"/>
    <w:rsid w:val="00C91BF2"/>
    <w:rsid w:val="00C91CDC"/>
    <w:rsid w:val="00C91D63"/>
    <w:rsid w:val="00C9204A"/>
    <w:rsid w:val="00C920E8"/>
    <w:rsid w:val="00C9221E"/>
    <w:rsid w:val="00C92432"/>
    <w:rsid w:val="00C92496"/>
    <w:rsid w:val="00C924CC"/>
    <w:rsid w:val="00C92500"/>
    <w:rsid w:val="00C92746"/>
    <w:rsid w:val="00C9279A"/>
    <w:rsid w:val="00C927ED"/>
    <w:rsid w:val="00C928E6"/>
    <w:rsid w:val="00C929C7"/>
    <w:rsid w:val="00C92A98"/>
    <w:rsid w:val="00C92BBA"/>
    <w:rsid w:val="00C92E23"/>
    <w:rsid w:val="00C9316E"/>
    <w:rsid w:val="00C9331C"/>
    <w:rsid w:val="00C93557"/>
    <w:rsid w:val="00C93594"/>
    <w:rsid w:val="00C936EB"/>
    <w:rsid w:val="00C93784"/>
    <w:rsid w:val="00C937E7"/>
    <w:rsid w:val="00C93876"/>
    <w:rsid w:val="00C9393A"/>
    <w:rsid w:val="00C93A18"/>
    <w:rsid w:val="00C93BA9"/>
    <w:rsid w:val="00C93BDD"/>
    <w:rsid w:val="00C93D92"/>
    <w:rsid w:val="00C93E38"/>
    <w:rsid w:val="00C93EEB"/>
    <w:rsid w:val="00C9424F"/>
    <w:rsid w:val="00C94363"/>
    <w:rsid w:val="00C94399"/>
    <w:rsid w:val="00C94459"/>
    <w:rsid w:val="00C945F0"/>
    <w:rsid w:val="00C946A3"/>
    <w:rsid w:val="00C946B3"/>
    <w:rsid w:val="00C946F3"/>
    <w:rsid w:val="00C9476E"/>
    <w:rsid w:val="00C94793"/>
    <w:rsid w:val="00C948A2"/>
    <w:rsid w:val="00C948F6"/>
    <w:rsid w:val="00C94997"/>
    <w:rsid w:val="00C949D9"/>
    <w:rsid w:val="00C94A8A"/>
    <w:rsid w:val="00C951AE"/>
    <w:rsid w:val="00C951BA"/>
    <w:rsid w:val="00C951FB"/>
    <w:rsid w:val="00C95225"/>
    <w:rsid w:val="00C952D3"/>
    <w:rsid w:val="00C953BB"/>
    <w:rsid w:val="00C9541F"/>
    <w:rsid w:val="00C9575D"/>
    <w:rsid w:val="00C958E6"/>
    <w:rsid w:val="00C95925"/>
    <w:rsid w:val="00C95952"/>
    <w:rsid w:val="00C95B13"/>
    <w:rsid w:val="00C95CEC"/>
    <w:rsid w:val="00C95DF1"/>
    <w:rsid w:val="00C95EF1"/>
    <w:rsid w:val="00C9617E"/>
    <w:rsid w:val="00C961D7"/>
    <w:rsid w:val="00C96292"/>
    <w:rsid w:val="00C9636E"/>
    <w:rsid w:val="00C963C5"/>
    <w:rsid w:val="00C96716"/>
    <w:rsid w:val="00C968E7"/>
    <w:rsid w:val="00C9694F"/>
    <w:rsid w:val="00C96AAD"/>
    <w:rsid w:val="00C96FCA"/>
    <w:rsid w:val="00C971A5"/>
    <w:rsid w:val="00C97302"/>
    <w:rsid w:val="00C97494"/>
    <w:rsid w:val="00C9770A"/>
    <w:rsid w:val="00C97A55"/>
    <w:rsid w:val="00C97B8C"/>
    <w:rsid w:val="00C97BF8"/>
    <w:rsid w:val="00C97CA8"/>
    <w:rsid w:val="00C97DE0"/>
    <w:rsid w:val="00CA00D6"/>
    <w:rsid w:val="00CA017F"/>
    <w:rsid w:val="00CA0286"/>
    <w:rsid w:val="00CA0332"/>
    <w:rsid w:val="00CA0362"/>
    <w:rsid w:val="00CA0388"/>
    <w:rsid w:val="00CA03A6"/>
    <w:rsid w:val="00CA04CD"/>
    <w:rsid w:val="00CA0758"/>
    <w:rsid w:val="00CA07B1"/>
    <w:rsid w:val="00CA087A"/>
    <w:rsid w:val="00CA0990"/>
    <w:rsid w:val="00CA0B78"/>
    <w:rsid w:val="00CA0B88"/>
    <w:rsid w:val="00CA107E"/>
    <w:rsid w:val="00CA122E"/>
    <w:rsid w:val="00CA1242"/>
    <w:rsid w:val="00CA13CE"/>
    <w:rsid w:val="00CA13D6"/>
    <w:rsid w:val="00CA1993"/>
    <w:rsid w:val="00CA1AB5"/>
    <w:rsid w:val="00CA1B6E"/>
    <w:rsid w:val="00CA1D0B"/>
    <w:rsid w:val="00CA207C"/>
    <w:rsid w:val="00CA2214"/>
    <w:rsid w:val="00CA22AA"/>
    <w:rsid w:val="00CA22CE"/>
    <w:rsid w:val="00CA2352"/>
    <w:rsid w:val="00CA2443"/>
    <w:rsid w:val="00CA2854"/>
    <w:rsid w:val="00CA2997"/>
    <w:rsid w:val="00CA2ABD"/>
    <w:rsid w:val="00CA2C72"/>
    <w:rsid w:val="00CA2CCE"/>
    <w:rsid w:val="00CA2D50"/>
    <w:rsid w:val="00CA2D85"/>
    <w:rsid w:val="00CA2D97"/>
    <w:rsid w:val="00CA3123"/>
    <w:rsid w:val="00CA322D"/>
    <w:rsid w:val="00CA34A5"/>
    <w:rsid w:val="00CA3546"/>
    <w:rsid w:val="00CA3624"/>
    <w:rsid w:val="00CA372B"/>
    <w:rsid w:val="00CA3768"/>
    <w:rsid w:val="00CA388D"/>
    <w:rsid w:val="00CA3B1B"/>
    <w:rsid w:val="00CA3B3A"/>
    <w:rsid w:val="00CA3C46"/>
    <w:rsid w:val="00CA3D86"/>
    <w:rsid w:val="00CA3F9E"/>
    <w:rsid w:val="00CA4045"/>
    <w:rsid w:val="00CA42CF"/>
    <w:rsid w:val="00CA4321"/>
    <w:rsid w:val="00CA4403"/>
    <w:rsid w:val="00CA4665"/>
    <w:rsid w:val="00CA4782"/>
    <w:rsid w:val="00CA47C1"/>
    <w:rsid w:val="00CA4853"/>
    <w:rsid w:val="00CA4952"/>
    <w:rsid w:val="00CA49C9"/>
    <w:rsid w:val="00CA49D9"/>
    <w:rsid w:val="00CA49FF"/>
    <w:rsid w:val="00CA4B12"/>
    <w:rsid w:val="00CA4C71"/>
    <w:rsid w:val="00CA4D32"/>
    <w:rsid w:val="00CA4D49"/>
    <w:rsid w:val="00CA4DB1"/>
    <w:rsid w:val="00CA5176"/>
    <w:rsid w:val="00CA51DB"/>
    <w:rsid w:val="00CA51E1"/>
    <w:rsid w:val="00CA522D"/>
    <w:rsid w:val="00CA54E5"/>
    <w:rsid w:val="00CA5558"/>
    <w:rsid w:val="00CA55C4"/>
    <w:rsid w:val="00CA5874"/>
    <w:rsid w:val="00CA59C1"/>
    <w:rsid w:val="00CA59F7"/>
    <w:rsid w:val="00CA5E56"/>
    <w:rsid w:val="00CA5F77"/>
    <w:rsid w:val="00CA604C"/>
    <w:rsid w:val="00CA614E"/>
    <w:rsid w:val="00CA6165"/>
    <w:rsid w:val="00CA617B"/>
    <w:rsid w:val="00CA62A1"/>
    <w:rsid w:val="00CA6382"/>
    <w:rsid w:val="00CA6439"/>
    <w:rsid w:val="00CA659B"/>
    <w:rsid w:val="00CA659D"/>
    <w:rsid w:val="00CA6632"/>
    <w:rsid w:val="00CA6723"/>
    <w:rsid w:val="00CA6BC8"/>
    <w:rsid w:val="00CA6C2A"/>
    <w:rsid w:val="00CA6E01"/>
    <w:rsid w:val="00CA6F27"/>
    <w:rsid w:val="00CA7094"/>
    <w:rsid w:val="00CA70C5"/>
    <w:rsid w:val="00CA7161"/>
    <w:rsid w:val="00CA718E"/>
    <w:rsid w:val="00CA71F2"/>
    <w:rsid w:val="00CA741C"/>
    <w:rsid w:val="00CA7453"/>
    <w:rsid w:val="00CA76C3"/>
    <w:rsid w:val="00CA7940"/>
    <w:rsid w:val="00CA7A1D"/>
    <w:rsid w:val="00CA7B57"/>
    <w:rsid w:val="00CA7C36"/>
    <w:rsid w:val="00CA7CB1"/>
    <w:rsid w:val="00CA7D2F"/>
    <w:rsid w:val="00CA7D45"/>
    <w:rsid w:val="00CA7FDE"/>
    <w:rsid w:val="00CB0526"/>
    <w:rsid w:val="00CB0616"/>
    <w:rsid w:val="00CB072F"/>
    <w:rsid w:val="00CB07AF"/>
    <w:rsid w:val="00CB07C9"/>
    <w:rsid w:val="00CB09BD"/>
    <w:rsid w:val="00CB0B02"/>
    <w:rsid w:val="00CB0C4E"/>
    <w:rsid w:val="00CB0C66"/>
    <w:rsid w:val="00CB0CDD"/>
    <w:rsid w:val="00CB0FB1"/>
    <w:rsid w:val="00CB1011"/>
    <w:rsid w:val="00CB14FB"/>
    <w:rsid w:val="00CB1518"/>
    <w:rsid w:val="00CB15B0"/>
    <w:rsid w:val="00CB169C"/>
    <w:rsid w:val="00CB173F"/>
    <w:rsid w:val="00CB17E1"/>
    <w:rsid w:val="00CB1876"/>
    <w:rsid w:val="00CB190D"/>
    <w:rsid w:val="00CB1921"/>
    <w:rsid w:val="00CB1AA1"/>
    <w:rsid w:val="00CB1FD6"/>
    <w:rsid w:val="00CB2013"/>
    <w:rsid w:val="00CB20DE"/>
    <w:rsid w:val="00CB21BF"/>
    <w:rsid w:val="00CB2397"/>
    <w:rsid w:val="00CB23F0"/>
    <w:rsid w:val="00CB245C"/>
    <w:rsid w:val="00CB297C"/>
    <w:rsid w:val="00CB2A11"/>
    <w:rsid w:val="00CB2AF6"/>
    <w:rsid w:val="00CB2B11"/>
    <w:rsid w:val="00CB2B88"/>
    <w:rsid w:val="00CB2DBB"/>
    <w:rsid w:val="00CB31AB"/>
    <w:rsid w:val="00CB31C1"/>
    <w:rsid w:val="00CB3288"/>
    <w:rsid w:val="00CB32BB"/>
    <w:rsid w:val="00CB3531"/>
    <w:rsid w:val="00CB378A"/>
    <w:rsid w:val="00CB38D0"/>
    <w:rsid w:val="00CB3982"/>
    <w:rsid w:val="00CB39F2"/>
    <w:rsid w:val="00CB3B0B"/>
    <w:rsid w:val="00CB3C78"/>
    <w:rsid w:val="00CB3D10"/>
    <w:rsid w:val="00CB3E4E"/>
    <w:rsid w:val="00CB4050"/>
    <w:rsid w:val="00CB4128"/>
    <w:rsid w:val="00CB438F"/>
    <w:rsid w:val="00CB4427"/>
    <w:rsid w:val="00CB444C"/>
    <w:rsid w:val="00CB4568"/>
    <w:rsid w:val="00CB457E"/>
    <w:rsid w:val="00CB460E"/>
    <w:rsid w:val="00CB4672"/>
    <w:rsid w:val="00CB4D7D"/>
    <w:rsid w:val="00CB4EE4"/>
    <w:rsid w:val="00CB4F0D"/>
    <w:rsid w:val="00CB4F15"/>
    <w:rsid w:val="00CB4FB8"/>
    <w:rsid w:val="00CB5074"/>
    <w:rsid w:val="00CB50CA"/>
    <w:rsid w:val="00CB51E5"/>
    <w:rsid w:val="00CB53C2"/>
    <w:rsid w:val="00CB5977"/>
    <w:rsid w:val="00CB5D3F"/>
    <w:rsid w:val="00CB5DAD"/>
    <w:rsid w:val="00CB5E3C"/>
    <w:rsid w:val="00CB608C"/>
    <w:rsid w:val="00CB62C4"/>
    <w:rsid w:val="00CB6334"/>
    <w:rsid w:val="00CB6362"/>
    <w:rsid w:val="00CB6374"/>
    <w:rsid w:val="00CB64A1"/>
    <w:rsid w:val="00CB66A5"/>
    <w:rsid w:val="00CB6729"/>
    <w:rsid w:val="00CB6ABA"/>
    <w:rsid w:val="00CB6BF5"/>
    <w:rsid w:val="00CB6CCE"/>
    <w:rsid w:val="00CB6EED"/>
    <w:rsid w:val="00CB7022"/>
    <w:rsid w:val="00CB7143"/>
    <w:rsid w:val="00CB71B1"/>
    <w:rsid w:val="00CB72BB"/>
    <w:rsid w:val="00CB75E4"/>
    <w:rsid w:val="00CB78FC"/>
    <w:rsid w:val="00CB7910"/>
    <w:rsid w:val="00CB7A1E"/>
    <w:rsid w:val="00CB7A65"/>
    <w:rsid w:val="00CB7ABA"/>
    <w:rsid w:val="00CB7AD7"/>
    <w:rsid w:val="00CB7ADA"/>
    <w:rsid w:val="00CB7B02"/>
    <w:rsid w:val="00CB7B59"/>
    <w:rsid w:val="00CB7CC9"/>
    <w:rsid w:val="00CC0103"/>
    <w:rsid w:val="00CC0105"/>
    <w:rsid w:val="00CC0283"/>
    <w:rsid w:val="00CC05FE"/>
    <w:rsid w:val="00CC06EA"/>
    <w:rsid w:val="00CC0848"/>
    <w:rsid w:val="00CC09F5"/>
    <w:rsid w:val="00CC0B4D"/>
    <w:rsid w:val="00CC0C11"/>
    <w:rsid w:val="00CC0C6A"/>
    <w:rsid w:val="00CC0DEA"/>
    <w:rsid w:val="00CC0E18"/>
    <w:rsid w:val="00CC0EA7"/>
    <w:rsid w:val="00CC0EF2"/>
    <w:rsid w:val="00CC101A"/>
    <w:rsid w:val="00CC109E"/>
    <w:rsid w:val="00CC10D9"/>
    <w:rsid w:val="00CC1492"/>
    <w:rsid w:val="00CC14A1"/>
    <w:rsid w:val="00CC14C5"/>
    <w:rsid w:val="00CC14D3"/>
    <w:rsid w:val="00CC14D7"/>
    <w:rsid w:val="00CC152F"/>
    <w:rsid w:val="00CC1601"/>
    <w:rsid w:val="00CC1660"/>
    <w:rsid w:val="00CC1794"/>
    <w:rsid w:val="00CC17FB"/>
    <w:rsid w:val="00CC19B7"/>
    <w:rsid w:val="00CC1A01"/>
    <w:rsid w:val="00CC2177"/>
    <w:rsid w:val="00CC2406"/>
    <w:rsid w:val="00CC244D"/>
    <w:rsid w:val="00CC2690"/>
    <w:rsid w:val="00CC2A28"/>
    <w:rsid w:val="00CC2B30"/>
    <w:rsid w:val="00CC2B31"/>
    <w:rsid w:val="00CC2BBC"/>
    <w:rsid w:val="00CC2C16"/>
    <w:rsid w:val="00CC2C34"/>
    <w:rsid w:val="00CC2E45"/>
    <w:rsid w:val="00CC2FE1"/>
    <w:rsid w:val="00CC3100"/>
    <w:rsid w:val="00CC316D"/>
    <w:rsid w:val="00CC337F"/>
    <w:rsid w:val="00CC3636"/>
    <w:rsid w:val="00CC37EC"/>
    <w:rsid w:val="00CC387D"/>
    <w:rsid w:val="00CC3A54"/>
    <w:rsid w:val="00CC3ACD"/>
    <w:rsid w:val="00CC3B85"/>
    <w:rsid w:val="00CC3C0E"/>
    <w:rsid w:val="00CC3E9B"/>
    <w:rsid w:val="00CC451A"/>
    <w:rsid w:val="00CC4583"/>
    <w:rsid w:val="00CC4770"/>
    <w:rsid w:val="00CC480B"/>
    <w:rsid w:val="00CC4D1C"/>
    <w:rsid w:val="00CC4FF8"/>
    <w:rsid w:val="00CC501F"/>
    <w:rsid w:val="00CC5040"/>
    <w:rsid w:val="00CC50C9"/>
    <w:rsid w:val="00CC524B"/>
    <w:rsid w:val="00CC5258"/>
    <w:rsid w:val="00CC52F1"/>
    <w:rsid w:val="00CC5587"/>
    <w:rsid w:val="00CC56DD"/>
    <w:rsid w:val="00CC5721"/>
    <w:rsid w:val="00CC579F"/>
    <w:rsid w:val="00CC5852"/>
    <w:rsid w:val="00CC59DE"/>
    <w:rsid w:val="00CC5A6E"/>
    <w:rsid w:val="00CC5A9C"/>
    <w:rsid w:val="00CC5B59"/>
    <w:rsid w:val="00CC5BE9"/>
    <w:rsid w:val="00CC5D17"/>
    <w:rsid w:val="00CC5D40"/>
    <w:rsid w:val="00CC616E"/>
    <w:rsid w:val="00CC61DC"/>
    <w:rsid w:val="00CC63BF"/>
    <w:rsid w:val="00CC643D"/>
    <w:rsid w:val="00CC657B"/>
    <w:rsid w:val="00CC68E1"/>
    <w:rsid w:val="00CC6984"/>
    <w:rsid w:val="00CC6A18"/>
    <w:rsid w:val="00CC6A47"/>
    <w:rsid w:val="00CC6AAC"/>
    <w:rsid w:val="00CC6C9A"/>
    <w:rsid w:val="00CC6CFF"/>
    <w:rsid w:val="00CC6D3E"/>
    <w:rsid w:val="00CC6E72"/>
    <w:rsid w:val="00CC6F54"/>
    <w:rsid w:val="00CC6F63"/>
    <w:rsid w:val="00CC6FCC"/>
    <w:rsid w:val="00CC73B7"/>
    <w:rsid w:val="00CC7636"/>
    <w:rsid w:val="00CC76D0"/>
    <w:rsid w:val="00CC772A"/>
    <w:rsid w:val="00CC7A64"/>
    <w:rsid w:val="00CC7AC8"/>
    <w:rsid w:val="00CC7BAD"/>
    <w:rsid w:val="00CC7FDE"/>
    <w:rsid w:val="00CD003B"/>
    <w:rsid w:val="00CD0228"/>
    <w:rsid w:val="00CD027E"/>
    <w:rsid w:val="00CD02AA"/>
    <w:rsid w:val="00CD02D7"/>
    <w:rsid w:val="00CD0580"/>
    <w:rsid w:val="00CD06B6"/>
    <w:rsid w:val="00CD0800"/>
    <w:rsid w:val="00CD0ACD"/>
    <w:rsid w:val="00CD0BC6"/>
    <w:rsid w:val="00CD0CE9"/>
    <w:rsid w:val="00CD108E"/>
    <w:rsid w:val="00CD14C1"/>
    <w:rsid w:val="00CD15A7"/>
    <w:rsid w:val="00CD1715"/>
    <w:rsid w:val="00CD1AAF"/>
    <w:rsid w:val="00CD1B5E"/>
    <w:rsid w:val="00CD1D04"/>
    <w:rsid w:val="00CD1D3A"/>
    <w:rsid w:val="00CD1E99"/>
    <w:rsid w:val="00CD1F94"/>
    <w:rsid w:val="00CD200C"/>
    <w:rsid w:val="00CD20E1"/>
    <w:rsid w:val="00CD2164"/>
    <w:rsid w:val="00CD21C1"/>
    <w:rsid w:val="00CD2382"/>
    <w:rsid w:val="00CD244B"/>
    <w:rsid w:val="00CD27B4"/>
    <w:rsid w:val="00CD27F2"/>
    <w:rsid w:val="00CD29F8"/>
    <w:rsid w:val="00CD2B51"/>
    <w:rsid w:val="00CD2F9C"/>
    <w:rsid w:val="00CD3064"/>
    <w:rsid w:val="00CD30CD"/>
    <w:rsid w:val="00CD33B8"/>
    <w:rsid w:val="00CD3503"/>
    <w:rsid w:val="00CD38B7"/>
    <w:rsid w:val="00CD39A7"/>
    <w:rsid w:val="00CD3D46"/>
    <w:rsid w:val="00CD4214"/>
    <w:rsid w:val="00CD4227"/>
    <w:rsid w:val="00CD42E7"/>
    <w:rsid w:val="00CD4305"/>
    <w:rsid w:val="00CD4502"/>
    <w:rsid w:val="00CD454F"/>
    <w:rsid w:val="00CD4755"/>
    <w:rsid w:val="00CD4779"/>
    <w:rsid w:val="00CD4ADF"/>
    <w:rsid w:val="00CD5212"/>
    <w:rsid w:val="00CD5421"/>
    <w:rsid w:val="00CD54C1"/>
    <w:rsid w:val="00CD551C"/>
    <w:rsid w:val="00CD55EF"/>
    <w:rsid w:val="00CD586A"/>
    <w:rsid w:val="00CD5A63"/>
    <w:rsid w:val="00CD5B8E"/>
    <w:rsid w:val="00CD5ED4"/>
    <w:rsid w:val="00CD5FA5"/>
    <w:rsid w:val="00CD60D8"/>
    <w:rsid w:val="00CD6254"/>
    <w:rsid w:val="00CD628E"/>
    <w:rsid w:val="00CD62DF"/>
    <w:rsid w:val="00CD645C"/>
    <w:rsid w:val="00CD6460"/>
    <w:rsid w:val="00CD6465"/>
    <w:rsid w:val="00CD6586"/>
    <w:rsid w:val="00CD6B1B"/>
    <w:rsid w:val="00CD6B39"/>
    <w:rsid w:val="00CD6D3E"/>
    <w:rsid w:val="00CD710A"/>
    <w:rsid w:val="00CD71FB"/>
    <w:rsid w:val="00CD74AA"/>
    <w:rsid w:val="00CD74FE"/>
    <w:rsid w:val="00CD759F"/>
    <w:rsid w:val="00CD75AA"/>
    <w:rsid w:val="00CD75BA"/>
    <w:rsid w:val="00CD75D4"/>
    <w:rsid w:val="00CD787C"/>
    <w:rsid w:val="00CD78A9"/>
    <w:rsid w:val="00CD7918"/>
    <w:rsid w:val="00CD79CE"/>
    <w:rsid w:val="00CD7A29"/>
    <w:rsid w:val="00CD7A5A"/>
    <w:rsid w:val="00CD7C7A"/>
    <w:rsid w:val="00CD7CC0"/>
    <w:rsid w:val="00CD7D37"/>
    <w:rsid w:val="00CD7D6D"/>
    <w:rsid w:val="00CD7F4E"/>
    <w:rsid w:val="00CE00C0"/>
    <w:rsid w:val="00CE01B7"/>
    <w:rsid w:val="00CE01CF"/>
    <w:rsid w:val="00CE0213"/>
    <w:rsid w:val="00CE0498"/>
    <w:rsid w:val="00CE0613"/>
    <w:rsid w:val="00CE0714"/>
    <w:rsid w:val="00CE0718"/>
    <w:rsid w:val="00CE0842"/>
    <w:rsid w:val="00CE089F"/>
    <w:rsid w:val="00CE0A13"/>
    <w:rsid w:val="00CE11CC"/>
    <w:rsid w:val="00CE1207"/>
    <w:rsid w:val="00CE1286"/>
    <w:rsid w:val="00CE1520"/>
    <w:rsid w:val="00CE159F"/>
    <w:rsid w:val="00CE16E3"/>
    <w:rsid w:val="00CE183C"/>
    <w:rsid w:val="00CE1A61"/>
    <w:rsid w:val="00CE1BF3"/>
    <w:rsid w:val="00CE1BFA"/>
    <w:rsid w:val="00CE1E85"/>
    <w:rsid w:val="00CE1FFD"/>
    <w:rsid w:val="00CE227E"/>
    <w:rsid w:val="00CE23A5"/>
    <w:rsid w:val="00CE24BB"/>
    <w:rsid w:val="00CE25F7"/>
    <w:rsid w:val="00CE2691"/>
    <w:rsid w:val="00CE2706"/>
    <w:rsid w:val="00CE2835"/>
    <w:rsid w:val="00CE29C8"/>
    <w:rsid w:val="00CE2A80"/>
    <w:rsid w:val="00CE2D00"/>
    <w:rsid w:val="00CE2F01"/>
    <w:rsid w:val="00CE3007"/>
    <w:rsid w:val="00CE301C"/>
    <w:rsid w:val="00CE32F9"/>
    <w:rsid w:val="00CE3440"/>
    <w:rsid w:val="00CE349C"/>
    <w:rsid w:val="00CE35BB"/>
    <w:rsid w:val="00CE35CB"/>
    <w:rsid w:val="00CE3617"/>
    <w:rsid w:val="00CE365D"/>
    <w:rsid w:val="00CE36AE"/>
    <w:rsid w:val="00CE36C8"/>
    <w:rsid w:val="00CE37CE"/>
    <w:rsid w:val="00CE392D"/>
    <w:rsid w:val="00CE3AAA"/>
    <w:rsid w:val="00CE3BAE"/>
    <w:rsid w:val="00CE3C66"/>
    <w:rsid w:val="00CE3E9A"/>
    <w:rsid w:val="00CE3F3A"/>
    <w:rsid w:val="00CE3F4D"/>
    <w:rsid w:val="00CE420F"/>
    <w:rsid w:val="00CE423D"/>
    <w:rsid w:val="00CE45B0"/>
    <w:rsid w:val="00CE4645"/>
    <w:rsid w:val="00CE4867"/>
    <w:rsid w:val="00CE4F45"/>
    <w:rsid w:val="00CE4FD3"/>
    <w:rsid w:val="00CE5190"/>
    <w:rsid w:val="00CE56A4"/>
    <w:rsid w:val="00CE58AD"/>
    <w:rsid w:val="00CE58F6"/>
    <w:rsid w:val="00CE5A80"/>
    <w:rsid w:val="00CE5B51"/>
    <w:rsid w:val="00CE5BA4"/>
    <w:rsid w:val="00CE5D31"/>
    <w:rsid w:val="00CE5F09"/>
    <w:rsid w:val="00CE6059"/>
    <w:rsid w:val="00CE60AF"/>
    <w:rsid w:val="00CE60C5"/>
    <w:rsid w:val="00CE621A"/>
    <w:rsid w:val="00CE6590"/>
    <w:rsid w:val="00CE69C1"/>
    <w:rsid w:val="00CE6B9E"/>
    <w:rsid w:val="00CE6C77"/>
    <w:rsid w:val="00CE6E67"/>
    <w:rsid w:val="00CE7967"/>
    <w:rsid w:val="00CE7BC6"/>
    <w:rsid w:val="00CE7C74"/>
    <w:rsid w:val="00CE7D5E"/>
    <w:rsid w:val="00CE7E01"/>
    <w:rsid w:val="00CE7FDE"/>
    <w:rsid w:val="00CF0032"/>
    <w:rsid w:val="00CF010B"/>
    <w:rsid w:val="00CF0145"/>
    <w:rsid w:val="00CF0381"/>
    <w:rsid w:val="00CF0651"/>
    <w:rsid w:val="00CF08DC"/>
    <w:rsid w:val="00CF0924"/>
    <w:rsid w:val="00CF0C6E"/>
    <w:rsid w:val="00CF0D69"/>
    <w:rsid w:val="00CF0D6C"/>
    <w:rsid w:val="00CF0FB8"/>
    <w:rsid w:val="00CF14D6"/>
    <w:rsid w:val="00CF151D"/>
    <w:rsid w:val="00CF178E"/>
    <w:rsid w:val="00CF19DC"/>
    <w:rsid w:val="00CF1AD5"/>
    <w:rsid w:val="00CF1BCB"/>
    <w:rsid w:val="00CF1DE5"/>
    <w:rsid w:val="00CF1FAA"/>
    <w:rsid w:val="00CF20F7"/>
    <w:rsid w:val="00CF21E5"/>
    <w:rsid w:val="00CF21F9"/>
    <w:rsid w:val="00CF24BD"/>
    <w:rsid w:val="00CF264B"/>
    <w:rsid w:val="00CF29EB"/>
    <w:rsid w:val="00CF2B49"/>
    <w:rsid w:val="00CF3084"/>
    <w:rsid w:val="00CF3359"/>
    <w:rsid w:val="00CF3377"/>
    <w:rsid w:val="00CF33BD"/>
    <w:rsid w:val="00CF385B"/>
    <w:rsid w:val="00CF3982"/>
    <w:rsid w:val="00CF3C60"/>
    <w:rsid w:val="00CF3EA8"/>
    <w:rsid w:val="00CF3FE8"/>
    <w:rsid w:val="00CF407D"/>
    <w:rsid w:val="00CF40BE"/>
    <w:rsid w:val="00CF4506"/>
    <w:rsid w:val="00CF4639"/>
    <w:rsid w:val="00CF4674"/>
    <w:rsid w:val="00CF4B04"/>
    <w:rsid w:val="00CF4B32"/>
    <w:rsid w:val="00CF4D86"/>
    <w:rsid w:val="00CF4FDC"/>
    <w:rsid w:val="00CF508C"/>
    <w:rsid w:val="00CF5144"/>
    <w:rsid w:val="00CF5193"/>
    <w:rsid w:val="00CF524B"/>
    <w:rsid w:val="00CF535B"/>
    <w:rsid w:val="00CF59C7"/>
    <w:rsid w:val="00CF5CDB"/>
    <w:rsid w:val="00CF5F5C"/>
    <w:rsid w:val="00CF644B"/>
    <w:rsid w:val="00CF68E6"/>
    <w:rsid w:val="00CF68F6"/>
    <w:rsid w:val="00CF6BF8"/>
    <w:rsid w:val="00CF6CA2"/>
    <w:rsid w:val="00CF6DE1"/>
    <w:rsid w:val="00CF6E44"/>
    <w:rsid w:val="00CF6F09"/>
    <w:rsid w:val="00CF6F99"/>
    <w:rsid w:val="00CF6FD5"/>
    <w:rsid w:val="00CF6FF1"/>
    <w:rsid w:val="00CF7011"/>
    <w:rsid w:val="00CF789A"/>
    <w:rsid w:val="00CF78B3"/>
    <w:rsid w:val="00CF79C5"/>
    <w:rsid w:val="00CF7B87"/>
    <w:rsid w:val="00CF7F7D"/>
    <w:rsid w:val="00D000D4"/>
    <w:rsid w:val="00D0026C"/>
    <w:rsid w:val="00D0050E"/>
    <w:rsid w:val="00D00635"/>
    <w:rsid w:val="00D006A4"/>
    <w:rsid w:val="00D009BB"/>
    <w:rsid w:val="00D00A04"/>
    <w:rsid w:val="00D00A8A"/>
    <w:rsid w:val="00D00AFB"/>
    <w:rsid w:val="00D00C94"/>
    <w:rsid w:val="00D00F1B"/>
    <w:rsid w:val="00D00F5C"/>
    <w:rsid w:val="00D01021"/>
    <w:rsid w:val="00D0108D"/>
    <w:rsid w:val="00D01187"/>
    <w:rsid w:val="00D01784"/>
    <w:rsid w:val="00D017A0"/>
    <w:rsid w:val="00D0198A"/>
    <w:rsid w:val="00D019A3"/>
    <w:rsid w:val="00D01A3E"/>
    <w:rsid w:val="00D01F5B"/>
    <w:rsid w:val="00D02023"/>
    <w:rsid w:val="00D020C1"/>
    <w:rsid w:val="00D0219A"/>
    <w:rsid w:val="00D0219F"/>
    <w:rsid w:val="00D02242"/>
    <w:rsid w:val="00D023CC"/>
    <w:rsid w:val="00D02496"/>
    <w:rsid w:val="00D024B7"/>
    <w:rsid w:val="00D024C1"/>
    <w:rsid w:val="00D025CB"/>
    <w:rsid w:val="00D02658"/>
    <w:rsid w:val="00D0270C"/>
    <w:rsid w:val="00D02755"/>
    <w:rsid w:val="00D029D1"/>
    <w:rsid w:val="00D02AA3"/>
    <w:rsid w:val="00D02AE8"/>
    <w:rsid w:val="00D02B59"/>
    <w:rsid w:val="00D02C4A"/>
    <w:rsid w:val="00D02C7C"/>
    <w:rsid w:val="00D02CAE"/>
    <w:rsid w:val="00D02D32"/>
    <w:rsid w:val="00D02E45"/>
    <w:rsid w:val="00D02EC1"/>
    <w:rsid w:val="00D02F37"/>
    <w:rsid w:val="00D02F54"/>
    <w:rsid w:val="00D03044"/>
    <w:rsid w:val="00D031C4"/>
    <w:rsid w:val="00D033B7"/>
    <w:rsid w:val="00D03625"/>
    <w:rsid w:val="00D03747"/>
    <w:rsid w:val="00D03998"/>
    <w:rsid w:val="00D03A27"/>
    <w:rsid w:val="00D03C6B"/>
    <w:rsid w:val="00D040E1"/>
    <w:rsid w:val="00D04110"/>
    <w:rsid w:val="00D041CF"/>
    <w:rsid w:val="00D0476A"/>
    <w:rsid w:val="00D048EF"/>
    <w:rsid w:val="00D0494C"/>
    <w:rsid w:val="00D049DE"/>
    <w:rsid w:val="00D04D3B"/>
    <w:rsid w:val="00D04EC1"/>
    <w:rsid w:val="00D04F76"/>
    <w:rsid w:val="00D055D8"/>
    <w:rsid w:val="00D056AA"/>
    <w:rsid w:val="00D05908"/>
    <w:rsid w:val="00D059E6"/>
    <w:rsid w:val="00D05CB4"/>
    <w:rsid w:val="00D05E19"/>
    <w:rsid w:val="00D05E7C"/>
    <w:rsid w:val="00D05EA4"/>
    <w:rsid w:val="00D05F3F"/>
    <w:rsid w:val="00D05FAF"/>
    <w:rsid w:val="00D06489"/>
    <w:rsid w:val="00D06601"/>
    <w:rsid w:val="00D0668E"/>
    <w:rsid w:val="00D06827"/>
    <w:rsid w:val="00D06A07"/>
    <w:rsid w:val="00D06A35"/>
    <w:rsid w:val="00D06AF7"/>
    <w:rsid w:val="00D06B86"/>
    <w:rsid w:val="00D06FA2"/>
    <w:rsid w:val="00D071D5"/>
    <w:rsid w:val="00D07369"/>
    <w:rsid w:val="00D075D3"/>
    <w:rsid w:val="00D07629"/>
    <w:rsid w:val="00D0769C"/>
    <w:rsid w:val="00D07779"/>
    <w:rsid w:val="00D078CC"/>
    <w:rsid w:val="00D07BC2"/>
    <w:rsid w:val="00D07DA6"/>
    <w:rsid w:val="00D07EB0"/>
    <w:rsid w:val="00D10234"/>
    <w:rsid w:val="00D102F9"/>
    <w:rsid w:val="00D1043E"/>
    <w:rsid w:val="00D10480"/>
    <w:rsid w:val="00D104EB"/>
    <w:rsid w:val="00D10508"/>
    <w:rsid w:val="00D10731"/>
    <w:rsid w:val="00D10927"/>
    <w:rsid w:val="00D10A55"/>
    <w:rsid w:val="00D10B9B"/>
    <w:rsid w:val="00D1110C"/>
    <w:rsid w:val="00D11148"/>
    <w:rsid w:val="00D11266"/>
    <w:rsid w:val="00D1127C"/>
    <w:rsid w:val="00D1133B"/>
    <w:rsid w:val="00D11703"/>
    <w:rsid w:val="00D11B3F"/>
    <w:rsid w:val="00D11C1A"/>
    <w:rsid w:val="00D11DE1"/>
    <w:rsid w:val="00D11ED6"/>
    <w:rsid w:val="00D11F7E"/>
    <w:rsid w:val="00D12115"/>
    <w:rsid w:val="00D121A1"/>
    <w:rsid w:val="00D1226F"/>
    <w:rsid w:val="00D12409"/>
    <w:rsid w:val="00D12AC1"/>
    <w:rsid w:val="00D12B44"/>
    <w:rsid w:val="00D12DF5"/>
    <w:rsid w:val="00D130DD"/>
    <w:rsid w:val="00D13118"/>
    <w:rsid w:val="00D133F7"/>
    <w:rsid w:val="00D1372E"/>
    <w:rsid w:val="00D137E5"/>
    <w:rsid w:val="00D138C0"/>
    <w:rsid w:val="00D13904"/>
    <w:rsid w:val="00D13A64"/>
    <w:rsid w:val="00D13B96"/>
    <w:rsid w:val="00D13C6E"/>
    <w:rsid w:val="00D14028"/>
    <w:rsid w:val="00D142BF"/>
    <w:rsid w:val="00D14530"/>
    <w:rsid w:val="00D147C7"/>
    <w:rsid w:val="00D14CCD"/>
    <w:rsid w:val="00D14DC5"/>
    <w:rsid w:val="00D14F5F"/>
    <w:rsid w:val="00D15159"/>
    <w:rsid w:val="00D15177"/>
    <w:rsid w:val="00D1524D"/>
    <w:rsid w:val="00D1531D"/>
    <w:rsid w:val="00D15370"/>
    <w:rsid w:val="00D1540D"/>
    <w:rsid w:val="00D155C4"/>
    <w:rsid w:val="00D155C7"/>
    <w:rsid w:val="00D1565B"/>
    <w:rsid w:val="00D1581C"/>
    <w:rsid w:val="00D15A74"/>
    <w:rsid w:val="00D15B45"/>
    <w:rsid w:val="00D15C08"/>
    <w:rsid w:val="00D15E19"/>
    <w:rsid w:val="00D1616C"/>
    <w:rsid w:val="00D1620A"/>
    <w:rsid w:val="00D1634A"/>
    <w:rsid w:val="00D16779"/>
    <w:rsid w:val="00D16AD2"/>
    <w:rsid w:val="00D16AEB"/>
    <w:rsid w:val="00D16B91"/>
    <w:rsid w:val="00D16BDE"/>
    <w:rsid w:val="00D16C4A"/>
    <w:rsid w:val="00D171B0"/>
    <w:rsid w:val="00D1726C"/>
    <w:rsid w:val="00D174DE"/>
    <w:rsid w:val="00D17765"/>
    <w:rsid w:val="00D178E9"/>
    <w:rsid w:val="00D17978"/>
    <w:rsid w:val="00D17BCB"/>
    <w:rsid w:val="00D17C49"/>
    <w:rsid w:val="00D17C85"/>
    <w:rsid w:val="00D17EFD"/>
    <w:rsid w:val="00D17F45"/>
    <w:rsid w:val="00D17F87"/>
    <w:rsid w:val="00D20214"/>
    <w:rsid w:val="00D2049C"/>
    <w:rsid w:val="00D206C6"/>
    <w:rsid w:val="00D20A07"/>
    <w:rsid w:val="00D20A34"/>
    <w:rsid w:val="00D20AA1"/>
    <w:rsid w:val="00D20B68"/>
    <w:rsid w:val="00D20BFB"/>
    <w:rsid w:val="00D20F51"/>
    <w:rsid w:val="00D20F91"/>
    <w:rsid w:val="00D21068"/>
    <w:rsid w:val="00D21216"/>
    <w:rsid w:val="00D2138B"/>
    <w:rsid w:val="00D213EE"/>
    <w:rsid w:val="00D2168A"/>
    <w:rsid w:val="00D21B7B"/>
    <w:rsid w:val="00D21CAF"/>
    <w:rsid w:val="00D21D65"/>
    <w:rsid w:val="00D21EF8"/>
    <w:rsid w:val="00D21F1F"/>
    <w:rsid w:val="00D2209C"/>
    <w:rsid w:val="00D2209D"/>
    <w:rsid w:val="00D2212F"/>
    <w:rsid w:val="00D22448"/>
    <w:rsid w:val="00D2254A"/>
    <w:rsid w:val="00D226AC"/>
    <w:rsid w:val="00D22777"/>
    <w:rsid w:val="00D22840"/>
    <w:rsid w:val="00D22B3D"/>
    <w:rsid w:val="00D22B45"/>
    <w:rsid w:val="00D22E80"/>
    <w:rsid w:val="00D22F30"/>
    <w:rsid w:val="00D23240"/>
    <w:rsid w:val="00D232EF"/>
    <w:rsid w:val="00D232F1"/>
    <w:rsid w:val="00D2359B"/>
    <w:rsid w:val="00D23610"/>
    <w:rsid w:val="00D236B4"/>
    <w:rsid w:val="00D23842"/>
    <w:rsid w:val="00D23905"/>
    <w:rsid w:val="00D23AC8"/>
    <w:rsid w:val="00D23BCD"/>
    <w:rsid w:val="00D23D10"/>
    <w:rsid w:val="00D23F49"/>
    <w:rsid w:val="00D24034"/>
    <w:rsid w:val="00D2418C"/>
    <w:rsid w:val="00D241ED"/>
    <w:rsid w:val="00D242BB"/>
    <w:rsid w:val="00D242D0"/>
    <w:rsid w:val="00D2431F"/>
    <w:rsid w:val="00D245DE"/>
    <w:rsid w:val="00D245F1"/>
    <w:rsid w:val="00D2468D"/>
    <w:rsid w:val="00D246E6"/>
    <w:rsid w:val="00D24810"/>
    <w:rsid w:val="00D2483E"/>
    <w:rsid w:val="00D24B3B"/>
    <w:rsid w:val="00D24C94"/>
    <w:rsid w:val="00D24CD4"/>
    <w:rsid w:val="00D24D18"/>
    <w:rsid w:val="00D2500E"/>
    <w:rsid w:val="00D25231"/>
    <w:rsid w:val="00D25358"/>
    <w:rsid w:val="00D255C0"/>
    <w:rsid w:val="00D255CD"/>
    <w:rsid w:val="00D25A51"/>
    <w:rsid w:val="00D25BD0"/>
    <w:rsid w:val="00D26200"/>
    <w:rsid w:val="00D26322"/>
    <w:rsid w:val="00D265AC"/>
    <w:rsid w:val="00D26645"/>
    <w:rsid w:val="00D267AD"/>
    <w:rsid w:val="00D26A20"/>
    <w:rsid w:val="00D26AA5"/>
    <w:rsid w:val="00D26B3E"/>
    <w:rsid w:val="00D26D39"/>
    <w:rsid w:val="00D270EE"/>
    <w:rsid w:val="00D27294"/>
    <w:rsid w:val="00D272FA"/>
    <w:rsid w:val="00D27336"/>
    <w:rsid w:val="00D27482"/>
    <w:rsid w:val="00D27514"/>
    <w:rsid w:val="00D27530"/>
    <w:rsid w:val="00D276FF"/>
    <w:rsid w:val="00D278C6"/>
    <w:rsid w:val="00D279EE"/>
    <w:rsid w:val="00D27E3D"/>
    <w:rsid w:val="00D27E4E"/>
    <w:rsid w:val="00D301C2"/>
    <w:rsid w:val="00D303A7"/>
    <w:rsid w:val="00D305BA"/>
    <w:rsid w:val="00D30669"/>
    <w:rsid w:val="00D306FF"/>
    <w:rsid w:val="00D3071B"/>
    <w:rsid w:val="00D30869"/>
    <w:rsid w:val="00D30943"/>
    <w:rsid w:val="00D30F2C"/>
    <w:rsid w:val="00D30F78"/>
    <w:rsid w:val="00D30F7A"/>
    <w:rsid w:val="00D313F0"/>
    <w:rsid w:val="00D31426"/>
    <w:rsid w:val="00D31442"/>
    <w:rsid w:val="00D314DC"/>
    <w:rsid w:val="00D31659"/>
    <w:rsid w:val="00D316B5"/>
    <w:rsid w:val="00D31767"/>
    <w:rsid w:val="00D31827"/>
    <w:rsid w:val="00D3187E"/>
    <w:rsid w:val="00D31B20"/>
    <w:rsid w:val="00D31C75"/>
    <w:rsid w:val="00D31CE2"/>
    <w:rsid w:val="00D31F15"/>
    <w:rsid w:val="00D31F1F"/>
    <w:rsid w:val="00D3214F"/>
    <w:rsid w:val="00D321E6"/>
    <w:rsid w:val="00D321F5"/>
    <w:rsid w:val="00D3233E"/>
    <w:rsid w:val="00D32466"/>
    <w:rsid w:val="00D324BD"/>
    <w:rsid w:val="00D326C5"/>
    <w:rsid w:val="00D328C6"/>
    <w:rsid w:val="00D32DF6"/>
    <w:rsid w:val="00D32EFA"/>
    <w:rsid w:val="00D32F0F"/>
    <w:rsid w:val="00D32F21"/>
    <w:rsid w:val="00D32FE3"/>
    <w:rsid w:val="00D3307B"/>
    <w:rsid w:val="00D331A8"/>
    <w:rsid w:val="00D33236"/>
    <w:rsid w:val="00D333D1"/>
    <w:rsid w:val="00D3352D"/>
    <w:rsid w:val="00D3353A"/>
    <w:rsid w:val="00D3360C"/>
    <w:rsid w:val="00D33613"/>
    <w:rsid w:val="00D337E7"/>
    <w:rsid w:val="00D3386D"/>
    <w:rsid w:val="00D3396F"/>
    <w:rsid w:val="00D339A9"/>
    <w:rsid w:val="00D33C7D"/>
    <w:rsid w:val="00D33F26"/>
    <w:rsid w:val="00D33F94"/>
    <w:rsid w:val="00D33FB1"/>
    <w:rsid w:val="00D34063"/>
    <w:rsid w:val="00D3434F"/>
    <w:rsid w:val="00D34443"/>
    <w:rsid w:val="00D344D3"/>
    <w:rsid w:val="00D3451A"/>
    <w:rsid w:val="00D345FC"/>
    <w:rsid w:val="00D3474A"/>
    <w:rsid w:val="00D3477B"/>
    <w:rsid w:val="00D3491F"/>
    <w:rsid w:val="00D3495B"/>
    <w:rsid w:val="00D34C22"/>
    <w:rsid w:val="00D34D9C"/>
    <w:rsid w:val="00D34DCF"/>
    <w:rsid w:val="00D34ECB"/>
    <w:rsid w:val="00D35021"/>
    <w:rsid w:val="00D35178"/>
    <w:rsid w:val="00D352CC"/>
    <w:rsid w:val="00D354B8"/>
    <w:rsid w:val="00D35581"/>
    <w:rsid w:val="00D357B2"/>
    <w:rsid w:val="00D358B2"/>
    <w:rsid w:val="00D359EF"/>
    <w:rsid w:val="00D35AE5"/>
    <w:rsid w:val="00D35B52"/>
    <w:rsid w:val="00D35D8B"/>
    <w:rsid w:val="00D35DDF"/>
    <w:rsid w:val="00D35F62"/>
    <w:rsid w:val="00D36059"/>
    <w:rsid w:val="00D360A6"/>
    <w:rsid w:val="00D360F3"/>
    <w:rsid w:val="00D3616B"/>
    <w:rsid w:val="00D3632D"/>
    <w:rsid w:val="00D365BF"/>
    <w:rsid w:val="00D36744"/>
    <w:rsid w:val="00D36867"/>
    <w:rsid w:val="00D36A0A"/>
    <w:rsid w:val="00D36CD9"/>
    <w:rsid w:val="00D37616"/>
    <w:rsid w:val="00D376DE"/>
    <w:rsid w:val="00D379AE"/>
    <w:rsid w:val="00D37B01"/>
    <w:rsid w:val="00D37B78"/>
    <w:rsid w:val="00D37CE3"/>
    <w:rsid w:val="00D37E08"/>
    <w:rsid w:val="00D4001E"/>
    <w:rsid w:val="00D401F2"/>
    <w:rsid w:val="00D40376"/>
    <w:rsid w:val="00D404A1"/>
    <w:rsid w:val="00D40539"/>
    <w:rsid w:val="00D406E2"/>
    <w:rsid w:val="00D4098B"/>
    <w:rsid w:val="00D40A58"/>
    <w:rsid w:val="00D40D9E"/>
    <w:rsid w:val="00D4102A"/>
    <w:rsid w:val="00D410A5"/>
    <w:rsid w:val="00D41478"/>
    <w:rsid w:val="00D414AB"/>
    <w:rsid w:val="00D41696"/>
    <w:rsid w:val="00D416CB"/>
    <w:rsid w:val="00D4170D"/>
    <w:rsid w:val="00D41767"/>
    <w:rsid w:val="00D417A5"/>
    <w:rsid w:val="00D4185A"/>
    <w:rsid w:val="00D419DA"/>
    <w:rsid w:val="00D41A61"/>
    <w:rsid w:val="00D41CF1"/>
    <w:rsid w:val="00D41D2B"/>
    <w:rsid w:val="00D41E5D"/>
    <w:rsid w:val="00D41EF4"/>
    <w:rsid w:val="00D41F86"/>
    <w:rsid w:val="00D41F9D"/>
    <w:rsid w:val="00D42032"/>
    <w:rsid w:val="00D42088"/>
    <w:rsid w:val="00D422C0"/>
    <w:rsid w:val="00D4258B"/>
    <w:rsid w:val="00D428CF"/>
    <w:rsid w:val="00D429E3"/>
    <w:rsid w:val="00D42CC1"/>
    <w:rsid w:val="00D42D8E"/>
    <w:rsid w:val="00D42F81"/>
    <w:rsid w:val="00D430DE"/>
    <w:rsid w:val="00D432A6"/>
    <w:rsid w:val="00D432B4"/>
    <w:rsid w:val="00D43322"/>
    <w:rsid w:val="00D434B2"/>
    <w:rsid w:val="00D4356D"/>
    <w:rsid w:val="00D43638"/>
    <w:rsid w:val="00D43667"/>
    <w:rsid w:val="00D437D2"/>
    <w:rsid w:val="00D43986"/>
    <w:rsid w:val="00D43B03"/>
    <w:rsid w:val="00D43C5A"/>
    <w:rsid w:val="00D43CA2"/>
    <w:rsid w:val="00D43D2A"/>
    <w:rsid w:val="00D43D37"/>
    <w:rsid w:val="00D43F3D"/>
    <w:rsid w:val="00D44042"/>
    <w:rsid w:val="00D44050"/>
    <w:rsid w:val="00D44154"/>
    <w:rsid w:val="00D44386"/>
    <w:rsid w:val="00D446B7"/>
    <w:rsid w:val="00D446FC"/>
    <w:rsid w:val="00D44712"/>
    <w:rsid w:val="00D44805"/>
    <w:rsid w:val="00D448C1"/>
    <w:rsid w:val="00D44910"/>
    <w:rsid w:val="00D4491B"/>
    <w:rsid w:val="00D44B41"/>
    <w:rsid w:val="00D44DE0"/>
    <w:rsid w:val="00D44EC3"/>
    <w:rsid w:val="00D44FAE"/>
    <w:rsid w:val="00D457F4"/>
    <w:rsid w:val="00D45B54"/>
    <w:rsid w:val="00D45C1F"/>
    <w:rsid w:val="00D45CFF"/>
    <w:rsid w:val="00D45D7A"/>
    <w:rsid w:val="00D45E62"/>
    <w:rsid w:val="00D45FDC"/>
    <w:rsid w:val="00D46057"/>
    <w:rsid w:val="00D4608B"/>
    <w:rsid w:val="00D46156"/>
    <w:rsid w:val="00D461DF"/>
    <w:rsid w:val="00D463B5"/>
    <w:rsid w:val="00D4644B"/>
    <w:rsid w:val="00D464DB"/>
    <w:rsid w:val="00D46543"/>
    <w:rsid w:val="00D46617"/>
    <w:rsid w:val="00D46709"/>
    <w:rsid w:val="00D46937"/>
    <w:rsid w:val="00D469AC"/>
    <w:rsid w:val="00D46A26"/>
    <w:rsid w:val="00D46FCB"/>
    <w:rsid w:val="00D47046"/>
    <w:rsid w:val="00D47382"/>
    <w:rsid w:val="00D473C8"/>
    <w:rsid w:val="00D473D8"/>
    <w:rsid w:val="00D47433"/>
    <w:rsid w:val="00D47530"/>
    <w:rsid w:val="00D4764F"/>
    <w:rsid w:val="00D47678"/>
    <w:rsid w:val="00D476C4"/>
    <w:rsid w:val="00D47B73"/>
    <w:rsid w:val="00D47BC4"/>
    <w:rsid w:val="00D47DDB"/>
    <w:rsid w:val="00D47E06"/>
    <w:rsid w:val="00D47E41"/>
    <w:rsid w:val="00D50079"/>
    <w:rsid w:val="00D501A6"/>
    <w:rsid w:val="00D501C0"/>
    <w:rsid w:val="00D505F8"/>
    <w:rsid w:val="00D506DA"/>
    <w:rsid w:val="00D508F5"/>
    <w:rsid w:val="00D50B1B"/>
    <w:rsid w:val="00D50B33"/>
    <w:rsid w:val="00D50B97"/>
    <w:rsid w:val="00D50DC8"/>
    <w:rsid w:val="00D50E30"/>
    <w:rsid w:val="00D510BF"/>
    <w:rsid w:val="00D511EC"/>
    <w:rsid w:val="00D51331"/>
    <w:rsid w:val="00D513D2"/>
    <w:rsid w:val="00D515F1"/>
    <w:rsid w:val="00D51869"/>
    <w:rsid w:val="00D51999"/>
    <w:rsid w:val="00D51C29"/>
    <w:rsid w:val="00D51CE0"/>
    <w:rsid w:val="00D51CE4"/>
    <w:rsid w:val="00D51D82"/>
    <w:rsid w:val="00D51ECF"/>
    <w:rsid w:val="00D51FA4"/>
    <w:rsid w:val="00D5224B"/>
    <w:rsid w:val="00D52501"/>
    <w:rsid w:val="00D52580"/>
    <w:rsid w:val="00D52878"/>
    <w:rsid w:val="00D5299B"/>
    <w:rsid w:val="00D52C01"/>
    <w:rsid w:val="00D52D81"/>
    <w:rsid w:val="00D52E85"/>
    <w:rsid w:val="00D5304D"/>
    <w:rsid w:val="00D53096"/>
    <w:rsid w:val="00D530A8"/>
    <w:rsid w:val="00D53121"/>
    <w:rsid w:val="00D5324A"/>
    <w:rsid w:val="00D532D5"/>
    <w:rsid w:val="00D53487"/>
    <w:rsid w:val="00D53802"/>
    <w:rsid w:val="00D53B17"/>
    <w:rsid w:val="00D53D31"/>
    <w:rsid w:val="00D53EBA"/>
    <w:rsid w:val="00D54094"/>
    <w:rsid w:val="00D541AC"/>
    <w:rsid w:val="00D54231"/>
    <w:rsid w:val="00D54347"/>
    <w:rsid w:val="00D544B3"/>
    <w:rsid w:val="00D544DD"/>
    <w:rsid w:val="00D5452F"/>
    <w:rsid w:val="00D54614"/>
    <w:rsid w:val="00D54914"/>
    <w:rsid w:val="00D54A03"/>
    <w:rsid w:val="00D54B5D"/>
    <w:rsid w:val="00D54BC6"/>
    <w:rsid w:val="00D54F14"/>
    <w:rsid w:val="00D54F5A"/>
    <w:rsid w:val="00D54FE6"/>
    <w:rsid w:val="00D5509E"/>
    <w:rsid w:val="00D551B6"/>
    <w:rsid w:val="00D55271"/>
    <w:rsid w:val="00D55279"/>
    <w:rsid w:val="00D55498"/>
    <w:rsid w:val="00D555BD"/>
    <w:rsid w:val="00D557BC"/>
    <w:rsid w:val="00D55848"/>
    <w:rsid w:val="00D55B5A"/>
    <w:rsid w:val="00D55C56"/>
    <w:rsid w:val="00D55D5E"/>
    <w:rsid w:val="00D55E1E"/>
    <w:rsid w:val="00D55E88"/>
    <w:rsid w:val="00D56062"/>
    <w:rsid w:val="00D560D4"/>
    <w:rsid w:val="00D56160"/>
    <w:rsid w:val="00D5618B"/>
    <w:rsid w:val="00D561F4"/>
    <w:rsid w:val="00D56258"/>
    <w:rsid w:val="00D56288"/>
    <w:rsid w:val="00D562D4"/>
    <w:rsid w:val="00D56389"/>
    <w:rsid w:val="00D56570"/>
    <w:rsid w:val="00D56584"/>
    <w:rsid w:val="00D565DC"/>
    <w:rsid w:val="00D566D1"/>
    <w:rsid w:val="00D56773"/>
    <w:rsid w:val="00D5689C"/>
    <w:rsid w:val="00D568E9"/>
    <w:rsid w:val="00D56914"/>
    <w:rsid w:val="00D56BA9"/>
    <w:rsid w:val="00D56BFB"/>
    <w:rsid w:val="00D56D7E"/>
    <w:rsid w:val="00D56EC9"/>
    <w:rsid w:val="00D57088"/>
    <w:rsid w:val="00D57196"/>
    <w:rsid w:val="00D573DA"/>
    <w:rsid w:val="00D574B3"/>
    <w:rsid w:val="00D575E4"/>
    <w:rsid w:val="00D577ED"/>
    <w:rsid w:val="00D57892"/>
    <w:rsid w:val="00D57AB7"/>
    <w:rsid w:val="00D57BDA"/>
    <w:rsid w:val="00D57C4E"/>
    <w:rsid w:val="00D57CCF"/>
    <w:rsid w:val="00D57DC8"/>
    <w:rsid w:val="00D57E40"/>
    <w:rsid w:val="00D57E49"/>
    <w:rsid w:val="00D57F29"/>
    <w:rsid w:val="00D600A6"/>
    <w:rsid w:val="00D6010D"/>
    <w:rsid w:val="00D60132"/>
    <w:rsid w:val="00D60258"/>
    <w:rsid w:val="00D602F8"/>
    <w:rsid w:val="00D605C6"/>
    <w:rsid w:val="00D60638"/>
    <w:rsid w:val="00D606C2"/>
    <w:rsid w:val="00D606CE"/>
    <w:rsid w:val="00D60A14"/>
    <w:rsid w:val="00D60CC6"/>
    <w:rsid w:val="00D60CD3"/>
    <w:rsid w:val="00D60CF6"/>
    <w:rsid w:val="00D60DC1"/>
    <w:rsid w:val="00D60E3F"/>
    <w:rsid w:val="00D60FAD"/>
    <w:rsid w:val="00D6128B"/>
    <w:rsid w:val="00D61308"/>
    <w:rsid w:val="00D6139E"/>
    <w:rsid w:val="00D613A4"/>
    <w:rsid w:val="00D615DD"/>
    <w:rsid w:val="00D61653"/>
    <w:rsid w:val="00D616CC"/>
    <w:rsid w:val="00D61913"/>
    <w:rsid w:val="00D6192B"/>
    <w:rsid w:val="00D619DA"/>
    <w:rsid w:val="00D61CB0"/>
    <w:rsid w:val="00D61FC7"/>
    <w:rsid w:val="00D6211C"/>
    <w:rsid w:val="00D62126"/>
    <w:rsid w:val="00D624A4"/>
    <w:rsid w:val="00D624B3"/>
    <w:rsid w:val="00D624FB"/>
    <w:rsid w:val="00D6257D"/>
    <w:rsid w:val="00D6272B"/>
    <w:rsid w:val="00D6273C"/>
    <w:rsid w:val="00D62763"/>
    <w:rsid w:val="00D627A1"/>
    <w:rsid w:val="00D6299D"/>
    <w:rsid w:val="00D62B16"/>
    <w:rsid w:val="00D62BD1"/>
    <w:rsid w:val="00D62C45"/>
    <w:rsid w:val="00D62C81"/>
    <w:rsid w:val="00D62CBE"/>
    <w:rsid w:val="00D62F70"/>
    <w:rsid w:val="00D62F79"/>
    <w:rsid w:val="00D62F99"/>
    <w:rsid w:val="00D632BE"/>
    <w:rsid w:val="00D632E3"/>
    <w:rsid w:val="00D636C0"/>
    <w:rsid w:val="00D6377E"/>
    <w:rsid w:val="00D63A0A"/>
    <w:rsid w:val="00D63A1A"/>
    <w:rsid w:val="00D63B4C"/>
    <w:rsid w:val="00D63D30"/>
    <w:rsid w:val="00D63F6E"/>
    <w:rsid w:val="00D64082"/>
    <w:rsid w:val="00D64150"/>
    <w:rsid w:val="00D64151"/>
    <w:rsid w:val="00D64248"/>
    <w:rsid w:val="00D642A5"/>
    <w:rsid w:val="00D6462E"/>
    <w:rsid w:val="00D64847"/>
    <w:rsid w:val="00D648E5"/>
    <w:rsid w:val="00D64B2D"/>
    <w:rsid w:val="00D64D2C"/>
    <w:rsid w:val="00D64DC2"/>
    <w:rsid w:val="00D64E81"/>
    <w:rsid w:val="00D65046"/>
    <w:rsid w:val="00D6517C"/>
    <w:rsid w:val="00D6530E"/>
    <w:rsid w:val="00D654CE"/>
    <w:rsid w:val="00D654D3"/>
    <w:rsid w:val="00D65656"/>
    <w:rsid w:val="00D65724"/>
    <w:rsid w:val="00D65996"/>
    <w:rsid w:val="00D65DBE"/>
    <w:rsid w:val="00D65E22"/>
    <w:rsid w:val="00D6606D"/>
    <w:rsid w:val="00D6620B"/>
    <w:rsid w:val="00D662C1"/>
    <w:rsid w:val="00D66439"/>
    <w:rsid w:val="00D66818"/>
    <w:rsid w:val="00D66852"/>
    <w:rsid w:val="00D66859"/>
    <w:rsid w:val="00D6686B"/>
    <w:rsid w:val="00D66A01"/>
    <w:rsid w:val="00D66A12"/>
    <w:rsid w:val="00D66BD2"/>
    <w:rsid w:val="00D66C46"/>
    <w:rsid w:val="00D66CD8"/>
    <w:rsid w:val="00D672E4"/>
    <w:rsid w:val="00D6738F"/>
    <w:rsid w:val="00D67573"/>
    <w:rsid w:val="00D67C6A"/>
    <w:rsid w:val="00D67CEA"/>
    <w:rsid w:val="00D67DC0"/>
    <w:rsid w:val="00D67E10"/>
    <w:rsid w:val="00D67E20"/>
    <w:rsid w:val="00D67F06"/>
    <w:rsid w:val="00D67F08"/>
    <w:rsid w:val="00D67F9C"/>
    <w:rsid w:val="00D70071"/>
    <w:rsid w:val="00D70122"/>
    <w:rsid w:val="00D70215"/>
    <w:rsid w:val="00D702EE"/>
    <w:rsid w:val="00D704C1"/>
    <w:rsid w:val="00D7097B"/>
    <w:rsid w:val="00D70A09"/>
    <w:rsid w:val="00D70C01"/>
    <w:rsid w:val="00D70EEF"/>
    <w:rsid w:val="00D70F98"/>
    <w:rsid w:val="00D70FBE"/>
    <w:rsid w:val="00D70FDA"/>
    <w:rsid w:val="00D71127"/>
    <w:rsid w:val="00D7153C"/>
    <w:rsid w:val="00D718A3"/>
    <w:rsid w:val="00D71B89"/>
    <w:rsid w:val="00D71C8F"/>
    <w:rsid w:val="00D71D53"/>
    <w:rsid w:val="00D71F13"/>
    <w:rsid w:val="00D723FB"/>
    <w:rsid w:val="00D7243D"/>
    <w:rsid w:val="00D72531"/>
    <w:rsid w:val="00D725B3"/>
    <w:rsid w:val="00D725D6"/>
    <w:rsid w:val="00D72600"/>
    <w:rsid w:val="00D7261F"/>
    <w:rsid w:val="00D7277A"/>
    <w:rsid w:val="00D72ACF"/>
    <w:rsid w:val="00D72B62"/>
    <w:rsid w:val="00D72DAF"/>
    <w:rsid w:val="00D72E68"/>
    <w:rsid w:val="00D73091"/>
    <w:rsid w:val="00D731CB"/>
    <w:rsid w:val="00D7335C"/>
    <w:rsid w:val="00D73427"/>
    <w:rsid w:val="00D73497"/>
    <w:rsid w:val="00D738C1"/>
    <w:rsid w:val="00D738CE"/>
    <w:rsid w:val="00D738D2"/>
    <w:rsid w:val="00D739E9"/>
    <w:rsid w:val="00D739F4"/>
    <w:rsid w:val="00D73AD4"/>
    <w:rsid w:val="00D73B10"/>
    <w:rsid w:val="00D73CD9"/>
    <w:rsid w:val="00D73DBD"/>
    <w:rsid w:val="00D73E36"/>
    <w:rsid w:val="00D74101"/>
    <w:rsid w:val="00D743C1"/>
    <w:rsid w:val="00D744A0"/>
    <w:rsid w:val="00D744F4"/>
    <w:rsid w:val="00D747C9"/>
    <w:rsid w:val="00D74800"/>
    <w:rsid w:val="00D748CD"/>
    <w:rsid w:val="00D748D6"/>
    <w:rsid w:val="00D748F2"/>
    <w:rsid w:val="00D7499A"/>
    <w:rsid w:val="00D749AA"/>
    <w:rsid w:val="00D74A98"/>
    <w:rsid w:val="00D74DCE"/>
    <w:rsid w:val="00D74DFD"/>
    <w:rsid w:val="00D74E51"/>
    <w:rsid w:val="00D74E82"/>
    <w:rsid w:val="00D74F76"/>
    <w:rsid w:val="00D74F7D"/>
    <w:rsid w:val="00D75057"/>
    <w:rsid w:val="00D750F9"/>
    <w:rsid w:val="00D751EC"/>
    <w:rsid w:val="00D75261"/>
    <w:rsid w:val="00D752C7"/>
    <w:rsid w:val="00D754B9"/>
    <w:rsid w:val="00D758DE"/>
    <w:rsid w:val="00D75E11"/>
    <w:rsid w:val="00D7625D"/>
    <w:rsid w:val="00D768FE"/>
    <w:rsid w:val="00D76B59"/>
    <w:rsid w:val="00D76D5C"/>
    <w:rsid w:val="00D76E04"/>
    <w:rsid w:val="00D77210"/>
    <w:rsid w:val="00D7733F"/>
    <w:rsid w:val="00D7750F"/>
    <w:rsid w:val="00D7754D"/>
    <w:rsid w:val="00D7754E"/>
    <w:rsid w:val="00D775F4"/>
    <w:rsid w:val="00D776B6"/>
    <w:rsid w:val="00D7787E"/>
    <w:rsid w:val="00D778CB"/>
    <w:rsid w:val="00D77A57"/>
    <w:rsid w:val="00D77D0A"/>
    <w:rsid w:val="00D77E7B"/>
    <w:rsid w:val="00D77E80"/>
    <w:rsid w:val="00D77ECC"/>
    <w:rsid w:val="00D80199"/>
    <w:rsid w:val="00D802D3"/>
    <w:rsid w:val="00D803C3"/>
    <w:rsid w:val="00D803D1"/>
    <w:rsid w:val="00D803F2"/>
    <w:rsid w:val="00D804CE"/>
    <w:rsid w:val="00D805CB"/>
    <w:rsid w:val="00D80D43"/>
    <w:rsid w:val="00D80E78"/>
    <w:rsid w:val="00D80E89"/>
    <w:rsid w:val="00D80EFE"/>
    <w:rsid w:val="00D80F3D"/>
    <w:rsid w:val="00D812E4"/>
    <w:rsid w:val="00D8131C"/>
    <w:rsid w:val="00D8140D"/>
    <w:rsid w:val="00D8146F"/>
    <w:rsid w:val="00D81492"/>
    <w:rsid w:val="00D81562"/>
    <w:rsid w:val="00D81567"/>
    <w:rsid w:val="00D81658"/>
    <w:rsid w:val="00D81718"/>
    <w:rsid w:val="00D817D5"/>
    <w:rsid w:val="00D81838"/>
    <w:rsid w:val="00D81959"/>
    <w:rsid w:val="00D81AF9"/>
    <w:rsid w:val="00D81EBA"/>
    <w:rsid w:val="00D82026"/>
    <w:rsid w:val="00D8205A"/>
    <w:rsid w:val="00D8206E"/>
    <w:rsid w:val="00D821B3"/>
    <w:rsid w:val="00D823E4"/>
    <w:rsid w:val="00D8247D"/>
    <w:rsid w:val="00D8253D"/>
    <w:rsid w:val="00D8265D"/>
    <w:rsid w:val="00D829AE"/>
    <w:rsid w:val="00D82A05"/>
    <w:rsid w:val="00D82B3E"/>
    <w:rsid w:val="00D82BCE"/>
    <w:rsid w:val="00D82C66"/>
    <w:rsid w:val="00D82D74"/>
    <w:rsid w:val="00D830D3"/>
    <w:rsid w:val="00D83379"/>
    <w:rsid w:val="00D83516"/>
    <w:rsid w:val="00D835F5"/>
    <w:rsid w:val="00D83649"/>
    <w:rsid w:val="00D83915"/>
    <w:rsid w:val="00D83927"/>
    <w:rsid w:val="00D839A8"/>
    <w:rsid w:val="00D83B00"/>
    <w:rsid w:val="00D83B34"/>
    <w:rsid w:val="00D83B7C"/>
    <w:rsid w:val="00D83C03"/>
    <w:rsid w:val="00D83F3B"/>
    <w:rsid w:val="00D8406E"/>
    <w:rsid w:val="00D842BB"/>
    <w:rsid w:val="00D842DE"/>
    <w:rsid w:val="00D84365"/>
    <w:rsid w:val="00D843B5"/>
    <w:rsid w:val="00D843DE"/>
    <w:rsid w:val="00D843E2"/>
    <w:rsid w:val="00D845F4"/>
    <w:rsid w:val="00D847F4"/>
    <w:rsid w:val="00D848F9"/>
    <w:rsid w:val="00D84B52"/>
    <w:rsid w:val="00D84D5E"/>
    <w:rsid w:val="00D84E02"/>
    <w:rsid w:val="00D84ED9"/>
    <w:rsid w:val="00D85150"/>
    <w:rsid w:val="00D852F2"/>
    <w:rsid w:val="00D85511"/>
    <w:rsid w:val="00D856C0"/>
    <w:rsid w:val="00D857B3"/>
    <w:rsid w:val="00D85827"/>
    <w:rsid w:val="00D858EB"/>
    <w:rsid w:val="00D85E17"/>
    <w:rsid w:val="00D86064"/>
    <w:rsid w:val="00D8609B"/>
    <w:rsid w:val="00D8618A"/>
    <w:rsid w:val="00D861DB"/>
    <w:rsid w:val="00D864AE"/>
    <w:rsid w:val="00D865E3"/>
    <w:rsid w:val="00D86605"/>
    <w:rsid w:val="00D866CF"/>
    <w:rsid w:val="00D86730"/>
    <w:rsid w:val="00D867FA"/>
    <w:rsid w:val="00D86C06"/>
    <w:rsid w:val="00D86C2B"/>
    <w:rsid w:val="00D86CF9"/>
    <w:rsid w:val="00D86D67"/>
    <w:rsid w:val="00D86D9F"/>
    <w:rsid w:val="00D86EE2"/>
    <w:rsid w:val="00D86F3F"/>
    <w:rsid w:val="00D86FEC"/>
    <w:rsid w:val="00D87010"/>
    <w:rsid w:val="00D870A0"/>
    <w:rsid w:val="00D8714F"/>
    <w:rsid w:val="00D87162"/>
    <w:rsid w:val="00D871C0"/>
    <w:rsid w:val="00D87259"/>
    <w:rsid w:val="00D8726C"/>
    <w:rsid w:val="00D8729B"/>
    <w:rsid w:val="00D87427"/>
    <w:rsid w:val="00D874D3"/>
    <w:rsid w:val="00D874D5"/>
    <w:rsid w:val="00D87638"/>
    <w:rsid w:val="00D87692"/>
    <w:rsid w:val="00D87923"/>
    <w:rsid w:val="00D87DD2"/>
    <w:rsid w:val="00D87FFE"/>
    <w:rsid w:val="00D900D9"/>
    <w:rsid w:val="00D90205"/>
    <w:rsid w:val="00D9058B"/>
    <w:rsid w:val="00D90603"/>
    <w:rsid w:val="00D907CD"/>
    <w:rsid w:val="00D90B43"/>
    <w:rsid w:val="00D90E25"/>
    <w:rsid w:val="00D90E64"/>
    <w:rsid w:val="00D90F48"/>
    <w:rsid w:val="00D90F7F"/>
    <w:rsid w:val="00D9106D"/>
    <w:rsid w:val="00D91370"/>
    <w:rsid w:val="00D9160E"/>
    <w:rsid w:val="00D91676"/>
    <w:rsid w:val="00D916C7"/>
    <w:rsid w:val="00D91D39"/>
    <w:rsid w:val="00D91D52"/>
    <w:rsid w:val="00D91D7E"/>
    <w:rsid w:val="00D91D93"/>
    <w:rsid w:val="00D91EA3"/>
    <w:rsid w:val="00D92016"/>
    <w:rsid w:val="00D9201B"/>
    <w:rsid w:val="00D9219A"/>
    <w:rsid w:val="00D921CA"/>
    <w:rsid w:val="00D92411"/>
    <w:rsid w:val="00D9251C"/>
    <w:rsid w:val="00D929D5"/>
    <w:rsid w:val="00D92BFE"/>
    <w:rsid w:val="00D92C6F"/>
    <w:rsid w:val="00D92C92"/>
    <w:rsid w:val="00D92D78"/>
    <w:rsid w:val="00D92DBB"/>
    <w:rsid w:val="00D92F3F"/>
    <w:rsid w:val="00D93039"/>
    <w:rsid w:val="00D93044"/>
    <w:rsid w:val="00D9317E"/>
    <w:rsid w:val="00D931A3"/>
    <w:rsid w:val="00D931BF"/>
    <w:rsid w:val="00D931F2"/>
    <w:rsid w:val="00D931FE"/>
    <w:rsid w:val="00D93355"/>
    <w:rsid w:val="00D933F8"/>
    <w:rsid w:val="00D9353E"/>
    <w:rsid w:val="00D936AE"/>
    <w:rsid w:val="00D936B3"/>
    <w:rsid w:val="00D937B5"/>
    <w:rsid w:val="00D937C7"/>
    <w:rsid w:val="00D937E0"/>
    <w:rsid w:val="00D93A2B"/>
    <w:rsid w:val="00D93A76"/>
    <w:rsid w:val="00D93CA8"/>
    <w:rsid w:val="00D93CDC"/>
    <w:rsid w:val="00D93D2D"/>
    <w:rsid w:val="00D93D74"/>
    <w:rsid w:val="00D93E42"/>
    <w:rsid w:val="00D940C0"/>
    <w:rsid w:val="00D9412B"/>
    <w:rsid w:val="00D94169"/>
    <w:rsid w:val="00D944CE"/>
    <w:rsid w:val="00D9450F"/>
    <w:rsid w:val="00D94569"/>
    <w:rsid w:val="00D94676"/>
    <w:rsid w:val="00D949CD"/>
    <w:rsid w:val="00D94A04"/>
    <w:rsid w:val="00D94A45"/>
    <w:rsid w:val="00D94E3C"/>
    <w:rsid w:val="00D951B8"/>
    <w:rsid w:val="00D951C2"/>
    <w:rsid w:val="00D95473"/>
    <w:rsid w:val="00D956E2"/>
    <w:rsid w:val="00D95719"/>
    <w:rsid w:val="00D95887"/>
    <w:rsid w:val="00D95A38"/>
    <w:rsid w:val="00D95E2C"/>
    <w:rsid w:val="00D95F00"/>
    <w:rsid w:val="00D95F74"/>
    <w:rsid w:val="00D95F82"/>
    <w:rsid w:val="00D95F85"/>
    <w:rsid w:val="00D9605A"/>
    <w:rsid w:val="00D960DE"/>
    <w:rsid w:val="00D9652C"/>
    <w:rsid w:val="00D96709"/>
    <w:rsid w:val="00D967AF"/>
    <w:rsid w:val="00D9689E"/>
    <w:rsid w:val="00D96C78"/>
    <w:rsid w:val="00D96FF6"/>
    <w:rsid w:val="00D972B0"/>
    <w:rsid w:val="00D97576"/>
    <w:rsid w:val="00D97700"/>
    <w:rsid w:val="00D979B6"/>
    <w:rsid w:val="00D97AE5"/>
    <w:rsid w:val="00D97CA7"/>
    <w:rsid w:val="00D97CD6"/>
    <w:rsid w:val="00D97DF2"/>
    <w:rsid w:val="00D97E2E"/>
    <w:rsid w:val="00D97EA3"/>
    <w:rsid w:val="00D97EF0"/>
    <w:rsid w:val="00DA00E8"/>
    <w:rsid w:val="00DA01AB"/>
    <w:rsid w:val="00DA04F0"/>
    <w:rsid w:val="00DA0B12"/>
    <w:rsid w:val="00DA0B38"/>
    <w:rsid w:val="00DA0CBD"/>
    <w:rsid w:val="00DA0D1D"/>
    <w:rsid w:val="00DA0E88"/>
    <w:rsid w:val="00DA1126"/>
    <w:rsid w:val="00DA1198"/>
    <w:rsid w:val="00DA11ED"/>
    <w:rsid w:val="00DA1379"/>
    <w:rsid w:val="00DA14A4"/>
    <w:rsid w:val="00DA15E9"/>
    <w:rsid w:val="00DA170B"/>
    <w:rsid w:val="00DA17D1"/>
    <w:rsid w:val="00DA18E9"/>
    <w:rsid w:val="00DA19B5"/>
    <w:rsid w:val="00DA1B33"/>
    <w:rsid w:val="00DA1BDC"/>
    <w:rsid w:val="00DA1C56"/>
    <w:rsid w:val="00DA1EE9"/>
    <w:rsid w:val="00DA209D"/>
    <w:rsid w:val="00DA212A"/>
    <w:rsid w:val="00DA2146"/>
    <w:rsid w:val="00DA2222"/>
    <w:rsid w:val="00DA23FB"/>
    <w:rsid w:val="00DA240A"/>
    <w:rsid w:val="00DA240B"/>
    <w:rsid w:val="00DA2446"/>
    <w:rsid w:val="00DA257F"/>
    <w:rsid w:val="00DA2642"/>
    <w:rsid w:val="00DA264D"/>
    <w:rsid w:val="00DA26D4"/>
    <w:rsid w:val="00DA2BC1"/>
    <w:rsid w:val="00DA2CB0"/>
    <w:rsid w:val="00DA2D11"/>
    <w:rsid w:val="00DA2DC1"/>
    <w:rsid w:val="00DA2F16"/>
    <w:rsid w:val="00DA311C"/>
    <w:rsid w:val="00DA343D"/>
    <w:rsid w:val="00DA3505"/>
    <w:rsid w:val="00DA363E"/>
    <w:rsid w:val="00DA367A"/>
    <w:rsid w:val="00DA36D0"/>
    <w:rsid w:val="00DA375F"/>
    <w:rsid w:val="00DA3CE4"/>
    <w:rsid w:val="00DA3E32"/>
    <w:rsid w:val="00DA3FCD"/>
    <w:rsid w:val="00DA42EF"/>
    <w:rsid w:val="00DA43F8"/>
    <w:rsid w:val="00DA444F"/>
    <w:rsid w:val="00DA44BA"/>
    <w:rsid w:val="00DA4610"/>
    <w:rsid w:val="00DA469A"/>
    <w:rsid w:val="00DA46FD"/>
    <w:rsid w:val="00DA479A"/>
    <w:rsid w:val="00DA47B8"/>
    <w:rsid w:val="00DA4836"/>
    <w:rsid w:val="00DA4857"/>
    <w:rsid w:val="00DA4892"/>
    <w:rsid w:val="00DA4C77"/>
    <w:rsid w:val="00DA4CB2"/>
    <w:rsid w:val="00DA4CFD"/>
    <w:rsid w:val="00DA5007"/>
    <w:rsid w:val="00DA5357"/>
    <w:rsid w:val="00DA53B1"/>
    <w:rsid w:val="00DA5571"/>
    <w:rsid w:val="00DA55F1"/>
    <w:rsid w:val="00DA55FF"/>
    <w:rsid w:val="00DA56DC"/>
    <w:rsid w:val="00DA5A68"/>
    <w:rsid w:val="00DA5A82"/>
    <w:rsid w:val="00DA5BD3"/>
    <w:rsid w:val="00DA5D4A"/>
    <w:rsid w:val="00DA5DBB"/>
    <w:rsid w:val="00DA5DDA"/>
    <w:rsid w:val="00DA5E74"/>
    <w:rsid w:val="00DA5F7F"/>
    <w:rsid w:val="00DA6263"/>
    <w:rsid w:val="00DA66AD"/>
    <w:rsid w:val="00DA68EC"/>
    <w:rsid w:val="00DA6BE0"/>
    <w:rsid w:val="00DA6C54"/>
    <w:rsid w:val="00DA6CE6"/>
    <w:rsid w:val="00DA7141"/>
    <w:rsid w:val="00DA72CA"/>
    <w:rsid w:val="00DA7321"/>
    <w:rsid w:val="00DA75F7"/>
    <w:rsid w:val="00DA78B3"/>
    <w:rsid w:val="00DA799B"/>
    <w:rsid w:val="00DA79D0"/>
    <w:rsid w:val="00DA7C8F"/>
    <w:rsid w:val="00DA7DB2"/>
    <w:rsid w:val="00DB0035"/>
    <w:rsid w:val="00DB03DA"/>
    <w:rsid w:val="00DB050B"/>
    <w:rsid w:val="00DB06D1"/>
    <w:rsid w:val="00DB0776"/>
    <w:rsid w:val="00DB07AB"/>
    <w:rsid w:val="00DB086D"/>
    <w:rsid w:val="00DB0981"/>
    <w:rsid w:val="00DB0A10"/>
    <w:rsid w:val="00DB0B17"/>
    <w:rsid w:val="00DB0B4D"/>
    <w:rsid w:val="00DB0B8F"/>
    <w:rsid w:val="00DB0D8D"/>
    <w:rsid w:val="00DB1062"/>
    <w:rsid w:val="00DB106A"/>
    <w:rsid w:val="00DB117A"/>
    <w:rsid w:val="00DB1270"/>
    <w:rsid w:val="00DB1507"/>
    <w:rsid w:val="00DB15F7"/>
    <w:rsid w:val="00DB163E"/>
    <w:rsid w:val="00DB1718"/>
    <w:rsid w:val="00DB1913"/>
    <w:rsid w:val="00DB19E8"/>
    <w:rsid w:val="00DB19F9"/>
    <w:rsid w:val="00DB1BC4"/>
    <w:rsid w:val="00DB1CA3"/>
    <w:rsid w:val="00DB1CA7"/>
    <w:rsid w:val="00DB1D08"/>
    <w:rsid w:val="00DB1E01"/>
    <w:rsid w:val="00DB1F1B"/>
    <w:rsid w:val="00DB225F"/>
    <w:rsid w:val="00DB22A0"/>
    <w:rsid w:val="00DB235D"/>
    <w:rsid w:val="00DB237D"/>
    <w:rsid w:val="00DB239A"/>
    <w:rsid w:val="00DB23FC"/>
    <w:rsid w:val="00DB276C"/>
    <w:rsid w:val="00DB28A2"/>
    <w:rsid w:val="00DB28E8"/>
    <w:rsid w:val="00DB2AD7"/>
    <w:rsid w:val="00DB2BA7"/>
    <w:rsid w:val="00DB2D64"/>
    <w:rsid w:val="00DB3353"/>
    <w:rsid w:val="00DB33EF"/>
    <w:rsid w:val="00DB345F"/>
    <w:rsid w:val="00DB351F"/>
    <w:rsid w:val="00DB3C1C"/>
    <w:rsid w:val="00DB3E72"/>
    <w:rsid w:val="00DB3E9E"/>
    <w:rsid w:val="00DB4041"/>
    <w:rsid w:val="00DB41B2"/>
    <w:rsid w:val="00DB41F1"/>
    <w:rsid w:val="00DB42B9"/>
    <w:rsid w:val="00DB43EA"/>
    <w:rsid w:val="00DB450A"/>
    <w:rsid w:val="00DB45BF"/>
    <w:rsid w:val="00DB4605"/>
    <w:rsid w:val="00DB47AC"/>
    <w:rsid w:val="00DB481D"/>
    <w:rsid w:val="00DB485D"/>
    <w:rsid w:val="00DB48DC"/>
    <w:rsid w:val="00DB4A6B"/>
    <w:rsid w:val="00DB4AC1"/>
    <w:rsid w:val="00DB4B23"/>
    <w:rsid w:val="00DB4EE5"/>
    <w:rsid w:val="00DB4F45"/>
    <w:rsid w:val="00DB4FF7"/>
    <w:rsid w:val="00DB5018"/>
    <w:rsid w:val="00DB50B9"/>
    <w:rsid w:val="00DB511C"/>
    <w:rsid w:val="00DB517A"/>
    <w:rsid w:val="00DB5257"/>
    <w:rsid w:val="00DB5279"/>
    <w:rsid w:val="00DB5333"/>
    <w:rsid w:val="00DB534F"/>
    <w:rsid w:val="00DB5371"/>
    <w:rsid w:val="00DB53A1"/>
    <w:rsid w:val="00DB53BA"/>
    <w:rsid w:val="00DB554B"/>
    <w:rsid w:val="00DB56D9"/>
    <w:rsid w:val="00DB5821"/>
    <w:rsid w:val="00DB5ABB"/>
    <w:rsid w:val="00DB5AD2"/>
    <w:rsid w:val="00DB5BAB"/>
    <w:rsid w:val="00DB5E04"/>
    <w:rsid w:val="00DB5E90"/>
    <w:rsid w:val="00DB5EC9"/>
    <w:rsid w:val="00DB5F52"/>
    <w:rsid w:val="00DB6073"/>
    <w:rsid w:val="00DB6208"/>
    <w:rsid w:val="00DB63C9"/>
    <w:rsid w:val="00DB6405"/>
    <w:rsid w:val="00DB6486"/>
    <w:rsid w:val="00DB6532"/>
    <w:rsid w:val="00DB6594"/>
    <w:rsid w:val="00DB66F4"/>
    <w:rsid w:val="00DB6705"/>
    <w:rsid w:val="00DB690E"/>
    <w:rsid w:val="00DB6A59"/>
    <w:rsid w:val="00DB6C5C"/>
    <w:rsid w:val="00DB6D63"/>
    <w:rsid w:val="00DB7103"/>
    <w:rsid w:val="00DB714E"/>
    <w:rsid w:val="00DB7185"/>
    <w:rsid w:val="00DB71AE"/>
    <w:rsid w:val="00DB751F"/>
    <w:rsid w:val="00DB75C9"/>
    <w:rsid w:val="00DB75FB"/>
    <w:rsid w:val="00DB7607"/>
    <w:rsid w:val="00DB764B"/>
    <w:rsid w:val="00DB77EE"/>
    <w:rsid w:val="00DB788F"/>
    <w:rsid w:val="00DB793E"/>
    <w:rsid w:val="00DB7BE2"/>
    <w:rsid w:val="00DB7C6D"/>
    <w:rsid w:val="00DB7EE9"/>
    <w:rsid w:val="00DB7FBE"/>
    <w:rsid w:val="00DC0037"/>
    <w:rsid w:val="00DC015C"/>
    <w:rsid w:val="00DC01CD"/>
    <w:rsid w:val="00DC0410"/>
    <w:rsid w:val="00DC051B"/>
    <w:rsid w:val="00DC073C"/>
    <w:rsid w:val="00DC090B"/>
    <w:rsid w:val="00DC0D8C"/>
    <w:rsid w:val="00DC0E0F"/>
    <w:rsid w:val="00DC0FD2"/>
    <w:rsid w:val="00DC0FE2"/>
    <w:rsid w:val="00DC12D5"/>
    <w:rsid w:val="00DC147A"/>
    <w:rsid w:val="00DC14FE"/>
    <w:rsid w:val="00DC150B"/>
    <w:rsid w:val="00DC15CA"/>
    <w:rsid w:val="00DC162D"/>
    <w:rsid w:val="00DC1702"/>
    <w:rsid w:val="00DC1CE9"/>
    <w:rsid w:val="00DC1D23"/>
    <w:rsid w:val="00DC21F1"/>
    <w:rsid w:val="00DC22E5"/>
    <w:rsid w:val="00DC26FF"/>
    <w:rsid w:val="00DC2708"/>
    <w:rsid w:val="00DC28D0"/>
    <w:rsid w:val="00DC29C7"/>
    <w:rsid w:val="00DC2CD2"/>
    <w:rsid w:val="00DC2D5F"/>
    <w:rsid w:val="00DC2F74"/>
    <w:rsid w:val="00DC3073"/>
    <w:rsid w:val="00DC3243"/>
    <w:rsid w:val="00DC3289"/>
    <w:rsid w:val="00DC328C"/>
    <w:rsid w:val="00DC334C"/>
    <w:rsid w:val="00DC3501"/>
    <w:rsid w:val="00DC355F"/>
    <w:rsid w:val="00DC3A7B"/>
    <w:rsid w:val="00DC3B8A"/>
    <w:rsid w:val="00DC3CDF"/>
    <w:rsid w:val="00DC3D41"/>
    <w:rsid w:val="00DC4123"/>
    <w:rsid w:val="00DC4149"/>
    <w:rsid w:val="00DC43D5"/>
    <w:rsid w:val="00DC440A"/>
    <w:rsid w:val="00DC44B3"/>
    <w:rsid w:val="00DC44D5"/>
    <w:rsid w:val="00DC470A"/>
    <w:rsid w:val="00DC475E"/>
    <w:rsid w:val="00DC486B"/>
    <w:rsid w:val="00DC4967"/>
    <w:rsid w:val="00DC49B1"/>
    <w:rsid w:val="00DC4C89"/>
    <w:rsid w:val="00DC4D26"/>
    <w:rsid w:val="00DC4F62"/>
    <w:rsid w:val="00DC4FD3"/>
    <w:rsid w:val="00DC53F2"/>
    <w:rsid w:val="00DC5408"/>
    <w:rsid w:val="00DC5492"/>
    <w:rsid w:val="00DC54E0"/>
    <w:rsid w:val="00DC559D"/>
    <w:rsid w:val="00DC560F"/>
    <w:rsid w:val="00DC5A59"/>
    <w:rsid w:val="00DC5BD0"/>
    <w:rsid w:val="00DC5BEF"/>
    <w:rsid w:val="00DC61CC"/>
    <w:rsid w:val="00DC6316"/>
    <w:rsid w:val="00DC6344"/>
    <w:rsid w:val="00DC6362"/>
    <w:rsid w:val="00DC644D"/>
    <w:rsid w:val="00DC65F7"/>
    <w:rsid w:val="00DC668D"/>
    <w:rsid w:val="00DC67A1"/>
    <w:rsid w:val="00DC6828"/>
    <w:rsid w:val="00DC6865"/>
    <w:rsid w:val="00DC686F"/>
    <w:rsid w:val="00DC68FA"/>
    <w:rsid w:val="00DC69FC"/>
    <w:rsid w:val="00DC6A4E"/>
    <w:rsid w:val="00DC6B6F"/>
    <w:rsid w:val="00DC6D29"/>
    <w:rsid w:val="00DC6DD1"/>
    <w:rsid w:val="00DC6E15"/>
    <w:rsid w:val="00DC6E86"/>
    <w:rsid w:val="00DC6F5A"/>
    <w:rsid w:val="00DC7171"/>
    <w:rsid w:val="00DC7242"/>
    <w:rsid w:val="00DC74C0"/>
    <w:rsid w:val="00DC7642"/>
    <w:rsid w:val="00DC78ED"/>
    <w:rsid w:val="00DC7E3F"/>
    <w:rsid w:val="00DC7F7D"/>
    <w:rsid w:val="00DD0053"/>
    <w:rsid w:val="00DD010E"/>
    <w:rsid w:val="00DD028C"/>
    <w:rsid w:val="00DD02A8"/>
    <w:rsid w:val="00DD02C2"/>
    <w:rsid w:val="00DD02CF"/>
    <w:rsid w:val="00DD06F9"/>
    <w:rsid w:val="00DD072E"/>
    <w:rsid w:val="00DD07E1"/>
    <w:rsid w:val="00DD0976"/>
    <w:rsid w:val="00DD0D61"/>
    <w:rsid w:val="00DD0F40"/>
    <w:rsid w:val="00DD0F58"/>
    <w:rsid w:val="00DD0FBA"/>
    <w:rsid w:val="00DD1038"/>
    <w:rsid w:val="00DD10AA"/>
    <w:rsid w:val="00DD10E3"/>
    <w:rsid w:val="00DD10E4"/>
    <w:rsid w:val="00DD1353"/>
    <w:rsid w:val="00DD14D0"/>
    <w:rsid w:val="00DD152F"/>
    <w:rsid w:val="00DD162D"/>
    <w:rsid w:val="00DD16E7"/>
    <w:rsid w:val="00DD182D"/>
    <w:rsid w:val="00DD1870"/>
    <w:rsid w:val="00DD191E"/>
    <w:rsid w:val="00DD1A77"/>
    <w:rsid w:val="00DD1C27"/>
    <w:rsid w:val="00DD220A"/>
    <w:rsid w:val="00DD2251"/>
    <w:rsid w:val="00DD23FF"/>
    <w:rsid w:val="00DD2431"/>
    <w:rsid w:val="00DD253F"/>
    <w:rsid w:val="00DD275C"/>
    <w:rsid w:val="00DD27AD"/>
    <w:rsid w:val="00DD294A"/>
    <w:rsid w:val="00DD294E"/>
    <w:rsid w:val="00DD2A13"/>
    <w:rsid w:val="00DD2C98"/>
    <w:rsid w:val="00DD2CAE"/>
    <w:rsid w:val="00DD2CC2"/>
    <w:rsid w:val="00DD2DA0"/>
    <w:rsid w:val="00DD2E1C"/>
    <w:rsid w:val="00DD2E3A"/>
    <w:rsid w:val="00DD2EDE"/>
    <w:rsid w:val="00DD301A"/>
    <w:rsid w:val="00DD3056"/>
    <w:rsid w:val="00DD306C"/>
    <w:rsid w:val="00DD32ED"/>
    <w:rsid w:val="00DD3A9D"/>
    <w:rsid w:val="00DD3C69"/>
    <w:rsid w:val="00DD3CDB"/>
    <w:rsid w:val="00DD3CE2"/>
    <w:rsid w:val="00DD3D10"/>
    <w:rsid w:val="00DD3DF0"/>
    <w:rsid w:val="00DD3F37"/>
    <w:rsid w:val="00DD4867"/>
    <w:rsid w:val="00DD4923"/>
    <w:rsid w:val="00DD4B0B"/>
    <w:rsid w:val="00DD4C42"/>
    <w:rsid w:val="00DD4E27"/>
    <w:rsid w:val="00DD4F1E"/>
    <w:rsid w:val="00DD5085"/>
    <w:rsid w:val="00DD5131"/>
    <w:rsid w:val="00DD541F"/>
    <w:rsid w:val="00DD5434"/>
    <w:rsid w:val="00DD5468"/>
    <w:rsid w:val="00DD5486"/>
    <w:rsid w:val="00DD549C"/>
    <w:rsid w:val="00DD56AC"/>
    <w:rsid w:val="00DD5785"/>
    <w:rsid w:val="00DD588F"/>
    <w:rsid w:val="00DD5A18"/>
    <w:rsid w:val="00DD5FBF"/>
    <w:rsid w:val="00DD60F4"/>
    <w:rsid w:val="00DD6112"/>
    <w:rsid w:val="00DD6160"/>
    <w:rsid w:val="00DD61C6"/>
    <w:rsid w:val="00DD6274"/>
    <w:rsid w:val="00DD62D1"/>
    <w:rsid w:val="00DD648B"/>
    <w:rsid w:val="00DD650F"/>
    <w:rsid w:val="00DD66D4"/>
    <w:rsid w:val="00DD6814"/>
    <w:rsid w:val="00DD68A7"/>
    <w:rsid w:val="00DD696F"/>
    <w:rsid w:val="00DD6A88"/>
    <w:rsid w:val="00DD6AB8"/>
    <w:rsid w:val="00DD6C25"/>
    <w:rsid w:val="00DD6D18"/>
    <w:rsid w:val="00DD6E91"/>
    <w:rsid w:val="00DD6F56"/>
    <w:rsid w:val="00DD6F9E"/>
    <w:rsid w:val="00DD72BC"/>
    <w:rsid w:val="00DD7334"/>
    <w:rsid w:val="00DD7509"/>
    <w:rsid w:val="00DD757F"/>
    <w:rsid w:val="00DD75A1"/>
    <w:rsid w:val="00DD77D1"/>
    <w:rsid w:val="00DD79BD"/>
    <w:rsid w:val="00DD79DE"/>
    <w:rsid w:val="00DD7B2A"/>
    <w:rsid w:val="00DD7B7B"/>
    <w:rsid w:val="00DD7D0C"/>
    <w:rsid w:val="00DD7D92"/>
    <w:rsid w:val="00DD7DC2"/>
    <w:rsid w:val="00DD7E3A"/>
    <w:rsid w:val="00DE045D"/>
    <w:rsid w:val="00DE047C"/>
    <w:rsid w:val="00DE050D"/>
    <w:rsid w:val="00DE05D2"/>
    <w:rsid w:val="00DE06EC"/>
    <w:rsid w:val="00DE07F3"/>
    <w:rsid w:val="00DE099C"/>
    <w:rsid w:val="00DE0A1B"/>
    <w:rsid w:val="00DE0A47"/>
    <w:rsid w:val="00DE0BAF"/>
    <w:rsid w:val="00DE0D85"/>
    <w:rsid w:val="00DE0E61"/>
    <w:rsid w:val="00DE0F82"/>
    <w:rsid w:val="00DE1182"/>
    <w:rsid w:val="00DE12AA"/>
    <w:rsid w:val="00DE1498"/>
    <w:rsid w:val="00DE1631"/>
    <w:rsid w:val="00DE1AA2"/>
    <w:rsid w:val="00DE1BF8"/>
    <w:rsid w:val="00DE1D83"/>
    <w:rsid w:val="00DE1DB1"/>
    <w:rsid w:val="00DE1EA3"/>
    <w:rsid w:val="00DE207E"/>
    <w:rsid w:val="00DE20E5"/>
    <w:rsid w:val="00DE216B"/>
    <w:rsid w:val="00DE2285"/>
    <w:rsid w:val="00DE24AD"/>
    <w:rsid w:val="00DE283C"/>
    <w:rsid w:val="00DE28AA"/>
    <w:rsid w:val="00DE2901"/>
    <w:rsid w:val="00DE298C"/>
    <w:rsid w:val="00DE2A9E"/>
    <w:rsid w:val="00DE2D18"/>
    <w:rsid w:val="00DE2D74"/>
    <w:rsid w:val="00DE2DC3"/>
    <w:rsid w:val="00DE2DED"/>
    <w:rsid w:val="00DE2EDD"/>
    <w:rsid w:val="00DE2F84"/>
    <w:rsid w:val="00DE3069"/>
    <w:rsid w:val="00DE30E2"/>
    <w:rsid w:val="00DE3233"/>
    <w:rsid w:val="00DE3241"/>
    <w:rsid w:val="00DE328E"/>
    <w:rsid w:val="00DE3378"/>
    <w:rsid w:val="00DE3380"/>
    <w:rsid w:val="00DE3561"/>
    <w:rsid w:val="00DE357A"/>
    <w:rsid w:val="00DE3638"/>
    <w:rsid w:val="00DE3645"/>
    <w:rsid w:val="00DE375A"/>
    <w:rsid w:val="00DE377B"/>
    <w:rsid w:val="00DE3952"/>
    <w:rsid w:val="00DE3A51"/>
    <w:rsid w:val="00DE3B07"/>
    <w:rsid w:val="00DE3CE7"/>
    <w:rsid w:val="00DE402A"/>
    <w:rsid w:val="00DE4062"/>
    <w:rsid w:val="00DE411A"/>
    <w:rsid w:val="00DE4166"/>
    <w:rsid w:val="00DE4250"/>
    <w:rsid w:val="00DE4290"/>
    <w:rsid w:val="00DE450E"/>
    <w:rsid w:val="00DE4660"/>
    <w:rsid w:val="00DE49B4"/>
    <w:rsid w:val="00DE49B5"/>
    <w:rsid w:val="00DE4A94"/>
    <w:rsid w:val="00DE4F97"/>
    <w:rsid w:val="00DE508C"/>
    <w:rsid w:val="00DE50D8"/>
    <w:rsid w:val="00DE5232"/>
    <w:rsid w:val="00DE534F"/>
    <w:rsid w:val="00DE553D"/>
    <w:rsid w:val="00DE55A7"/>
    <w:rsid w:val="00DE56BD"/>
    <w:rsid w:val="00DE5872"/>
    <w:rsid w:val="00DE5A09"/>
    <w:rsid w:val="00DE5C92"/>
    <w:rsid w:val="00DE5CAF"/>
    <w:rsid w:val="00DE5F72"/>
    <w:rsid w:val="00DE6024"/>
    <w:rsid w:val="00DE606A"/>
    <w:rsid w:val="00DE6167"/>
    <w:rsid w:val="00DE6312"/>
    <w:rsid w:val="00DE653D"/>
    <w:rsid w:val="00DE66DE"/>
    <w:rsid w:val="00DE6833"/>
    <w:rsid w:val="00DE68D9"/>
    <w:rsid w:val="00DE69B2"/>
    <w:rsid w:val="00DE69C1"/>
    <w:rsid w:val="00DE69CC"/>
    <w:rsid w:val="00DE6CF8"/>
    <w:rsid w:val="00DE6F47"/>
    <w:rsid w:val="00DE73F0"/>
    <w:rsid w:val="00DE74EB"/>
    <w:rsid w:val="00DE757F"/>
    <w:rsid w:val="00DE76CA"/>
    <w:rsid w:val="00DE7771"/>
    <w:rsid w:val="00DE7800"/>
    <w:rsid w:val="00DE7937"/>
    <w:rsid w:val="00DE7940"/>
    <w:rsid w:val="00DE7A3A"/>
    <w:rsid w:val="00DE7AD2"/>
    <w:rsid w:val="00DE7E9F"/>
    <w:rsid w:val="00DE7EE5"/>
    <w:rsid w:val="00DF0029"/>
    <w:rsid w:val="00DF0093"/>
    <w:rsid w:val="00DF00F6"/>
    <w:rsid w:val="00DF017F"/>
    <w:rsid w:val="00DF0635"/>
    <w:rsid w:val="00DF0637"/>
    <w:rsid w:val="00DF070A"/>
    <w:rsid w:val="00DF07CF"/>
    <w:rsid w:val="00DF08B1"/>
    <w:rsid w:val="00DF0919"/>
    <w:rsid w:val="00DF0A93"/>
    <w:rsid w:val="00DF0A97"/>
    <w:rsid w:val="00DF0FA2"/>
    <w:rsid w:val="00DF11BC"/>
    <w:rsid w:val="00DF1298"/>
    <w:rsid w:val="00DF12B8"/>
    <w:rsid w:val="00DF132B"/>
    <w:rsid w:val="00DF1477"/>
    <w:rsid w:val="00DF1791"/>
    <w:rsid w:val="00DF17A2"/>
    <w:rsid w:val="00DF188F"/>
    <w:rsid w:val="00DF197B"/>
    <w:rsid w:val="00DF1983"/>
    <w:rsid w:val="00DF19FE"/>
    <w:rsid w:val="00DF1A04"/>
    <w:rsid w:val="00DF1A83"/>
    <w:rsid w:val="00DF1B89"/>
    <w:rsid w:val="00DF1C19"/>
    <w:rsid w:val="00DF1ED0"/>
    <w:rsid w:val="00DF1F61"/>
    <w:rsid w:val="00DF1FC8"/>
    <w:rsid w:val="00DF1FC9"/>
    <w:rsid w:val="00DF219F"/>
    <w:rsid w:val="00DF237E"/>
    <w:rsid w:val="00DF2398"/>
    <w:rsid w:val="00DF24AF"/>
    <w:rsid w:val="00DF24CD"/>
    <w:rsid w:val="00DF24DE"/>
    <w:rsid w:val="00DF29E8"/>
    <w:rsid w:val="00DF2A4B"/>
    <w:rsid w:val="00DF2BCA"/>
    <w:rsid w:val="00DF2C0D"/>
    <w:rsid w:val="00DF2CA2"/>
    <w:rsid w:val="00DF2D0F"/>
    <w:rsid w:val="00DF2EFA"/>
    <w:rsid w:val="00DF32E7"/>
    <w:rsid w:val="00DF33E6"/>
    <w:rsid w:val="00DF3484"/>
    <w:rsid w:val="00DF354D"/>
    <w:rsid w:val="00DF35E8"/>
    <w:rsid w:val="00DF3623"/>
    <w:rsid w:val="00DF36E6"/>
    <w:rsid w:val="00DF37B4"/>
    <w:rsid w:val="00DF386C"/>
    <w:rsid w:val="00DF38A7"/>
    <w:rsid w:val="00DF38EC"/>
    <w:rsid w:val="00DF3955"/>
    <w:rsid w:val="00DF3B5D"/>
    <w:rsid w:val="00DF3C46"/>
    <w:rsid w:val="00DF3CD8"/>
    <w:rsid w:val="00DF3DD0"/>
    <w:rsid w:val="00DF4295"/>
    <w:rsid w:val="00DF42BE"/>
    <w:rsid w:val="00DF45DD"/>
    <w:rsid w:val="00DF48DD"/>
    <w:rsid w:val="00DF4A1C"/>
    <w:rsid w:val="00DF4AE4"/>
    <w:rsid w:val="00DF4B08"/>
    <w:rsid w:val="00DF512E"/>
    <w:rsid w:val="00DF51FB"/>
    <w:rsid w:val="00DF5212"/>
    <w:rsid w:val="00DF527D"/>
    <w:rsid w:val="00DF59EE"/>
    <w:rsid w:val="00DF5A6D"/>
    <w:rsid w:val="00DF5B6B"/>
    <w:rsid w:val="00DF5CD9"/>
    <w:rsid w:val="00DF5DE1"/>
    <w:rsid w:val="00DF5E1F"/>
    <w:rsid w:val="00DF60E4"/>
    <w:rsid w:val="00DF61B7"/>
    <w:rsid w:val="00DF6239"/>
    <w:rsid w:val="00DF6441"/>
    <w:rsid w:val="00DF64A3"/>
    <w:rsid w:val="00DF6CB1"/>
    <w:rsid w:val="00DF6EF5"/>
    <w:rsid w:val="00DF6FEE"/>
    <w:rsid w:val="00DF7037"/>
    <w:rsid w:val="00DF72C9"/>
    <w:rsid w:val="00DF7335"/>
    <w:rsid w:val="00DF73C8"/>
    <w:rsid w:val="00DF7456"/>
    <w:rsid w:val="00DF77B0"/>
    <w:rsid w:val="00DF7B34"/>
    <w:rsid w:val="00DF7BAE"/>
    <w:rsid w:val="00DF7C3D"/>
    <w:rsid w:val="00DF7DDD"/>
    <w:rsid w:val="00DF7DF2"/>
    <w:rsid w:val="00DF7F26"/>
    <w:rsid w:val="00E001C2"/>
    <w:rsid w:val="00E0032E"/>
    <w:rsid w:val="00E00586"/>
    <w:rsid w:val="00E005CC"/>
    <w:rsid w:val="00E00606"/>
    <w:rsid w:val="00E0060E"/>
    <w:rsid w:val="00E00804"/>
    <w:rsid w:val="00E0094C"/>
    <w:rsid w:val="00E00996"/>
    <w:rsid w:val="00E00A09"/>
    <w:rsid w:val="00E00B76"/>
    <w:rsid w:val="00E00C1E"/>
    <w:rsid w:val="00E00C9D"/>
    <w:rsid w:val="00E00D72"/>
    <w:rsid w:val="00E00EE7"/>
    <w:rsid w:val="00E00FD3"/>
    <w:rsid w:val="00E01211"/>
    <w:rsid w:val="00E01216"/>
    <w:rsid w:val="00E01458"/>
    <w:rsid w:val="00E015E6"/>
    <w:rsid w:val="00E01909"/>
    <w:rsid w:val="00E019C2"/>
    <w:rsid w:val="00E019EE"/>
    <w:rsid w:val="00E01C64"/>
    <w:rsid w:val="00E01D73"/>
    <w:rsid w:val="00E01F62"/>
    <w:rsid w:val="00E01FA7"/>
    <w:rsid w:val="00E01FB3"/>
    <w:rsid w:val="00E020FD"/>
    <w:rsid w:val="00E0213F"/>
    <w:rsid w:val="00E0239E"/>
    <w:rsid w:val="00E0243C"/>
    <w:rsid w:val="00E02591"/>
    <w:rsid w:val="00E02666"/>
    <w:rsid w:val="00E02762"/>
    <w:rsid w:val="00E027F8"/>
    <w:rsid w:val="00E02803"/>
    <w:rsid w:val="00E02AA4"/>
    <w:rsid w:val="00E02B93"/>
    <w:rsid w:val="00E02F40"/>
    <w:rsid w:val="00E02F58"/>
    <w:rsid w:val="00E031C1"/>
    <w:rsid w:val="00E03276"/>
    <w:rsid w:val="00E032B7"/>
    <w:rsid w:val="00E0332E"/>
    <w:rsid w:val="00E0334E"/>
    <w:rsid w:val="00E03409"/>
    <w:rsid w:val="00E03500"/>
    <w:rsid w:val="00E03A14"/>
    <w:rsid w:val="00E03A67"/>
    <w:rsid w:val="00E03BF8"/>
    <w:rsid w:val="00E03C12"/>
    <w:rsid w:val="00E03CBC"/>
    <w:rsid w:val="00E03F5A"/>
    <w:rsid w:val="00E0400C"/>
    <w:rsid w:val="00E0415C"/>
    <w:rsid w:val="00E041C0"/>
    <w:rsid w:val="00E04355"/>
    <w:rsid w:val="00E04432"/>
    <w:rsid w:val="00E04438"/>
    <w:rsid w:val="00E04528"/>
    <w:rsid w:val="00E04658"/>
    <w:rsid w:val="00E04666"/>
    <w:rsid w:val="00E046A3"/>
    <w:rsid w:val="00E0479D"/>
    <w:rsid w:val="00E048F2"/>
    <w:rsid w:val="00E04995"/>
    <w:rsid w:val="00E04A31"/>
    <w:rsid w:val="00E04CA9"/>
    <w:rsid w:val="00E04DD3"/>
    <w:rsid w:val="00E04FA7"/>
    <w:rsid w:val="00E050AA"/>
    <w:rsid w:val="00E05217"/>
    <w:rsid w:val="00E05277"/>
    <w:rsid w:val="00E0560E"/>
    <w:rsid w:val="00E059D6"/>
    <w:rsid w:val="00E05BB4"/>
    <w:rsid w:val="00E05C97"/>
    <w:rsid w:val="00E05CD3"/>
    <w:rsid w:val="00E05D24"/>
    <w:rsid w:val="00E05DB7"/>
    <w:rsid w:val="00E06019"/>
    <w:rsid w:val="00E06092"/>
    <w:rsid w:val="00E0617C"/>
    <w:rsid w:val="00E06313"/>
    <w:rsid w:val="00E06648"/>
    <w:rsid w:val="00E067A5"/>
    <w:rsid w:val="00E06934"/>
    <w:rsid w:val="00E06A6D"/>
    <w:rsid w:val="00E06B08"/>
    <w:rsid w:val="00E06CB1"/>
    <w:rsid w:val="00E06F3C"/>
    <w:rsid w:val="00E071D6"/>
    <w:rsid w:val="00E0722D"/>
    <w:rsid w:val="00E073A2"/>
    <w:rsid w:val="00E07679"/>
    <w:rsid w:val="00E0775D"/>
    <w:rsid w:val="00E078F5"/>
    <w:rsid w:val="00E079D9"/>
    <w:rsid w:val="00E07A6F"/>
    <w:rsid w:val="00E07AD7"/>
    <w:rsid w:val="00E07B48"/>
    <w:rsid w:val="00E07B5F"/>
    <w:rsid w:val="00E07B8A"/>
    <w:rsid w:val="00E07C5B"/>
    <w:rsid w:val="00E07CBF"/>
    <w:rsid w:val="00E07CDA"/>
    <w:rsid w:val="00E07E2A"/>
    <w:rsid w:val="00E07EA6"/>
    <w:rsid w:val="00E07EC8"/>
    <w:rsid w:val="00E10257"/>
    <w:rsid w:val="00E102D9"/>
    <w:rsid w:val="00E1032F"/>
    <w:rsid w:val="00E10490"/>
    <w:rsid w:val="00E104A7"/>
    <w:rsid w:val="00E10653"/>
    <w:rsid w:val="00E10A2B"/>
    <w:rsid w:val="00E10C26"/>
    <w:rsid w:val="00E10EFF"/>
    <w:rsid w:val="00E11285"/>
    <w:rsid w:val="00E11333"/>
    <w:rsid w:val="00E11353"/>
    <w:rsid w:val="00E1145E"/>
    <w:rsid w:val="00E116F6"/>
    <w:rsid w:val="00E11AE5"/>
    <w:rsid w:val="00E11C29"/>
    <w:rsid w:val="00E11C48"/>
    <w:rsid w:val="00E11C9D"/>
    <w:rsid w:val="00E11E98"/>
    <w:rsid w:val="00E12132"/>
    <w:rsid w:val="00E122AC"/>
    <w:rsid w:val="00E123FF"/>
    <w:rsid w:val="00E12476"/>
    <w:rsid w:val="00E124AD"/>
    <w:rsid w:val="00E12572"/>
    <w:rsid w:val="00E12624"/>
    <w:rsid w:val="00E1263B"/>
    <w:rsid w:val="00E12668"/>
    <w:rsid w:val="00E126D6"/>
    <w:rsid w:val="00E1275A"/>
    <w:rsid w:val="00E1276B"/>
    <w:rsid w:val="00E12AD8"/>
    <w:rsid w:val="00E12B79"/>
    <w:rsid w:val="00E12BDD"/>
    <w:rsid w:val="00E12C9D"/>
    <w:rsid w:val="00E12D35"/>
    <w:rsid w:val="00E133E0"/>
    <w:rsid w:val="00E1347D"/>
    <w:rsid w:val="00E135EF"/>
    <w:rsid w:val="00E13639"/>
    <w:rsid w:val="00E13810"/>
    <w:rsid w:val="00E138E5"/>
    <w:rsid w:val="00E13911"/>
    <w:rsid w:val="00E13915"/>
    <w:rsid w:val="00E13ADD"/>
    <w:rsid w:val="00E13E0C"/>
    <w:rsid w:val="00E13EAF"/>
    <w:rsid w:val="00E13F34"/>
    <w:rsid w:val="00E13F8F"/>
    <w:rsid w:val="00E1406E"/>
    <w:rsid w:val="00E142B6"/>
    <w:rsid w:val="00E1443A"/>
    <w:rsid w:val="00E145B9"/>
    <w:rsid w:val="00E14B4B"/>
    <w:rsid w:val="00E14C3F"/>
    <w:rsid w:val="00E14CB9"/>
    <w:rsid w:val="00E14DEA"/>
    <w:rsid w:val="00E14E41"/>
    <w:rsid w:val="00E14E55"/>
    <w:rsid w:val="00E14FA0"/>
    <w:rsid w:val="00E14FD1"/>
    <w:rsid w:val="00E1500F"/>
    <w:rsid w:val="00E15285"/>
    <w:rsid w:val="00E15588"/>
    <w:rsid w:val="00E15598"/>
    <w:rsid w:val="00E1562A"/>
    <w:rsid w:val="00E15833"/>
    <w:rsid w:val="00E1599A"/>
    <w:rsid w:val="00E159E3"/>
    <w:rsid w:val="00E15A23"/>
    <w:rsid w:val="00E15E16"/>
    <w:rsid w:val="00E15E27"/>
    <w:rsid w:val="00E15FC5"/>
    <w:rsid w:val="00E16143"/>
    <w:rsid w:val="00E16290"/>
    <w:rsid w:val="00E16420"/>
    <w:rsid w:val="00E1645C"/>
    <w:rsid w:val="00E1691B"/>
    <w:rsid w:val="00E169F9"/>
    <w:rsid w:val="00E16B61"/>
    <w:rsid w:val="00E16C6A"/>
    <w:rsid w:val="00E16D5D"/>
    <w:rsid w:val="00E16D69"/>
    <w:rsid w:val="00E16DDB"/>
    <w:rsid w:val="00E16F64"/>
    <w:rsid w:val="00E170AF"/>
    <w:rsid w:val="00E1715D"/>
    <w:rsid w:val="00E172F9"/>
    <w:rsid w:val="00E172FC"/>
    <w:rsid w:val="00E1739C"/>
    <w:rsid w:val="00E1739F"/>
    <w:rsid w:val="00E17613"/>
    <w:rsid w:val="00E1789C"/>
    <w:rsid w:val="00E179E6"/>
    <w:rsid w:val="00E17A67"/>
    <w:rsid w:val="00E17AC0"/>
    <w:rsid w:val="00E17BCB"/>
    <w:rsid w:val="00E17CDA"/>
    <w:rsid w:val="00E17F16"/>
    <w:rsid w:val="00E2011E"/>
    <w:rsid w:val="00E2013E"/>
    <w:rsid w:val="00E203B9"/>
    <w:rsid w:val="00E204AE"/>
    <w:rsid w:val="00E204D5"/>
    <w:rsid w:val="00E20822"/>
    <w:rsid w:val="00E20A64"/>
    <w:rsid w:val="00E20B8B"/>
    <w:rsid w:val="00E20C9C"/>
    <w:rsid w:val="00E20CA4"/>
    <w:rsid w:val="00E20DEF"/>
    <w:rsid w:val="00E20EDB"/>
    <w:rsid w:val="00E21002"/>
    <w:rsid w:val="00E21046"/>
    <w:rsid w:val="00E21063"/>
    <w:rsid w:val="00E2125F"/>
    <w:rsid w:val="00E213EF"/>
    <w:rsid w:val="00E21452"/>
    <w:rsid w:val="00E214E4"/>
    <w:rsid w:val="00E215B5"/>
    <w:rsid w:val="00E2176B"/>
    <w:rsid w:val="00E218C7"/>
    <w:rsid w:val="00E218FA"/>
    <w:rsid w:val="00E21B22"/>
    <w:rsid w:val="00E21C30"/>
    <w:rsid w:val="00E21DE2"/>
    <w:rsid w:val="00E21F02"/>
    <w:rsid w:val="00E22006"/>
    <w:rsid w:val="00E22026"/>
    <w:rsid w:val="00E221F7"/>
    <w:rsid w:val="00E22458"/>
    <w:rsid w:val="00E224F1"/>
    <w:rsid w:val="00E22715"/>
    <w:rsid w:val="00E22837"/>
    <w:rsid w:val="00E22908"/>
    <w:rsid w:val="00E22977"/>
    <w:rsid w:val="00E22AB7"/>
    <w:rsid w:val="00E22B9E"/>
    <w:rsid w:val="00E22BCE"/>
    <w:rsid w:val="00E22DC9"/>
    <w:rsid w:val="00E22DD4"/>
    <w:rsid w:val="00E22F89"/>
    <w:rsid w:val="00E22F9D"/>
    <w:rsid w:val="00E22FE1"/>
    <w:rsid w:val="00E23049"/>
    <w:rsid w:val="00E2311E"/>
    <w:rsid w:val="00E23176"/>
    <w:rsid w:val="00E233E0"/>
    <w:rsid w:val="00E23652"/>
    <w:rsid w:val="00E23669"/>
    <w:rsid w:val="00E23772"/>
    <w:rsid w:val="00E23A1B"/>
    <w:rsid w:val="00E23A3D"/>
    <w:rsid w:val="00E23BD8"/>
    <w:rsid w:val="00E23C1C"/>
    <w:rsid w:val="00E23C42"/>
    <w:rsid w:val="00E23CE8"/>
    <w:rsid w:val="00E23DA0"/>
    <w:rsid w:val="00E23E0A"/>
    <w:rsid w:val="00E23E8D"/>
    <w:rsid w:val="00E2400B"/>
    <w:rsid w:val="00E245DB"/>
    <w:rsid w:val="00E246C1"/>
    <w:rsid w:val="00E246EF"/>
    <w:rsid w:val="00E249C2"/>
    <w:rsid w:val="00E249E4"/>
    <w:rsid w:val="00E24B56"/>
    <w:rsid w:val="00E24B9E"/>
    <w:rsid w:val="00E24C5B"/>
    <w:rsid w:val="00E24E1E"/>
    <w:rsid w:val="00E24F02"/>
    <w:rsid w:val="00E25194"/>
    <w:rsid w:val="00E25210"/>
    <w:rsid w:val="00E252A4"/>
    <w:rsid w:val="00E25462"/>
    <w:rsid w:val="00E25645"/>
    <w:rsid w:val="00E2567D"/>
    <w:rsid w:val="00E25919"/>
    <w:rsid w:val="00E25A57"/>
    <w:rsid w:val="00E25CBB"/>
    <w:rsid w:val="00E25D01"/>
    <w:rsid w:val="00E25F48"/>
    <w:rsid w:val="00E2621F"/>
    <w:rsid w:val="00E262A4"/>
    <w:rsid w:val="00E2639E"/>
    <w:rsid w:val="00E264FF"/>
    <w:rsid w:val="00E265D7"/>
    <w:rsid w:val="00E2678B"/>
    <w:rsid w:val="00E268EA"/>
    <w:rsid w:val="00E26955"/>
    <w:rsid w:val="00E26962"/>
    <w:rsid w:val="00E26A09"/>
    <w:rsid w:val="00E26B72"/>
    <w:rsid w:val="00E26C00"/>
    <w:rsid w:val="00E275B3"/>
    <w:rsid w:val="00E276C7"/>
    <w:rsid w:val="00E277B0"/>
    <w:rsid w:val="00E27847"/>
    <w:rsid w:val="00E27933"/>
    <w:rsid w:val="00E27955"/>
    <w:rsid w:val="00E27A24"/>
    <w:rsid w:val="00E27ACA"/>
    <w:rsid w:val="00E27B40"/>
    <w:rsid w:val="00E27D23"/>
    <w:rsid w:val="00E27E2B"/>
    <w:rsid w:val="00E27F25"/>
    <w:rsid w:val="00E301B3"/>
    <w:rsid w:val="00E30351"/>
    <w:rsid w:val="00E30368"/>
    <w:rsid w:val="00E30492"/>
    <w:rsid w:val="00E306AA"/>
    <w:rsid w:val="00E30858"/>
    <w:rsid w:val="00E30AC7"/>
    <w:rsid w:val="00E30BC2"/>
    <w:rsid w:val="00E30C1A"/>
    <w:rsid w:val="00E30DF6"/>
    <w:rsid w:val="00E30E79"/>
    <w:rsid w:val="00E30EB6"/>
    <w:rsid w:val="00E30F66"/>
    <w:rsid w:val="00E30F84"/>
    <w:rsid w:val="00E30F87"/>
    <w:rsid w:val="00E30F8E"/>
    <w:rsid w:val="00E31004"/>
    <w:rsid w:val="00E311EA"/>
    <w:rsid w:val="00E31436"/>
    <w:rsid w:val="00E3170F"/>
    <w:rsid w:val="00E3181C"/>
    <w:rsid w:val="00E31974"/>
    <w:rsid w:val="00E31ACF"/>
    <w:rsid w:val="00E31BB9"/>
    <w:rsid w:val="00E31CE4"/>
    <w:rsid w:val="00E31DFC"/>
    <w:rsid w:val="00E31E79"/>
    <w:rsid w:val="00E31EFE"/>
    <w:rsid w:val="00E320B0"/>
    <w:rsid w:val="00E3220B"/>
    <w:rsid w:val="00E3222A"/>
    <w:rsid w:val="00E323F4"/>
    <w:rsid w:val="00E324B8"/>
    <w:rsid w:val="00E32609"/>
    <w:rsid w:val="00E32633"/>
    <w:rsid w:val="00E32743"/>
    <w:rsid w:val="00E32773"/>
    <w:rsid w:val="00E32796"/>
    <w:rsid w:val="00E327DC"/>
    <w:rsid w:val="00E327F4"/>
    <w:rsid w:val="00E328F5"/>
    <w:rsid w:val="00E32B27"/>
    <w:rsid w:val="00E32B45"/>
    <w:rsid w:val="00E32B9E"/>
    <w:rsid w:val="00E32C28"/>
    <w:rsid w:val="00E32C56"/>
    <w:rsid w:val="00E32CA5"/>
    <w:rsid w:val="00E32CD8"/>
    <w:rsid w:val="00E32D11"/>
    <w:rsid w:val="00E32F93"/>
    <w:rsid w:val="00E33147"/>
    <w:rsid w:val="00E33151"/>
    <w:rsid w:val="00E336C6"/>
    <w:rsid w:val="00E337A5"/>
    <w:rsid w:val="00E33955"/>
    <w:rsid w:val="00E33C42"/>
    <w:rsid w:val="00E33C60"/>
    <w:rsid w:val="00E33DED"/>
    <w:rsid w:val="00E33FA1"/>
    <w:rsid w:val="00E3413D"/>
    <w:rsid w:val="00E34184"/>
    <w:rsid w:val="00E34240"/>
    <w:rsid w:val="00E342E5"/>
    <w:rsid w:val="00E345E4"/>
    <w:rsid w:val="00E3461E"/>
    <w:rsid w:val="00E3489C"/>
    <w:rsid w:val="00E34901"/>
    <w:rsid w:val="00E349D5"/>
    <w:rsid w:val="00E34D7A"/>
    <w:rsid w:val="00E34F43"/>
    <w:rsid w:val="00E34F99"/>
    <w:rsid w:val="00E35005"/>
    <w:rsid w:val="00E3505B"/>
    <w:rsid w:val="00E350FE"/>
    <w:rsid w:val="00E35164"/>
    <w:rsid w:val="00E353D0"/>
    <w:rsid w:val="00E3547A"/>
    <w:rsid w:val="00E35602"/>
    <w:rsid w:val="00E35628"/>
    <w:rsid w:val="00E356F5"/>
    <w:rsid w:val="00E3597A"/>
    <w:rsid w:val="00E35990"/>
    <w:rsid w:val="00E35B45"/>
    <w:rsid w:val="00E35F9F"/>
    <w:rsid w:val="00E36189"/>
    <w:rsid w:val="00E362BD"/>
    <w:rsid w:val="00E36302"/>
    <w:rsid w:val="00E364F3"/>
    <w:rsid w:val="00E3669A"/>
    <w:rsid w:val="00E36814"/>
    <w:rsid w:val="00E3681B"/>
    <w:rsid w:val="00E36978"/>
    <w:rsid w:val="00E36A01"/>
    <w:rsid w:val="00E36A2E"/>
    <w:rsid w:val="00E36A73"/>
    <w:rsid w:val="00E36AB9"/>
    <w:rsid w:val="00E36F74"/>
    <w:rsid w:val="00E36FCD"/>
    <w:rsid w:val="00E36FEC"/>
    <w:rsid w:val="00E371A5"/>
    <w:rsid w:val="00E3721F"/>
    <w:rsid w:val="00E37292"/>
    <w:rsid w:val="00E374D8"/>
    <w:rsid w:val="00E3755C"/>
    <w:rsid w:val="00E37708"/>
    <w:rsid w:val="00E377B3"/>
    <w:rsid w:val="00E37820"/>
    <w:rsid w:val="00E379B5"/>
    <w:rsid w:val="00E37A2A"/>
    <w:rsid w:val="00E37B43"/>
    <w:rsid w:val="00E37B91"/>
    <w:rsid w:val="00E37B9A"/>
    <w:rsid w:val="00E37BCD"/>
    <w:rsid w:val="00E37BE1"/>
    <w:rsid w:val="00E37C0E"/>
    <w:rsid w:val="00E37D4B"/>
    <w:rsid w:val="00E37E9B"/>
    <w:rsid w:val="00E37ECE"/>
    <w:rsid w:val="00E37ED5"/>
    <w:rsid w:val="00E37FAA"/>
    <w:rsid w:val="00E37FFA"/>
    <w:rsid w:val="00E40132"/>
    <w:rsid w:val="00E40293"/>
    <w:rsid w:val="00E403F9"/>
    <w:rsid w:val="00E4076B"/>
    <w:rsid w:val="00E408FC"/>
    <w:rsid w:val="00E40A49"/>
    <w:rsid w:val="00E40B55"/>
    <w:rsid w:val="00E40C56"/>
    <w:rsid w:val="00E40CE7"/>
    <w:rsid w:val="00E40D3B"/>
    <w:rsid w:val="00E40FDB"/>
    <w:rsid w:val="00E40FDF"/>
    <w:rsid w:val="00E41084"/>
    <w:rsid w:val="00E4123F"/>
    <w:rsid w:val="00E41251"/>
    <w:rsid w:val="00E41649"/>
    <w:rsid w:val="00E416EF"/>
    <w:rsid w:val="00E41875"/>
    <w:rsid w:val="00E418FA"/>
    <w:rsid w:val="00E41C38"/>
    <w:rsid w:val="00E41CF4"/>
    <w:rsid w:val="00E41E3C"/>
    <w:rsid w:val="00E41E4A"/>
    <w:rsid w:val="00E41E77"/>
    <w:rsid w:val="00E41E7B"/>
    <w:rsid w:val="00E41E95"/>
    <w:rsid w:val="00E4206E"/>
    <w:rsid w:val="00E42100"/>
    <w:rsid w:val="00E423E9"/>
    <w:rsid w:val="00E42579"/>
    <w:rsid w:val="00E42840"/>
    <w:rsid w:val="00E428E6"/>
    <w:rsid w:val="00E42972"/>
    <w:rsid w:val="00E42A3E"/>
    <w:rsid w:val="00E42BE0"/>
    <w:rsid w:val="00E42D11"/>
    <w:rsid w:val="00E42EC3"/>
    <w:rsid w:val="00E43006"/>
    <w:rsid w:val="00E43027"/>
    <w:rsid w:val="00E43079"/>
    <w:rsid w:val="00E43136"/>
    <w:rsid w:val="00E43150"/>
    <w:rsid w:val="00E43311"/>
    <w:rsid w:val="00E43332"/>
    <w:rsid w:val="00E4357D"/>
    <w:rsid w:val="00E4368B"/>
    <w:rsid w:val="00E4371A"/>
    <w:rsid w:val="00E4373F"/>
    <w:rsid w:val="00E438AB"/>
    <w:rsid w:val="00E438CB"/>
    <w:rsid w:val="00E43BF7"/>
    <w:rsid w:val="00E43D98"/>
    <w:rsid w:val="00E43ED6"/>
    <w:rsid w:val="00E4403D"/>
    <w:rsid w:val="00E440F9"/>
    <w:rsid w:val="00E44215"/>
    <w:rsid w:val="00E44385"/>
    <w:rsid w:val="00E444D3"/>
    <w:rsid w:val="00E44502"/>
    <w:rsid w:val="00E44712"/>
    <w:rsid w:val="00E44802"/>
    <w:rsid w:val="00E44896"/>
    <w:rsid w:val="00E44C0A"/>
    <w:rsid w:val="00E44C1D"/>
    <w:rsid w:val="00E44DFA"/>
    <w:rsid w:val="00E44EAB"/>
    <w:rsid w:val="00E450CA"/>
    <w:rsid w:val="00E450F0"/>
    <w:rsid w:val="00E45155"/>
    <w:rsid w:val="00E4517D"/>
    <w:rsid w:val="00E453DE"/>
    <w:rsid w:val="00E4540D"/>
    <w:rsid w:val="00E4541D"/>
    <w:rsid w:val="00E45492"/>
    <w:rsid w:val="00E45714"/>
    <w:rsid w:val="00E457D7"/>
    <w:rsid w:val="00E457ED"/>
    <w:rsid w:val="00E45839"/>
    <w:rsid w:val="00E4587A"/>
    <w:rsid w:val="00E45965"/>
    <w:rsid w:val="00E45B25"/>
    <w:rsid w:val="00E45C8E"/>
    <w:rsid w:val="00E45D07"/>
    <w:rsid w:val="00E45D99"/>
    <w:rsid w:val="00E45DF1"/>
    <w:rsid w:val="00E46159"/>
    <w:rsid w:val="00E462AC"/>
    <w:rsid w:val="00E46554"/>
    <w:rsid w:val="00E46681"/>
    <w:rsid w:val="00E466D2"/>
    <w:rsid w:val="00E467BF"/>
    <w:rsid w:val="00E46915"/>
    <w:rsid w:val="00E46996"/>
    <w:rsid w:val="00E46CD6"/>
    <w:rsid w:val="00E46E18"/>
    <w:rsid w:val="00E46E8E"/>
    <w:rsid w:val="00E47090"/>
    <w:rsid w:val="00E470DE"/>
    <w:rsid w:val="00E471F8"/>
    <w:rsid w:val="00E472C4"/>
    <w:rsid w:val="00E47542"/>
    <w:rsid w:val="00E477BC"/>
    <w:rsid w:val="00E47A36"/>
    <w:rsid w:val="00E47C7A"/>
    <w:rsid w:val="00E50284"/>
    <w:rsid w:val="00E505CE"/>
    <w:rsid w:val="00E5061A"/>
    <w:rsid w:val="00E5070B"/>
    <w:rsid w:val="00E50864"/>
    <w:rsid w:val="00E50996"/>
    <w:rsid w:val="00E50A99"/>
    <w:rsid w:val="00E50BBC"/>
    <w:rsid w:val="00E50C49"/>
    <w:rsid w:val="00E50EBF"/>
    <w:rsid w:val="00E510E5"/>
    <w:rsid w:val="00E51138"/>
    <w:rsid w:val="00E5118C"/>
    <w:rsid w:val="00E512F7"/>
    <w:rsid w:val="00E5135D"/>
    <w:rsid w:val="00E515D6"/>
    <w:rsid w:val="00E51940"/>
    <w:rsid w:val="00E51A77"/>
    <w:rsid w:val="00E51BBC"/>
    <w:rsid w:val="00E51C16"/>
    <w:rsid w:val="00E51DB4"/>
    <w:rsid w:val="00E51FDA"/>
    <w:rsid w:val="00E52120"/>
    <w:rsid w:val="00E52193"/>
    <w:rsid w:val="00E521D3"/>
    <w:rsid w:val="00E522A6"/>
    <w:rsid w:val="00E52554"/>
    <w:rsid w:val="00E526A6"/>
    <w:rsid w:val="00E5275B"/>
    <w:rsid w:val="00E52875"/>
    <w:rsid w:val="00E5288B"/>
    <w:rsid w:val="00E52A05"/>
    <w:rsid w:val="00E52A39"/>
    <w:rsid w:val="00E52B23"/>
    <w:rsid w:val="00E52BF4"/>
    <w:rsid w:val="00E52E76"/>
    <w:rsid w:val="00E52F40"/>
    <w:rsid w:val="00E52FCD"/>
    <w:rsid w:val="00E53040"/>
    <w:rsid w:val="00E53095"/>
    <w:rsid w:val="00E531A1"/>
    <w:rsid w:val="00E532D2"/>
    <w:rsid w:val="00E533D7"/>
    <w:rsid w:val="00E5347D"/>
    <w:rsid w:val="00E53485"/>
    <w:rsid w:val="00E5349F"/>
    <w:rsid w:val="00E534AF"/>
    <w:rsid w:val="00E5359F"/>
    <w:rsid w:val="00E53801"/>
    <w:rsid w:val="00E53811"/>
    <w:rsid w:val="00E538BB"/>
    <w:rsid w:val="00E53929"/>
    <w:rsid w:val="00E5394A"/>
    <w:rsid w:val="00E53976"/>
    <w:rsid w:val="00E53B28"/>
    <w:rsid w:val="00E53BE6"/>
    <w:rsid w:val="00E53D33"/>
    <w:rsid w:val="00E5432E"/>
    <w:rsid w:val="00E547B6"/>
    <w:rsid w:val="00E548C3"/>
    <w:rsid w:val="00E54AFE"/>
    <w:rsid w:val="00E54B37"/>
    <w:rsid w:val="00E54CD3"/>
    <w:rsid w:val="00E54F47"/>
    <w:rsid w:val="00E54F6D"/>
    <w:rsid w:val="00E5503D"/>
    <w:rsid w:val="00E55097"/>
    <w:rsid w:val="00E55151"/>
    <w:rsid w:val="00E5515E"/>
    <w:rsid w:val="00E5519E"/>
    <w:rsid w:val="00E5523F"/>
    <w:rsid w:val="00E553E6"/>
    <w:rsid w:val="00E55596"/>
    <w:rsid w:val="00E55738"/>
    <w:rsid w:val="00E5594F"/>
    <w:rsid w:val="00E55B8E"/>
    <w:rsid w:val="00E55FB8"/>
    <w:rsid w:val="00E5611F"/>
    <w:rsid w:val="00E563B6"/>
    <w:rsid w:val="00E563FB"/>
    <w:rsid w:val="00E5675B"/>
    <w:rsid w:val="00E56835"/>
    <w:rsid w:val="00E56884"/>
    <w:rsid w:val="00E5691B"/>
    <w:rsid w:val="00E56C1D"/>
    <w:rsid w:val="00E56D62"/>
    <w:rsid w:val="00E56E02"/>
    <w:rsid w:val="00E56FE4"/>
    <w:rsid w:val="00E56FFC"/>
    <w:rsid w:val="00E57028"/>
    <w:rsid w:val="00E57358"/>
    <w:rsid w:val="00E57439"/>
    <w:rsid w:val="00E574E9"/>
    <w:rsid w:val="00E57531"/>
    <w:rsid w:val="00E576FB"/>
    <w:rsid w:val="00E579F0"/>
    <w:rsid w:val="00E57AB4"/>
    <w:rsid w:val="00E57E77"/>
    <w:rsid w:val="00E6007A"/>
    <w:rsid w:val="00E60389"/>
    <w:rsid w:val="00E603C5"/>
    <w:rsid w:val="00E6043A"/>
    <w:rsid w:val="00E604E0"/>
    <w:rsid w:val="00E60A05"/>
    <w:rsid w:val="00E60A88"/>
    <w:rsid w:val="00E60BFD"/>
    <w:rsid w:val="00E61084"/>
    <w:rsid w:val="00E61417"/>
    <w:rsid w:val="00E614C6"/>
    <w:rsid w:val="00E61659"/>
    <w:rsid w:val="00E6192D"/>
    <w:rsid w:val="00E61C8A"/>
    <w:rsid w:val="00E61E94"/>
    <w:rsid w:val="00E61ED4"/>
    <w:rsid w:val="00E61F77"/>
    <w:rsid w:val="00E61FFB"/>
    <w:rsid w:val="00E62115"/>
    <w:rsid w:val="00E62123"/>
    <w:rsid w:val="00E62129"/>
    <w:rsid w:val="00E6212A"/>
    <w:rsid w:val="00E62170"/>
    <w:rsid w:val="00E6222F"/>
    <w:rsid w:val="00E6225C"/>
    <w:rsid w:val="00E622BF"/>
    <w:rsid w:val="00E62395"/>
    <w:rsid w:val="00E6245D"/>
    <w:rsid w:val="00E62609"/>
    <w:rsid w:val="00E6265C"/>
    <w:rsid w:val="00E62725"/>
    <w:rsid w:val="00E62AA3"/>
    <w:rsid w:val="00E62AEE"/>
    <w:rsid w:val="00E62B54"/>
    <w:rsid w:val="00E62CDC"/>
    <w:rsid w:val="00E62DD9"/>
    <w:rsid w:val="00E62DF7"/>
    <w:rsid w:val="00E62E94"/>
    <w:rsid w:val="00E62EC9"/>
    <w:rsid w:val="00E62F98"/>
    <w:rsid w:val="00E63071"/>
    <w:rsid w:val="00E63430"/>
    <w:rsid w:val="00E634DD"/>
    <w:rsid w:val="00E634E5"/>
    <w:rsid w:val="00E636F8"/>
    <w:rsid w:val="00E63844"/>
    <w:rsid w:val="00E6390F"/>
    <w:rsid w:val="00E63948"/>
    <w:rsid w:val="00E63A17"/>
    <w:rsid w:val="00E63BA5"/>
    <w:rsid w:val="00E63CA0"/>
    <w:rsid w:val="00E63CCD"/>
    <w:rsid w:val="00E64047"/>
    <w:rsid w:val="00E640BC"/>
    <w:rsid w:val="00E641B1"/>
    <w:rsid w:val="00E6429C"/>
    <w:rsid w:val="00E642D5"/>
    <w:rsid w:val="00E6431C"/>
    <w:rsid w:val="00E64332"/>
    <w:rsid w:val="00E64408"/>
    <w:rsid w:val="00E644FC"/>
    <w:rsid w:val="00E644FD"/>
    <w:rsid w:val="00E64618"/>
    <w:rsid w:val="00E64A4F"/>
    <w:rsid w:val="00E64D04"/>
    <w:rsid w:val="00E6510D"/>
    <w:rsid w:val="00E6512D"/>
    <w:rsid w:val="00E651D0"/>
    <w:rsid w:val="00E651D7"/>
    <w:rsid w:val="00E6535A"/>
    <w:rsid w:val="00E65929"/>
    <w:rsid w:val="00E65970"/>
    <w:rsid w:val="00E65BDB"/>
    <w:rsid w:val="00E65D6D"/>
    <w:rsid w:val="00E65F70"/>
    <w:rsid w:val="00E66054"/>
    <w:rsid w:val="00E66330"/>
    <w:rsid w:val="00E66463"/>
    <w:rsid w:val="00E66778"/>
    <w:rsid w:val="00E66834"/>
    <w:rsid w:val="00E66A86"/>
    <w:rsid w:val="00E66AFF"/>
    <w:rsid w:val="00E66BDD"/>
    <w:rsid w:val="00E66BFD"/>
    <w:rsid w:val="00E66EC4"/>
    <w:rsid w:val="00E66F92"/>
    <w:rsid w:val="00E67136"/>
    <w:rsid w:val="00E6714B"/>
    <w:rsid w:val="00E6738E"/>
    <w:rsid w:val="00E673AE"/>
    <w:rsid w:val="00E67479"/>
    <w:rsid w:val="00E6757D"/>
    <w:rsid w:val="00E676ED"/>
    <w:rsid w:val="00E67710"/>
    <w:rsid w:val="00E67752"/>
    <w:rsid w:val="00E6798E"/>
    <w:rsid w:val="00E679C7"/>
    <w:rsid w:val="00E679FE"/>
    <w:rsid w:val="00E67A51"/>
    <w:rsid w:val="00E67BE5"/>
    <w:rsid w:val="00E67D50"/>
    <w:rsid w:val="00E7024D"/>
    <w:rsid w:val="00E70314"/>
    <w:rsid w:val="00E7044D"/>
    <w:rsid w:val="00E70667"/>
    <w:rsid w:val="00E7085A"/>
    <w:rsid w:val="00E70A5E"/>
    <w:rsid w:val="00E70F43"/>
    <w:rsid w:val="00E70F58"/>
    <w:rsid w:val="00E70FA4"/>
    <w:rsid w:val="00E71031"/>
    <w:rsid w:val="00E71042"/>
    <w:rsid w:val="00E71063"/>
    <w:rsid w:val="00E7107D"/>
    <w:rsid w:val="00E71293"/>
    <w:rsid w:val="00E71378"/>
    <w:rsid w:val="00E71441"/>
    <w:rsid w:val="00E7188C"/>
    <w:rsid w:val="00E71977"/>
    <w:rsid w:val="00E71A73"/>
    <w:rsid w:val="00E71A9E"/>
    <w:rsid w:val="00E71DC8"/>
    <w:rsid w:val="00E71E22"/>
    <w:rsid w:val="00E71FD8"/>
    <w:rsid w:val="00E72018"/>
    <w:rsid w:val="00E7201B"/>
    <w:rsid w:val="00E727F5"/>
    <w:rsid w:val="00E72A86"/>
    <w:rsid w:val="00E72B23"/>
    <w:rsid w:val="00E72BEE"/>
    <w:rsid w:val="00E72C90"/>
    <w:rsid w:val="00E72F24"/>
    <w:rsid w:val="00E73172"/>
    <w:rsid w:val="00E7345D"/>
    <w:rsid w:val="00E7359A"/>
    <w:rsid w:val="00E7359C"/>
    <w:rsid w:val="00E735F7"/>
    <w:rsid w:val="00E73802"/>
    <w:rsid w:val="00E73833"/>
    <w:rsid w:val="00E73846"/>
    <w:rsid w:val="00E738BE"/>
    <w:rsid w:val="00E7390B"/>
    <w:rsid w:val="00E73A62"/>
    <w:rsid w:val="00E73C57"/>
    <w:rsid w:val="00E73E1D"/>
    <w:rsid w:val="00E73E96"/>
    <w:rsid w:val="00E73F45"/>
    <w:rsid w:val="00E7405C"/>
    <w:rsid w:val="00E7410F"/>
    <w:rsid w:val="00E74273"/>
    <w:rsid w:val="00E74387"/>
    <w:rsid w:val="00E746FA"/>
    <w:rsid w:val="00E749B1"/>
    <w:rsid w:val="00E749DD"/>
    <w:rsid w:val="00E74A76"/>
    <w:rsid w:val="00E74BDC"/>
    <w:rsid w:val="00E74D69"/>
    <w:rsid w:val="00E74DC6"/>
    <w:rsid w:val="00E74E24"/>
    <w:rsid w:val="00E74EE2"/>
    <w:rsid w:val="00E74EFE"/>
    <w:rsid w:val="00E74F5C"/>
    <w:rsid w:val="00E7525E"/>
    <w:rsid w:val="00E75314"/>
    <w:rsid w:val="00E753B7"/>
    <w:rsid w:val="00E75695"/>
    <w:rsid w:val="00E75A0F"/>
    <w:rsid w:val="00E75A6A"/>
    <w:rsid w:val="00E75AD8"/>
    <w:rsid w:val="00E75B16"/>
    <w:rsid w:val="00E75B41"/>
    <w:rsid w:val="00E75B96"/>
    <w:rsid w:val="00E75BEE"/>
    <w:rsid w:val="00E75C37"/>
    <w:rsid w:val="00E75CD1"/>
    <w:rsid w:val="00E75F99"/>
    <w:rsid w:val="00E75FF5"/>
    <w:rsid w:val="00E761D6"/>
    <w:rsid w:val="00E76231"/>
    <w:rsid w:val="00E76243"/>
    <w:rsid w:val="00E762BB"/>
    <w:rsid w:val="00E763CE"/>
    <w:rsid w:val="00E7650F"/>
    <w:rsid w:val="00E76518"/>
    <w:rsid w:val="00E76553"/>
    <w:rsid w:val="00E765BA"/>
    <w:rsid w:val="00E76968"/>
    <w:rsid w:val="00E769CD"/>
    <w:rsid w:val="00E769D7"/>
    <w:rsid w:val="00E76A6C"/>
    <w:rsid w:val="00E76B6F"/>
    <w:rsid w:val="00E76D0C"/>
    <w:rsid w:val="00E76DA1"/>
    <w:rsid w:val="00E76E3A"/>
    <w:rsid w:val="00E76EAD"/>
    <w:rsid w:val="00E76EBF"/>
    <w:rsid w:val="00E76F82"/>
    <w:rsid w:val="00E77218"/>
    <w:rsid w:val="00E775B3"/>
    <w:rsid w:val="00E77817"/>
    <w:rsid w:val="00E77BDE"/>
    <w:rsid w:val="00E77D4A"/>
    <w:rsid w:val="00E77EA7"/>
    <w:rsid w:val="00E77EB1"/>
    <w:rsid w:val="00E77ED3"/>
    <w:rsid w:val="00E8011C"/>
    <w:rsid w:val="00E80179"/>
    <w:rsid w:val="00E803C3"/>
    <w:rsid w:val="00E804E5"/>
    <w:rsid w:val="00E80732"/>
    <w:rsid w:val="00E807E4"/>
    <w:rsid w:val="00E80E5F"/>
    <w:rsid w:val="00E8109B"/>
    <w:rsid w:val="00E81185"/>
    <w:rsid w:val="00E811B9"/>
    <w:rsid w:val="00E81277"/>
    <w:rsid w:val="00E812EE"/>
    <w:rsid w:val="00E81429"/>
    <w:rsid w:val="00E815C3"/>
    <w:rsid w:val="00E819DE"/>
    <w:rsid w:val="00E81B8A"/>
    <w:rsid w:val="00E81B90"/>
    <w:rsid w:val="00E81C49"/>
    <w:rsid w:val="00E81D4B"/>
    <w:rsid w:val="00E81DC7"/>
    <w:rsid w:val="00E81E02"/>
    <w:rsid w:val="00E81F3B"/>
    <w:rsid w:val="00E8205D"/>
    <w:rsid w:val="00E8215E"/>
    <w:rsid w:val="00E822AB"/>
    <w:rsid w:val="00E82312"/>
    <w:rsid w:val="00E82606"/>
    <w:rsid w:val="00E82623"/>
    <w:rsid w:val="00E8274D"/>
    <w:rsid w:val="00E828BC"/>
    <w:rsid w:val="00E829A6"/>
    <w:rsid w:val="00E82ACA"/>
    <w:rsid w:val="00E82C19"/>
    <w:rsid w:val="00E82DBC"/>
    <w:rsid w:val="00E83202"/>
    <w:rsid w:val="00E83308"/>
    <w:rsid w:val="00E833B5"/>
    <w:rsid w:val="00E83575"/>
    <w:rsid w:val="00E83700"/>
    <w:rsid w:val="00E8386D"/>
    <w:rsid w:val="00E83952"/>
    <w:rsid w:val="00E8399B"/>
    <w:rsid w:val="00E83B29"/>
    <w:rsid w:val="00E83B2B"/>
    <w:rsid w:val="00E83C09"/>
    <w:rsid w:val="00E83D05"/>
    <w:rsid w:val="00E8400A"/>
    <w:rsid w:val="00E8407E"/>
    <w:rsid w:val="00E84226"/>
    <w:rsid w:val="00E84253"/>
    <w:rsid w:val="00E84430"/>
    <w:rsid w:val="00E84676"/>
    <w:rsid w:val="00E84C2A"/>
    <w:rsid w:val="00E84C86"/>
    <w:rsid w:val="00E84CDD"/>
    <w:rsid w:val="00E84E1E"/>
    <w:rsid w:val="00E84F42"/>
    <w:rsid w:val="00E84FB4"/>
    <w:rsid w:val="00E85095"/>
    <w:rsid w:val="00E85116"/>
    <w:rsid w:val="00E85169"/>
    <w:rsid w:val="00E85245"/>
    <w:rsid w:val="00E8526C"/>
    <w:rsid w:val="00E854FA"/>
    <w:rsid w:val="00E85882"/>
    <w:rsid w:val="00E859F2"/>
    <w:rsid w:val="00E85B2D"/>
    <w:rsid w:val="00E85B73"/>
    <w:rsid w:val="00E85BA9"/>
    <w:rsid w:val="00E85C5F"/>
    <w:rsid w:val="00E85D3A"/>
    <w:rsid w:val="00E85D7A"/>
    <w:rsid w:val="00E85EE6"/>
    <w:rsid w:val="00E8612B"/>
    <w:rsid w:val="00E86181"/>
    <w:rsid w:val="00E86379"/>
    <w:rsid w:val="00E86420"/>
    <w:rsid w:val="00E86530"/>
    <w:rsid w:val="00E865B2"/>
    <w:rsid w:val="00E866E6"/>
    <w:rsid w:val="00E8680B"/>
    <w:rsid w:val="00E869F3"/>
    <w:rsid w:val="00E86A88"/>
    <w:rsid w:val="00E86BDC"/>
    <w:rsid w:val="00E86C5E"/>
    <w:rsid w:val="00E86D0E"/>
    <w:rsid w:val="00E86E3B"/>
    <w:rsid w:val="00E86EE2"/>
    <w:rsid w:val="00E86FE4"/>
    <w:rsid w:val="00E8707A"/>
    <w:rsid w:val="00E8707E"/>
    <w:rsid w:val="00E8718E"/>
    <w:rsid w:val="00E877B1"/>
    <w:rsid w:val="00E877E0"/>
    <w:rsid w:val="00E878CD"/>
    <w:rsid w:val="00E87A68"/>
    <w:rsid w:val="00E87AE9"/>
    <w:rsid w:val="00E87F94"/>
    <w:rsid w:val="00E90089"/>
    <w:rsid w:val="00E90093"/>
    <w:rsid w:val="00E900AC"/>
    <w:rsid w:val="00E900E4"/>
    <w:rsid w:val="00E902E4"/>
    <w:rsid w:val="00E906F3"/>
    <w:rsid w:val="00E907BA"/>
    <w:rsid w:val="00E9086F"/>
    <w:rsid w:val="00E90998"/>
    <w:rsid w:val="00E90A02"/>
    <w:rsid w:val="00E90EEF"/>
    <w:rsid w:val="00E9115A"/>
    <w:rsid w:val="00E91221"/>
    <w:rsid w:val="00E9123C"/>
    <w:rsid w:val="00E91647"/>
    <w:rsid w:val="00E9173A"/>
    <w:rsid w:val="00E9176D"/>
    <w:rsid w:val="00E9176F"/>
    <w:rsid w:val="00E919B9"/>
    <w:rsid w:val="00E91C5F"/>
    <w:rsid w:val="00E91D94"/>
    <w:rsid w:val="00E91E5E"/>
    <w:rsid w:val="00E9200B"/>
    <w:rsid w:val="00E92403"/>
    <w:rsid w:val="00E92433"/>
    <w:rsid w:val="00E92536"/>
    <w:rsid w:val="00E9254A"/>
    <w:rsid w:val="00E9266A"/>
    <w:rsid w:val="00E92873"/>
    <w:rsid w:val="00E92A5B"/>
    <w:rsid w:val="00E92A98"/>
    <w:rsid w:val="00E92A9F"/>
    <w:rsid w:val="00E92ADB"/>
    <w:rsid w:val="00E92AE7"/>
    <w:rsid w:val="00E92CCC"/>
    <w:rsid w:val="00E92F56"/>
    <w:rsid w:val="00E9309B"/>
    <w:rsid w:val="00E930DE"/>
    <w:rsid w:val="00E932DA"/>
    <w:rsid w:val="00E932F2"/>
    <w:rsid w:val="00E9332E"/>
    <w:rsid w:val="00E933B8"/>
    <w:rsid w:val="00E93528"/>
    <w:rsid w:val="00E9370A"/>
    <w:rsid w:val="00E9377D"/>
    <w:rsid w:val="00E9392F"/>
    <w:rsid w:val="00E93B8D"/>
    <w:rsid w:val="00E940F6"/>
    <w:rsid w:val="00E94294"/>
    <w:rsid w:val="00E9441F"/>
    <w:rsid w:val="00E9466B"/>
    <w:rsid w:val="00E947B4"/>
    <w:rsid w:val="00E947E3"/>
    <w:rsid w:val="00E94AEB"/>
    <w:rsid w:val="00E94CE5"/>
    <w:rsid w:val="00E95053"/>
    <w:rsid w:val="00E95161"/>
    <w:rsid w:val="00E9517C"/>
    <w:rsid w:val="00E9541B"/>
    <w:rsid w:val="00E95444"/>
    <w:rsid w:val="00E954FE"/>
    <w:rsid w:val="00E9557F"/>
    <w:rsid w:val="00E95648"/>
    <w:rsid w:val="00E957C0"/>
    <w:rsid w:val="00E9590E"/>
    <w:rsid w:val="00E95928"/>
    <w:rsid w:val="00E9594E"/>
    <w:rsid w:val="00E9598E"/>
    <w:rsid w:val="00E95AB9"/>
    <w:rsid w:val="00E95C45"/>
    <w:rsid w:val="00E95E5E"/>
    <w:rsid w:val="00E95E64"/>
    <w:rsid w:val="00E95F7D"/>
    <w:rsid w:val="00E96362"/>
    <w:rsid w:val="00E967C4"/>
    <w:rsid w:val="00E96A0E"/>
    <w:rsid w:val="00E96A3F"/>
    <w:rsid w:val="00E96A56"/>
    <w:rsid w:val="00E96AEB"/>
    <w:rsid w:val="00E96CE2"/>
    <w:rsid w:val="00E96CF0"/>
    <w:rsid w:val="00E96D11"/>
    <w:rsid w:val="00E96F1E"/>
    <w:rsid w:val="00E96FE2"/>
    <w:rsid w:val="00E97042"/>
    <w:rsid w:val="00E972BB"/>
    <w:rsid w:val="00E97362"/>
    <w:rsid w:val="00E97522"/>
    <w:rsid w:val="00E975DF"/>
    <w:rsid w:val="00E9762E"/>
    <w:rsid w:val="00E97AC6"/>
    <w:rsid w:val="00E97B1F"/>
    <w:rsid w:val="00E97C1E"/>
    <w:rsid w:val="00E97C87"/>
    <w:rsid w:val="00E97FA9"/>
    <w:rsid w:val="00EA0046"/>
    <w:rsid w:val="00EA006F"/>
    <w:rsid w:val="00EA01A4"/>
    <w:rsid w:val="00EA03C9"/>
    <w:rsid w:val="00EA05E6"/>
    <w:rsid w:val="00EA05ED"/>
    <w:rsid w:val="00EA0738"/>
    <w:rsid w:val="00EA087B"/>
    <w:rsid w:val="00EA08D7"/>
    <w:rsid w:val="00EA0A78"/>
    <w:rsid w:val="00EA0AEA"/>
    <w:rsid w:val="00EA0C5E"/>
    <w:rsid w:val="00EA0CC2"/>
    <w:rsid w:val="00EA0F7B"/>
    <w:rsid w:val="00EA0FD8"/>
    <w:rsid w:val="00EA1107"/>
    <w:rsid w:val="00EA11A6"/>
    <w:rsid w:val="00EA13EF"/>
    <w:rsid w:val="00EA143E"/>
    <w:rsid w:val="00EA14BB"/>
    <w:rsid w:val="00EA14CD"/>
    <w:rsid w:val="00EA1507"/>
    <w:rsid w:val="00EA1713"/>
    <w:rsid w:val="00EA185E"/>
    <w:rsid w:val="00EA1AA5"/>
    <w:rsid w:val="00EA1B19"/>
    <w:rsid w:val="00EA1C2C"/>
    <w:rsid w:val="00EA1C85"/>
    <w:rsid w:val="00EA1CF6"/>
    <w:rsid w:val="00EA1F98"/>
    <w:rsid w:val="00EA203C"/>
    <w:rsid w:val="00EA20DE"/>
    <w:rsid w:val="00EA2102"/>
    <w:rsid w:val="00EA2541"/>
    <w:rsid w:val="00EA2574"/>
    <w:rsid w:val="00EA25E8"/>
    <w:rsid w:val="00EA2634"/>
    <w:rsid w:val="00EA269D"/>
    <w:rsid w:val="00EA279D"/>
    <w:rsid w:val="00EA2A8A"/>
    <w:rsid w:val="00EA2B23"/>
    <w:rsid w:val="00EA2C37"/>
    <w:rsid w:val="00EA2C6B"/>
    <w:rsid w:val="00EA2DD7"/>
    <w:rsid w:val="00EA2E61"/>
    <w:rsid w:val="00EA30CB"/>
    <w:rsid w:val="00EA31E4"/>
    <w:rsid w:val="00EA32F6"/>
    <w:rsid w:val="00EA347D"/>
    <w:rsid w:val="00EA34B3"/>
    <w:rsid w:val="00EA35F3"/>
    <w:rsid w:val="00EA38A3"/>
    <w:rsid w:val="00EA396F"/>
    <w:rsid w:val="00EA399A"/>
    <w:rsid w:val="00EA39A0"/>
    <w:rsid w:val="00EA3A6B"/>
    <w:rsid w:val="00EA3B95"/>
    <w:rsid w:val="00EA3BFB"/>
    <w:rsid w:val="00EA3C21"/>
    <w:rsid w:val="00EA3D45"/>
    <w:rsid w:val="00EA3E37"/>
    <w:rsid w:val="00EA4095"/>
    <w:rsid w:val="00EA40D2"/>
    <w:rsid w:val="00EA42BA"/>
    <w:rsid w:val="00EA433D"/>
    <w:rsid w:val="00EA4541"/>
    <w:rsid w:val="00EA4612"/>
    <w:rsid w:val="00EA49BE"/>
    <w:rsid w:val="00EA4AA9"/>
    <w:rsid w:val="00EA4B02"/>
    <w:rsid w:val="00EA4B0E"/>
    <w:rsid w:val="00EA4C05"/>
    <w:rsid w:val="00EA4D24"/>
    <w:rsid w:val="00EA4E50"/>
    <w:rsid w:val="00EA4E55"/>
    <w:rsid w:val="00EA5032"/>
    <w:rsid w:val="00EA50F5"/>
    <w:rsid w:val="00EA5125"/>
    <w:rsid w:val="00EA5141"/>
    <w:rsid w:val="00EA5175"/>
    <w:rsid w:val="00EA5352"/>
    <w:rsid w:val="00EA53AE"/>
    <w:rsid w:val="00EA53FF"/>
    <w:rsid w:val="00EA54B6"/>
    <w:rsid w:val="00EA54DB"/>
    <w:rsid w:val="00EA568F"/>
    <w:rsid w:val="00EA56D3"/>
    <w:rsid w:val="00EA5949"/>
    <w:rsid w:val="00EA5954"/>
    <w:rsid w:val="00EA5A86"/>
    <w:rsid w:val="00EA5BC8"/>
    <w:rsid w:val="00EA5C72"/>
    <w:rsid w:val="00EA5E14"/>
    <w:rsid w:val="00EA5E1A"/>
    <w:rsid w:val="00EA5E38"/>
    <w:rsid w:val="00EA5E83"/>
    <w:rsid w:val="00EA6304"/>
    <w:rsid w:val="00EA64F5"/>
    <w:rsid w:val="00EA6540"/>
    <w:rsid w:val="00EA68A9"/>
    <w:rsid w:val="00EA6B7C"/>
    <w:rsid w:val="00EA6C88"/>
    <w:rsid w:val="00EA6CD2"/>
    <w:rsid w:val="00EA7022"/>
    <w:rsid w:val="00EA705F"/>
    <w:rsid w:val="00EA7102"/>
    <w:rsid w:val="00EA710F"/>
    <w:rsid w:val="00EA7280"/>
    <w:rsid w:val="00EA72C5"/>
    <w:rsid w:val="00EA7354"/>
    <w:rsid w:val="00EA7382"/>
    <w:rsid w:val="00EA782B"/>
    <w:rsid w:val="00EA7900"/>
    <w:rsid w:val="00EA7A1C"/>
    <w:rsid w:val="00EA7A35"/>
    <w:rsid w:val="00EA7A49"/>
    <w:rsid w:val="00EA7B0F"/>
    <w:rsid w:val="00EA7B8D"/>
    <w:rsid w:val="00EA7BBA"/>
    <w:rsid w:val="00EA7C84"/>
    <w:rsid w:val="00EA7DD2"/>
    <w:rsid w:val="00EB018A"/>
    <w:rsid w:val="00EB0338"/>
    <w:rsid w:val="00EB0416"/>
    <w:rsid w:val="00EB046E"/>
    <w:rsid w:val="00EB0496"/>
    <w:rsid w:val="00EB0500"/>
    <w:rsid w:val="00EB062B"/>
    <w:rsid w:val="00EB08AD"/>
    <w:rsid w:val="00EB090B"/>
    <w:rsid w:val="00EB0A66"/>
    <w:rsid w:val="00EB0B55"/>
    <w:rsid w:val="00EB0C50"/>
    <w:rsid w:val="00EB0D4E"/>
    <w:rsid w:val="00EB0E85"/>
    <w:rsid w:val="00EB0F97"/>
    <w:rsid w:val="00EB0FCB"/>
    <w:rsid w:val="00EB1168"/>
    <w:rsid w:val="00EB14E7"/>
    <w:rsid w:val="00EB17EB"/>
    <w:rsid w:val="00EB1AED"/>
    <w:rsid w:val="00EB1BBB"/>
    <w:rsid w:val="00EB1D23"/>
    <w:rsid w:val="00EB1EE2"/>
    <w:rsid w:val="00EB1F50"/>
    <w:rsid w:val="00EB1F80"/>
    <w:rsid w:val="00EB206B"/>
    <w:rsid w:val="00EB20A0"/>
    <w:rsid w:val="00EB21CD"/>
    <w:rsid w:val="00EB232E"/>
    <w:rsid w:val="00EB241A"/>
    <w:rsid w:val="00EB2505"/>
    <w:rsid w:val="00EB2675"/>
    <w:rsid w:val="00EB29EB"/>
    <w:rsid w:val="00EB2A15"/>
    <w:rsid w:val="00EB2A1E"/>
    <w:rsid w:val="00EB2B29"/>
    <w:rsid w:val="00EB2D6B"/>
    <w:rsid w:val="00EB2E08"/>
    <w:rsid w:val="00EB2FBF"/>
    <w:rsid w:val="00EB30EF"/>
    <w:rsid w:val="00EB312F"/>
    <w:rsid w:val="00EB31E9"/>
    <w:rsid w:val="00EB32A3"/>
    <w:rsid w:val="00EB33B7"/>
    <w:rsid w:val="00EB3546"/>
    <w:rsid w:val="00EB3691"/>
    <w:rsid w:val="00EB36A7"/>
    <w:rsid w:val="00EB3767"/>
    <w:rsid w:val="00EB3800"/>
    <w:rsid w:val="00EB3845"/>
    <w:rsid w:val="00EB3D06"/>
    <w:rsid w:val="00EB3DAF"/>
    <w:rsid w:val="00EB3E17"/>
    <w:rsid w:val="00EB3E5F"/>
    <w:rsid w:val="00EB3EEC"/>
    <w:rsid w:val="00EB3FB3"/>
    <w:rsid w:val="00EB4281"/>
    <w:rsid w:val="00EB42FD"/>
    <w:rsid w:val="00EB43F3"/>
    <w:rsid w:val="00EB44F2"/>
    <w:rsid w:val="00EB46F3"/>
    <w:rsid w:val="00EB492C"/>
    <w:rsid w:val="00EB4B96"/>
    <w:rsid w:val="00EB4DED"/>
    <w:rsid w:val="00EB4E3D"/>
    <w:rsid w:val="00EB4FDC"/>
    <w:rsid w:val="00EB5029"/>
    <w:rsid w:val="00EB5258"/>
    <w:rsid w:val="00EB52B9"/>
    <w:rsid w:val="00EB535A"/>
    <w:rsid w:val="00EB5424"/>
    <w:rsid w:val="00EB5637"/>
    <w:rsid w:val="00EB57F2"/>
    <w:rsid w:val="00EB5851"/>
    <w:rsid w:val="00EB585E"/>
    <w:rsid w:val="00EB58F0"/>
    <w:rsid w:val="00EB59F7"/>
    <w:rsid w:val="00EB5C55"/>
    <w:rsid w:val="00EB5C9B"/>
    <w:rsid w:val="00EB5D22"/>
    <w:rsid w:val="00EB5E8B"/>
    <w:rsid w:val="00EB5F31"/>
    <w:rsid w:val="00EB608E"/>
    <w:rsid w:val="00EB62F8"/>
    <w:rsid w:val="00EB637B"/>
    <w:rsid w:val="00EB648E"/>
    <w:rsid w:val="00EB6501"/>
    <w:rsid w:val="00EB654C"/>
    <w:rsid w:val="00EB675D"/>
    <w:rsid w:val="00EB6825"/>
    <w:rsid w:val="00EB689E"/>
    <w:rsid w:val="00EB6950"/>
    <w:rsid w:val="00EB697A"/>
    <w:rsid w:val="00EB6C2C"/>
    <w:rsid w:val="00EB6C76"/>
    <w:rsid w:val="00EB6F3B"/>
    <w:rsid w:val="00EB6FF2"/>
    <w:rsid w:val="00EB704D"/>
    <w:rsid w:val="00EB712E"/>
    <w:rsid w:val="00EB721D"/>
    <w:rsid w:val="00EB7483"/>
    <w:rsid w:val="00EB76A1"/>
    <w:rsid w:val="00EB77F0"/>
    <w:rsid w:val="00EB7953"/>
    <w:rsid w:val="00EB7B3C"/>
    <w:rsid w:val="00EB7C34"/>
    <w:rsid w:val="00EB7ED0"/>
    <w:rsid w:val="00EC0006"/>
    <w:rsid w:val="00EC0099"/>
    <w:rsid w:val="00EC027C"/>
    <w:rsid w:val="00EC03EB"/>
    <w:rsid w:val="00EC0622"/>
    <w:rsid w:val="00EC0627"/>
    <w:rsid w:val="00EC0696"/>
    <w:rsid w:val="00EC07E5"/>
    <w:rsid w:val="00EC07E9"/>
    <w:rsid w:val="00EC08C1"/>
    <w:rsid w:val="00EC0B1D"/>
    <w:rsid w:val="00EC0B47"/>
    <w:rsid w:val="00EC0F6F"/>
    <w:rsid w:val="00EC1007"/>
    <w:rsid w:val="00EC1184"/>
    <w:rsid w:val="00EC11D0"/>
    <w:rsid w:val="00EC14F6"/>
    <w:rsid w:val="00EC17E1"/>
    <w:rsid w:val="00EC1A70"/>
    <w:rsid w:val="00EC1B51"/>
    <w:rsid w:val="00EC1D44"/>
    <w:rsid w:val="00EC1F5E"/>
    <w:rsid w:val="00EC2041"/>
    <w:rsid w:val="00EC2058"/>
    <w:rsid w:val="00EC222F"/>
    <w:rsid w:val="00EC2288"/>
    <w:rsid w:val="00EC2387"/>
    <w:rsid w:val="00EC2400"/>
    <w:rsid w:val="00EC2406"/>
    <w:rsid w:val="00EC247B"/>
    <w:rsid w:val="00EC2485"/>
    <w:rsid w:val="00EC248A"/>
    <w:rsid w:val="00EC24CC"/>
    <w:rsid w:val="00EC24D9"/>
    <w:rsid w:val="00EC2603"/>
    <w:rsid w:val="00EC26BD"/>
    <w:rsid w:val="00EC2ABC"/>
    <w:rsid w:val="00EC2E62"/>
    <w:rsid w:val="00EC31B5"/>
    <w:rsid w:val="00EC328C"/>
    <w:rsid w:val="00EC32BC"/>
    <w:rsid w:val="00EC334F"/>
    <w:rsid w:val="00EC33DB"/>
    <w:rsid w:val="00EC33E4"/>
    <w:rsid w:val="00EC3559"/>
    <w:rsid w:val="00EC3579"/>
    <w:rsid w:val="00EC396F"/>
    <w:rsid w:val="00EC3991"/>
    <w:rsid w:val="00EC3B2D"/>
    <w:rsid w:val="00EC3C46"/>
    <w:rsid w:val="00EC3D93"/>
    <w:rsid w:val="00EC40CF"/>
    <w:rsid w:val="00EC445F"/>
    <w:rsid w:val="00EC4484"/>
    <w:rsid w:val="00EC4511"/>
    <w:rsid w:val="00EC45B7"/>
    <w:rsid w:val="00EC466D"/>
    <w:rsid w:val="00EC4671"/>
    <w:rsid w:val="00EC46DC"/>
    <w:rsid w:val="00EC48DC"/>
    <w:rsid w:val="00EC48E8"/>
    <w:rsid w:val="00EC4A9C"/>
    <w:rsid w:val="00EC4C76"/>
    <w:rsid w:val="00EC4CF4"/>
    <w:rsid w:val="00EC4E23"/>
    <w:rsid w:val="00EC4E38"/>
    <w:rsid w:val="00EC4F93"/>
    <w:rsid w:val="00EC548E"/>
    <w:rsid w:val="00EC561C"/>
    <w:rsid w:val="00EC569A"/>
    <w:rsid w:val="00EC57F5"/>
    <w:rsid w:val="00EC5970"/>
    <w:rsid w:val="00EC59DB"/>
    <w:rsid w:val="00EC5B08"/>
    <w:rsid w:val="00EC5CCE"/>
    <w:rsid w:val="00EC5CFF"/>
    <w:rsid w:val="00EC5E80"/>
    <w:rsid w:val="00EC5EC0"/>
    <w:rsid w:val="00EC600F"/>
    <w:rsid w:val="00EC60D9"/>
    <w:rsid w:val="00EC61B1"/>
    <w:rsid w:val="00EC6253"/>
    <w:rsid w:val="00EC6318"/>
    <w:rsid w:val="00EC6573"/>
    <w:rsid w:val="00EC6646"/>
    <w:rsid w:val="00EC66EC"/>
    <w:rsid w:val="00EC6761"/>
    <w:rsid w:val="00EC685B"/>
    <w:rsid w:val="00EC6B6F"/>
    <w:rsid w:val="00EC70CD"/>
    <w:rsid w:val="00EC7143"/>
    <w:rsid w:val="00EC7217"/>
    <w:rsid w:val="00EC7467"/>
    <w:rsid w:val="00EC7470"/>
    <w:rsid w:val="00EC7557"/>
    <w:rsid w:val="00EC7752"/>
    <w:rsid w:val="00EC78A8"/>
    <w:rsid w:val="00EC7CCD"/>
    <w:rsid w:val="00EC7CCE"/>
    <w:rsid w:val="00EC7FB1"/>
    <w:rsid w:val="00ED010C"/>
    <w:rsid w:val="00ED02E6"/>
    <w:rsid w:val="00ED0328"/>
    <w:rsid w:val="00ED0403"/>
    <w:rsid w:val="00ED0825"/>
    <w:rsid w:val="00ED0977"/>
    <w:rsid w:val="00ED0AE6"/>
    <w:rsid w:val="00ED0C07"/>
    <w:rsid w:val="00ED0E05"/>
    <w:rsid w:val="00ED0E7F"/>
    <w:rsid w:val="00ED0F7B"/>
    <w:rsid w:val="00ED1112"/>
    <w:rsid w:val="00ED13F9"/>
    <w:rsid w:val="00ED186C"/>
    <w:rsid w:val="00ED186F"/>
    <w:rsid w:val="00ED18BF"/>
    <w:rsid w:val="00ED1BAA"/>
    <w:rsid w:val="00ED1BF6"/>
    <w:rsid w:val="00ED201C"/>
    <w:rsid w:val="00ED249F"/>
    <w:rsid w:val="00ED274B"/>
    <w:rsid w:val="00ED2BB7"/>
    <w:rsid w:val="00ED2BFB"/>
    <w:rsid w:val="00ED2DA7"/>
    <w:rsid w:val="00ED2DB9"/>
    <w:rsid w:val="00ED3117"/>
    <w:rsid w:val="00ED32E3"/>
    <w:rsid w:val="00ED3427"/>
    <w:rsid w:val="00ED368C"/>
    <w:rsid w:val="00ED37A3"/>
    <w:rsid w:val="00ED383A"/>
    <w:rsid w:val="00ED39E8"/>
    <w:rsid w:val="00ED3B42"/>
    <w:rsid w:val="00ED3CF5"/>
    <w:rsid w:val="00ED402C"/>
    <w:rsid w:val="00ED4146"/>
    <w:rsid w:val="00ED4325"/>
    <w:rsid w:val="00ED43CA"/>
    <w:rsid w:val="00ED47D0"/>
    <w:rsid w:val="00ED48FE"/>
    <w:rsid w:val="00ED4B16"/>
    <w:rsid w:val="00ED4BD5"/>
    <w:rsid w:val="00ED4C9A"/>
    <w:rsid w:val="00ED4CCD"/>
    <w:rsid w:val="00ED4DE9"/>
    <w:rsid w:val="00ED4F27"/>
    <w:rsid w:val="00ED53B6"/>
    <w:rsid w:val="00ED562C"/>
    <w:rsid w:val="00ED5630"/>
    <w:rsid w:val="00ED56B2"/>
    <w:rsid w:val="00ED56CA"/>
    <w:rsid w:val="00ED5743"/>
    <w:rsid w:val="00ED592C"/>
    <w:rsid w:val="00ED59D9"/>
    <w:rsid w:val="00ED5D29"/>
    <w:rsid w:val="00ED5E3B"/>
    <w:rsid w:val="00ED5F45"/>
    <w:rsid w:val="00ED5F6E"/>
    <w:rsid w:val="00ED5F9E"/>
    <w:rsid w:val="00ED6096"/>
    <w:rsid w:val="00ED618B"/>
    <w:rsid w:val="00ED6284"/>
    <w:rsid w:val="00ED6557"/>
    <w:rsid w:val="00ED65EB"/>
    <w:rsid w:val="00ED677F"/>
    <w:rsid w:val="00ED6785"/>
    <w:rsid w:val="00ED6C0A"/>
    <w:rsid w:val="00ED6F12"/>
    <w:rsid w:val="00ED73BD"/>
    <w:rsid w:val="00ED74C8"/>
    <w:rsid w:val="00ED762C"/>
    <w:rsid w:val="00ED7667"/>
    <w:rsid w:val="00ED781C"/>
    <w:rsid w:val="00ED7B23"/>
    <w:rsid w:val="00ED7B38"/>
    <w:rsid w:val="00EE0068"/>
    <w:rsid w:val="00EE0078"/>
    <w:rsid w:val="00EE020F"/>
    <w:rsid w:val="00EE023B"/>
    <w:rsid w:val="00EE044E"/>
    <w:rsid w:val="00EE04F0"/>
    <w:rsid w:val="00EE0A56"/>
    <w:rsid w:val="00EE0A98"/>
    <w:rsid w:val="00EE0AE4"/>
    <w:rsid w:val="00EE0AF0"/>
    <w:rsid w:val="00EE0AF7"/>
    <w:rsid w:val="00EE0B84"/>
    <w:rsid w:val="00EE0C95"/>
    <w:rsid w:val="00EE10DF"/>
    <w:rsid w:val="00EE12A3"/>
    <w:rsid w:val="00EE15B2"/>
    <w:rsid w:val="00EE1625"/>
    <w:rsid w:val="00EE170D"/>
    <w:rsid w:val="00EE1837"/>
    <w:rsid w:val="00EE1919"/>
    <w:rsid w:val="00EE19B0"/>
    <w:rsid w:val="00EE1C0D"/>
    <w:rsid w:val="00EE1E45"/>
    <w:rsid w:val="00EE1E48"/>
    <w:rsid w:val="00EE1EA7"/>
    <w:rsid w:val="00EE1F15"/>
    <w:rsid w:val="00EE1F2F"/>
    <w:rsid w:val="00EE1FAF"/>
    <w:rsid w:val="00EE20B9"/>
    <w:rsid w:val="00EE239F"/>
    <w:rsid w:val="00EE293D"/>
    <w:rsid w:val="00EE2C42"/>
    <w:rsid w:val="00EE2CC3"/>
    <w:rsid w:val="00EE2D0C"/>
    <w:rsid w:val="00EE2D53"/>
    <w:rsid w:val="00EE2DC5"/>
    <w:rsid w:val="00EE2E6D"/>
    <w:rsid w:val="00EE303F"/>
    <w:rsid w:val="00EE319A"/>
    <w:rsid w:val="00EE32A2"/>
    <w:rsid w:val="00EE33CC"/>
    <w:rsid w:val="00EE352D"/>
    <w:rsid w:val="00EE38FF"/>
    <w:rsid w:val="00EE39B1"/>
    <w:rsid w:val="00EE3C1A"/>
    <w:rsid w:val="00EE3D24"/>
    <w:rsid w:val="00EE3D3B"/>
    <w:rsid w:val="00EE3D94"/>
    <w:rsid w:val="00EE4331"/>
    <w:rsid w:val="00EE45A3"/>
    <w:rsid w:val="00EE4711"/>
    <w:rsid w:val="00EE47FF"/>
    <w:rsid w:val="00EE49E7"/>
    <w:rsid w:val="00EE4A32"/>
    <w:rsid w:val="00EE4AA2"/>
    <w:rsid w:val="00EE4BCE"/>
    <w:rsid w:val="00EE4ED7"/>
    <w:rsid w:val="00EE51A8"/>
    <w:rsid w:val="00EE5355"/>
    <w:rsid w:val="00EE544D"/>
    <w:rsid w:val="00EE57C6"/>
    <w:rsid w:val="00EE5939"/>
    <w:rsid w:val="00EE5CD5"/>
    <w:rsid w:val="00EE5EF8"/>
    <w:rsid w:val="00EE60A8"/>
    <w:rsid w:val="00EE60D5"/>
    <w:rsid w:val="00EE621B"/>
    <w:rsid w:val="00EE6303"/>
    <w:rsid w:val="00EE63C6"/>
    <w:rsid w:val="00EE65C0"/>
    <w:rsid w:val="00EE6865"/>
    <w:rsid w:val="00EE68A0"/>
    <w:rsid w:val="00EE68AA"/>
    <w:rsid w:val="00EE6BEF"/>
    <w:rsid w:val="00EE6DC9"/>
    <w:rsid w:val="00EE6E56"/>
    <w:rsid w:val="00EE6EE0"/>
    <w:rsid w:val="00EE7128"/>
    <w:rsid w:val="00EE7315"/>
    <w:rsid w:val="00EE734C"/>
    <w:rsid w:val="00EE7350"/>
    <w:rsid w:val="00EE7392"/>
    <w:rsid w:val="00EE73F9"/>
    <w:rsid w:val="00EE7C38"/>
    <w:rsid w:val="00EE7C57"/>
    <w:rsid w:val="00EF002A"/>
    <w:rsid w:val="00EF0033"/>
    <w:rsid w:val="00EF0050"/>
    <w:rsid w:val="00EF028B"/>
    <w:rsid w:val="00EF02A2"/>
    <w:rsid w:val="00EF02CF"/>
    <w:rsid w:val="00EF0780"/>
    <w:rsid w:val="00EF07CC"/>
    <w:rsid w:val="00EF08B1"/>
    <w:rsid w:val="00EF094E"/>
    <w:rsid w:val="00EF0B30"/>
    <w:rsid w:val="00EF0B8F"/>
    <w:rsid w:val="00EF0D72"/>
    <w:rsid w:val="00EF1058"/>
    <w:rsid w:val="00EF1386"/>
    <w:rsid w:val="00EF1467"/>
    <w:rsid w:val="00EF1751"/>
    <w:rsid w:val="00EF1A02"/>
    <w:rsid w:val="00EF1C02"/>
    <w:rsid w:val="00EF1D38"/>
    <w:rsid w:val="00EF1F5F"/>
    <w:rsid w:val="00EF234F"/>
    <w:rsid w:val="00EF239B"/>
    <w:rsid w:val="00EF2486"/>
    <w:rsid w:val="00EF2533"/>
    <w:rsid w:val="00EF270D"/>
    <w:rsid w:val="00EF281E"/>
    <w:rsid w:val="00EF28D8"/>
    <w:rsid w:val="00EF2A2F"/>
    <w:rsid w:val="00EF2AA0"/>
    <w:rsid w:val="00EF2AE1"/>
    <w:rsid w:val="00EF2B43"/>
    <w:rsid w:val="00EF2BB4"/>
    <w:rsid w:val="00EF2FA1"/>
    <w:rsid w:val="00EF2FB2"/>
    <w:rsid w:val="00EF3357"/>
    <w:rsid w:val="00EF3367"/>
    <w:rsid w:val="00EF3739"/>
    <w:rsid w:val="00EF37DE"/>
    <w:rsid w:val="00EF384A"/>
    <w:rsid w:val="00EF3866"/>
    <w:rsid w:val="00EF3C4C"/>
    <w:rsid w:val="00EF3D52"/>
    <w:rsid w:val="00EF3D91"/>
    <w:rsid w:val="00EF3F26"/>
    <w:rsid w:val="00EF4022"/>
    <w:rsid w:val="00EF40B1"/>
    <w:rsid w:val="00EF42F5"/>
    <w:rsid w:val="00EF4428"/>
    <w:rsid w:val="00EF44D7"/>
    <w:rsid w:val="00EF45B8"/>
    <w:rsid w:val="00EF469B"/>
    <w:rsid w:val="00EF47E8"/>
    <w:rsid w:val="00EF490F"/>
    <w:rsid w:val="00EF4B9A"/>
    <w:rsid w:val="00EF4BB5"/>
    <w:rsid w:val="00EF4BC9"/>
    <w:rsid w:val="00EF4CE3"/>
    <w:rsid w:val="00EF4F0F"/>
    <w:rsid w:val="00EF4F3B"/>
    <w:rsid w:val="00EF5066"/>
    <w:rsid w:val="00EF50D1"/>
    <w:rsid w:val="00EF51AD"/>
    <w:rsid w:val="00EF5733"/>
    <w:rsid w:val="00EF5739"/>
    <w:rsid w:val="00EF5866"/>
    <w:rsid w:val="00EF5C09"/>
    <w:rsid w:val="00EF5C17"/>
    <w:rsid w:val="00EF5FE3"/>
    <w:rsid w:val="00EF60D1"/>
    <w:rsid w:val="00EF61F5"/>
    <w:rsid w:val="00EF6200"/>
    <w:rsid w:val="00EF6263"/>
    <w:rsid w:val="00EF62DA"/>
    <w:rsid w:val="00EF65E6"/>
    <w:rsid w:val="00EF6740"/>
    <w:rsid w:val="00EF67D3"/>
    <w:rsid w:val="00EF6A6A"/>
    <w:rsid w:val="00EF6A7E"/>
    <w:rsid w:val="00EF6BA4"/>
    <w:rsid w:val="00EF6CB2"/>
    <w:rsid w:val="00EF6D4F"/>
    <w:rsid w:val="00EF6D9D"/>
    <w:rsid w:val="00EF6DDB"/>
    <w:rsid w:val="00EF6F64"/>
    <w:rsid w:val="00EF7050"/>
    <w:rsid w:val="00EF70C8"/>
    <w:rsid w:val="00EF716D"/>
    <w:rsid w:val="00EF71A7"/>
    <w:rsid w:val="00EF71AC"/>
    <w:rsid w:val="00EF7207"/>
    <w:rsid w:val="00EF728C"/>
    <w:rsid w:val="00EF74E6"/>
    <w:rsid w:val="00EF750A"/>
    <w:rsid w:val="00EF7611"/>
    <w:rsid w:val="00EF7630"/>
    <w:rsid w:val="00EF76F1"/>
    <w:rsid w:val="00EF7857"/>
    <w:rsid w:val="00EF79D9"/>
    <w:rsid w:val="00EF7B73"/>
    <w:rsid w:val="00EF7BB5"/>
    <w:rsid w:val="00EF7D98"/>
    <w:rsid w:val="00EF7FDB"/>
    <w:rsid w:val="00F00072"/>
    <w:rsid w:val="00F000AB"/>
    <w:rsid w:val="00F003C4"/>
    <w:rsid w:val="00F00734"/>
    <w:rsid w:val="00F00875"/>
    <w:rsid w:val="00F00876"/>
    <w:rsid w:val="00F008BB"/>
    <w:rsid w:val="00F009B9"/>
    <w:rsid w:val="00F00C88"/>
    <w:rsid w:val="00F00D69"/>
    <w:rsid w:val="00F00E2A"/>
    <w:rsid w:val="00F00E47"/>
    <w:rsid w:val="00F011C4"/>
    <w:rsid w:val="00F01298"/>
    <w:rsid w:val="00F01581"/>
    <w:rsid w:val="00F015CE"/>
    <w:rsid w:val="00F017E4"/>
    <w:rsid w:val="00F01824"/>
    <w:rsid w:val="00F01C77"/>
    <w:rsid w:val="00F01DC7"/>
    <w:rsid w:val="00F01EB6"/>
    <w:rsid w:val="00F01FA4"/>
    <w:rsid w:val="00F02157"/>
    <w:rsid w:val="00F022FA"/>
    <w:rsid w:val="00F024EF"/>
    <w:rsid w:val="00F0258A"/>
    <w:rsid w:val="00F02591"/>
    <w:rsid w:val="00F025F9"/>
    <w:rsid w:val="00F02705"/>
    <w:rsid w:val="00F02B0B"/>
    <w:rsid w:val="00F02BCC"/>
    <w:rsid w:val="00F02D8F"/>
    <w:rsid w:val="00F02E6C"/>
    <w:rsid w:val="00F02F0E"/>
    <w:rsid w:val="00F03053"/>
    <w:rsid w:val="00F03122"/>
    <w:rsid w:val="00F03207"/>
    <w:rsid w:val="00F0343A"/>
    <w:rsid w:val="00F034FF"/>
    <w:rsid w:val="00F03712"/>
    <w:rsid w:val="00F038EE"/>
    <w:rsid w:val="00F039A9"/>
    <w:rsid w:val="00F03C3E"/>
    <w:rsid w:val="00F03D1F"/>
    <w:rsid w:val="00F0406F"/>
    <w:rsid w:val="00F041C1"/>
    <w:rsid w:val="00F042EC"/>
    <w:rsid w:val="00F04397"/>
    <w:rsid w:val="00F044C7"/>
    <w:rsid w:val="00F044EA"/>
    <w:rsid w:val="00F04501"/>
    <w:rsid w:val="00F04503"/>
    <w:rsid w:val="00F045B8"/>
    <w:rsid w:val="00F04B28"/>
    <w:rsid w:val="00F04B7C"/>
    <w:rsid w:val="00F04CA4"/>
    <w:rsid w:val="00F04CC6"/>
    <w:rsid w:val="00F04E1E"/>
    <w:rsid w:val="00F04EB8"/>
    <w:rsid w:val="00F04EFF"/>
    <w:rsid w:val="00F04F56"/>
    <w:rsid w:val="00F04F6C"/>
    <w:rsid w:val="00F05126"/>
    <w:rsid w:val="00F05505"/>
    <w:rsid w:val="00F0574A"/>
    <w:rsid w:val="00F0574F"/>
    <w:rsid w:val="00F058BF"/>
    <w:rsid w:val="00F05B22"/>
    <w:rsid w:val="00F05B4A"/>
    <w:rsid w:val="00F05B4B"/>
    <w:rsid w:val="00F05C49"/>
    <w:rsid w:val="00F05FC7"/>
    <w:rsid w:val="00F0604B"/>
    <w:rsid w:val="00F06186"/>
    <w:rsid w:val="00F06246"/>
    <w:rsid w:val="00F06389"/>
    <w:rsid w:val="00F063B3"/>
    <w:rsid w:val="00F06402"/>
    <w:rsid w:val="00F06489"/>
    <w:rsid w:val="00F06615"/>
    <w:rsid w:val="00F066D6"/>
    <w:rsid w:val="00F06730"/>
    <w:rsid w:val="00F0674B"/>
    <w:rsid w:val="00F0695E"/>
    <w:rsid w:val="00F069D8"/>
    <w:rsid w:val="00F06BB4"/>
    <w:rsid w:val="00F06CEB"/>
    <w:rsid w:val="00F06E52"/>
    <w:rsid w:val="00F0705E"/>
    <w:rsid w:val="00F07086"/>
    <w:rsid w:val="00F07119"/>
    <w:rsid w:val="00F07231"/>
    <w:rsid w:val="00F07538"/>
    <w:rsid w:val="00F07574"/>
    <w:rsid w:val="00F075B8"/>
    <w:rsid w:val="00F07603"/>
    <w:rsid w:val="00F07782"/>
    <w:rsid w:val="00F07794"/>
    <w:rsid w:val="00F0789A"/>
    <w:rsid w:val="00F078FB"/>
    <w:rsid w:val="00F07A98"/>
    <w:rsid w:val="00F07C0A"/>
    <w:rsid w:val="00F07CD7"/>
    <w:rsid w:val="00F07E99"/>
    <w:rsid w:val="00F1009B"/>
    <w:rsid w:val="00F1023D"/>
    <w:rsid w:val="00F103FE"/>
    <w:rsid w:val="00F10420"/>
    <w:rsid w:val="00F105A0"/>
    <w:rsid w:val="00F10610"/>
    <w:rsid w:val="00F10978"/>
    <w:rsid w:val="00F10CD1"/>
    <w:rsid w:val="00F10EC9"/>
    <w:rsid w:val="00F1122B"/>
    <w:rsid w:val="00F112BA"/>
    <w:rsid w:val="00F114AD"/>
    <w:rsid w:val="00F11532"/>
    <w:rsid w:val="00F1175D"/>
    <w:rsid w:val="00F1192B"/>
    <w:rsid w:val="00F1192E"/>
    <w:rsid w:val="00F11938"/>
    <w:rsid w:val="00F119F2"/>
    <w:rsid w:val="00F11A9C"/>
    <w:rsid w:val="00F11B2B"/>
    <w:rsid w:val="00F11BF8"/>
    <w:rsid w:val="00F11D3E"/>
    <w:rsid w:val="00F11EA3"/>
    <w:rsid w:val="00F12010"/>
    <w:rsid w:val="00F12273"/>
    <w:rsid w:val="00F125E9"/>
    <w:rsid w:val="00F126CA"/>
    <w:rsid w:val="00F12732"/>
    <w:rsid w:val="00F12755"/>
    <w:rsid w:val="00F127BC"/>
    <w:rsid w:val="00F129A6"/>
    <w:rsid w:val="00F12A00"/>
    <w:rsid w:val="00F12B30"/>
    <w:rsid w:val="00F12BC6"/>
    <w:rsid w:val="00F12DA0"/>
    <w:rsid w:val="00F12EEB"/>
    <w:rsid w:val="00F12F3E"/>
    <w:rsid w:val="00F1303A"/>
    <w:rsid w:val="00F13068"/>
    <w:rsid w:val="00F130B0"/>
    <w:rsid w:val="00F131C6"/>
    <w:rsid w:val="00F133E8"/>
    <w:rsid w:val="00F1355B"/>
    <w:rsid w:val="00F1372B"/>
    <w:rsid w:val="00F13741"/>
    <w:rsid w:val="00F13AD2"/>
    <w:rsid w:val="00F13C0C"/>
    <w:rsid w:val="00F13C58"/>
    <w:rsid w:val="00F13C72"/>
    <w:rsid w:val="00F13D2E"/>
    <w:rsid w:val="00F13DA9"/>
    <w:rsid w:val="00F13E68"/>
    <w:rsid w:val="00F13F91"/>
    <w:rsid w:val="00F13FBE"/>
    <w:rsid w:val="00F14070"/>
    <w:rsid w:val="00F1460A"/>
    <w:rsid w:val="00F146DB"/>
    <w:rsid w:val="00F14708"/>
    <w:rsid w:val="00F147C1"/>
    <w:rsid w:val="00F14A03"/>
    <w:rsid w:val="00F14AB5"/>
    <w:rsid w:val="00F14FB2"/>
    <w:rsid w:val="00F15194"/>
    <w:rsid w:val="00F151D2"/>
    <w:rsid w:val="00F152E2"/>
    <w:rsid w:val="00F153D3"/>
    <w:rsid w:val="00F1551B"/>
    <w:rsid w:val="00F1567B"/>
    <w:rsid w:val="00F156F0"/>
    <w:rsid w:val="00F1572E"/>
    <w:rsid w:val="00F15869"/>
    <w:rsid w:val="00F158F0"/>
    <w:rsid w:val="00F1590B"/>
    <w:rsid w:val="00F1598F"/>
    <w:rsid w:val="00F15993"/>
    <w:rsid w:val="00F15AB5"/>
    <w:rsid w:val="00F15B01"/>
    <w:rsid w:val="00F15DAD"/>
    <w:rsid w:val="00F15E87"/>
    <w:rsid w:val="00F16095"/>
    <w:rsid w:val="00F161E8"/>
    <w:rsid w:val="00F163C2"/>
    <w:rsid w:val="00F163EF"/>
    <w:rsid w:val="00F1641D"/>
    <w:rsid w:val="00F16606"/>
    <w:rsid w:val="00F168A7"/>
    <w:rsid w:val="00F16975"/>
    <w:rsid w:val="00F16CF6"/>
    <w:rsid w:val="00F16DAC"/>
    <w:rsid w:val="00F16F77"/>
    <w:rsid w:val="00F16F8C"/>
    <w:rsid w:val="00F1702B"/>
    <w:rsid w:val="00F170A1"/>
    <w:rsid w:val="00F1721F"/>
    <w:rsid w:val="00F17279"/>
    <w:rsid w:val="00F172EF"/>
    <w:rsid w:val="00F173D5"/>
    <w:rsid w:val="00F174BD"/>
    <w:rsid w:val="00F17521"/>
    <w:rsid w:val="00F175E6"/>
    <w:rsid w:val="00F1773C"/>
    <w:rsid w:val="00F17C1E"/>
    <w:rsid w:val="00F17FF5"/>
    <w:rsid w:val="00F2011A"/>
    <w:rsid w:val="00F201F0"/>
    <w:rsid w:val="00F20500"/>
    <w:rsid w:val="00F205D3"/>
    <w:rsid w:val="00F20856"/>
    <w:rsid w:val="00F20B91"/>
    <w:rsid w:val="00F20BF5"/>
    <w:rsid w:val="00F20C95"/>
    <w:rsid w:val="00F20E43"/>
    <w:rsid w:val="00F20F10"/>
    <w:rsid w:val="00F2101C"/>
    <w:rsid w:val="00F210D7"/>
    <w:rsid w:val="00F210DD"/>
    <w:rsid w:val="00F212CE"/>
    <w:rsid w:val="00F2159E"/>
    <w:rsid w:val="00F2164E"/>
    <w:rsid w:val="00F216DD"/>
    <w:rsid w:val="00F216FE"/>
    <w:rsid w:val="00F2190D"/>
    <w:rsid w:val="00F21DE5"/>
    <w:rsid w:val="00F21E38"/>
    <w:rsid w:val="00F21EF4"/>
    <w:rsid w:val="00F22328"/>
    <w:rsid w:val="00F2239A"/>
    <w:rsid w:val="00F223D9"/>
    <w:rsid w:val="00F225FC"/>
    <w:rsid w:val="00F22903"/>
    <w:rsid w:val="00F22934"/>
    <w:rsid w:val="00F22975"/>
    <w:rsid w:val="00F22A68"/>
    <w:rsid w:val="00F23102"/>
    <w:rsid w:val="00F2316D"/>
    <w:rsid w:val="00F23248"/>
    <w:rsid w:val="00F23606"/>
    <w:rsid w:val="00F2366D"/>
    <w:rsid w:val="00F236A4"/>
    <w:rsid w:val="00F2372D"/>
    <w:rsid w:val="00F23772"/>
    <w:rsid w:val="00F237C3"/>
    <w:rsid w:val="00F23950"/>
    <w:rsid w:val="00F23A9D"/>
    <w:rsid w:val="00F23C2B"/>
    <w:rsid w:val="00F2408E"/>
    <w:rsid w:val="00F242E0"/>
    <w:rsid w:val="00F24461"/>
    <w:rsid w:val="00F247AF"/>
    <w:rsid w:val="00F248C9"/>
    <w:rsid w:val="00F248CD"/>
    <w:rsid w:val="00F24D29"/>
    <w:rsid w:val="00F24EF4"/>
    <w:rsid w:val="00F24F1E"/>
    <w:rsid w:val="00F24FBE"/>
    <w:rsid w:val="00F25022"/>
    <w:rsid w:val="00F250F7"/>
    <w:rsid w:val="00F2521D"/>
    <w:rsid w:val="00F253D1"/>
    <w:rsid w:val="00F255D7"/>
    <w:rsid w:val="00F25BFB"/>
    <w:rsid w:val="00F25C7B"/>
    <w:rsid w:val="00F25D35"/>
    <w:rsid w:val="00F25F61"/>
    <w:rsid w:val="00F26221"/>
    <w:rsid w:val="00F263CF"/>
    <w:rsid w:val="00F263FF"/>
    <w:rsid w:val="00F264E5"/>
    <w:rsid w:val="00F268B8"/>
    <w:rsid w:val="00F268DB"/>
    <w:rsid w:val="00F26AA8"/>
    <w:rsid w:val="00F26D43"/>
    <w:rsid w:val="00F26DB1"/>
    <w:rsid w:val="00F26ECC"/>
    <w:rsid w:val="00F26FA0"/>
    <w:rsid w:val="00F27092"/>
    <w:rsid w:val="00F270D0"/>
    <w:rsid w:val="00F27107"/>
    <w:rsid w:val="00F2727B"/>
    <w:rsid w:val="00F27394"/>
    <w:rsid w:val="00F2742B"/>
    <w:rsid w:val="00F274FB"/>
    <w:rsid w:val="00F2756B"/>
    <w:rsid w:val="00F275AE"/>
    <w:rsid w:val="00F27695"/>
    <w:rsid w:val="00F277AD"/>
    <w:rsid w:val="00F2786F"/>
    <w:rsid w:val="00F27938"/>
    <w:rsid w:val="00F27970"/>
    <w:rsid w:val="00F27B69"/>
    <w:rsid w:val="00F27C83"/>
    <w:rsid w:val="00F27F6C"/>
    <w:rsid w:val="00F302ED"/>
    <w:rsid w:val="00F305D1"/>
    <w:rsid w:val="00F30878"/>
    <w:rsid w:val="00F30962"/>
    <w:rsid w:val="00F30CE7"/>
    <w:rsid w:val="00F30D31"/>
    <w:rsid w:val="00F30DCC"/>
    <w:rsid w:val="00F30E09"/>
    <w:rsid w:val="00F31245"/>
    <w:rsid w:val="00F31262"/>
    <w:rsid w:val="00F31428"/>
    <w:rsid w:val="00F3154A"/>
    <w:rsid w:val="00F3198E"/>
    <w:rsid w:val="00F31AEF"/>
    <w:rsid w:val="00F31AF4"/>
    <w:rsid w:val="00F31CEB"/>
    <w:rsid w:val="00F31D50"/>
    <w:rsid w:val="00F31D82"/>
    <w:rsid w:val="00F31E75"/>
    <w:rsid w:val="00F31E8F"/>
    <w:rsid w:val="00F31EE4"/>
    <w:rsid w:val="00F32029"/>
    <w:rsid w:val="00F32078"/>
    <w:rsid w:val="00F3207A"/>
    <w:rsid w:val="00F32195"/>
    <w:rsid w:val="00F3227A"/>
    <w:rsid w:val="00F32676"/>
    <w:rsid w:val="00F32812"/>
    <w:rsid w:val="00F32913"/>
    <w:rsid w:val="00F329F9"/>
    <w:rsid w:val="00F32B68"/>
    <w:rsid w:val="00F32CCD"/>
    <w:rsid w:val="00F33087"/>
    <w:rsid w:val="00F3308F"/>
    <w:rsid w:val="00F331A6"/>
    <w:rsid w:val="00F33299"/>
    <w:rsid w:val="00F332DD"/>
    <w:rsid w:val="00F334DC"/>
    <w:rsid w:val="00F335B5"/>
    <w:rsid w:val="00F33621"/>
    <w:rsid w:val="00F3369E"/>
    <w:rsid w:val="00F336A0"/>
    <w:rsid w:val="00F3380A"/>
    <w:rsid w:val="00F33850"/>
    <w:rsid w:val="00F33BAB"/>
    <w:rsid w:val="00F33DBC"/>
    <w:rsid w:val="00F33DD4"/>
    <w:rsid w:val="00F33EF1"/>
    <w:rsid w:val="00F33F65"/>
    <w:rsid w:val="00F33FE9"/>
    <w:rsid w:val="00F3400D"/>
    <w:rsid w:val="00F34059"/>
    <w:rsid w:val="00F3450E"/>
    <w:rsid w:val="00F346F7"/>
    <w:rsid w:val="00F347BA"/>
    <w:rsid w:val="00F3480B"/>
    <w:rsid w:val="00F3485C"/>
    <w:rsid w:val="00F348C7"/>
    <w:rsid w:val="00F34981"/>
    <w:rsid w:val="00F349F7"/>
    <w:rsid w:val="00F34A00"/>
    <w:rsid w:val="00F34A30"/>
    <w:rsid w:val="00F34BEC"/>
    <w:rsid w:val="00F34F57"/>
    <w:rsid w:val="00F34FE2"/>
    <w:rsid w:val="00F356A6"/>
    <w:rsid w:val="00F356B3"/>
    <w:rsid w:val="00F3586D"/>
    <w:rsid w:val="00F358B5"/>
    <w:rsid w:val="00F35C6C"/>
    <w:rsid w:val="00F35DE1"/>
    <w:rsid w:val="00F35DF2"/>
    <w:rsid w:val="00F35E81"/>
    <w:rsid w:val="00F35EB2"/>
    <w:rsid w:val="00F35F45"/>
    <w:rsid w:val="00F35FC3"/>
    <w:rsid w:val="00F36043"/>
    <w:rsid w:val="00F3615B"/>
    <w:rsid w:val="00F3616E"/>
    <w:rsid w:val="00F3637C"/>
    <w:rsid w:val="00F36403"/>
    <w:rsid w:val="00F36415"/>
    <w:rsid w:val="00F36755"/>
    <w:rsid w:val="00F36882"/>
    <w:rsid w:val="00F36887"/>
    <w:rsid w:val="00F36B16"/>
    <w:rsid w:val="00F36B56"/>
    <w:rsid w:val="00F36D43"/>
    <w:rsid w:val="00F36D96"/>
    <w:rsid w:val="00F36DAF"/>
    <w:rsid w:val="00F36E4D"/>
    <w:rsid w:val="00F37020"/>
    <w:rsid w:val="00F372D2"/>
    <w:rsid w:val="00F3730E"/>
    <w:rsid w:val="00F373CD"/>
    <w:rsid w:val="00F37712"/>
    <w:rsid w:val="00F378D6"/>
    <w:rsid w:val="00F3794F"/>
    <w:rsid w:val="00F379BB"/>
    <w:rsid w:val="00F37B10"/>
    <w:rsid w:val="00F37BE2"/>
    <w:rsid w:val="00F37BEE"/>
    <w:rsid w:val="00F37C94"/>
    <w:rsid w:val="00F37EF6"/>
    <w:rsid w:val="00F400BC"/>
    <w:rsid w:val="00F402B6"/>
    <w:rsid w:val="00F405C2"/>
    <w:rsid w:val="00F407FC"/>
    <w:rsid w:val="00F40A06"/>
    <w:rsid w:val="00F40B51"/>
    <w:rsid w:val="00F40C82"/>
    <w:rsid w:val="00F40D4F"/>
    <w:rsid w:val="00F40DA0"/>
    <w:rsid w:val="00F40EF4"/>
    <w:rsid w:val="00F4102C"/>
    <w:rsid w:val="00F41128"/>
    <w:rsid w:val="00F4129C"/>
    <w:rsid w:val="00F41317"/>
    <w:rsid w:val="00F41401"/>
    <w:rsid w:val="00F41532"/>
    <w:rsid w:val="00F415BC"/>
    <w:rsid w:val="00F415E4"/>
    <w:rsid w:val="00F4178C"/>
    <w:rsid w:val="00F418CF"/>
    <w:rsid w:val="00F41922"/>
    <w:rsid w:val="00F41995"/>
    <w:rsid w:val="00F41A61"/>
    <w:rsid w:val="00F41A86"/>
    <w:rsid w:val="00F41B0B"/>
    <w:rsid w:val="00F41C35"/>
    <w:rsid w:val="00F41C57"/>
    <w:rsid w:val="00F41DCB"/>
    <w:rsid w:val="00F41EC8"/>
    <w:rsid w:val="00F420E5"/>
    <w:rsid w:val="00F424C9"/>
    <w:rsid w:val="00F42576"/>
    <w:rsid w:val="00F42578"/>
    <w:rsid w:val="00F42597"/>
    <w:rsid w:val="00F42626"/>
    <w:rsid w:val="00F4263D"/>
    <w:rsid w:val="00F42840"/>
    <w:rsid w:val="00F428FA"/>
    <w:rsid w:val="00F42DE3"/>
    <w:rsid w:val="00F42F23"/>
    <w:rsid w:val="00F42FDD"/>
    <w:rsid w:val="00F43089"/>
    <w:rsid w:val="00F43131"/>
    <w:rsid w:val="00F431F7"/>
    <w:rsid w:val="00F4349C"/>
    <w:rsid w:val="00F43617"/>
    <w:rsid w:val="00F4364D"/>
    <w:rsid w:val="00F43885"/>
    <w:rsid w:val="00F43935"/>
    <w:rsid w:val="00F43B63"/>
    <w:rsid w:val="00F43BE5"/>
    <w:rsid w:val="00F43DD0"/>
    <w:rsid w:val="00F43E20"/>
    <w:rsid w:val="00F43F7A"/>
    <w:rsid w:val="00F440A2"/>
    <w:rsid w:val="00F440AA"/>
    <w:rsid w:val="00F440D4"/>
    <w:rsid w:val="00F44100"/>
    <w:rsid w:val="00F44287"/>
    <w:rsid w:val="00F443D9"/>
    <w:rsid w:val="00F443DF"/>
    <w:rsid w:val="00F444AA"/>
    <w:rsid w:val="00F44624"/>
    <w:rsid w:val="00F44768"/>
    <w:rsid w:val="00F44867"/>
    <w:rsid w:val="00F448A1"/>
    <w:rsid w:val="00F448C9"/>
    <w:rsid w:val="00F44A59"/>
    <w:rsid w:val="00F44B82"/>
    <w:rsid w:val="00F44BF1"/>
    <w:rsid w:val="00F44E5A"/>
    <w:rsid w:val="00F44E8D"/>
    <w:rsid w:val="00F44EBB"/>
    <w:rsid w:val="00F44F18"/>
    <w:rsid w:val="00F45161"/>
    <w:rsid w:val="00F45570"/>
    <w:rsid w:val="00F45795"/>
    <w:rsid w:val="00F457C1"/>
    <w:rsid w:val="00F458AF"/>
    <w:rsid w:val="00F458F5"/>
    <w:rsid w:val="00F458FB"/>
    <w:rsid w:val="00F459EA"/>
    <w:rsid w:val="00F45AB8"/>
    <w:rsid w:val="00F46058"/>
    <w:rsid w:val="00F4636E"/>
    <w:rsid w:val="00F46521"/>
    <w:rsid w:val="00F46693"/>
    <w:rsid w:val="00F466B3"/>
    <w:rsid w:val="00F46709"/>
    <w:rsid w:val="00F467A0"/>
    <w:rsid w:val="00F46990"/>
    <w:rsid w:val="00F46C54"/>
    <w:rsid w:val="00F46C56"/>
    <w:rsid w:val="00F46F4D"/>
    <w:rsid w:val="00F470DE"/>
    <w:rsid w:val="00F471B3"/>
    <w:rsid w:val="00F47232"/>
    <w:rsid w:val="00F474CA"/>
    <w:rsid w:val="00F47700"/>
    <w:rsid w:val="00F477BC"/>
    <w:rsid w:val="00F477C4"/>
    <w:rsid w:val="00F479B3"/>
    <w:rsid w:val="00F47BC1"/>
    <w:rsid w:val="00F47E24"/>
    <w:rsid w:val="00F47FA2"/>
    <w:rsid w:val="00F50027"/>
    <w:rsid w:val="00F50050"/>
    <w:rsid w:val="00F50082"/>
    <w:rsid w:val="00F50120"/>
    <w:rsid w:val="00F501A9"/>
    <w:rsid w:val="00F506E8"/>
    <w:rsid w:val="00F5072D"/>
    <w:rsid w:val="00F5095D"/>
    <w:rsid w:val="00F50A7F"/>
    <w:rsid w:val="00F50A88"/>
    <w:rsid w:val="00F50EC6"/>
    <w:rsid w:val="00F50F8B"/>
    <w:rsid w:val="00F51040"/>
    <w:rsid w:val="00F510F2"/>
    <w:rsid w:val="00F514C9"/>
    <w:rsid w:val="00F5154A"/>
    <w:rsid w:val="00F5165A"/>
    <w:rsid w:val="00F5178A"/>
    <w:rsid w:val="00F51842"/>
    <w:rsid w:val="00F51B14"/>
    <w:rsid w:val="00F51CFE"/>
    <w:rsid w:val="00F520A0"/>
    <w:rsid w:val="00F520C1"/>
    <w:rsid w:val="00F5210A"/>
    <w:rsid w:val="00F522A4"/>
    <w:rsid w:val="00F522FC"/>
    <w:rsid w:val="00F524DA"/>
    <w:rsid w:val="00F525C8"/>
    <w:rsid w:val="00F52604"/>
    <w:rsid w:val="00F527E9"/>
    <w:rsid w:val="00F5287A"/>
    <w:rsid w:val="00F5289D"/>
    <w:rsid w:val="00F52911"/>
    <w:rsid w:val="00F52914"/>
    <w:rsid w:val="00F52A61"/>
    <w:rsid w:val="00F52BEF"/>
    <w:rsid w:val="00F52CCB"/>
    <w:rsid w:val="00F53202"/>
    <w:rsid w:val="00F53264"/>
    <w:rsid w:val="00F5333A"/>
    <w:rsid w:val="00F53475"/>
    <w:rsid w:val="00F535EC"/>
    <w:rsid w:val="00F535EE"/>
    <w:rsid w:val="00F5360A"/>
    <w:rsid w:val="00F5360B"/>
    <w:rsid w:val="00F536D4"/>
    <w:rsid w:val="00F537B8"/>
    <w:rsid w:val="00F5387E"/>
    <w:rsid w:val="00F53BB0"/>
    <w:rsid w:val="00F53BCA"/>
    <w:rsid w:val="00F53DCD"/>
    <w:rsid w:val="00F53E3E"/>
    <w:rsid w:val="00F53E58"/>
    <w:rsid w:val="00F53E62"/>
    <w:rsid w:val="00F53E9D"/>
    <w:rsid w:val="00F54091"/>
    <w:rsid w:val="00F54238"/>
    <w:rsid w:val="00F542A4"/>
    <w:rsid w:val="00F542CC"/>
    <w:rsid w:val="00F54523"/>
    <w:rsid w:val="00F54614"/>
    <w:rsid w:val="00F5465C"/>
    <w:rsid w:val="00F547FC"/>
    <w:rsid w:val="00F54A2B"/>
    <w:rsid w:val="00F54D9E"/>
    <w:rsid w:val="00F54E4F"/>
    <w:rsid w:val="00F54ED6"/>
    <w:rsid w:val="00F54F16"/>
    <w:rsid w:val="00F54F56"/>
    <w:rsid w:val="00F5504C"/>
    <w:rsid w:val="00F5508D"/>
    <w:rsid w:val="00F550DC"/>
    <w:rsid w:val="00F551CC"/>
    <w:rsid w:val="00F55272"/>
    <w:rsid w:val="00F55352"/>
    <w:rsid w:val="00F553B0"/>
    <w:rsid w:val="00F553E0"/>
    <w:rsid w:val="00F5552F"/>
    <w:rsid w:val="00F55642"/>
    <w:rsid w:val="00F55766"/>
    <w:rsid w:val="00F5578C"/>
    <w:rsid w:val="00F55816"/>
    <w:rsid w:val="00F558C4"/>
    <w:rsid w:val="00F5595A"/>
    <w:rsid w:val="00F5596E"/>
    <w:rsid w:val="00F559AE"/>
    <w:rsid w:val="00F55A6C"/>
    <w:rsid w:val="00F55B3A"/>
    <w:rsid w:val="00F55B4A"/>
    <w:rsid w:val="00F55B92"/>
    <w:rsid w:val="00F55C18"/>
    <w:rsid w:val="00F55C74"/>
    <w:rsid w:val="00F55E5C"/>
    <w:rsid w:val="00F5605D"/>
    <w:rsid w:val="00F56078"/>
    <w:rsid w:val="00F561E3"/>
    <w:rsid w:val="00F5623A"/>
    <w:rsid w:val="00F56436"/>
    <w:rsid w:val="00F564C2"/>
    <w:rsid w:val="00F566C9"/>
    <w:rsid w:val="00F566FB"/>
    <w:rsid w:val="00F568EB"/>
    <w:rsid w:val="00F56959"/>
    <w:rsid w:val="00F569D6"/>
    <w:rsid w:val="00F56A62"/>
    <w:rsid w:val="00F56AD5"/>
    <w:rsid w:val="00F56C78"/>
    <w:rsid w:val="00F56CFF"/>
    <w:rsid w:val="00F56DD2"/>
    <w:rsid w:val="00F56FC6"/>
    <w:rsid w:val="00F56FF1"/>
    <w:rsid w:val="00F5764B"/>
    <w:rsid w:val="00F57BAC"/>
    <w:rsid w:val="00F600AE"/>
    <w:rsid w:val="00F60245"/>
    <w:rsid w:val="00F603D2"/>
    <w:rsid w:val="00F6058D"/>
    <w:rsid w:val="00F60622"/>
    <w:rsid w:val="00F606E1"/>
    <w:rsid w:val="00F607AF"/>
    <w:rsid w:val="00F60977"/>
    <w:rsid w:val="00F609CD"/>
    <w:rsid w:val="00F60A43"/>
    <w:rsid w:val="00F60A8C"/>
    <w:rsid w:val="00F60DFB"/>
    <w:rsid w:val="00F60EF7"/>
    <w:rsid w:val="00F6100E"/>
    <w:rsid w:val="00F6108B"/>
    <w:rsid w:val="00F61369"/>
    <w:rsid w:val="00F6136A"/>
    <w:rsid w:val="00F6155A"/>
    <w:rsid w:val="00F616EF"/>
    <w:rsid w:val="00F617DA"/>
    <w:rsid w:val="00F618AD"/>
    <w:rsid w:val="00F61A28"/>
    <w:rsid w:val="00F61ABF"/>
    <w:rsid w:val="00F61B39"/>
    <w:rsid w:val="00F61BBA"/>
    <w:rsid w:val="00F61BDB"/>
    <w:rsid w:val="00F61C62"/>
    <w:rsid w:val="00F6209B"/>
    <w:rsid w:val="00F6230E"/>
    <w:rsid w:val="00F6259B"/>
    <w:rsid w:val="00F62622"/>
    <w:rsid w:val="00F6282A"/>
    <w:rsid w:val="00F629B9"/>
    <w:rsid w:val="00F62A30"/>
    <w:rsid w:val="00F62B86"/>
    <w:rsid w:val="00F62C26"/>
    <w:rsid w:val="00F62C3C"/>
    <w:rsid w:val="00F62C47"/>
    <w:rsid w:val="00F62C52"/>
    <w:rsid w:val="00F62CBA"/>
    <w:rsid w:val="00F62DDB"/>
    <w:rsid w:val="00F62F21"/>
    <w:rsid w:val="00F62F89"/>
    <w:rsid w:val="00F631C9"/>
    <w:rsid w:val="00F6354A"/>
    <w:rsid w:val="00F6356E"/>
    <w:rsid w:val="00F6366E"/>
    <w:rsid w:val="00F63A67"/>
    <w:rsid w:val="00F63A7A"/>
    <w:rsid w:val="00F63AAF"/>
    <w:rsid w:val="00F63AE4"/>
    <w:rsid w:val="00F63B0F"/>
    <w:rsid w:val="00F63B39"/>
    <w:rsid w:val="00F63C49"/>
    <w:rsid w:val="00F63DAC"/>
    <w:rsid w:val="00F6404E"/>
    <w:rsid w:val="00F640E1"/>
    <w:rsid w:val="00F6411A"/>
    <w:rsid w:val="00F64289"/>
    <w:rsid w:val="00F645B4"/>
    <w:rsid w:val="00F646BC"/>
    <w:rsid w:val="00F646DD"/>
    <w:rsid w:val="00F648FF"/>
    <w:rsid w:val="00F64C95"/>
    <w:rsid w:val="00F64CA8"/>
    <w:rsid w:val="00F64E49"/>
    <w:rsid w:val="00F64E64"/>
    <w:rsid w:val="00F65040"/>
    <w:rsid w:val="00F650BF"/>
    <w:rsid w:val="00F6513C"/>
    <w:rsid w:val="00F65164"/>
    <w:rsid w:val="00F65537"/>
    <w:rsid w:val="00F6588B"/>
    <w:rsid w:val="00F658B3"/>
    <w:rsid w:val="00F65953"/>
    <w:rsid w:val="00F65A61"/>
    <w:rsid w:val="00F65B01"/>
    <w:rsid w:val="00F65D95"/>
    <w:rsid w:val="00F65EB5"/>
    <w:rsid w:val="00F66081"/>
    <w:rsid w:val="00F6618D"/>
    <w:rsid w:val="00F663B8"/>
    <w:rsid w:val="00F66417"/>
    <w:rsid w:val="00F66420"/>
    <w:rsid w:val="00F66465"/>
    <w:rsid w:val="00F66640"/>
    <w:rsid w:val="00F6664F"/>
    <w:rsid w:val="00F66752"/>
    <w:rsid w:val="00F66C79"/>
    <w:rsid w:val="00F66F18"/>
    <w:rsid w:val="00F66F70"/>
    <w:rsid w:val="00F66F80"/>
    <w:rsid w:val="00F67072"/>
    <w:rsid w:val="00F6716F"/>
    <w:rsid w:val="00F67177"/>
    <w:rsid w:val="00F6718D"/>
    <w:rsid w:val="00F67353"/>
    <w:rsid w:val="00F67366"/>
    <w:rsid w:val="00F673AA"/>
    <w:rsid w:val="00F674FA"/>
    <w:rsid w:val="00F67558"/>
    <w:rsid w:val="00F67580"/>
    <w:rsid w:val="00F677BB"/>
    <w:rsid w:val="00F677F0"/>
    <w:rsid w:val="00F6785B"/>
    <w:rsid w:val="00F678A3"/>
    <w:rsid w:val="00F678E7"/>
    <w:rsid w:val="00F6790B"/>
    <w:rsid w:val="00F67E63"/>
    <w:rsid w:val="00F67FC1"/>
    <w:rsid w:val="00F7010E"/>
    <w:rsid w:val="00F7023C"/>
    <w:rsid w:val="00F7031C"/>
    <w:rsid w:val="00F7031F"/>
    <w:rsid w:val="00F704FC"/>
    <w:rsid w:val="00F705A9"/>
    <w:rsid w:val="00F705FD"/>
    <w:rsid w:val="00F7068F"/>
    <w:rsid w:val="00F70818"/>
    <w:rsid w:val="00F70861"/>
    <w:rsid w:val="00F708A2"/>
    <w:rsid w:val="00F70B0A"/>
    <w:rsid w:val="00F70BB3"/>
    <w:rsid w:val="00F70D00"/>
    <w:rsid w:val="00F70D80"/>
    <w:rsid w:val="00F7102E"/>
    <w:rsid w:val="00F710B2"/>
    <w:rsid w:val="00F7129B"/>
    <w:rsid w:val="00F7146D"/>
    <w:rsid w:val="00F715B6"/>
    <w:rsid w:val="00F71678"/>
    <w:rsid w:val="00F716AE"/>
    <w:rsid w:val="00F716F6"/>
    <w:rsid w:val="00F71A67"/>
    <w:rsid w:val="00F71ABE"/>
    <w:rsid w:val="00F71AE9"/>
    <w:rsid w:val="00F71ECA"/>
    <w:rsid w:val="00F71FE0"/>
    <w:rsid w:val="00F71FF7"/>
    <w:rsid w:val="00F720D9"/>
    <w:rsid w:val="00F7214D"/>
    <w:rsid w:val="00F722EA"/>
    <w:rsid w:val="00F723C6"/>
    <w:rsid w:val="00F72665"/>
    <w:rsid w:val="00F72BAB"/>
    <w:rsid w:val="00F72EC2"/>
    <w:rsid w:val="00F72FA0"/>
    <w:rsid w:val="00F73220"/>
    <w:rsid w:val="00F73304"/>
    <w:rsid w:val="00F73385"/>
    <w:rsid w:val="00F73515"/>
    <w:rsid w:val="00F738F0"/>
    <w:rsid w:val="00F73988"/>
    <w:rsid w:val="00F739E8"/>
    <w:rsid w:val="00F73BB1"/>
    <w:rsid w:val="00F73C88"/>
    <w:rsid w:val="00F73F2D"/>
    <w:rsid w:val="00F73F5E"/>
    <w:rsid w:val="00F74136"/>
    <w:rsid w:val="00F741B7"/>
    <w:rsid w:val="00F74356"/>
    <w:rsid w:val="00F74477"/>
    <w:rsid w:val="00F744B4"/>
    <w:rsid w:val="00F7467B"/>
    <w:rsid w:val="00F74AA0"/>
    <w:rsid w:val="00F74AC0"/>
    <w:rsid w:val="00F74C55"/>
    <w:rsid w:val="00F74D28"/>
    <w:rsid w:val="00F74FDB"/>
    <w:rsid w:val="00F753B9"/>
    <w:rsid w:val="00F754FA"/>
    <w:rsid w:val="00F75692"/>
    <w:rsid w:val="00F75A36"/>
    <w:rsid w:val="00F75A7A"/>
    <w:rsid w:val="00F75B45"/>
    <w:rsid w:val="00F75CB9"/>
    <w:rsid w:val="00F75D7A"/>
    <w:rsid w:val="00F75F08"/>
    <w:rsid w:val="00F76021"/>
    <w:rsid w:val="00F76356"/>
    <w:rsid w:val="00F763B9"/>
    <w:rsid w:val="00F76488"/>
    <w:rsid w:val="00F765A1"/>
    <w:rsid w:val="00F768A7"/>
    <w:rsid w:val="00F769EA"/>
    <w:rsid w:val="00F76AC3"/>
    <w:rsid w:val="00F76B2A"/>
    <w:rsid w:val="00F76D53"/>
    <w:rsid w:val="00F76E5C"/>
    <w:rsid w:val="00F76E8E"/>
    <w:rsid w:val="00F76E95"/>
    <w:rsid w:val="00F772E7"/>
    <w:rsid w:val="00F773DA"/>
    <w:rsid w:val="00F774EC"/>
    <w:rsid w:val="00F77604"/>
    <w:rsid w:val="00F77790"/>
    <w:rsid w:val="00F777A7"/>
    <w:rsid w:val="00F77C0D"/>
    <w:rsid w:val="00F77D7A"/>
    <w:rsid w:val="00F77D8E"/>
    <w:rsid w:val="00F77D96"/>
    <w:rsid w:val="00F77EE3"/>
    <w:rsid w:val="00F77F7B"/>
    <w:rsid w:val="00F80043"/>
    <w:rsid w:val="00F8009B"/>
    <w:rsid w:val="00F802C9"/>
    <w:rsid w:val="00F80357"/>
    <w:rsid w:val="00F803F1"/>
    <w:rsid w:val="00F80428"/>
    <w:rsid w:val="00F80462"/>
    <w:rsid w:val="00F8051E"/>
    <w:rsid w:val="00F80558"/>
    <w:rsid w:val="00F807D6"/>
    <w:rsid w:val="00F80817"/>
    <w:rsid w:val="00F8082D"/>
    <w:rsid w:val="00F80F23"/>
    <w:rsid w:val="00F80F2E"/>
    <w:rsid w:val="00F80F50"/>
    <w:rsid w:val="00F80FB4"/>
    <w:rsid w:val="00F8100E"/>
    <w:rsid w:val="00F81141"/>
    <w:rsid w:val="00F8133B"/>
    <w:rsid w:val="00F8141B"/>
    <w:rsid w:val="00F815BD"/>
    <w:rsid w:val="00F815CF"/>
    <w:rsid w:val="00F8161A"/>
    <w:rsid w:val="00F8227C"/>
    <w:rsid w:val="00F82587"/>
    <w:rsid w:val="00F827ED"/>
    <w:rsid w:val="00F82828"/>
    <w:rsid w:val="00F82849"/>
    <w:rsid w:val="00F8285E"/>
    <w:rsid w:val="00F82BA9"/>
    <w:rsid w:val="00F82C10"/>
    <w:rsid w:val="00F82C9F"/>
    <w:rsid w:val="00F82D94"/>
    <w:rsid w:val="00F82F6B"/>
    <w:rsid w:val="00F83017"/>
    <w:rsid w:val="00F8306D"/>
    <w:rsid w:val="00F83075"/>
    <w:rsid w:val="00F83137"/>
    <w:rsid w:val="00F832C4"/>
    <w:rsid w:val="00F832EF"/>
    <w:rsid w:val="00F833C8"/>
    <w:rsid w:val="00F83664"/>
    <w:rsid w:val="00F836B2"/>
    <w:rsid w:val="00F836E5"/>
    <w:rsid w:val="00F836F4"/>
    <w:rsid w:val="00F839C7"/>
    <w:rsid w:val="00F839EF"/>
    <w:rsid w:val="00F83C6D"/>
    <w:rsid w:val="00F83F59"/>
    <w:rsid w:val="00F84124"/>
    <w:rsid w:val="00F8416B"/>
    <w:rsid w:val="00F841F3"/>
    <w:rsid w:val="00F8443A"/>
    <w:rsid w:val="00F84732"/>
    <w:rsid w:val="00F84808"/>
    <w:rsid w:val="00F849AC"/>
    <w:rsid w:val="00F84CCE"/>
    <w:rsid w:val="00F84D34"/>
    <w:rsid w:val="00F8505B"/>
    <w:rsid w:val="00F850DE"/>
    <w:rsid w:val="00F85225"/>
    <w:rsid w:val="00F8523F"/>
    <w:rsid w:val="00F852E2"/>
    <w:rsid w:val="00F85458"/>
    <w:rsid w:val="00F85475"/>
    <w:rsid w:val="00F855B6"/>
    <w:rsid w:val="00F8561F"/>
    <w:rsid w:val="00F8570C"/>
    <w:rsid w:val="00F857A5"/>
    <w:rsid w:val="00F857B2"/>
    <w:rsid w:val="00F85AB1"/>
    <w:rsid w:val="00F85B41"/>
    <w:rsid w:val="00F85BC5"/>
    <w:rsid w:val="00F85EC4"/>
    <w:rsid w:val="00F86055"/>
    <w:rsid w:val="00F8618F"/>
    <w:rsid w:val="00F8679F"/>
    <w:rsid w:val="00F867C2"/>
    <w:rsid w:val="00F86805"/>
    <w:rsid w:val="00F8688A"/>
    <w:rsid w:val="00F868A7"/>
    <w:rsid w:val="00F86986"/>
    <w:rsid w:val="00F86BE0"/>
    <w:rsid w:val="00F86E23"/>
    <w:rsid w:val="00F86E9D"/>
    <w:rsid w:val="00F86FD7"/>
    <w:rsid w:val="00F87067"/>
    <w:rsid w:val="00F8713E"/>
    <w:rsid w:val="00F87352"/>
    <w:rsid w:val="00F8760D"/>
    <w:rsid w:val="00F8762F"/>
    <w:rsid w:val="00F87852"/>
    <w:rsid w:val="00F87A05"/>
    <w:rsid w:val="00F87A14"/>
    <w:rsid w:val="00F87B37"/>
    <w:rsid w:val="00F87D03"/>
    <w:rsid w:val="00F87F38"/>
    <w:rsid w:val="00F900B3"/>
    <w:rsid w:val="00F900FD"/>
    <w:rsid w:val="00F902AD"/>
    <w:rsid w:val="00F90683"/>
    <w:rsid w:val="00F90692"/>
    <w:rsid w:val="00F906DC"/>
    <w:rsid w:val="00F909C2"/>
    <w:rsid w:val="00F909DD"/>
    <w:rsid w:val="00F90B38"/>
    <w:rsid w:val="00F90C45"/>
    <w:rsid w:val="00F90D22"/>
    <w:rsid w:val="00F9108D"/>
    <w:rsid w:val="00F9112C"/>
    <w:rsid w:val="00F912A0"/>
    <w:rsid w:val="00F915EA"/>
    <w:rsid w:val="00F9165A"/>
    <w:rsid w:val="00F91743"/>
    <w:rsid w:val="00F917ED"/>
    <w:rsid w:val="00F91832"/>
    <w:rsid w:val="00F91BC2"/>
    <w:rsid w:val="00F91BE8"/>
    <w:rsid w:val="00F9200B"/>
    <w:rsid w:val="00F920EB"/>
    <w:rsid w:val="00F92164"/>
    <w:rsid w:val="00F92182"/>
    <w:rsid w:val="00F92234"/>
    <w:rsid w:val="00F9237E"/>
    <w:rsid w:val="00F923F7"/>
    <w:rsid w:val="00F925AC"/>
    <w:rsid w:val="00F925BA"/>
    <w:rsid w:val="00F92606"/>
    <w:rsid w:val="00F9265D"/>
    <w:rsid w:val="00F928F0"/>
    <w:rsid w:val="00F9299E"/>
    <w:rsid w:val="00F92A49"/>
    <w:rsid w:val="00F92B39"/>
    <w:rsid w:val="00F92B97"/>
    <w:rsid w:val="00F92D18"/>
    <w:rsid w:val="00F92DD8"/>
    <w:rsid w:val="00F92E66"/>
    <w:rsid w:val="00F92F24"/>
    <w:rsid w:val="00F93000"/>
    <w:rsid w:val="00F9308D"/>
    <w:rsid w:val="00F93122"/>
    <w:rsid w:val="00F937DC"/>
    <w:rsid w:val="00F9390C"/>
    <w:rsid w:val="00F93AB1"/>
    <w:rsid w:val="00F93AD5"/>
    <w:rsid w:val="00F93BA2"/>
    <w:rsid w:val="00F93C72"/>
    <w:rsid w:val="00F93CF5"/>
    <w:rsid w:val="00F94000"/>
    <w:rsid w:val="00F940B5"/>
    <w:rsid w:val="00F94160"/>
    <w:rsid w:val="00F9418A"/>
    <w:rsid w:val="00F941F9"/>
    <w:rsid w:val="00F9425E"/>
    <w:rsid w:val="00F94284"/>
    <w:rsid w:val="00F94605"/>
    <w:rsid w:val="00F94AF7"/>
    <w:rsid w:val="00F94B32"/>
    <w:rsid w:val="00F94DC3"/>
    <w:rsid w:val="00F94DD5"/>
    <w:rsid w:val="00F950F3"/>
    <w:rsid w:val="00F955BD"/>
    <w:rsid w:val="00F95873"/>
    <w:rsid w:val="00F9591A"/>
    <w:rsid w:val="00F95B09"/>
    <w:rsid w:val="00F95BE6"/>
    <w:rsid w:val="00F95C1A"/>
    <w:rsid w:val="00F95C7A"/>
    <w:rsid w:val="00F95DDA"/>
    <w:rsid w:val="00F95F0F"/>
    <w:rsid w:val="00F95F85"/>
    <w:rsid w:val="00F96156"/>
    <w:rsid w:val="00F9641A"/>
    <w:rsid w:val="00F9654F"/>
    <w:rsid w:val="00F96688"/>
    <w:rsid w:val="00F967ED"/>
    <w:rsid w:val="00F968E6"/>
    <w:rsid w:val="00F969B9"/>
    <w:rsid w:val="00F96EB1"/>
    <w:rsid w:val="00F9724D"/>
    <w:rsid w:val="00F9733D"/>
    <w:rsid w:val="00F9751D"/>
    <w:rsid w:val="00F975A0"/>
    <w:rsid w:val="00F97983"/>
    <w:rsid w:val="00F979A7"/>
    <w:rsid w:val="00F97D90"/>
    <w:rsid w:val="00F97E57"/>
    <w:rsid w:val="00F97FAD"/>
    <w:rsid w:val="00FA0033"/>
    <w:rsid w:val="00FA0132"/>
    <w:rsid w:val="00FA0304"/>
    <w:rsid w:val="00FA0463"/>
    <w:rsid w:val="00FA0567"/>
    <w:rsid w:val="00FA05E2"/>
    <w:rsid w:val="00FA0746"/>
    <w:rsid w:val="00FA0925"/>
    <w:rsid w:val="00FA0A60"/>
    <w:rsid w:val="00FA0D7D"/>
    <w:rsid w:val="00FA0EB7"/>
    <w:rsid w:val="00FA0F17"/>
    <w:rsid w:val="00FA0F2D"/>
    <w:rsid w:val="00FA1049"/>
    <w:rsid w:val="00FA1087"/>
    <w:rsid w:val="00FA10A6"/>
    <w:rsid w:val="00FA1248"/>
    <w:rsid w:val="00FA1598"/>
    <w:rsid w:val="00FA1623"/>
    <w:rsid w:val="00FA18E7"/>
    <w:rsid w:val="00FA196E"/>
    <w:rsid w:val="00FA19DD"/>
    <w:rsid w:val="00FA19DF"/>
    <w:rsid w:val="00FA1C1E"/>
    <w:rsid w:val="00FA1CD9"/>
    <w:rsid w:val="00FA1FA2"/>
    <w:rsid w:val="00FA2034"/>
    <w:rsid w:val="00FA205A"/>
    <w:rsid w:val="00FA2080"/>
    <w:rsid w:val="00FA2226"/>
    <w:rsid w:val="00FA239E"/>
    <w:rsid w:val="00FA2584"/>
    <w:rsid w:val="00FA25D5"/>
    <w:rsid w:val="00FA280A"/>
    <w:rsid w:val="00FA28DD"/>
    <w:rsid w:val="00FA2939"/>
    <w:rsid w:val="00FA2ABA"/>
    <w:rsid w:val="00FA2B1A"/>
    <w:rsid w:val="00FA2E01"/>
    <w:rsid w:val="00FA2E81"/>
    <w:rsid w:val="00FA2EA9"/>
    <w:rsid w:val="00FA2EE7"/>
    <w:rsid w:val="00FA2FEA"/>
    <w:rsid w:val="00FA3077"/>
    <w:rsid w:val="00FA3145"/>
    <w:rsid w:val="00FA32A1"/>
    <w:rsid w:val="00FA32EC"/>
    <w:rsid w:val="00FA3A52"/>
    <w:rsid w:val="00FA3CF4"/>
    <w:rsid w:val="00FA3E32"/>
    <w:rsid w:val="00FA3EAD"/>
    <w:rsid w:val="00FA4168"/>
    <w:rsid w:val="00FA4300"/>
    <w:rsid w:val="00FA4341"/>
    <w:rsid w:val="00FA4452"/>
    <w:rsid w:val="00FA453C"/>
    <w:rsid w:val="00FA4581"/>
    <w:rsid w:val="00FA465A"/>
    <w:rsid w:val="00FA49C0"/>
    <w:rsid w:val="00FA4A87"/>
    <w:rsid w:val="00FA4B08"/>
    <w:rsid w:val="00FA4B52"/>
    <w:rsid w:val="00FA4C5F"/>
    <w:rsid w:val="00FA4C6A"/>
    <w:rsid w:val="00FA4CB3"/>
    <w:rsid w:val="00FA4FA9"/>
    <w:rsid w:val="00FA4FCC"/>
    <w:rsid w:val="00FA4FF9"/>
    <w:rsid w:val="00FA502B"/>
    <w:rsid w:val="00FA52D8"/>
    <w:rsid w:val="00FA532E"/>
    <w:rsid w:val="00FA5335"/>
    <w:rsid w:val="00FA5485"/>
    <w:rsid w:val="00FA558B"/>
    <w:rsid w:val="00FA570B"/>
    <w:rsid w:val="00FA58B1"/>
    <w:rsid w:val="00FA5917"/>
    <w:rsid w:val="00FA59E7"/>
    <w:rsid w:val="00FA5B35"/>
    <w:rsid w:val="00FA5DF4"/>
    <w:rsid w:val="00FA5E65"/>
    <w:rsid w:val="00FA5FBF"/>
    <w:rsid w:val="00FA6060"/>
    <w:rsid w:val="00FA61B1"/>
    <w:rsid w:val="00FA620F"/>
    <w:rsid w:val="00FA62AD"/>
    <w:rsid w:val="00FA63C6"/>
    <w:rsid w:val="00FA650C"/>
    <w:rsid w:val="00FA65F3"/>
    <w:rsid w:val="00FA6612"/>
    <w:rsid w:val="00FA666D"/>
    <w:rsid w:val="00FA66D6"/>
    <w:rsid w:val="00FA68DC"/>
    <w:rsid w:val="00FA693E"/>
    <w:rsid w:val="00FA6964"/>
    <w:rsid w:val="00FA6C55"/>
    <w:rsid w:val="00FA6E1B"/>
    <w:rsid w:val="00FA6E67"/>
    <w:rsid w:val="00FA7286"/>
    <w:rsid w:val="00FA736E"/>
    <w:rsid w:val="00FA7490"/>
    <w:rsid w:val="00FA7492"/>
    <w:rsid w:val="00FA7610"/>
    <w:rsid w:val="00FA76F6"/>
    <w:rsid w:val="00FA771C"/>
    <w:rsid w:val="00FA775E"/>
    <w:rsid w:val="00FA77BF"/>
    <w:rsid w:val="00FA77E6"/>
    <w:rsid w:val="00FA7878"/>
    <w:rsid w:val="00FA79B4"/>
    <w:rsid w:val="00FA7AB2"/>
    <w:rsid w:val="00FA7C0E"/>
    <w:rsid w:val="00FA7C4F"/>
    <w:rsid w:val="00FA7D4A"/>
    <w:rsid w:val="00FA7F25"/>
    <w:rsid w:val="00FA7F57"/>
    <w:rsid w:val="00FA7F5C"/>
    <w:rsid w:val="00FA7F99"/>
    <w:rsid w:val="00FB0009"/>
    <w:rsid w:val="00FB0158"/>
    <w:rsid w:val="00FB05C7"/>
    <w:rsid w:val="00FB07C6"/>
    <w:rsid w:val="00FB0A58"/>
    <w:rsid w:val="00FB0B7C"/>
    <w:rsid w:val="00FB0BE3"/>
    <w:rsid w:val="00FB0D21"/>
    <w:rsid w:val="00FB0DE8"/>
    <w:rsid w:val="00FB10F3"/>
    <w:rsid w:val="00FB123A"/>
    <w:rsid w:val="00FB12AE"/>
    <w:rsid w:val="00FB1361"/>
    <w:rsid w:val="00FB14BA"/>
    <w:rsid w:val="00FB14C7"/>
    <w:rsid w:val="00FB162F"/>
    <w:rsid w:val="00FB1790"/>
    <w:rsid w:val="00FB1AA3"/>
    <w:rsid w:val="00FB1ACA"/>
    <w:rsid w:val="00FB1CA9"/>
    <w:rsid w:val="00FB1CB9"/>
    <w:rsid w:val="00FB1D9F"/>
    <w:rsid w:val="00FB1E62"/>
    <w:rsid w:val="00FB1E7D"/>
    <w:rsid w:val="00FB2060"/>
    <w:rsid w:val="00FB20E9"/>
    <w:rsid w:val="00FB21C1"/>
    <w:rsid w:val="00FB232E"/>
    <w:rsid w:val="00FB2794"/>
    <w:rsid w:val="00FB284E"/>
    <w:rsid w:val="00FB291F"/>
    <w:rsid w:val="00FB2956"/>
    <w:rsid w:val="00FB2B5E"/>
    <w:rsid w:val="00FB2B7F"/>
    <w:rsid w:val="00FB2D3E"/>
    <w:rsid w:val="00FB2D75"/>
    <w:rsid w:val="00FB30F1"/>
    <w:rsid w:val="00FB31C4"/>
    <w:rsid w:val="00FB3420"/>
    <w:rsid w:val="00FB3476"/>
    <w:rsid w:val="00FB34BB"/>
    <w:rsid w:val="00FB34D4"/>
    <w:rsid w:val="00FB3575"/>
    <w:rsid w:val="00FB3610"/>
    <w:rsid w:val="00FB376B"/>
    <w:rsid w:val="00FB3BE8"/>
    <w:rsid w:val="00FB3BF1"/>
    <w:rsid w:val="00FB3C27"/>
    <w:rsid w:val="00FB3CC3"/>
    <w:rsid w:val="00FB3DE7"/>
    <w:rsid w:val="00FB3E56"/>
    <w:rsid w:val="00FB411F"/>
    <w:rsid w:val="00FB41EC"/>
    <w:rsid w:val="00FB4306"/>
    <w:rsid w:val="00FB4546"/>
    <w:rsid w:val="00FB45AA"/>
    <w:rsid w:val="00FB46BF"/>
    <w:rsid w:val="00FB4734"/>
    <w:rsid w:val="00FB482C"/>
    <w:rsid w:val="00FB4940"/>
    <w:rsid w:val="00FB49B1"/>
    <w:rsid w:val="00FB4A35"/>
    <w:rsid w:val="00FB4CA9"/>
    <w:rsid w:val="00FB4E6C"/>
    <w:rsid w:val="00FB4FB8"/>
    <w:rsid w:val="00FB5002"/>
    <w:rsid w:val="00FB5096"/>
    <w:rsid w:val="00FB50B3"/>
    <w:rsid w:val="00FB51DF"/>
    <w:rsid w:val="00FB522E"/>
    <w:rsid w:val="00FB525D"/>
    <w:rsid w:val="00FB544D"/>
    <w:rsid w:val="00FB5AA1"/>
    <w:rsid w:val="00FB5C3E"/>
    <w:rsid w:val="00FB5C74"/>
    <w:rsid w:val="00FB5DF7"/>
    <w:rsid w:val="00FB5F2F"/>
    <w:rsid w:val="00FB606E"/>
    <w:rsid w:val="00FB60F6"/>
    <w:rsid w:val="00FB6361"/>
    <w:rsid w:val="00FB667C"/>
    <w:rsid w:val="00FB6888"/>
    <w:rsid w:val="00FB6A75"/>
    <w:rsid w:val="00FB6BFC"/>
    <w:rsid w:val="00FB703A"/>
    <w:rsid w:val="00FB704A"/>
    <w:rsid w:val="00FB705D"/>
    <w:rsid w:val="00FB7329"/>
    <w:rsid w:val="00FB74BB"/>
    <w:rsid w:val="00FB7537"/>
    <w:rsid w:val="00FB77A6"/>
    <w:rsid w:val="00FB7869"/>
    <w:rsid w:val="00FB787C"/>
    <w:rsid w:val="00FB78FF"/>
    <w:rsid w:val="00FB7964"/>
    <w:rsid w:val="00FB7E5C"/>
    <w:rsid w:val="00FB7F32"/>
    <w:rsid w:val="00FB7F63"/>
    <w:rsid w:val="00FC0199"/>
    <w:rsid w:val="00FC022F"/>
    <w:rsid w:val="00FC0371"/>
    <w:rsid w:val="00FC03D6"/>
    <w:rsid w:val="00FC04E1"/>
    <w:rsid w:val="00FC054D"/>
    <w:rsid w:val="00FC058F"/>
    <w:rsid w:val="00FC05F1"/>
    <w:rsid w:val="00FC078D"/>
    <w:rsid w:val="00FC0A07"/>
    <w:rsid w:val="00FC0A46"/>
    <w:rsid w:val="00FC0BF0"/>
    <w:rsid w:val="00FC0C5B"/>
    <w:rsid w:val="00FC0C87"/>
    <w:rsid w:val="00FC0FF0"/>
    <w:rsid w:val="00FC113F"/>
    <w:rsid w:val="00FC134E"/>
    <w:rsid w:val="00FC1418"/>
    <w:rsid w:val="00FC1590"/>
    <w:rsid w:val="00FC16BF"/>
    <w:rsid w:val="00FC16EC"/>
    <w:rsid w:val="00FC17B4"/>
    <w:rsid w:val="00FC17F8"/>
    <w:rsid w:val="00FC1870"/>
    <w:rsid w:val="00FC18AF"/>
    <w:rsid w:val="00FC1E79"/>
    <w:rsid w:val="00FC23B1"/>
    <w:rsid w:val="00FC23BC"/>
    <w:rsid w:val="00FC23C0"/>
    <w:rsid w:val="00FC2543"/>
    <w:rsid w:val="00FC27CC"/>
    <w:rsid w:val="00FC28B1"/>
    <w:rsid w:val="00FC2A3A"/>
    <w:rsid w:val="00FC2AB0"/>
    <w:rsid w:val="00FC2B1B"/>
    <w:rsid w:val="00FC2B9E"/>
    <w:rsid w:val="00FC2BA9"/>
    <w:rsid w:val="00FC2C01"/>
    <w:rsid w:val="00FC2C05"/>
    <w:rsid w:val="00FC2FE5"/>
    <w:rsid w:val="00FC356D"/>
    <w:rsid w:val="00FC3578"/>
    <w:rsid w:val="00FC35BE"/>
    <w:rsid w:val="00FC366A"/>
    <w:rsid w:val="00FC3751"/>
    <w:rsid w:val="00FC3862"/>
    <w:rsid w:val="00FC388F"/>
    <w:rsid w:val="00FC3922"/>
    <w:rsid w:val="00FC3AA6"/>
    <w:rsid w:val="00FC3ADC"/>
    <w:rsid w:val="00FC3B4A"/>
    <w:rsid w:val="00FC3F82"/>
    <w:rsid w:val="00FC40C3"/>
    <w:rsid w:val="00FC40C5"/>
    <w:rsid w:val="00FC4340"/>
    <w:rsid w:val="00FC43EC"/>
    <w:rsid w:val="00FC4441"/>
    <w:rsid w:val="00FC4778"/>
    <w:rsid w:val="00FC4876"/>
    <w:rsid w:val="00FC4BD3"/>
    <w:rsid w:val="00FC4E4D"/>
    <w:rsid w:val="00FC4E7D"/>
    <w:rsid w:val="00FC504E"/>
    <w:rsid w:val="00FC50B8"/>
    <w:rsid w:val="00FC52D6"/>
    <w:rsid w:val="00FC54B7"/>
    <w:rsid w:val="00FC571A"/>
    <w:rsid w:val="00FC5EF5"/>
    <w:rsid w:val="00FC5FB2"/>
    <w:rsid w:val="00FC60DF"/>
    <w:rsid w:val="00FC6323"/>
    <w:rsid w:val="00FC64B0"/>
    <w:rsid w:val="00FC68B2"/>
    <w:rsid w:val="00FC69BE"/>
    <w:rsid w:val="00FC6A20"/>
    <w:rsid w:val="00FC6AF1"/>
    <w:rsid w:val="00FC6C6B"/>
    <w:rsid w:val="00FC6CEE"/>
    <w:rsid w:val="00FC6CF9"/>
    <w:rsid w:val="00FC6D1D"/>
    <w:rsid w:val="00FC6DD4"/>
    <w:rsid w:val="00FC6DEF"/>
    <w:rsid w:val="00FC6FD6"/>
    <w:rsid w:val="00FC7026"/>
    <w:rsid w:val="00FC702A"/>
    <w:rsid w:val="00FC7476"/>
    <w:rsid w:val="00FC74D4"/>
    <w:rsid w:val="00FC754B"/>
    <w:rsid w:val="00FC787F"/>
    <w:rsid w:val="00FC7A51"/>
    <w:rsid w:val="00FC7DB5"/>
    <w:rsid w:val="00FC7E8D"/>
    <w:rsid w:val="00FC7EE4"/>
    <w:rsid w:val="00FC7F5B"/>
    <w:rsid w:val="00FD00DC"/>
    <w:rsid w:val="00FD0314"/>
    <w:rsid w:val="00FD0342"/>
    <w:rsid w:val="00FD05F9"/>
    <w:rsid w:val="00FD07C6"/>
    <w:rsid w:val="00FD0A70"/>
    <w:rsid w:val="00FD0B33"/>
    <w:rsid w:val="00FD0BCC"/>
    <w:rsid w:val="00FD0C23"/>
    <w:rsid w:val="00FD0C33"/>
    <w:rsid w:val="00FD0EAE"/>
    <w:rsid w:val="00FD127B"/>
    <w:rsid w:val="00FD161F"/>
    <w:rsid w:val="00FD1785"/>
    <w:rsid w:val="00FD17D5"/>
    <w:rsid w:val="00FD17DD"/>
    <w:rsid w:val="00FD17FD"/>
    <w:rsid w:val="00FD187D"/>
    <w:rsid w:val="00FD1A53"/>
    <w:rsid w:val="00FD1BAF"/>
    <w:rsid w:val="00FD1BD7"/>
    <w:rsid w:val="00FD1BF5"/>
    <w:rsid w:val="00FD1C72"/>
    <w:rsid w:val="00FD1DF2"/>
    <w:rsid w:val="00FD1F74"/>
    <w:rsid w:val="00FD1FB2"/>
    <w:rsid w:val="00FD2064"/>
    <w:rsid w:val="00FD2181"/>
    <w:rsid w:val="00FD219C"/>
    <w:rsid w:val="00FD21AE"/>
    <w:rsid w:val="00FD2245"/>
    <w:rsid w:val="00FD232A"/>
    <w:rsid w:val="00FD232F"/>
    <w:rsid w:val="00FD27DD"/>
    <w:rsid w:val="00FD2807"/>
    <w:rsid w:val="00FD2854"/>
    <w:rsid w:val="00FD2897"/>
    <w:rsid w:val="00FD29F4"/>
    <w:rsid w:val="00FD2A65"/>
    <w:rsid w:val="00FD2B00"/>
    <w:rsid w:val="00FD2B5B"/>
    <w:rsid w:val="00FD2DF4"/>
    <w:rsid w:val="00FD2E64"/>
    <w:rsid w:val="00FD3362"/>
    <w:rsid w:val="00FD3410"/>
    <w:rsid w:val="00FD365B"/>
    <w:rsid w:val="00FD36C7"/>
    <w:rsid w:val="00FD3840"/>
    <w:rsid w:val="00FD3EA3"/>
    <w:rsid w:val="00FD404A"/>
    <w:rsid w:val="00FD4136"/>
    <w:rsid w:val="00FD4145"/>
    <w:rsid w:val="00FD43F0"/>
    <w:rsid w:val="00FD4593"/>
    <w:rsid w:val="00FD45B4"/>
    <w:rsid w:val="00FD482F"/>
    <w:rsid w:val="00FD48EE"/>
    <w:rsid w:val="00FD4AD5"/>
    <w:rsid w:val="00FD4AEF"/>
    <w:rsid w:val="00FD4C49"/>
    <w:rsid w:val="00FD4F29"/>
    <w:rsid w:val="00FD5099"/>
    <w:rsid w:val="00FD50F6"/>
    <w:rsid w:val="00FD528B"/>
    <w:rsid w:val="00FD53A0"/>
    <w:rsid w:val="00FD5414"/>
    <w:rsid w:val="00FD54C2"/>
    <w:rsid w:val="00FD54C8"/>
    <w:rsid w:val="00FD559E"/>
    <w:rsid w:val="00FD5651"/>
    <w:rsid w:val="00FD5787"/>
    <w:rsid w:val="00FD57EF"/>
    <w:rsid w:val="00FD5841"/>
    <w:rsid w:val="00FD594B"/>
    <w:rsid w:val="00FD5999"/>
    <w:rsid w:val="00FD5A84"/>
    <w:rsid w:val="00FD5ADC"/>
    <w:rsid w:val="00FD5B47"/>
    <w:rsid w:val="00FD5B95"/>
    <w:rsid w:val="00FD5CA2"/>
    <w:rsid w:val="00FD5E06"/>
    <w:rsid w:val="00FD5F7A"/>
    <w:rsid w:val="00FD6020"/>
    <w:rsid w:val="00FD6179"/>
    <w:rsid w:val="00FD636F"/>
    <w:rsid w:val="00FD638E"/>
    <w:rsid w:val="00FD654F"/>
    <w:rsid w:val="00FD6617"/>
    <w:rsid w:val="00FD663F"/>
    <w:rsid w:val="00FD6896"/>
    <w:rsid w:val="00FD6899"/>
    <w:rsid w:val="00FD6994"/>
    <w:rsid w:val="00FD69C1"/>
    <w:rsid w:val="00FD6A71"/>
    <w:rsid w:val="00FD6B29"/>
    <w:rsid w:val="00FD6C8F"/>
    <w:rsid w:val="00FD6CBF"/>
    <w:rsid w:val="00FD7063"/>
    <w:rsid w:val="00FD73E0"/>
    <w:rsid w:val="00FD7427"/>
    <w:rsid w:val="00FD74B7"/>
    <w:rsid w:val="00FD7652"/>
    <w:rsid w:val="00FD77B6"/>
    <w:rsid w:val="00FD7806"/>
    <w:rsid w:val="00FD788F"/>
    <w:rsid w:val="00FD7C63"/>
    <w:rsid w:val="00FD7CAD"/>
    <w:rsid w:val="00FD7D2E"/>
    <w:rsid w:val="00FE00AA"/>
    <w:rsid w:val="00FE03F1"/>
    <w:rsid w:val="00FE0526"/>
    <w:rsid w:val="00FE070F"/>
    <w:rsid w:val="00FE0A66"/>
    <w:rsid w:val="00FE0AE1"/>
    <w:rsid w:val="00FE0D1D"/>
    <w:rsid w:val="00FE0DD4"/>
    <w:rsid w:val="00FE1047"/>
    <w:rsid w:val="00FE109C"/>
    <w:rsid w:val="00FE1154"/>
    <w:rsid w:val="00FE116D"/>
    <w:rsid w:val="00FE11DA"/>
    <w:rsid w:val="00FE1319"/>
    <w:rsid w:val="00FE1376"/>
    <w:rsid w:val="00FE13E6"/>
    <w:rsid w:val="00FE1650"/>
    <w:rsid w:val="00FE1680"/>
    <w:rsid w:val="00FE176E"/>
    <w:rsid w:val="00FE196B"/>
    <w:rsid w:val="00FE1B8F"/>
    <w:rsid w:val="00FE1B9E"/>
    <w:rsid w:val="00FE1DCD"/>
    <w:rsid w:val="00FE1DED"/>
    <w:rsid w:val="00FE1EC4"/>
    <w:rsid w:val="00FE223B"/>
    <w:rsid w:val="00FE22FA"/>
    <w:rsid w:val="00FE24FC"/>
    <w:rsid w:val="00FE2699"/>
    <w:rsid w:val="00FE2764"/>
    <w:rsid w:val="00FE290C"/>
    <w:rsid w:val="00FE2A07"/>
    <w:rsid w:val="00FE2AEF"/>
    <w:rsid w:val="00FE2BA7"/>
    <w:rsid w:val="00FE2DE6"/>
    <w:rsid w:val="00FE2EC6"/>
    <w:rsid w:val="00FE2FA0"/>
    <w:rsid w:val="00FE2FB2"/>
    <w:rsid w:val="00FE3261"/>
    <w:rsid w:val="00FE33E6"/>
    <w:rsid w:val="00FE34FB"/>
    <w:rsid w:val="00FE3577"/>
    <w:rsid w:val="00FE35BE"/>
    <w:rsid w:val="00FE36D8"/>
    <w:rsid w:val="00FE3768"/>
    <w:rsid w:val="00FE3CE2"/>
    <w:rsid w:val="00FE3D6C"/>
    <w:rsid w:val="00FE3DD4"/>
    <w:rsid w:val="00FE403D"/>
    <w:rsid w:val="00FE44C0"/>
    <w:rsid w:val="00FE461C"/>
    <w:rsid w:val="00FE4906"/>
    <w:rsid w:val="00FE4964"/>
    <w:rsid w:val="00FE4991"/>
    <w:rsid w:val="00FE4ADD"/>
    <w:rsid w:val="00FE4CC8"/>
    <w:rsid w:val="00FE4E4E"/>
    <w:rsid w:val="00FE50F9"/>
    <w:rsid w:val="00FE5318"/>
    <w:rsid w:val="00FE53EA"/>
    <w:rsid w:val="00FE54F8"/>
    <w:rsid w:val="00FE5540"/>
    <w:rsid w:val="00FE5755"/>
    <w:rsid w:val="00FE57C3"/>
    <w:rsid w:val="00FE5854"/>
    <w:rsid w:val="00FE59F7"/>
    <w:rsid w:val="00FE5A58"/>
    <w:rsid w:val="00FE5BC6"/>
    <w:rsid w:val="00FE5EFA"/>
    <w:rsid w:val="00FE5F2B"/>
    <w:rsid w:val="00FE61ED"/>
    <w:rsid w:val="00FE6345"/>
    <w:rsid w:val="00FE6537"/>
    <w:rsid w:val="00FE680D"/>
    <w:rsid w:val="00FE68AC"/>
    <w:rsid w:val="00FE6B72"/>
    <w:rsid w:val="00FE6BC9"/>
    <w:rsid w:val="00FE6D5C"/>
    <w:rsid w:val="00FE6E62"/>
    <w:rsid w:val="00FE6F49"/>
    <w:rsid w:val="00FE7038"/>
    <w:rsid w:val="00FE7090"/>
    <w:rsid w:val="00FE70B8"/>
    <w:rsid w:val="00FE70F5"/>
    <w:rsid w:val="00FE71E0"/>
    <w:rsid w:val="00FE731A"/>
    <w:rsid w:val="00FE7503"/>
    <w:rsid w:val="00FE760E"/>
    <w:rsid w:val="00FE767F"/>
    <w:rsid w:val="00FE768C"/>
    <w:rsid w:val="00FE7714"/>
    <w:rsid w:val="00FE7777"/>
    <w:rsid w:val="00FE7850"/>
    <w:rsid w:val="00FE79AC"/>
    <w:rsid w:val="00FE7B7D"/>
    <w:rsid w:val="00FF001F"/>
    <w:rsid w:val="00FF044D"/>
    <w:rsid w:val="00FF064F"/>
    <w:rsid w:val="00FF074A"/>
    <w:rsid w:val="00FF07BA"/>
    <w:rsid w:val="00FF07F3"/>
    <w:rsid w:val="00FF08E0"/>
    <w:rsid w:val="00FF09BD"/>
    <w:rsid w:val="00FF0B4D"/>
    <w:rsid w:val="00FF0CC8"/>
    <w:rsid w:val="00FF0FE2"/>
    <w:rsid w:val="00FF10D9"/>
    <w:rsid w:val="00FF1282"/>
    <w:rsid w:val="00FF13CE"/>
    <w:rsid w:val="00FF14FD"/>
    <w:rsid w:val="00FF1578"/>
    <w:rsid w:val="00FF15FE"/>
    <w:rsid w:val="00FF163B"/>
    <w:rsid w:val="00FF1828"/>
    <w:rsid w:val="00FF1956"/>
    <w:rsid w:val="00FF1BAB"/>
    <w:rsid w:val="00FF1CEF"/>
    <w:rsid w:val="00FF1E38"/>
    <w:rsid w:val="00FF1F68"/>
    <w:rsid w:val="00FF2007"/>
    <w:rsid w:val="00FF20AA"/>
    <w:rsid w:val="00FF218F"/>
    <w:rsid w:val="00FF21E8"/>
    <w:rsid w:val="00FF21E9"/>
    <w:rsid w:val="00FF2312"/>
    <w:rsid w:val="00FF2317"/>
    <w:rsid w:val="00FF2326"/>
    <w:rsid w:val="00FF243B"/>
    <w:rsid w:val="00FF2483"/>
    <w:rsid w:val="00FF24F2"/>
    <w:rsid w:val="00FF251F"/>
    <w:rsid w:val="00FF26B6"/>
    <w:rsid w:val="00FF2763"/>
    <w:rsid w:val="00FF2C2F"/>
    <w:rsid w:val="00FF2C99"/>
    <w:rsid w:val="00FF2DBC"/>
    <w:rsid w:val="00FF2E1F"/>
    <w:rsid w:val="00FF2EDA"/>
    <w:rsid w:val="00FF3020"/>
    <w:rsid w:val="00FF303C"/>
    <w:rsid w:val="00FF3202"/>
    <w:rsid w:val="00FF3317"/>
    <w:rsid w:val="00FF3427"/>
    <w:rsid w:val="00FF3452"/>
    <w:rsid w:val="00FF34E3"/>
    <w:rsid w:val="00FF377B"/>
    <w:rsid w:val="00FF3862"/>
    <w:rsid w:val="00FF3977"/>
    <w:rsid w:val="00FF39F1"/>
    <w:rsid w:val="00FF3C7D"/>
    <w:rsid w:val="00FF3C98"/>
    <w:rsid w:val="00FF3CF4"/>
    <w:rsid w:val="00FF4094"/>
    <w:rsid w:val="00FF41CB"/>
    <w:rsid w:val="00FF4235"/>
    <w:rsid w:val="00FF46A2"/>
    <w:rsid w:val="00FF46BF"/>
    <w:rsid w:val="00FF487C"/>
    <w:rsid w:val="00FF4B03"/>
    <w:rsid w:val="00FF4B5A"/>
    <w:rsid w:val="00FF4EAC"/>
    <w:rsid w:val="00FF5021"/>
    <w:rsid w:val="00FF5123"/>
    <w:rsid w:val="00FF5630"/>
    <w:rsid w:val="00FF5789"/>
    <w:rsid w:val="00FF5898"/>
    <w:rsid w:val="00FF589C"/>
    <w:rsid w:val="00FF58AE"/>
    <w:rsid w:val="00FF5A61"/>
    <w:rsid w:val="00FF5B99"/>
    <w:rsid w:val="00FF5C45"/>
    <w:rsid w:val="00FF5C87"/>
    <w:rsid w:val="00FF5D50"/>
    <w:rsid w:val="00FF5E4C"/>
    <w:rsid w:val="00FF5E85"/>
    <w:rsid w:val="00FF5F05"/>
    <w:rsid w:val="00FF5F14"/>
    <w:rsid w:val="00FF5FAE"/>
    <w:rsid w:val="00FF6201"/>
    <w:rsid w:val="00FF6461"/>
    <w:rsid w:val="00FF6486"/>
    <w:rsid w:val="00FF6533"/>
    <w:rsid w:val="00FF65E2"/>
    <w:rsid w:val="00FF6749"/>
    <w:rsid w:val="00FF6868"/>
    <w:rsid w:val="00FF694F"/>
    <w:rsid w:val="00FF69F9"/>
    <w:rsid w:val="00FF6CE2"/>
    <w:rsid w:val="00FF6CE5"/>
    <w:rsid w:val="00FF6D42"/>
    <w:rsid w:val="00FF6E0E"/>
    <w:rsid w:val="00FF6F0B"/>
    <w:rsid w:val="00FF6FC6"/>
    <w:rsid w:val="00FF6FF5"/>
    <w:rsid w:val="00FF724C"/>
    <w:rsid w:val="00FF7371"/>
    <w:rsid w:val="00FF7440"/>
    <w:rsid w:val="00FF7455"/>
    <w:rsid w:val="00FF75A7"/>
    <w:rsid w:val="00FF760B"/>
    <w:rsid w:val="00FF7A72"/>
    <w:rsid w:val="00FF7B60"/>
    <w:rsid w:val="00FF7B76"/>
    <w:rsid w:val="00FF7DA9"/>
    <w:rsid w:val="00FF7F26"/>
    <w:rsid w:val="020D1763"/>
    <w:rsid w:val="0277148C"/>
    <w:rsid w:val="058CCB85"/>
    <w:rsid w:val="063EFC20"/>
    <w:rsid w:val="0729FDA7"/>
    <w:rsid w:val="0823E6BD"/>
    <w:rsid w:val="086DB9B1"/>
    <w:rsid w:val="0933A805"/>
    <w:rsid w:val="093596A5"/>
    <w:rsid w:val="099DD8E8"/>
    <w:rsid w:val="0A5A1685"/>
    <w:rsid w:val="0A851EEA"/>
    <w:rsid w:val="0ACC0AF6"/>
    <w:rsid w:val="0C0DCDB3"/>
    <w:rsid w:val="0C9A9C8A"/>
    <w:rsid w:val="0E19A604"/>
    <w:rsid w:val="0E926A14"/>
    <w:rsid w:val="0ED1549F"/>
    <w:rsid w:val="102EF8A2"/>
    <w:rsid w:val="1209D63D"/>
    <w:rsid w:val="131DB1F9"/>
    <w:rsid w:val="1445C781"/>
    <w:rsid w:val="1463132B"/>
    <w:rsid w:val="15BFB9EF"/>
    <w:rsid w:val="179C9DFA"/>
    <w:rsid w:val="18308621"/>
    <w:rsid w:val="18C6F855"/>
    <w:rsid w:val="1AFFD449"/>
    <w:rsid w:val="1C6E57E1"/>
    <w:rsid w:val="1C882CFB"/>
    <w:rsid w:val="1CF5B50E"/>
    <w:rsid w:val="1DFB7D21"/>
    <w:rsid w:val="1E292E09"/>
    <w:rsid w:val="1F75D2F8"/>
    <w:rsid w:val="1FC2EAD1"/>
    <w:rsid w:val="207623BB"/>
    <w:rsid w:val="20D7343E"/>
    <w:rsid w:val="21EF0076"/>
    <w:rsid w:val="22BE1814"/>
    <w:rsid w:val="231748CF"/>
    <w:rsid w:val="24DDFB07"/>
    <w:rsid w:val="264108B9"/>
    <w:rsid w:val="26775487"/>
    <w:rsid w:val="29279AFC"/>
    <w:rsid w:val="29A05F0C"/>
    <w:rsid w:val="29AC97D3"/>
    <w:rsid w:val="2BBE584A"/>
    <w:rsid w:val="2C72768B"/>
    <w:rsid w:val="2DA18D3B"/>
    <w:rsid w:val="2DD76013"/>
    <w:rsid w:val="2E20A9C1"/>
    <w:rsid w:val="313EF742"/>
    <w:rsid w:val="32EB759A"/>
    <w:rsid w:val="334F5AAC"/>
    <w:rsid w:val="33B23B0B"/>
    <w:rsid w:val="346F4A14"/>
    <w:rsid w:val="358AB02E"/>
    <w:rsid w:val="35B0332E"/>
    <w:rsid w:val="394EAEDB"/>
    <w:rsid w:val="3A9E3720"/>
    <w:rsid w:val="3BA2EB0B"/>
    <w:rsid w:val="3BDB6BCB"/>
    <w:rsid w:val="3DB3AFCD"/>
    <w:rsid w:val="3F15E520"/>
    <w:rsid w:val="3F2717B7"/>
    <w:rsid w:val="405FF753"/>
    <w:rsid w:val="431BA9D5"/>
    <w:rsid w:val="444995DF"/>
    <w:rsid w:val="44FC525F"/>
    <w:rsid w:val="45782C94"/>
    <w:rsid w:val="46213C6B"/>
    <w:rsid w:val="4734B7CE"/>
    <w:rsid w:val="484CF345"/>
    <w:rsid w:val="4BCA553F"/>
    <w:rsid w:val="4BDFBDFB"/>
    <w:rsid w:val="4CC304CD"/>
    <w:rsid w:val="4F1EAA61"/>
    <w:rsid w:val="4F3CFC94"/>
    <w:rsid w:val="5022AD02"/>
    <w:rsid w:val="5072BF9E"/>
    <w:rsid w:val="509B9D04"/>
    <w:rsid w:val="51F0C07E"/>
    <w:rsid w:val="52203AE0"/>
    <w:rsid w:val="522AEF9C"/>
    <w:rsid w:val="53B51B8A"/>
    <w:rsid w:val="5809D653"/>
    <w:rsid w:val="589DB8FB"/>
    <w:rsid w:val="5B535965"/>
    <w:rsid w:val="5BB11DA7"/>
    <w:rsid w:val="5D6482CE"/>
    <w:rsid w:val="5D79EB8A"/>
    <w:rsid w:val="5DB0AE50"/>
    <w:rsid w:val="5F2E7FA1"/>
    <w:rsid w:val="5F6D5C16"/>
    <w:rsid w:val="6196A41E"/>
    <w:rsid w:val="622CE45B"/>
    <w:rsid w:val="63E65FEF"/>
    <w:rsid w:val="63F6D178"/>
    <w:rsid w:val="64282ACB"/>
    <w:rsid w:val="65360585"/>
    <w:rsid w:val="67AFCC64"/>
    <w:rsid w:val="67E8B6C4"/>
    <w:rsid w:val="694A17E4"/>
    <w:rsid w:val="6C64E6A2"/>
    <w:rsid w:val="6E888D0C"/>
    <w:rsid w:val="70FFF422"/>
    <w:rsid w:val="73E65B4C"/>
    <w:rsid w:val="76C2044E"/>
    <w:rsid w:val="76D8C8B1"/>
    <w:rsid w:val="786FDE4D"/>
    <w:rsid w:val="787EEFB9"/>
    <w:rsid w:val="7952656E"/>
    <w:rsid w:val="7B1C0EF0"/>
    <w:rsid w:val="7D21FD1F"/>
    <w:rsid w:val="7D7B60AB"/>
    <w:rsid w:val="7DA895F3"/>
    <w:rsid w:val="7DB9672E"/>
    <w:rsid w:val="7F179A50"/>
    <w:rsid w:val="7F6C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BA6BD9E"/>
  <w15:chartTrackingRefBased/>
  <w15:docId w15:val="{3EC0BA80-1B0E-45D7-8E38-5D0975CE4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Default Paragraph Font" w:uiPriority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7A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BF7843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Emphasis">
    <w:name w:val="Emphasis"/>
    <w:basedOn w:val="DefaultParagraphFont"/>
    <w:qFormat/>
    <w:rsid w:val="00A10E7F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3D7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79F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81185"/>
    <w:rPr>
      <w:rFonts w:ascii="Arial" w:hAnsi="Arial"/>
      <w:sz w:val="18"/>
      <w:szCs w:val="22"/>
    </w:rPr>
  </w:style>
  <w:style w:type="character" w:customStyle="1" w:styleId="cf01">
    <w:name w:val="cf01"/>
    <w:basedOn w:val="DefaultParagraphFont"/>
    <w:rsid w:val="00734325"/>
    <w:rPr>
      <w:rFonts w:ascii="Tahoma" w:hAnsi="Tahoma" w:cs="Tahoma" w:hint="default"/>
      <w:sz w:val="18"/>
      <w:szCs w:val="18"/>
    </w:rPr>
  </w:style>
  <w:style w:type="character" w:customStyle="1" w:styleId="cf11">
    <w:name w:val="cf11"/>
    <w:basedOn w:val="DefaultParagraphFont"/>
    <w:rsid w:val="00734325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07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73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7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image" Target="media/image2.png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14F544-2440-4DFC-91E4-0C5DDEE8F6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55E762-99FC-42F7-BFDD-D089B0C7D5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255B92-1751-497F-B038-3CEFB3AFC54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B817F89B-331A-41EF-8EF2-D563187CF6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5149</TotalTime>
  <Pages>31</Pages>
  <Words>5779</Words>
  <Characters>32943</Characters>
  <Application>Microsoft Office Word</Application>
  <DocSecurity>0</DocSecurity>
  <Lines>274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38645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cp:lastModifiedBy>Purinut, Vatcharakorn</cp:lastModifiedBy>
  <cp:revision>1674</cp:revision>
  <cp:lastPrinted>2024-08-07T22:46:00Z</cp:lastPrinted>
  <dcterms:created xsi:type="dcterms:W3CDTF">2023-08-18T19:39:00Z</dcterms:created>
  <dcterms:modified xsi:type="dcterms:W3CDTF">2024-08-13T08:07:00Z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