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42D6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0" w:name="SubTitle"/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เมก้า ไลฟ์ไซแอ็นซ์ จำกัด</w:t>
      </w:r>
      <w:r w:rsidRPr="006A5DCA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มหาชน) และบริษัทย่อย</w:t>
      </w:r>
    </w:p>
    <w:p w14:paraId="2ADF31E5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bookmarkEnd w:id="0"/>
    <w:p w14:paraId="7297FFFF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4C44BD5E" w14:textId="01F0493C" w:rsidR="00112351" w:rsidRPr="00446F2D" w:rsidRDefault="00112351" w:rsidP="0011235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F600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60056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F600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CF50EF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Pr="00CF50EF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CD5D8C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4219000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169E031B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C59D2AD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F4109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_Ref46730557"/>
      <w:bookmarkEnd w:id="1"/>
    </w:p>
    <w:p w14:paraId="1A2E21BE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  <w:sectPr w:rsidR="004A4440" w:rsidRPr="006A5DCA" w:rsidSect="00EF7317">
          <w:headerReference w:type="defaul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34F69A2C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sz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856864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</w:rPr>
      </w:pPr>
    </w:p>
    <w:p w14:paraId="6002BF6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เมก้า</w:t>
      </w:r>
      <w:r w:rsidRPr="006A5DC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ไลฟ์ไซแอ็นซ์ จำกัด (มหาชน)</w:t>
      </w:r>
    </w:p>
    <w:p w14:paraId="6476EFF2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</w:rPr>
      </w:pPr>
    </w:p>
    <w:p w14:paraId="78DCA216" w14:textId="615FDBD9" w:rsidR="00112351" w:rsidRPr="00CD5D8C" w:rsidRDefault="00112351" w:rsidP="00CE145B">
      <w:pPr>
        <w:spacing w:line="240" w:lineRule="auto"/>
        <w:ind w:right="-25"/>
        <w:jc w:val="thaiDistribute"/>
        <w:rPr>
          <w:rFonts w:ascii="Angsana New" w:hAnsi="Angsana New"/>
          <w:color w:val="FF0000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6E65A4"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 w:rsidR="006E65A4"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>
        <w:rPr>
          <w:rFonts w:ascii="Angsana New" w:hAnsi="Angsana New"/>
          <w:sz w:val="30"/>
          <w:szCs w:val="30"/>
        </w:rPr>
        <w:t>3</w:t>
      </w:r>
      <w:r w:rsidR="00F60056">
        <w:rPr>
          <w:rFonts w:ascii="Angsana New" w:hAnsi="Angsana New"/>
          <w:sz w:val="30"/>
          <w:szCs w:val="30"/>
        </w:rPr>
        <w:t xml:space="preserve">0 </w:t>
      </w:r>
      <w:r w:rsidR="00F60056">
        <w:rPr>
          <w:rFonts w:ascii="Angsana New" w:hAnsi="Angsana New" w:hint="cs"/>
          <w:sz w:val="30"/>
          <w:szCs w:val="30"/>
          <w:cs/>
        </w:rPr>
        <w:t>มิถุนายน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CD5D8C">
        <w:rPr>
          <w:rFonts w:ascii="Angsana New" w:hAnsi="Angsana New"/>
          <w:sz w:val="30"/>
          <w:szCs w:val="30"/>
        </w:rPr>
        <w:t xml:space="preserve">7 </w:t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F47F2" w:rsidRPr="00EF47F2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9044B">
        <w:rPr>
          <w:rFonts w:ascii="Angsana New" w:hAnsi="Angsana New"/>
          <w:sz w:val="30"/>
          <w:szCs w:val="30"/>
        </w:rPr>
        <w:t>30</w:t>
      </w:r>
      <w:r w:rsidR="00EF47F2" w:rsidRPr="00EF47F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99044B">
        <w:rPr>
          <w:rFonts w:ascii="Angsana New" w:hAnsi="Angsana New"/>
          <w:sz w:val="30"/>
          <w:szCs w:val="30"/>
        </w:rPr>
        <w:t>2567</w:t>
      </w:r>
      <w:r w:rsidR="00D1360A">
        <w:rPr>
          <w:rFonts w:ascii="Angsana New" w:hAnsi="Angsana New"/>
          <w:sz w:val="30"/>
          <w:szCs w:val="30"/>
        </w:rPr>
        <w:t xml:space="preserve"> </w:t>
      </w:r>
      <w:r w:rsidR="00683FCD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 w:rsidR="00683FCD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190ABE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สำหรับงวด</w:t>
      </w:r>
      <w:r w:rsidR="00F60056">
        <w:rPr>
          <w:rFonts w:ascii="Angsana New" w:hAnsi="Angsana New" w:hint="cs"/>
          <w:sz w:val="30"/>
          <w:szCs w:val="30"/>
          <w:cs/>
        </w:rPr>
        <w:t>หกเดือน</w:t>
      </w:r>
      <w:r w:rsidRPr="00144E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0056">
        <w:rPr>
          <w:rFonts w:ascii="Angsana New" w:hAnsi="Angsana New"/>
          <w:sz w:val="30"/>
          <w:szCs w:val="30"/>
        </w:rPr>
        <w:t xml:space="preserve">30 </w:t>
      </w:r>
      <w:r w:rsidR="00F60056">
        <w:rPr>
          <w:rFonts w:ascii="Angsana New" w:hAnsi="Angsana New" w:hint="cs"/>
          <w:sz w:val="30"/>
          <w:szCs w:val="30"/>
          <w:cs/>
        </w:rPr>
        <w:t>มิถุนายน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56</w:t>
      </w:r>
      <w:r w:rsidR="00A84EE6">
        <w:rPr>
          <w:rFonts w:ascii="Angsana New" w:hAnsi="Angsana New"/>
          <w:sz w:val="30"/>
          <w:szCs w:val="30"/>
        </w:rPr>
        <w:t>7</w:t>
      </w:r>
      <w:r w:rsidR="00CD5D8C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ระหว่างกา</w:t>
      </w:r>
      <w:r w:rsidRPr="00163E5C">
        <w:rPr>
          <w:rFonts w:ascii="Angsana New" w:hAnsi="Angsana New" w:hint="cs"/>
          <w:color w:val="000000" w:themeColor="text1"/>
          <w:sz w:val="30"/>
          <w:szCs w:val="30"/>
          <w:cs/>
        </w:rPr>
        <w:t>ล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ดังกล่าวจากผลการสอบทานของข้าพเจ้า</w:t>
      </w:r>
    </w:p>
    <w:p w14:paraId="49DE6E5C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753C94D6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3026D8A5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5D51F20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A5DCA">
        <w:rPr>
          <w:rFonts w:asciiTheme="majorBidi" w:hAnsiTheme="majorBidi" w:cstheme="majorBidi"/>
          <w:sz w:val="30"/>
          <w:szCs w:val="30"/>
        </w:rPr>
        <w:t>2410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  กว่าการตรวจสอบตามมาตรฐานการสอบบัญชี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BBDF5D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C2A85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47F0C1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EBFE0C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7DD559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4A4440" w:rsidRPr="006A5DCA" w:rsidSect="00092F45">
          <w:headerReference w:type="default" r:id="rId12"/>
          <w:footerReference w:type="default" r:id="rId13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66A11CB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E395DE8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459DD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  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34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28818D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A2D309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2AD035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2650FB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A17EE4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31C6EE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(สุรีย์รัตน์ ทองอรุณแสง)</w:t>
      </w:r>
    </w:p>
    <w:p w14:paraId="54D8A48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62DE4B5" w14:textId="6E1E9640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6A5DCA">
        <w:rPr>
          <w:rFonts w:asciiTheme="majorBidi" w:hAnsiTheme="majorBidi" w:cstheme="majorBidi"/>
          <w:sz w:val="30"/>
          <w:szCs w:val="30"/>
        </w:rPr>
        <w:t>4409</w:t>
      </w:r>
    </w:p>
    <w:p w14:paraId="79ABB6A9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8B7977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BF9EAD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372187" w14:textId="03F0579F" w:rsidR="004A4440" w:rsidRPr="006A5DCA" w:rsidRDefault="000F422B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112351">
        <w:rPr>
          <w:rFonts w:ascii="Angsana New" w:hAnsi="Angsana New"/>
          <w:sz w:val="30"/>
          <w:szCs w:val="30"/>
        </w:rPr>
        <w:t xml:space="preserve"> </w:t>
      </w:r>
      <w:r w:rsidR="001D0CF3">
        <w:rPr>
          <w:rFonts w:ascii="Angsana New" w:hAnsi="Angsana New" w:hint="cs"/>
          <w:sz w:val="30"/>
          <w:szCs w:val="30"/>
          <w:cs/>
        </w:rPr>
        <w:t>สิงหาคม</w:t>
      </w:r>
      <w:r w:rsidR="00112351" w:rsidRPr="00A07889">
        <w:rPr>
          <w:rFonts w:ascii="Angsana New" w:hAnsi="Angsana New" w:hint="cs"/>
          <w:sz w:val="30"/>
          <w:szCs w:val="30"/>
          <w:cs/>
        </w:rPr>
        <w:t xml:space="preserve"> </w:t>
      </w:r>
      <w:r w:rsidR="00112351" w:rsidRPr="00075D39">
        <w:rPr>
          <w:rFonts w:ascii="Angsana New" w:hAnsi="Angsana New" w:hint="cs"/>
          <w:sz w:val="30"/>
          <w:szCs w:val="30"/>
        </w:rPr>
        <w:t>256</w:t>
      </w:r>
      <w:r w:rsidR="00E73C75">
        <w:rPr>
          <w:rFonts w:ascii="Angsana New" w:hAnsi="Angsana New"/>
          <w:sz w:val="30"/>
          <w:szCs w:val="30"/>
        </w:rPr>
        <w:t>7</w:t>
      </w:r>
    </w:p>
    <w:sectPr w:rsidR="004A4440" w:rsidRPr="006A5DCA" w:rsidSect="007133D2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868E2" w14:textId="77777777" w:rsidR="00431A9F" w:rsidRDefault="00431A9F" w:rsidP="00FC04D5">
      <w:r>
        <w:separator/>
      </w:r>
    </w:p>
  </w:endnote>
  <w:endnote w:type="continuationSeparator" w:id="0">
    <w:p w14:paraId="66582801" w14:textId="77777777" w:rsidR="00431A9F" w:rsidRDefault="00431A9F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5F89" w14:textId="77777777" w:rsidR="000F422B" w:rsidRPr="00D8432A" w:rsidRDefault="000F422B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0F422B" w:rsidRPr="00860E15" w:rsidRDefault="000F422B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0829AE">
      <w:rPr>
        <w:rStyle w:val="PageNumber"/>
        <w:rFonts w:ascii="Angsana New" w:hAnsi="Angsana New"/>
        <w:noProof/>
        <w:sz w:val="30"/>
        <w:szCs w:val="30"/>
      </w:rPr>
      <w:t>32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0F422B" w:rsidRPr="00D8432A" w:rsidRDefault="000F422B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497DD" w14:textId="77777777" w:rsidR="00431A9F" w:rsidRDefault="00431A9F" w:rsidP="00FC04D5">
      <w:r>
        <w:separator/>
      </w:r>
    </w:p>
  </w:footnote>
  <w:footnote w:type="continuationSeparator" w:id="0">
    <w:p w14:paraId="4E482305" w14:textId="77777777" w:rsidR="00431A9F" w:rsidRDefault="00431A9F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F9FBB" w14:textId="7364E8B2" w:rsidR="000F422B" w:rsidRPr="00E00D55" w:rsidRDefault="000F422B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13FEF7A" w14:textId="0CD2C3B6" w:rsidR="000F422B" w:rsidRPr="00E00D55" w:rsidRDefault="000F422B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AACCED" w14:textId="0F845ABB" w:rsidR="000F422B" w:rsidRPr="00E00D55" w:rsidRDefault="000F422B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9983B9" w14:textId="135F32DA" w:rsidR="000F422B" w:rsidRPr="00E00D55" w:rsidRDefault="000F422B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62EA0DF" w14:textId="05DE7663" w:rsidR="000F422B" w:rsidRPr="00E00D55" w:rsidRDefault="000F422B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270729B" w14:textId="77777777" w:rsidR="000F422B" w:rsidRPr="00E00D55" w:rsidRDefault="000F422B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557EF" w14:textId="1FBC90F3" w:rsidR="000F422B" w:rsidRDefault="000F422B" w:rsidP="00E00D5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55B468D" w14:textId="77777777" w:rsidR="007133D2" w:rsidRPr="00E00D55" w:rsidRDefault="007133D2" w:rsidP="00E00D5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0117759" w14:textId="591C463B" w:rsidR="000F422B" w:rsidRPr="00E00D55" w:rsidRDefault="000F422B" w:rsidP="00E00D5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BF286A" w14:textId="3C7E4253" w:rsidR="000F422B" w:rsidRPr="00E00D55" w:rsidRDefault="000F422B" w:rsidP="00E00D5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2C33F7F" w14:textId="017065C6" w:rsidR="000F422B" w:rsidRDefault="000F422B" w:rsidP="00E00D5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FD03D1" w14:textId="38884D2F" w:rsidR="000F422B" w:rsidRDefault="000F422B" w:rsidP="00E00D5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005C45C" w14:textId="584AF7C7" w:rsidR="000F422B" w:rsidRDefault="000F422B" w:rsidP="00E00D5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107EE2" w14:textId="46E08C07" w:rsidR="000F422B" w:rsidRDefault="000F422B" w:rsidP="00E00D5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F68BFE9" w14:textId="77777777" w:rsidR="000F422B" w:rsidRPr="00E00D55" w:rsidRDefault="000F422B" w:rsidP="00E00D5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3D21" w14:textId="77777777" w:rsidR="000F422B" w:rsidRDefault="000F422B" w:rsidP="00485DC7">
    <w:pPr>
      <w:rPr>
        <w:rFonts w:ascii="Angsana New" w:hAnsi="Angsana New"/>
        <w:b/>
        <w:bCs/>
        <w:sz w:val="32"/>
        <w:szCs w:val="32"/>
      </w:rPr>
    </w:pPr>
  </w:p>
  <w:p w14:paraId="669F5F29" w14:textId="77777777" w:rsidR="007133D2" w:rsidRDefault="007133D2" w:rsidP="00485DC7">
    <w:pPr>
      <w:rPr>
        <w:rFonts w:ascii="Angsana New" w:hAnsi="Angsana New"/>
        <w:b/>
        <w:bCs/>
        <w:sz w:val="32"/>
        <w:szCs w:val="32"/>
      </w:rPr>
    </w:pPr>
  </w:p>
  <w:p w14:paraId="632F96A0" w14:textId="77777777" w:rsidR="007133D2" w:rsidRDefault="007133D2" w:rsidP="00485DC7">
    <w:pPr>
      <w:rPr>
        <w:rFonts w:ascii="Angsana New" w:hAnsi="Angsana New"/>
        <w:b/>
        <w:bCs/>
        <w:sz w:val="32"/>
        <w:szCs w:val="32"/>
      </w:rPr>
    </w:pPr>
  </w:p>
  <w:p w14:paraId="5F9CAD3F" w14:textId="77777777" w:rsidR="007133D2" w:rsidRPr="001C28F5" w:rsidRDefault="007133D2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ABB0F068"/>
    <w:lvl w:ilvl="0" w:tplc="69CC178C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577759">
    <w:abstractNumId w:val="6"/>
  </w:num>
  <w:num w:numId="2" w16cid:durableId="254871522">
    <w:abstractNumId w:val="5"/>
  </w:num>
  <w:num w:numId="3" w16cid:durableId="671220026">
    <w:abstractNumId w:val="9"/>
  </w:num>
  <w:num w:numId="4" w16cid:durableId="844250811">
    <w:abstractNumId w:val="7"/>
  </w:num>
  <w:num w:numId="5" w16cid:durableId="1123504828">
    <w:abstractNumId w:val="8"/>
  </w:num>
  <w:num w:numId="6" w16cid:durableId="1394815183">
    <w:abstractNumId w:val="3"/>
  </w:num>
  <w:num w:numId="7" w16cid:durableId="2049796981">
    <w:abstractNumId w:val="2"/>
  </w:num>
  <w:num w:numId="8" w16cid:durableId="2116243822">
    <w:abstractNumId w:val="0"/>
  </w:num>
  <w:num w:numId="9" w16cid:durableId="124011643">
    <w:abstractNumId w:val="1"/>
  </w:num>
  <w:num w:numId="10" w16cid:durableId="1851606217">
    <w:abstractNumId w:val="4"/>
  </w:num>
  <w:num w:numId="11" w16cid:durableId="1021130995">
    <w:abstractNumId w:val="16"/>
  </w:num>
  <w:num w:numId="12" w16cid:durableId="1987852879">
    <w:abstractNumId w:val="12"/>
  </w:num>
  <w:num w:numId="13" w16cid:durableId="1749882925">
    <w:abstractNumId w:val="21"/>
  </w:num>
  <w:num w:numId="14" w16cid:durableId="747651760">
    <w:abstractNumId w:val="14"/>
  </w:num>
  <w:num w:numId="15" w16cid:durableId="1405763718">
    <w:abstractNumId w:val="17"/>
  </w:num>
  <w:num w:numId="16" w16cid:durableId="1504274678">
    <w:abstractNumId w:val="24"/>
  </w:num>
  <w:num w:numId="17" w16cid:durableId="169368450">
    <w:abstractNumId w:val="25"/>
  </w:num>
  <w:num w:numId="18" w16cid:durableId="1652908834">
    <w:abstractNumId w:val="22"/>
  </w:num>
  <w:num w:numId="19" w16cid:durableId="2047486603">
    <w:abstractNumId w:val="11"/>
  </w:num>
  <w:num w:numId="20" w16cid:durableId="1484158281">
    <w:abstractNumId w:val="18"/>
  </w:num>
  <w:num w:numId="21" w16cid:durableId="475609770">
    <w:abstractNumId w:val="13"/>
  </w:num>
  <w:num w:numId="22" w16cid:durableId="350573909">
    <w:abstractNumId w:val="10"/>
  </w:num>
  <w:num w:numId="23" w16cid:durableId="463932930">
    <w:abstractNumId w:val="20"/>
  </w:num>
  <w:num w:numId="24" w16cid:durableId="87700020">
    <w:abstractNumId w:val="23"/>
  </w:num>
  <w:num w:numId="25" w16cid:durableId="2138795360">
    <w:abstractNumId w:val="19"/>
  </w:num>
  <w:num w:numId="26" w16cid:durableId="1971664060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DEA"/>
    <w:rsid w:val="00001E78"/>
    <w:rsid w:val="000026D6"/>
    <w:rsid w:val="000027CE"/>
    <w:rsid w:val="00002E6D"/>
    <w:rsid w:val="000033E8"/>
    <w:rsid w:val="0000386A"/>
    <w:rsid w:val="00003BD1"/>
    <w:rsid w:val="00003D9F"/>
    <w:rsid w:val="000042F9"/>
    <w:rsid w:val="000045B5"/>
    <w:rsid w:val="00004D45"/>
    <w:rsid w:val="0000537B"/>
    <w:rsid w:val="000057D4"/>
    <w:rsid w:val="000067F0"/>
    <w:rsid w:val="00007A43"/>
    <w:rsid w:val="00007ED1"/>
    <w:rsid w:val="00007FE9"/>
    <w:rsid w:val="0001036C"/>
    <w:rsid w:val="000105A2"/>
    <w:rsid w:val="000106A9"/>
    <w:rsid w:val="00010736"/>
    <w:rsid w:val="00010863"/>
    <w:rsid w:val="00010997"/>
    <w:rsid w:val="00011695"/>
    <w:rsid w:val="00011B82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305BF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CE9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C9"/>
    <w:rsid w:val="000516FC"/>
    <w:rsid w:val="00051978"/>
    <w:rsid w:val="00051BEC"/>
    <w:rsid w:val="00051DF9"/>
    <w:rsid w:val="00052250"/>
    <w:rsid w:val="0005255E"/>
    <w:rsid w:val="000527E9"/>
    <w:rsid w:val="00052F11"/>
    <w:rsid w:val="00052F36"/>
    <w:rsid w:val="00053177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45B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0AC"/>
    <w:rsid w:val="00077363"/>
    <w:rsid w:val="00080C86"/>
    <w:rsid w:val="00080E97"/>
    <w:rsid w:val="00081EAC"/>
    <w:rsid w:val="000824F1"/>
    <w:rsid w:val="0008292C"/>
    <w:rsid w:val="000829AE"/>
    <w:rsid w:val="00083719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306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897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59BE"/>
    <w:rsid w:val="000D5F3C"/>
    <w:rsid w:val="000D6A81"/>
    <w:rsid w:val="000D7C48"/>
    <w:rsid w:val="000D7C7C"/>
    <w:rsid w:val="000E05ED"/>
    <w:rsid w:val="000E0E97"/>
    <w:rsid w:val="000E0FDE"/>
    <w:rsid w:val="000E140D"/>
    <w:rsid w:val="000E1C92"/>
    <w:rsid w:val="000E1EE2"/>
    <w:rsid w:val="000E27A6"/>
    <w:rsid w:val="000E36E3"/>
    <w:rsid w:val="000E3AC2"/>
    <w:rsid w:val="000E3AD0"/>
    <w:rsid w:val="000E3E2A"/>
    <w:rsid w:val="000E3FA7"/>
    <w:rsid w:val="000E45BA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22B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023"/>
    <w:rsid w:val="00102D48"/>
    <w:rsid w:val="00103372"/>
    <w:rsid w:val="00103507"/>
    <w:rsid w:val="001040E0"/>
    <w:rsid w:val="001042AC"/>
    <w:rsid w:val="00104CA6"/>
    <w:rsid w:val="001051C6"/>
    <w:rsid w:val="00105857"/>
    <w:rsid w:val="00105903"/>
    <w:rsid w:val="001076F0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40D5"/>
    <w:rsid w:val="00124C05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2DD1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1EA"/>
    <w:rsid w:val="00161487"/>
    <w:rsid w:val="001614F2"/>
    <w:rsid w:val="00161CBA"/>
    <w:rsid w:val="00161FDB"/>
    <w:rsid w:val="00162DBD"/>
    <w:rsid w:val="00163BA9"/>
    <w:rsid w:val="00163E5C"/>
    <w:rsid w:val="00164B80"/>
    <w:rsid w:val="00164EBE"/>
    <w:rsid w:val="0016523F"/>
    <w:rsid w:val="00165727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29C9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ABE"/>
    <w:rsid w:val="00190B6C"/>
    <w:rsid w:val="00191675"/>
    <w:rsid w:val="00191688"/>
    <w:rsid w:val="00191CF4"/>
    <w:rsid w:val="00192016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A726D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205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0CF3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171"/>
    <w:rsid w:val="00200218"/>
    <w:rsid w:val="0020097F"/>
    <w:rsid w:val="00200989"/>
    <w:rsid w:val="00200AD8"/>
    <w:rsid w:val="002014B2"/>
    <w:rsid w:val="00201914"/>
    <w:rsid w:val="00201EBA"/>
    <w:rsid w:val="00201F6F"/>
    <w:rsid w:val="0020201E"/>
    <w:rsid w:val="00202399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DA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839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1BC"/>
    <w:rsid w:val="002678C6"/>
    <w:rsid w:val="00267D23"/>
    <w:rsid w:val="0027018F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2C"/>
    <w:rsid w:val="0027546F"/>
    <w:rsid w:val="00275D2C"/>
    <w:rsid w:val="00275FC4"/>
    <w:rsid w:val="002764C3"/>
    <w:rsid w:val="00276F10"/>
    <w:rsid w:val="0027710D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86D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28BF"/>
    <w:rsid w:val="002A35E2"/>
    <w:rsid w:val="002A36B8"/>
    <w:rsid w:val="002A3B3C"/>
    <w:rsid w:val="002A4027"/>
    <w:rsid w:val="002A4375"/>
    <w:rsid w:val="002A4F9C"/>
    <w:rsid w:val="002A524F"/>
    <w:rsid w:val="002A5468"/>
    <w:rsid w:val="002A5804"/>
    <w:rsid w:val="002A5B1C"/>
    <w:rsid w:val="002A5BC9"/>
    <w:rsid w:val="002A641D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542"/>
    <w:rsid w:val="002B6AC4"/>
    <w:rsid w:val="002B7544"/>
    <w:rsid w:val="002B7713"/>
    <w:rsid w:val="002C0633"/>
    <w:rsid w:val="002C0A75"/>
    <w:rsid w:val="002C0A93"/>
    <w:rsid w:val="002C0B4D"/>
    <w:rsid w:val="002C0E8F"/>
    <w:rsid w:val="002C1087"/>
    <w:rsid w:val="002C1BEA"/>
    <w:rsid w:val="002C2394"/>
    <w:rsid w:val="002C23CD"/>
    <w:rsid w:val="002C26A5"/>
    <w:rsid w:val="002C2922"/>
    <w:rsid w:val="002C397B"/>
    <w:rsid w:val="002C3B45"/>
    <w:rsid w:val="002C42A2"/>
    <w:rsid w:val="002C4366"/>
    <w:rsid w:val="002C5264"/>
    <w:rsid w:val="002C52BD"/>
    <w:rsid w:val="002C670A"/>
    <w:rsid w:val="002C6807"/>
    <w:rsid w:val="002C6F6A"/>
    <w:rsid w:val="002C7101"/>
    <w:rsid w:val="002C71C3"/>
    <w:rsid w:val="002C741D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2F8C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05F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53"/>
    <w:rsid w:val="003163ED"/>
    <w:rsid w:val="00316EE1"/>
    <w:rsid w:val="00317425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2BC9"/>
    <w:rsid w:val="00334B6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163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0B0"/>
    <w:rsid w:val="00372480"/>
    <w:rsid w:val="00372A4E"/>
    <w:rsid w:val="00372CB7"/>
    <w:rsid w:val="00372D4B"/>
    <w:rsid w:val="00372F31"/>
    <w:rsid w:val="003732C4"/>
    <w:rsid w:val="003732E2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331"/>
    <w:rsid w:val="003A18D9"/>
    <w:rsid w:val="003A1A21"/>
    <w:rsid w:val="003A1A98"/>
    <w:rsid w:val="003A1D19"/>
    <w:rsid w:val="003A2286"/>
    <w:rsid w:val="003A2AB7"/>
    <w:rsid w:val="003A31CB"/>
    <w:rsid w:val="003A3B79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0A31"/>
    <w:rsid w:val="003B1253"/>
    <w:rsid w:val="003B139A"/>
    <w:rsid w:val="003B2110"/>
    <w:rsid w:val="003B27A0"/>
    <w:rsid w:val="003B2B24"/>
    <w:rsid w:val="003B2C2E"/>
    <w:rsid w:val="003B35CF"/>
    <w:rsid w:val="003B38B6"/>
    <w:rsid w:val="003B3A5C"/>
    <w:rsid w:val="003B3ED6"/>
    <w:rsid w:val="003B48CE"/>
    <w:rsid w:val="003B4F8C"/>
    <w:rsid w:val="003B516E"/>
    <w:rsid w:val="003B519A"/>
    <w:rsid w:val="003B5325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097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E56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282"/>
    <w:rsid w:val="003E147A"/>
    <w:rsid w:val="003E195F"/>
    <w:rsid w:val="003E19FB"/>
    <w:rsid w:val="003E2ADC"/>
    <w:rsid w:val="003E2CC3"/>
    <w:rsid w:val="003E41A2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5C2"/>
    <w:rsid w:val="003E77CF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354"/>
    <w:rsid w:val="003F2AD6"/>
    <w:rsid w:val="003F2CD1"/>
    <w:rsid w:val="003F2D12"/>
    <w:rsid w:val="003F2F53"/>
    <w:rsid w:val="003F3574"/>
    <w:rsid w:val="003F3A00"/>
    <w:rsid w:val="003F44FF"/>
    <w:rsid w:val="003F4BA0"/>
    <w:rsid w:val="003F4DA6"/>
    <w:rsid w:val="003F5804"/>
    <w:rsid w:val="003F6816"/>
    <w:rsid w:val="003F6D3D"/>
    <w:rsid w:val="003F6DAA"/>
    <w:rsid w:val="003F70BE"/>
    <w:rsid w:val="003F7179"/>
    <w:rsid w:val="003F774C"/>
    <w:rsid w:val="004001CF"/>
    <w:rsid w:val="00401536"/>
    <w:rsid w:val="0040175B"/>
    <w:rsid w:val="0040205B"/>
    <w:rsid w:val="0040224C"/>
    <w:rsid w:val="0040244A"/>
    <w:rsid w:val="00402622"/>
    <w:rsid w:val="0040312D"/>
    <w:rsid w:val="0040327F"/>
    <w:rsid w:val="004033D0"/>
    <w:rsid w:val="00403F80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A9F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A6"/>
    <w:rsid w:val="004365DE"/>
    <w:rsid w:val="00437818"/>
    <w:rsid w:val="00437CE9"/>
    <w:rsid w:val="0044192D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75F"/>
    <w:rsid w:val="00480B4A"/>
    <w:rsid w:val="00480C5D"/>
    <w:rsid w:val="00480D42"/>
    <w:rsid w:val="0048179F"/>
    <w:rsid w:val="004820F3"/>
    <w:rsid w:val="00482911"/>
    <w:rsid w:val="00482D3A"/>
    <w:rsid w:val="00482FCD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812"/>
    <w:rsid w:val="00490FCE"/>
    <w:rsid w:val="00491034"/>
    <w:rsid w:val="0049104B"/>
    <w:rsid w:val="004914F9"/>
    <w:rsid w:val="00491C53"/>
    <w:rsid w:val="004921D2"/>
    <w:rsid w:val="00492519"/>
    <w:rsid w:val="00492843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B96"/>
    <w:rsid w:val="004A1D96"/>
    <w:rsid w:val="004A20BF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CE4"/>
    <w:rsid w:val="004B4272"/>
    <w:rsid w:val="004B4290"/>
    <w:rsid w:val="004B43A2"/>
    <w:rsid w:val="004B4890"/>
    <w:rsid w:val="004B55B4"/>
    <w:rsid w:val="004B5AE7"/>
    <w:rsid w:val="004B6FEC"/>
    <w:rsid w:val="004B712A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4E3"/>
    <w:rsid w:val="004C7997"/>
    <w:rsid w:val="004D07AB"/>
    <w:rsid w:val="004D0A9D"/>
    <w:rsid w:val="004D1749"/>
    <w:rsid w:val="004D180D"/>
    <w:rsid w:val="004D1A27"/>
    <w:rsid w:val="004D1C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4F5E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963"/>
    <w:rsid w:val="00503D46"/>
    <w:rsid w:val="00504607"/>
    <w:rsid w:val="00504CE2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13"/>
    <w:rsid w:val="00522C92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16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5383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346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2AD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18E"/>
    <w:rsid w:val="005966AC"/>
    <w:rsid w:val="005966EE"/>
    <w:rsid w:val="00596974"/>
    <w:rsid w:val="005969E5"/>
    <w:rsid w:val="005971DC"/>
    <w:rsid w:val="00597487"/>
    <w:rsid w:val="005976AE"/>
    <w:rsid w:val="005976F7"/>
    <w:rsid w:val="005A0078"/>
    <w:rsid w:val="005A024C"/>
    <w:rsid w:val="005A13E8"/>
    <w:rsid w:val="005A13EC"/>
    <w:rsid w:val="005A2652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4A2"/>
    <w:rsid w:val="005B27D2"/>
    <w:rsid w:val="005B2AB7"/>
    <w:rsid w:val="005B3092"/>
    <w:rsid w:val="005B3138"/>
    <w:rsid w:val="005B4375"/>
    <w:rsid w:val="005B46C8"/>
    <w:rsid w:val="005B46F2"/>
    <w:rsid w:val="005B5390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19C"/>
    <w:rsid w:val="005C6243"/>
    <w:rsid w:val="005C6248"/>
    <w:rsid w:val="005C6279"/>
    <w:rsid w:val="005C68A5"/>
    <w:rsid w:val="005C6E5E"/>
    <w:rsid w:val="005C711D"/>
    <w:rsid w:val="005C7B61"/>
    <w:rsid w:val="005C7EF7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22"/>
    <w:rsid w:val="005E6BDF"/>
    <w:rsid w:val="005E6E77"/>
    <w:rsid w:val="005E77AD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619C"/>
    <w:rsid w:val="006061EA"/>
    <w:rsid w:val="0060686E"/>
    <w:rsid w:val="006073E0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FA0"/>
    <w:rsid w:val="00613AB0"/>
    <w:rsid w:val="00614C16"/>
    <w:rsid w:val="00614E23"/>
    <w:rsid w:val="00615005"/>
    <w:rsid w:val="00615275"/>
    <w:rsid w:val="00615324"/>
    <w:rsid w:val="006154A5"/>
    <w:rsid w:val="0061566B"/>
    <w:rsid w:val="006160BB"/>
    <w:rsid w:val="00616286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2C4C"/>
    <w:rsid w:val="00624602"/>
    <w:rsid w:val="006247CC"/>
    <w:rsid w:val="00624A7B"/>
    <w:rsid w:val="00624E98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147B"/>
    <w:rsid w:val="0063158D"/>
    <w:rsid w:val="006316AB"/>
    <w:rsid w:val="00631849"/>
    <w:rsid w:val="00632612"/>
    <w:rsid w:val="00632677"/>
    <w:rsid w:val="006329BB"/>
    <w:rsid w:val="006339B1"/>
    <w:rsid w:val="00633FC2"/>
    <w:rsid w:val="00634043"/>
    <w:rsid w:val="00635D62"/>
    <w:rsid w:val="00635D8A"/>
    <w:rsid w:val="00635EAA"/>
    <w:rsid w:val="00636BCA"/>
    <w:rsid w:val="00636CBF"/>
    <w:rsid w:val="006372DC"/>
    <w:rsid w:val="0063778D"/>
    <w:rsid w:val="006401AB"/>
    <w:rsid w:val="006409F2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65A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71D9"/>
    <w:rsid w:val="00667BC7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6B4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4C6"/>
    <w:rsid w:val="0069297A"/>
    <w:rsid w:val="00693342"/>
    <w:rsid w:val="00693DA4"/>
    <w:rsid w:val="00694218"/>
    <w:rsid w:val="006944E6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E7C"/>
    <w:rsid w:val="00697F16"/>
    <w:rsid w:val="006A03F1"/>
    <w:rsid w:val="006A07D9"/>
    <w:rsid w:val="006A0E74"/>
    <w:rsid w:val="006A11ED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74E"/>
    <w:rsid w:val="006B0D5B"/>
    <w:rsid w:val="006B10F6"/>
    <w:rsid w:val="006B1F98"/>
    <w:rsid w:val="006B2B7B"/>
    <w:rsid w:val="006B3567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6F5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309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98B"/>
    <w:rsid w:val="006D7D85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5A4"/>
    <w:rsid w:val="006E6759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02B3"/>
    <w:rsid w:val="0071073B"/>
    <w:rsid w:val="0071125C"/>
    <w:rsid w:val="00711380"/>
    <w:rsid w:val="00711733"/>
    <w:rsid w:val="00712347"/>
    <w:rsid w:val="00712710"/>
    <w:rsid w:val="0071298B"/>
    <w:rsid w:val="00712A84"/>
    <w:rsid w:val="007133D2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0ED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4D"/>
    <w:rsid w:val="00733CE6"/>
    <w:rsid w:val="00734C15"/>
    <w:rsid w:val="00734FEE"/>
    <w:rsid w:val="007356D9"/>
    <w:rsid w:val="00735723"/>
    <w:rsid w:val="0073605B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1B9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7F3"/>
    <w:rsid w:val="00754C1F"/>
    <w:rsid w:val="00755D98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63E"/>
    <w:rsid w:val="00774D22"/>
    <w:rsid w:val="00775032"/>
    <w:rsid w:val="007757D0"/>
    <w:rsid w:val="007759E6"/>
    <w:rsid w:val="00775D82"/>
    <w:rsid w:val="00776510"/>
    <w:rsid w:val="00776D36"/>
    <w:rsid w:val="00776FCD"/>
    <w:rsid w:val="00777258"/>
    <w:rsid w:val="007801D4"/>
    <w:rsid w:val="0078051E"/>
    <w:rsid w:val="00780D93"/>
    <w:rsid w:val="00780ED8"/>
    <w:rsid w:val="007810E7"/>
    <w:rsid w:val="0078130F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6D18"/>
    <w:rsid w:val="00787EB4"/>
    <w:rsid w:val="00787EBB"/>
    <w:rsid w:val="0079053B"/>
    <w:rsid w:val="00790557"/>
    <w:rsid w:val="0079083A"/>
    <w:rsid w:val="00790C44"/>
    <w:rsid w:val="0079120B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DAD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2EA3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09D"/>
    <w:rsid w:val="007C751A"/>
    <w:rsid w:val="007C77DF"/>
    <w:rsid w:val="007D015F"/>
    <w:rsid w:val="007D0171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19E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36F"/>
    <w:rsid w:val="007E24C1"/>
    <w:rsid w:val="007E2CC4"/>
    <w:rsid w:val="007E31C5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609E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179"/>
    <w:rsid w:val="0083645B"/>
    <w:rsid w:val="00836627"/>
    <w:rsid w:val="0083676B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3F17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0F75"/>
    <w:rsid w:val="0087138B"/>
    <w:rsid w:val="0087139A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30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2D85"/>
    <w:rsid w:val="008937B9"/>
    <w:rsid w:val="0089426E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2FA"/>
    <w:rsid w:val="008A247E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CBC"/>
    <w:rsid w:val="008D6D5D"/>
    <w:rsid w:val="008D6D5F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40B6"/>
    <w:rsid w:val="008E489C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410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7C9"/>
    <w:rsid w:val="00902C29"/>
    <w:rsid w:val="00902FB5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766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577"/>
    <w:rsid w:val="0095076B"/>
    <w:rsid w:val="00950B7E"/>
    <w:rsid w:val="009518ED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1CC"/>
    <w:rsid w:val="009576D7"/>
    <w:rsid w:val="00957974"/>
    <w:rsid w:val="00957CFC"/>
    <w:rsid w:val="00957E06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380B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77185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87A43"/>
    <w:rsid w:val="009901DD"/>
    <w:rsid w:val="0099044B"/>
    <w:rsid w:val="009915CE"/>
    <w:rsid w:val="00991972"/>
    <w:rsid w:val="00991F38"/>
    <w:rsid w:val="009920C9"/>
    <w:rsid w:val="0099323E"/>
    <w:rsid w:val="009933F9"/>
    <w:rsid w:val="009938E7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25B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620"/>
    <w:rsid w:val="009C3BB7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4DB1"/>
    <w:rsid w:val="009D50A5"/>
    <w:rsid w:val="009D5C92"/>
    <w:rsid w:val="009D5F34"/>
    <w:rsid w:val="009D6821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08B5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2D8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1CE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175"/>
    <w:rsid w:val="00A5286F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0C2C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B0A"/>
    <w:rsid w:val="00A64C47"/>
    <w:rsid w:val="00A65018"/>
    <w:rsid w:val="00A65D24"/>
    <w:rsid w:val="00A65F5D"/>
    <w:rsid w:val="00A66063"/>
    <w:rsid w:val="00A6675C"/>
    <w:rsid w:val="00A6676B"/>
    <w:rsid w:val="00A66BA9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52C2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5F20"/>
    <w:rsid w:val="00AA6394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476"/>
    <w:rsid w:val="00AB7896"/>
    <w:rsid w:val="00AB790F"/>
    <w:rsid w:val="00AB79E4"/>
    <w:rsid w:val="00AC0659"/>
    <w:rsid w:val="00AC0C23"/>
    <w:rsid w:val="00AC124C"/>
    <w:rsid w:val="00AC1848"/>
    <w:rsid w:val="00AC1BE1"/>
    <w:rsid w:val="00AC2337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0D61"/>
    <w:rsid w:val="00AD1695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056"/>
    <w:rsid w:val="00AF12D8"/>
    <w:rsid w:val="00AF1419"/>
    <w:rsid w:val="00AF14C1"/>
    <w:rsid w:val="00AF1D76"/>
    <w:rsid w:val="00AF2C89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50"/>
    <w:rsid w:val="00B02EF5"/>
    <w:rsid w:val="00B037CE"/>
    <w:rsid w:val="00B03978"/>
    <w:rsid w:val="00B03A33"/>
    <w:rsid w:val="00B03A7E"/>
    <w:rsid w:val="00B03DDD"/>
    <w:rsid w:val="00B040F9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3FF9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849"/>
    <w:rsid w:val="00B32996"/>
    <w:rsid w:val="00B3300B"/>
    <w:rsid w:val="00B33758"/>
    <w:rsid w:val="00B33EAC"/>
    <w:rsid w:val="00B34FE3"/>
    <w:rsid w:val="00B351BF"/>
    <w:rsid w:val="00B35772"/>
    <w:rsid w:val="00B357A3"/>
    <w:rsid w:val="00B37214"/>
    <w:rsid w:val="00B3726F"/>
    <w:rsid w:val="00B373FC"/>
    <w:rsid w:val="00B376B1"/>
    <w:rsid w:val="00B37A5C"/>
    <w:rsid w:val="00B37EDF"/>
    <w:rsid w:val="00B400F3"/>
    <w:rsid w:val="00B402DC"/>
    <w:rsid w:val="00B4068F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1B0"/>
    <w:rsid w:val="00B433E2"/>
    <w:rsid w:val="00B43CE1"/>
    <w:rsid w:val="00B443C9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6A02"/>
    <w:rsid w:val="00B672E9"/>
    <w:rsid w:val="00B6795F"/>
    <w:rsid w:val="00B708C6"/>
    <w:rsid w:val="00B7114E"/>
    <w:rsid w:val="00B713A6"/>
    <w:rsid w:val="00B720F3"/>
    <w:rsid w:val="00B722C6"/>
    <w:rsid w:val="00B72AED"/>
    <w:rsid w:val="00B72E5D"/>
    <w:rsid w:val="00B73158"/>
    <w:rsid w:val="00B73C70"/>
    <w:rsid w:val="00B73CA6"/>
    <w:rsid w:val="00B743BC"/>
    <w:rsid w:val="00B74503"/>
    <w:rsid w:val="00B74B7D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198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53C"/>
    <w:rsid w:val="00B9292F"/>
    <w:rsid w:val="00B92BDE"/>
    <w:rsid w:val="00B9325F"/>
    <w:rsid w:val="00B937BD"/>
    <w:rsid w:val="00B93B03"/>
    <w:rsid w:val="00B93D12"/>
    <w:rsid w:val="00B94250"/>
    <w:rsid w:val="00B94422"/>
    <w:rsid w:val="00B94A90"/>
    <w:rsid w:val="00B95167"/>
    <w:rsid w:val="00B9524D"/>
    <w:rsid w:val="00B952CE"/>
    <w:rsid w:val="00B95973"/>
    <w:rsid w:val="00B95A0F"/>
    <w:rsid w:val="00B95B22"/>
    <w:rsid w:val="00B96259"/>
    <w:rsid w:val="00B96FD1"/>
    <w:rsid w:val="00B975B1"/>
    <w:rsid w:val="00B97753"/>
    <w:rsid w:val="00B97997"/>
    <w:rsid w:val="00BA0FDB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91C"/>
    <w:rsid w:val="00BB23B8"/>
    <w:rsid w:val="00BB29AC"/>
    <w:rsid w:val="00BB2F18"/>
    <w:rsid w:val="00BB2FDF"/>
    <w:rsid w:val="00BB3188"/>
    <w:rsid w:val="00BB3D41"/>
    <w:rsid w:val="00BB442A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61C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C7DC7"/>
    <w:rsid w:val="00BD040A"/>
    <w:rsid w:val="00BD09AD"/>
    <w:rsid w:val="00BD201F"/>
    <w:rsid w:val="00BD23C1"/>
    <w:rsid w:val="00BD255A"/>
    <w:rsid w:val="00BD33F9"/>
    <w:rsid w:val="00BD3B61"/>
    <w:rsid w:val="00BD3CD2"/>
    <w:rsid w:val="00BD3E64"/>
    <w:rsid w:val="00BD5151"/>
    <w:rsid w:val="00BD6811"/>
    <w:rsid w:val="00BD6A2D"/>
    <w:rsid w:val="00BD6D1D"/>
    <w:rsid w:val="00BD6F10"/>
    <w:rsid w:val="00BD734E"/>
    <w:rsid w:val="00BD7805"/>
    <w:rsid w:val="00BD7985"/>
    <w:rsid w:val="00BD7BA3"/>
    <w:rsid w:val="00BE02D3"/>
    <w:rsid w:val="00BE1140"/>
    <w:rsid w:val="00BE1793"/>
    <w:rsid w:val="00BE1BFE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58D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3E52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380B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D82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A88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2D8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0ED"/>
    <w:rsid w:val="00C47932"/>
    <w:rsid w:val="00C504C5"/>
    <w:rsid w:val="00C50C47"/>
    <w:rsid w:val="00C50E2E"/>
    <w:rsid w:val="00C50E63"/>
    <w:rsid w:val="00C51088"/>
    <w:rsid w:val="00C52146"/>
    <w:rsid w:val="00C5299B"/>
    <w:rsid w:val="00C52C39"/>
    <w:rsid w:val="00C52CB9"/>
    <w:rsid w:val="00C535CD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3E1"/>
    <w:rsid w:val="00C825A9"/>
    <w:rsid w:val="00C833A3"/>
    <w:rsid w:val="00C83C21"/>
    <w:rsid w:val="00C8406E"/>
    <w:rsid w:val="00C8442C"/>
    <w:rsid w:val="00C84973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A93"/>
    <w:rsid w:val="00C90BA2"/>
    <w:rsid w:val="00C90C24"/>
    <w:rsid w:val="00C914B2"/>
    <w:rsid w:val="00C91B89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8F0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39"/>
    <w:rsid w:val="00CB4D68"/>
    <w:rsid w:val="00CB6CE9"/>
    <w:rsid w:val="00CB6FEC"/>
    <w:rsid w:val="00CB70C2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C7C7C"/>
    <w:rsid w:val="00CD0030"/>
    <w:rsid w:val="00CD02DA"/>
    <w:rsid w:val="00CD098F"/>
    <w:rsid w:val="00CD104E"/>
    <w:rsid w:val="00CD1101"/>
    <w:rsid w:val="00CD13C0"/>
    <w:rsid w:val="00CD14FE"/>
    <w:rsid w:val="00CD16BE"/>
    <w:rsid w:val="00CD1DA4"/>
    <w:rsid w:val="00CD251F"/>
    <w:rsid w:val="00CD25D3"/>
    <w:rsid w:val="00CD2C1A"/>
    <w:rsid w:val="00CD2E49"/>
    <w:rsid w:val="00CD2F1A"/>
    <w:rsid w:val="00CD330B"/>
    <w:rsid w:val="00CD335A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DFA"/>
    <w:rsid w:val="00CD7B78"/>
    <w:rsid w:val="00CE0166"/>
    <w:rsid w:val="00CE06FE"/>
    <w:rsid w:val="00CE077E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B0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385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60A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69E1"/>
    <w:rsid w:val="00D27167"/>
    <w:rsid w:val="00D274A6"/>
    <w:rsid w:val="00D27C6C"/>
    <w:rsid w:val="00D27EC9"/>
    <w:rsid w:val="00D27F71"/>
    <w:rsid w:val="00D3084E"/>
    <w:rsid w:val="00D3094C"/>
    <w:rsid w:val="00D30987"/>
    <w:rsid w:val="00D30A04"/>
    <w:rsid w:val="00D32393"/>
    <w:rsid w:val="00D324F5"/>
    <w:rsid w:val="00D32A4B"/>
    <w:rsid w:val="00D32A58"/>
    <w:rsid w:val="00D3312B"/>
    <w:rsid w:val="00D3358D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62D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1AF6"/>
    <w:rsid w:val="00D62D5E"/>
    <w:rsid w:val="00D62E7C"/>
    <w:rsid w:val="00D630D4"/>
    <w:rsid w:val="00D632B0"/>
    <w:rsid w:val="00D64773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1203"/>
    <w:rsid w:val="00D71B22"/>
    <w:rsid w:val="00D723E0"/>
    <w:rsid w:val="00D72517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878"/>
    <w:rsid w:val="00D83AB6"/>
    <w:rsid w:val="00D84080"/>
    <w:rsid w:val="00D8432A"/>
    <w:rsid w:val="00D84511"/>
    <w:rsid w:val="00D84619"/>
    <w:rsid w:val="00D84A77"/>
    <w:rsid w:val="00D84FEB"/>
    <w:rsid w:val="00D85313"/>
    <w:rsid w:val="00D857AC"/>
    <w:rsid w:val="00D86293"/>
    <w:rsid w:val="00D8688F"/>
    <w:rsid w:val="00D869F0"/>
    <w:rsid w:val="00D86C63"/>
    <w:rsid w:val="00D87AAB"/>
    <w:rsid w:val="00D87DB5"/>
    <w:rsid w:val="00D9044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6422"/>
    <w:rsid w:val="00D97015"/>
    <w:rsid w:val="00D9708C"/>
    <w:rsid w:val="00D97214"/>
    <w:rsid w:val="00D972A2"/>
    <w:rsid w:val="00D97A3A"/>
    <w:rsid w:val="00D97C98"/>
    <w:rsid w:val="00D97EB3"/>
    <w:rsid w:val="00DA0747"/>
    <w:rsid w:val="00DA0D07"/>
    <w:rsid w:val="00DA0D30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2A0"/>
    <w:rsid w:val="00DA67E7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4C3C"/>
    <w:rsid w:val="00DB4E41"/>
    <w:rsid w:val="00DB5765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0D0E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46F"/>
    <w:rsid w:val="00DD3CE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09AE"/>
    <w:rsid w:val="00DE1204"/>
    <w:rsid w:val="00DE1375"/>
    <w:rsid w:val="00DE1BD6"/>
    <w:rsid w:val="00DE24FD"/>
    <w:rsid w:val="00DE2737"/>
    <w:rsid w:val="00DE2B01"/>
    <w:rsid w:val="00DE30D0"/>
    <w:rsid w:val="00DE3864"/>
    <w:rsid w:val="00DE3F29"/>
    <w:rsid w:val="00DE40A0"/>
    <w:rsid w:val="00DE40D2"/>
    <w:rsid w:val="00DE4C9A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0D55"/>
    <w:rsid w:val="00E0181B"/>
    <w:rsid w:val="00E019E0"/>
    <w:rsid w:val="00E01DCA"/>
    <w:rsid w:val="00E01E6B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A21"/>
    <w:rsid w:val="00E11CF7"/>
    <w:rsid w:val="00E12116"/>
    <w:rsid w:val="00E1244D"/>
    <w:rsid w:val="00E12472"/>
    <w:rsid w:val="00E135E6"/>
    <w:rsid w:val="00E13BFD"/>
    <w:rsid w:val="00E14E9F"/>
    <w:rsid w:val="00E1523E"/>
    <w:rsid w:val="00E1588B"/>
    <w:rsid w:val="00E15AD7"/>
    <w:rsid w:val="00E15E29"/>
    <w:rsid w:val="00E172B8"/>
    <w:rsid w:val="00E173F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32B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38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3636"/>
    <w:rsid w:val="00E43C70"/>
    <w:rsid w:val="00E449F3"/>
    <w:rsid w:val="00E44A04"/>
    <w:rsid w:val="00E44F79"/>
    <w:rsid w:val="00E452C7"/>
    <w:rsid w:val="00E45378"/>
    <w:rsid w:val="00E4561F"/>
    <w:rsid w:val="00E4586E"/>
    <w:rsid w:val="00E45BFB"/>
    <w:rsid w:val="00E45FF5"/>
    <w:rsid w:val="00E463F4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3736"/>
    <w:rsid w:val="00E53C85"/>
    <w:rsid w:val="00E5461F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647"/>
    <w:rsid w:val="00E73C15"/>
    <w:rsid w:val="00E73C75"/>
    <w:rsid w:val="00E7482E"/>
    <w:rsid w:val="00E7510D"/>
    <w:rsid w:val="00E757EB"/>
    <w:rsid w:val="00E75F83"/>
    <w:rsid w:val="00E760DB"/>
    <w:rsid w:val="00E7613D"/>
    <w:rsid w:val="00E76716"/>
    <w:rsid w:val="00E76C54"/>
    <w:rsid w:val="00E770B3"/>
    <w:rsid w:val="00E7737C"/>
    <w:rsid w:val="00E7772A"/>
    <w:rsid w:val="00E779BE"/>
    <w:rsid w:val="00E77C73"/>
    <w:rsid w:val="00E803CC"/>
    <w:rsid w:val="00E80A43"/>
    <w:rsid w:val="00E8108B"/>
    <w:rsid w:val="00E8190A"/>
    <w:rsid w:val="00E81941"/>
    <w:rsid w:val="00E81AA1"/>
    <w:rsid w:val="00E81C7D"/>
    <w:rsid w:val="00E82792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3D54"/>
    <w:rsid w:val="00EC431D"/>
    <w:rsid w:val="00EC4705"/>
    <w:rsid w:val="00EC4847"/>
    <w:rsid w:val="00EC565B"/>
    <w:rsid w:val="00EC597C"/>
    <w:rsid w:val="00EC671C"/>
    <w:rsid w:val="00EC7A7E"/>
    <w:rsid w:val="00ED054A"/>
    <w:rsid w:val="00ED0AA3"/>
    <w:rsid w:val="00ED0E23"/>
    <w:rsid w:val="00ED0FC7"/>
    <w:rsid w:val="00ED1029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9EF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7F2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916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52C"/>
    <w:rsid w:val="00F165F9"/>
    <w:rsid w:val="00F16AD0"/>
    <w:rsid w:val="00F1722C"/>
    <w:rsid w:val="00F176EF"/>
    <w:rsid w:val="00F179F6"/>
    <w:rsid w:val="00F20215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35D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6D2"/>
    <w:rsid w:val="00F36CDD"/>
    <w:rsid w:val="00F370FA"/>
    <w:rsid w:val="00F37343"/>
    <w:rsid w:val="00F3752F"/>
    <w:rsid w:val="00F378A3"/>
    <w:rsid w:val="00F402E0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DB3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D4D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7E7"/>
    <w:rsid w:val="00F5596D"/>
    <w:rsid w:val="00F55B31"/>
    <w:rsid w:val="00F55DB1"/>
    <w:rsid w:val="00F565F6"/>
    <w:rsid w:val="00F567F4"/>
    <w:rsid w:val="00F568C1"/>
    <w:rsid w:val="00F5697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056"/>
    <w:rsid w:val="00F6013A"/>
    <w:rsid w:val="00F6048F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3BD"/>
    <w:rsid w:val="00F7546C"/>
    <w:rsid w:val="00F765E2"/>
    <w:rsid w:val="00F76C78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F90"/>
    <w:rsid w:val="00FB7117"/>
    <w:rsid w:val="00FB7542"/>
    <w:rsid w:val="00FB7F82"/>
    <w:rsid w:val="00FC04D5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48E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6950"/>
    <w:rsid w:val="00FD7AC3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480"/>
    <w:rsid w:val="00FF1771"/>
    <w:rsid w:val="00FF1D9C"/>
    <w:rsid w:val="00FF25E3"/>
    <w:rsid w:val="00FF2DBA"/>
    <w:rsid w:val="00FF2F9C"/>
    <w:rsid w:val="00FF310F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AE374F48-F41C-48B5-B324-876E555F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F6048F"/>
  </w:style>
  <w:style w:type="character" w:customStyle="1" w:styleId="ui-provider">
    <w:name w:val="ui-provider"/>
    <w:basedOn w:val="DefaultParagraphFont"/>
    <w:rsid w:val="00F75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B4D282-4CD0-4F83-AD66-7E7C35C8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1A91B3-2BA2-49BA-8421-7D65BAD65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345</TotalTime>
  <Pages>3</Pages>
  <Words>412</Words>
  <Characters>1598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27</cp:revision>
  <cp:lastPrinted>2024-08-03T10:46:00Z</cp:lastPrinted>
  <dcterms:created xsi:type="dcterms:W3CDTF">2024-08-01T10:11:00Z</dcterms:created>
  <dcterms:modified xsi:type="dcterms:W3CDTF">2024-08-13T02:10:00Z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