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D65E" w14:textId="77777777" w:rsidR="00644987" w:rsidRPr="006A5DCA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35ACE35" w14:textId="3295D2C5" w:rsidR="004B71BE" w:rsidRPr="006A5DCA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644987"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</w:t>
      </w:r>
      <w:r w:rsidR="004B71BE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ED51B50" w14:textId="25D23748" w:rsidR="007818A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AB1D813" w14:textId="0E9B2779" w:rsidR="00745D88" w:rsidRPr="006A5DC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3</w:t>
      </w:r>
      <w:r w:rsidR="0074214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13BB5827" w14:textId="33D695F3" w:rsidR="00487C44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4</w:t>
      </w:r>
      <w:r w:rsidR="00644987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1277934" w14:textId="77777777" w:rsidR="00F60056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5</w:t>
      </w:r>
      <w:r w:rsidR="002D73D6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ใช้</w:t>
      </w:r>
    </w:p>
    <w:p w14:paraId="236A1B73" w14:textId="42A2EDB9" w:rsidR="003C0ABC" w:rsidRPr="00712347" w:rsidRDefault="00CD2E49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3C0ABC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451EC7A1" w14:textId="6BD981A9" w:rsidR="00C43DDE" w:rsidRPr="00712347" w:rsidRDefault="00CD2E49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C43DDE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4F15A846" w14:textId="7B373F7B" w:rsidR="00F60056" w:rsidRPr="006A5DCA" w:rsidRDefault="00CD2E49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F60056" w:rsidRPr="00712347">
        <w:rPr>
          <w:rFonts w:asciiTheme="majorBidi" w:hAnsiTheme="majorBidi" w:cstheme="majorBidi"/>
          <w:sz w:val="30"/>
          <w:szCs w:val="30"/>
        </w:rPr>
        <w:tab/>
      </w:r>
      <w:r w:rsidR="00F60056" w:rsidRPr="00712347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30EDEC7A" w14:textId="085413C5" w:rsidR="002136CF" w:rsidRPr="006A5DCA" w:rsidRDefault="00CD2E49" w:rsidP="00826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CA72D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257553A" w14:textId="7E8D6540" w:rsidR="00CE145B" w:rsidRDefault="00CD2E49" w:rsidP="00CE1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CE145B" w:rsidRPr="006A5DCA">
        <w:rPr>
          <w:rFonts w:asciiTheme="majorBidi" w:hAnsiTheme="majorBidi" w:cstheme="majorBidi"/>
          <w:sz w:val="30"/>
          <w:szCs w:val="30"/>
        </w:rPr>
        <w:tab/>
      </w:r>
      <w:r w:rsidR="00F60056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7621E248" w14:textId="77777777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0CF2E45D" w14:textId="77777777" w:rsidR="007D4F3A" w:rsidRPr="006A5DC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Theme="majorBidi" w:hAnsiTheme="majorBidi" w:cstheme="majorBidi"/>
          <w:cs/>
        </w:rPr>
      </w:pPr>
      <w:r w:rsidRPr="006A5DCA">
        <w:rPr>
          <w:rFonts w:asciiTheme="majorBidi" w:hAnsiTheme="majorBidi" w:cstheme="majorBidi"/>
          <w:lang w:val="en-US"/>
        </w:rPr>
        <w:tab/>
        <w:t xml:space="preserve">              </w:t>
      </w:r>
      <w:r w:rsidRPr="006A5DCA">
        <w:rPr>
          <w:rFonts w:asciiTheme="majorBidi" w:hAnsiTheme="majorBidi" w:cstheme="majorBidi"/>
          <w:cs/>
          <w:lang w:val="en-US"/>
        </w:rPr>
        <w:t xml:space="preserve"> </w:t>
      </w: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7FC8A4F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F6DFB4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94E121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318A56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738EC20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6B65D4F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D2686B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A0B5E0C" w14:textId="77777777" w:rsidR="00FF4BEE" w:rsidRPr="006A5DCA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F6048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1C781F4F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755D14C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B21E8" w14:textId="7675FFE1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6A5DCA">
        <w:rPr>
          <w:rFonts w:asciiTheme="majorBidi" w:hAnsiTheme="majorBidi" w:cstheme="majorBidi"/>
          <w:sz w:val="30"/>
          <w:szCs w:val="30"/>
          <w:cs/>
        </w:rPr>
        <w:t>นี้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6A5DCA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6A5DCA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6A5DCA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9253C" w:rsidRPr="006A5DCA">
        <w:rPr>
          <w:rFonts w:asciiTheme="majorBidi" w:hAnsiTheme="majorBidi" w:cstheme="majorBidi"/>
          <w:sz w:val="30"/>
          <w:szCs w:val="30"/>
          <w:cs/>
        </w:rPr>
        <w:t>ตรวจสอบ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0F422B">
        <w:rPr>
          <w:rFonts w:asciiTheme="majorBidi" w:hAnsiTheme="majorBidi" w:cstheme="majorBidi"/>
          <w:sz w:val="30"/>
          <w:szCs w:val="30"/>
        </w:rPr>
        <w:t xml:space="preserve"> 13</w:t>
      </w:r>
      <w:r w:rsidR="00112351">
        <w:rPr>
          <w:rFonts w:ascii="Angsana New" w:hAnsi="Angsana New"/>
          <w:sz w:val="30"/>
          <w:szCs w:val="30"/>
        </w:rPr>
        <w:t xml:space="preserve"> </w:t>
      </w:r>
      <w:r w:rsidR="001D0CF3">
        <w:rPr>
          <w:rFonts w:ascii="Angsana New" w:hAnsi="Angsana New" w:hint="cs"/>
          <w:sz w:val="30"/>
          <w:szCs w:val="30"/>
          <w:cs/>
        </w:rPr>
        <w:t>สิงหาคม</w:t>
      </w:r>
      <w:r w:rsidR="00112351">
        <w:rPr>
          <w:rFonts w:ascii="Angsana New" w:hAnsi="Angsana New" w:hint="cs"/>
          <w:sz w:val="30"/>
          <w:szCs w:val="30"/>
          <w:cs/>
        </w:rPr>
        <w:t xml:space="preserve"> </w:t>
      </w:r>
      <w:r w:rsidR="00112351">
        <w:rPr>
          <w:rFonts w:ascii="Angsana New" w:hAnsi="Angsana New"/>
          <w:sz w:val="30"/>
          <w:szCs w:val="30"/>
        </w:rPr>
        <w:t>256</w:t>
      </w:r>
      <w:r w:rsidR="00E73C75">
        <w:rPr>
          <w:rFonts w:ascii="Angsana New" w:hAnsi="Angsana New"/>
          <w:sz w:val="30"/>
          <w:szCs w:val="30"/>
        </w:rPr>
        <w:t>7</w:t>
      </w:r>
    </w:p>
    <w:p w14:paraId="3FBEEA23" w14:textId="77777777" w:rsidR="00A13F31" w:rsidRPr="006A5DCA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90BDF" w14:textId="77777777" w:rsidR="00FC04D5" w:rsidRPr="006A5DCA" w:rsidRDefault="00FC04D5" w:rsidP="0020239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B9249B" w14:textId="77777777" w:rsidR="00FC04D5" w:rsidRPr="006A5DCA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1D8FB7F" w14:textId="0B4F4ACA" w:rsidR="009A63BE" w:rsidRPr="006A5DCA" w:rsidRDefault="00472A4E" w:rsidP="0095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63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6A5DCA">
        <w:rPr>
          <w:rFonts w:asciiTheme="majorBidi" w:hAnsiTheme="majorBidi" w:cstheme="majorBidi"/>
          <w:sz w:val="30"/>
          <w:szCs w:val="30"/>
        </w:rPr>
        <w:t>34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B92036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31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256</w:t>
      </w:r>
      <w:r w:rsidR="001829C9">
        <w:rPr>
          <w:rFonts w:asciiTheme="majorBidi" w:hAnsiTheme="majorBidi" w:cstheme="majorBidi"/>
          <w:sz w:val="30"/>
          <w:szCs w:val="30"/>
        </w:rPr>
        <w:t>6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50D01" w14:textId="77777777" w:rsidR="009A63BE" w:rsidRPr="006A5DCA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0BF59" w14:textId="2329D82F" w:rsidR="009A63BE" w:rsidRDefault="009A63B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CB4D39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B4D39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42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B35CF">
        <w:rPr>
          <w:rFonts w:asciiTheme="majorBidi" w:hAnsiTheme="majorBidi" w:cstheme="majorBidi"/>
          <w:sz w:val="30"/>
          <w:szCs w:val="30"/>
        </w:rPr>
        <w:t>256</w:t>
      </w:r>
      <w:r w:rsidR="001829C9" w:rsidRPr="003B35CF">
        <w:rPr>
          <w:rFonts w:asciiTheme="majorBidi" w:hAnsiTheme="majorBidi" w:cstheme="majorBidi"/>
          <w:sz w:val="30"/>
          <w:szCs w:val="30"/>
        </w:rPr>
        <w:t>6</w:t>
      </w:r>
      <w:r w:rsidRPr="003B35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11EA" w:rsidRPr="003B35CF">
        <w:rPr>
          <w:rFonts w:asciiTheme="majorBidi" w:hAnsiTheme="majorBidi" w:cstheme="majorBidi" w:hint="cs"/>
          <w:sz w:val="30"/>
          <w:szCs w:val="30"/>
          <w:cs/>
        </w:rPr>
        <w:t>ยกเว้นตามที่อธิบายด้านล่างนี้</w:t>
      </w:r>
    </w:p>
    <w:p w14:paraId="66376029" w14:textId="7570FC67" w:rsidR="00A60C2C" w:rsidRDefault="00A60C2C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FF0C2" w14:textId="13AE5CA9" w:rsidR="00A60C2C" w:rsidRPr="00A60C2C" w:rsidRDefault="00A60C2C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C2C">
        <w:rPr>
          <w:rFonts w:asciiTheme="majorBidi" w:hAnsiTheme="majorBidi"/>
          <w:i/>
          <w:iCs/>
          <w:sz w:val="30"/>
          <w:szCs w:val="30"/>
          <w:cs/>
        </w:rPr>
        <w:t>การเปลี่ยนแปลงนโยบายการบัญชี</w:t>
      </w:r>
    </w:p>
    <w:p w14:paraId="7D748166" w14:textId="0ACA678B" w:rsidR="002136CF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F393" w14:textId="180414A9" w:rsidR="00A60C2C" w:rsidRDefault="00A60C2C" w:rsidP="008F2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60C2C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A60C2C">
        <w:rPr>
          <w:rFonts w:asciiTheme="majorBidi" w:hAnsiTheme="majorBidi" w:cstheme="majorBidi"/>
          <w:sz w:val="30"/>
          <w:szCs w:val="30"/>
        </w:rPr>
        <w:t>12</w:t>
      </w:r>
      <w:r w:rsidRPr="00A60C2C">
        <w:rPr>
          <w:rFonts w:asciiTheme="majorBidi" w:hAnsi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A60C2C">
        <w:rPr>
          <w:rFonts w:asciiTheme="majorBidi" w:hAnsiTheme="majorBidi" w:cstheme="majorBidi"/>
          <w:sz w:val="30"/>
          <w:szCs w:val="30"/>
        </w:rPr>
        <w:t>1</w:t>
      </w:r>
      <w:r w:rsidRPr="00A60C2C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A60C2C">
        <w:rPr>
          <w:rFonts w:asciiTheme="majorBidi" w:hAnsiTheme="majorBidi" w:cstheme="majorBidi"/>
          <w:sz w:val="30"/>
          <w:szCs w:val="30"/>
        </w:rPr>
        <w:t>2567</w:t>
      </w:r>
      <w:r w:rsidRPr="00A60C2C">
        <w:rPr>
          <w:rFonts w:asciiTheme="majorBidi" w:hAnsi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3672754C" w14:textId="35820846" w:rsidR="00A60C2C" w:rsidRPr="00FC648E" w:rsidRDefault="00A60C2C" w:rsidP="00A6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C648E">
        <w:rPr>
          <w:rFonts w:asciiTheme="majorBidi" w:hAnsiTheme="majorBidi"/>
          <w:spacing w:val="-4"/>
          <w:sz w:val="30"/>
          <w:szCs w:val="30"/>
          <w:cs/>
        </w:rPr>
        <w:lastRenderedPageBreak/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</w:t>
      </w:r>
      <w:r w:rsidR="0099044B">
        <w:rPr>
          <w:rFonts w:asciiTheme="majorBidi" w:hAnsiTheme="majorBidi"/>
          <w:spacing w:val="-4"/>
          <w:sz w:val="30"/>
          <w:szCs w:val="30"/>
        </w:rPr>
        <w:br/>
      </w:r>
      <w:r w:rsidRPr="00FC648E">
        <w:rPr>
          <w:rFonts w:asciiTheme="majorBidi" w:hAnsiTheme="majorBidi"/>
          <w:spacing w:val="-4"/>
          <w:sz w:val="30"/>
          <w:szCs w:val="30"/>
          <w:cs/>
        </w:rPr>
        <w:t xml:space="preserve">การบัญชี ฉบับที่ </w:t>
      </w:r>
      <w:r w:rsidRPr="00FC648E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FC648E">
        <w:rPr>
          <w:rFonts w:asciiTheme="majorBidi" w:hAnsiTheme="majorBidi"/>
          <w:spacing w:val="-4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FC648E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C648E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Pr="00FC648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C64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1B3E8611" w14:textId="77777777" w:rsidR="00A60C2C" w:rsidRPr="006A5DCA" w:rsidRDefault="00A60C2C" w:rsidP="00A6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6E74B" w14:textId="77777777" w:rsidR="00FC04D5" w:rsidRPr="006A5DCA" w:rsidRDefault="00095950" w:rsidP="002136C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6A5DC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24218F" w14:textId="77777777" w:rsidR="00E631C3" w:rsidRPr="006A5DCA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2"/>
          <w:szCs w:val="22"/>
        </w:rPr>
      </w:pPr>
    </w:p>
    <w:p w14:paraId="2106A086" w14:textId="0BAFA7E4" w:rsidR="009601EC" w:rsidRPr="00CD5D8C" w:rsidRDefault="002136CF" w:rsidP="00B63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</w:t>
      </w:r>
      <w:r w:rsidR="00D83878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7818AA">
        <w:rPr>
          <w:rFonts w:asciiTheme="majorBidi" w:hAnsiTheme="majorBidi" w:cstheme="majorBidi"/>
          <w:sz w:val="30"/>
          <w:szCs w:val="30"/>
        </w:rPr>
        <w:t>4</w:t>
      </w:r>
      <w:r w:rsidR="006B3567">
        <w:rPr>
          <w:rFonts w:asciiTheme="majorBidi" w:hAnsiTheme="majorBidi" w:cstheme="majorBidi" w:hint="cs"/>
          <w:sz w:val="30"/>
          <w:szCs w:val="30"/>
          <w:cs/>
        </w:rPr>
        <w:t xml:space="preserve"> ความสัมพันธ์ที่มีกับ</w:t>
      </w: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6B3567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</w:t>
      </w:r>
      <w:r w:rsidR="00D83878">
        <w:rPr>
          <w:rFonts w:asciiTheme="majorBidi" w:hAnsiTheme="majorBidi" w:cstheme="majorBidi"/>
          <w:sz w:val="30"/>
          <w:szCs w:val="30"/>
        </w:rPr>
        <w:br/>
      </w:r>
      <w:r w:rsidR="006B3567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ในระหว่างงวด</w:t>
      </w:r>
      <w:r w:rsidR="001D0CF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6B3567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B3567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1D0CF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1D0CF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มิถุนายน </w:t>
      </w:r>
      <w:r w:rsidR="006B3567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87A43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</w:p>
    <w:p w14:paraId="01A1BBA7" w14:textId="3C1CC07E" w:rsidR="00112351" w:rsidRPr="009B7E86" w:rsidRDefault="00112351" w:rsidP="009B7E86">
      <w:pPr>
        <w:rPr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112351" w:rsidRPr="008A3FF3" w14:paraId="2D0942C7" w14:textId="77777777" w:rsidTr="007102B3">
        <w:trPr>
          <w:tblHeader/>
        </w:trPr>
        <w:tc>
          <w:tcPr>
            <w:tcW w:w="4230" w:type="dxa"/>
          </w:tcPr>
          <w:p w14:paraId="34A8A027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4414D1A2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DBB148B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D10152D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2351" w:rsidRPr="008A3FF3" w14:paraId="232AD556" w14:textId="77777777" w:rsidTr="007102B3">
        <w:trPr>
          <w:tblHeader/>
        </w:trPr>
        <w:tc>
          <w:tcPr>
            <w:tcW w:w="4230" w:type="dxa"/>
          </w:tcPr>
          <w:p w14:paraId="5753A78E" w14:textId="03F37A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D0CF3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D0CF3" w:rsidRPr="001D0C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1D0CF3" w:rsidRPr="001D0CF3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3F4FD591" w14:textId="5D466A02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C0F37D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9FE1E" w14:textId="76B40BD1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A69A8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39194" w14:textId="64517F75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2748E6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8771EF" w14:textId="2B7A2416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112351" w:rsidRPr="008A3FF3" w14:paraId="46F01C1B" w14:textId="77777777" w:rsidTr="007102B3">
        <w:trPr>
          <w:tblHeader/>
        </w:trPr>
        <w:tc>
          <w:tcPr>
            <w:tcW w:w="4230" w:type="dxa"/>
          </w:tcPr>
          <w:p w14:paraId="3D47134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ABBEFEC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8A3FF3" w14:paraId="3F8725FF" w14:textId="77777777" w:rsidTr="007102B3">
        <w:tc>
          <w:tcPr>
            <w:tcW w:w="4230" w:type="dxa"/>
          </w:tcPr>
          <w:p w14:paraId="04731CD1" w14:textId="77777777" w:rsidR="00112351" w:rsidRPr="008A3FF3" w:rsidRDefault="00112351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F252BB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A97E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2F20F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CDB3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224BE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87879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29691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F422B" w:rsidRPr="008A3FF3" w14:paraId="65B316D1" w14:textId="77777777" w:rsidTr="007102B3">
        <w:tc>
          <w:tcPr>
            <w:tcW w:w="4230" w:type="dxa"/>
          </w:tcPr>
          <w:p w14:paraId="3EC98200" w14:textId="77777777" w:rsidR="000F422B" w:rsidRPr="008A3FF3" w:rsidRDefault="000F422B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538D1616" w14:textId="1BEF01ED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52CE5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84468" w14:textId="7D58FACC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4FCE3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3F4B" w14:textId="27E6588B" w:rsidR="000F422B" w:rsidRPr="00F74FC7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1,319,734</w:t>
            </w:r>
          </w:p>
        </w:tc>
        <w:tc>
          <w:tcPr>
            <w:tcW w:w="270" w:type="dxa"/>
          </w:tcPr>
          <w:p w14:paraId="60A70E3E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A386B" w14:textId="1E75A4A3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,049,036</w:t>
            </w:r>
          </w:p>
        </w:tc>
      </w:tr>
      <w:tr w:rsidR="000F422B" w:rsidRPr="008A3FF3" w14:paraId="3D8F57B1" w14:textId="77777777" w:rsidTr="007102B3">
        <w:tc>
          <w:tcPr>
            <w:tcW w:w="4230" w:type="dxa"/>
          </w:tcPr>
          <w:p w14:paraId="227F47BD" w14:textId="77777777" w:rsidR="000F422B" w:rsidRPr="008A3FF3" w:rsidRDefault="000F422B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07EFE226" w14:textId="3B299F2D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38008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37D8A" w14:textId="599A69EE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3C750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21A08" w14:textId="4ADFA570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68,326</w:t>
            </w:r>
          </w:p>
        </w:tc>
        <w:tc>
          <w:tcPr>
            <w:tcW w:w="270" w:type="dxa"/>
          </w:tcPr>
          <w:p w14:paraId="0F6D9A2C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047CC" w14:textId="2239C268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51,714</w:t>
            </w:r>
          </w:p>
        </w:tc>
      </w:tr>
      <w:tr w:rsidR="000F422B" w:rsidRPr="008A3FF3" w14:paraId="2CDDCD49" w14:textId="77777777" w:rsidTr="007102B3">
        <w:tc>
          <w:tcPr>
            <w:tcW w:w="4230" w:type="dxa"/>
          </w:tcPr>
          <w:p w14:paraId="3F24016F" w14:textId="4DF0E5FE" w:rsidR="000F422B" w:rsidRPr="008A3FF3" w:rsidRDefault="000F422B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357DAE2" w14:textId="46CC5AC6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50EF5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B9455" w14:textId="13DEB930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67E16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D98C" w14:textId="00DA8478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2,719</w:t>
            </w:r>
          </w:p>
        </w:tc>
        <w:tc>
          <w:tcPr>
            <w:tcW w:w="270" w:type="dxa"/>
          </w:tcPr>
          <w:p w14:paraId="1EE9BB9C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F0ACB" w14:textId="1CE3C44F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1,718</w:t>
            </w:r>
          </w:p>
        </w:tc>
      </w:tr>
      <w:tr w:rsidR="000F422B" w:rsidRPr="008A3FF3" w14:paraId="441C380F" w14:textId="77777777" w:rsidTr="007102B3">
        <w:tc>
          <w:tcPr>
            <w:tcW w:w="4230" w:type="dxa"/>
          </w:tcPr>
          <w:p w14:paraId="11CE7608" w14:textId="6C5BAE1C" w:rsidR="000F422B" w:rsidRPr="008A3FF3" w:rsidRDefault="000F422B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D0CF3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892BEEA" w14:textId="28C342C9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2DEB6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16E5CE" w14:textId="6273253A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7AC2B7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8CA6C4" w14:textId="5A18ADB5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199,986</w:t>
            </w:r>
          </w:p>
        </w:tc>
        <w:tc>
          <w:tcPr>
            <w:tcW w:w="270" w:type="dxa"/>
          </w:tcPr>
          <w:p w14:paraId="3CE6A790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B70A8A" w14:textId="68EECAD6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449,968</w:t>
            </w:r>
          </w:p>
        </w:tc>
      </w:tr>
      <w:tr w:rsidR="000F422B" w:rsidRPr="008A3FF3" w14:paraId="1F82FD87" w14:textId="77777777" w:rsidTr="007102B3">
        <w:tc>
          <w:tcPr>
            <w:tcW w:w="4230" w:type="dxa"/>
          </w:tcPr>
          <w:p w14:paraId="506A0A18" w14:textId="4C69C1F2" w:rsidR="000F422B" w:rsidRDefault="000F422B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F121FE0" w14:textId="65E5DF3A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D9018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DB9A4" w14:textId="76680426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7A902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BA929" w14:textId="7FCCE8D8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B57844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39189" w14:textId="2BE8602A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F422B" w:rsidRPr="008A3FF3" w14:paraId="421C0AD0" w14:textId="77777777" w:rsidTr="007102B3">
        <w:tc>
          <w:tcPr>
            <w:tcW w:w="4230" w:type="dxa"/>
          </w:tcPr>
          <w:p w14:paraId="7F44E5D4" w14:textId="78CBEA2C" w:rsidR="000F422B" w:rsidRPr="008A3FF3" w:rsidRDefault="000F422B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1131E24A" w14:textId="3EB1957A" w:rsidR="000F422B" w:rsidRPr="008A3FF3" w:rsidRDefault="000F422B" w:rsidP="0071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2F67E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70FCB" w14:textId="0F741D18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5DEA6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B628C" w14:textId="730DA7F1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52,789</w:t>
            </w:r>
          </w:p>
        </w:tc>
        <w:tc>
          <w:tcPr>
            <w:tcW w:w="270" w:type="dxa"/>
          </w:tcPr>
          <w:p w14:paraId="57E038F9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6976D" w14:textId="0CBDFEBB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39,048</w:t>
            </w:r>
          </w:p>
        </w:tc>
      </w:tr>
      <w:tr w:rsidR="000F422B" w:rsidRPr="008A3FF3" w14:paraId="061FCB9D" w14:textId="77777777" w:rsidTr="007102B3">
        <w:tc>
          <w:tcPr>
            <w:tcW w:w="4230" w:type="dxa"/>
          </w:tcPr>
          <w:p w14:paraId="48D79BB6" w14:textId="6D69BC83" w:rsidR="000F422B" w:rsidRPr="008A3FF3" w:rsidRDefault="000F422B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990" w:type="dxa"/>
          </w:tcPr>
          <w:p w14:paraId="127D8045" w14:textId="3DC04841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E80CC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018FC" w14:textId="748CDBC9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B2D3A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2CDF4" w14:textId="6DF0C3F5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4,450</w:t>
            </w:r>
          </w:p>
        </w:tc>
        <w:tc>
          <w:tcPr>
            <w:tcW w:w="270" w:type="dxa"/>
          </w:tcPr>
          <w:p w14:paraId="0CC3F936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C51ED" w14:textId="6FE20CBE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2,473</w:t>
            </w:r>
          </w:p>
        </w:tc>
      </w:tr>
      <w:tr w:rsidR="000F422B" w:rsidRPr="008A3FF3" w14:paraId="2E796C59" w14:textId="77777777" w:rsidTr="007102B3">
        <w:trPr>
          <w:trHeight w:hRule="exact" w:val="288"/>
        </w:trPr>
        <w:tc>
          <w:tcPr>
            <w:tcW w:w="4230" w:type="dxa"/>
          </w:tcPr>
          <w:p w14:paraId="0CD309B3" w14:textId="5EBA809B" w:rsidR="000F422B" w:rsidRPr="008A3FF3" w:rsidRDefault="000F422B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27CC55" w14:textId="1909486E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6841C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71EF4" w14:textId="33E491D4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B6F5A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B9B27" w14:textId="05140814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BD746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E6370" w14:textId="62BB427D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F422B" w:rsidRPr="008A3FF3" w14:paraId="73DE5376" w14:textId="77777777" w:rsidTr="007102B3">
        <w:tc>
          <w:tcPr>
            <w:tcW w:w="4230" w:type="dxa"/>
          </w:tcPr>
          <w:p w14:paraId="033E4FB4" w14:textId="44F29265" w:rsidR="000F422B" w:rsidRPr="008A3FF3" w:rsidRDefault="000F422B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8846DCF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54144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5BED6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6ECF0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C7AD2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4096A5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DFEEF0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0F422B" w:rsidRPr="008A3FF3" w14:paraId="43F60A1D" w14:textId="77777777" w:rsidTr="007102B3">
        <w:tc>
          <w:tcPr>
            <w:tcW w:w="4230" w:type="dxa"/>
          </w:tcPr>
          <w:p w14:paraId="3334D3BF" w14:textId="4456A588" w:rsidR="000F422B" w:rsidRPr="00800994" w:rsidRDefault="000F422B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0CAC2639" w14:textId="3F8F425E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31865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BC3AC" w14:textId="5CC2FDCB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E3CF4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54192" w14:textId="6EC027C7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158DA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82BB" w14:textId="0E36FE22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F422B" w:rsidRPr="008A3FF3" w14:paraId="048CCDE8" w14:textId="77777777" w:rsidTr="007102B3">
        <w:tc>
          <w:tcPr>
            <w:tcW w:w="4230" w:type="dxa"/>
          </w:tcPr>
          <w:p w14:paraId="50EECDA1" w14:textId="50F29585" w:rsidR="000F422B" w:rsidRPr="008A3FF3" w:rsidRDefault="000F422B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 xml:space="preserve">    </w:t>
            </w: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453842F" w14:textId="551F0548" w:rsidR="000F422B" w:rsidRPr="00891C66" w:rsidRDefault="000F422B" w:rsidP="0071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161,904</w:t>
            </w:r>
          </w:p>
        </w:tc>
        <w:tc>
          <w:tcPr>
            <w:tcW w:w="270" w:type="dxa"/>
          </w:tcPr>
          <w:p w14:paraId="4302F217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E2F4D" w14:textId="151F1C95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141,655</w:t>
            </w:r>
          </w:p>
        </w:tc>
        <w:tc>
          <w:tcPr>
            <w:tcW w:w="270" w:type="dxa"/>
          </w:tcPr>
          <w:p w14:paraId="323979BC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FF630" w14:textId="14A0C4C6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77,024</w:t>
            </w:r>
          </w:p>
        </w:tc>
        <w:tc>
          <w:tcPr>
            <w:tcW w:w="270" w:type="dxa"/>
          </w:tcPr>
          <w:p w14:paraId="339487EC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F4592" w14:textId="42B9B15A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71,458</w:t>
            </w:r>
          </w:p>
        </w:tc>
      </w:tr>
      <w:tr w:rsidR="000F422B" w:rsidRPr="008A3FF3" w14:paraId="54EB4D48" w14:textId="77777777" w:rsidTr="007102B3">
        <w:tc>
          <w:tcPr>
            <w:tcW w:w="4230" w:type="dxa"/>
          </w:tcPr>
          <w:p w14:paraId="28C3E4EC" w14:textId="1E866659" w:rsidR="000F422B" w:rsidRDefault="000F422B" w:rsidP="001D0CF3">
            <w:pPr>
              <w:tabs>
                <w:tab w:val="clear" w:pos="227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7E31E894" w14:textId="221A773F" w:rsidR="000F422B" w:rsidRPr="008A3FF3" w:rsidRDefault="000F422B" w:rsidP="0071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5BB47478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4FF6E" w14:textId="65984F07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70" w:type="dxa"/>
          </w:tcPr>
          <w:p w14:paraId="5027DEA6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56F48" w14:textId="76A9ADA1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13DAE2FE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2E8D7" w14:textId="68D592D3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</w:tr>
      <w:tr w:rsidR="000F422B" w:rsidRPr="008A3FF3" w14:paraId="6B3D0A7F" w14:textId="77777777" w:rsidTr="007102B3">
        <w:trPr>
          <w:trHeight w:hRule="exact" w:val="288"/>
        </w:trPr>
        <w:tc>
          <w:tcPr>
            <w:tcW w:w="4230" w:type="dxa"/>
          </w:tcPr>
          <w:p w14:paraId="6200A071" w14:textId="49665D04" w:rsidR="000F422B" w:rsidRPr="008A3FF3" w:rsidRDefault="000F422B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7EE5C" w14:textId="075C303F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01B10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BAEDE9" w14:textId="770B2DE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45C6DC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A96C7" w14:textId="00DD345E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A71441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0D1C9" w14:textId="02ECF3C1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0F422B" w:rsidRPr="000A0940" w14:paraId="4F7EF84F" w14:textId="77777777" w:rsidTr="007102B3">
        <w:tc>
          <w:tcPr>
            <w:tcW w:w="4230" w:type="dxa"/>
          </w:tcPr>
          <w:p w14:paraId="1FC89B5B" w14:textId="574FD7E7" w:rsidR="000F422B" w:rsidRPr="000A0940" w:rsidRDefault="000F422B" w:rsidP="001D0CF3">
            <w:pPr>
              <w:spacing w:line="240" w:lineRule="auto"/>
              <w:rPr>
                <w:rFonts w:ascii="Angsana New" w:eastAsia="MS Mincho" w:hAnsi="Angsana New"/>
                <w:sz w:val="16"/>
                <w:szCs w:val="16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DFCB737" w14:textId="77777777" w:rsidR="000F422B" w:rsidRPr="000A0940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0DABEC" w14:textId="77777777" w:rsidR="000F422B" w:rsidRPr="000A0940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E8948CA" w14:textId="77777777" w:rsidR="000F422B" w:rsidRPr="000A0940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BA2EDF" w14:textId="77777777" w:rsidR="000F422B" w:rsidRPr="000A0940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8A4F169" w14:textId="77777777" w:rsidR="000F422B" w:rsidRPr="000A0940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CE1F29" w14:textId="77777777" w:rsidR="000F422B" w:rsidRPr="000A0940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08E55D0" w14:textId="77777777" w:rsidR="000F422B" w:rsidRPr="000A0940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0F422B" w:rsidRPr="008A3FF3" w14:paraId="66559CAF" w14:textId="77777777" w:rsidTr="007102B3">
        <w:tc>
          <w:tcPr>
            <w:tcW w:w="4230" w:type="dxa"/>
          </w:tcPr>
          <w:p w14:paraId="5508D02E" w14:textId="4BF0E4C7" w:rsidR="000F422B" w:rsidRPr="008A3FF3" w:rsidRDefault="000F422B" w:rsidP="001D0CF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4E275A9D" w14:textId="6C5D686D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3,835</w:t>
            </w:r>
          </w:p>
        </w:tc>
        <w:tc>
          <w:tcPr>
            <w:tcW w:w="270" w:type="dxa"/>
          </w:tcPr>
          <w:p w14:paraId="56CC1412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EAFA" w14:textId="26D0E636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  <w:tc>
          <w:tcPr>
            <w:tcW w:w="270" w:type="dxa"/>
          </w:tcPr>
          <w:p w14:paraId="7F855CFF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D9D4C" w14:textId="03B4039B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2,414</w:t>
            </w:r>
          </w:p>
        </w:tc>
        <w:tc>
          <w:tcPr>
            <w:tcW w:w="270" w:type="dxa"/>
          </w:tcPr>
          <w:p w14:paraId="4E982D6C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366A5" w14:textId="42394B70" w:rsidR="000F422B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</w:tr>
      <w:tr w:rsidR="000F422B" w:rsidRPr="008A3FF3" w14:paraId="20D736D0" w14:textId="77777777" w:rsidTr="007102B3">
        <w:tc>
          <w:tcPr>
            <w:tcW w:w="4230" w:type="dxa"/>
          </w:tcPr>
          <w:p w14:paraId="7D68D01E" w14:textId="71C3F2C1" w:rsidR="000F422B" w:rsidRPr="008A3FF3" w:rsidRDefault="000F422B" w:rsidP="001D0CF3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9051A57" w14:textId="567C14CF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1,038</w:t>
            </w:r>
          </w:p>
        </w:tc>
        <w:tc>
          <w:tcPr>
            <w:tcW w:w="270" w:type="dxa"/>
          </w:tcPr>
          <w:p w14:paraId="13D056CC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E85C2" w14:textId="371C68C1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E7E3F69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39A79" w14:textId="2BFAF1E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A1390" w14:textId="77777777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D3BAD" w14:textId="2B0FD889" w:rsidR="000F422B" w:rsidRPr="008A3FF3" w:rsidRDefault="000F422B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C69E2A9" w14:textId="31F5EE87" w:rsidR="00EF47F2" w:rsidRDefault="00EF4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4AB8147" w14:textId="77777777" w:rsidR="007102B3" w:rsidRDefault="00710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DF0F60" w14:textId="1CF596EB" w:rsidR="00E7347E" w:rsidRPr="006A5DCA" w:rsidRDefault="00E7347E" w:rsidP="00710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D0CF3">
        <w:rPr>
          <w:rFonts w:asciiTheme="majorBidi" w:hAnsiTheme="majorBidi" w:cstheme="majorBidi"/>
          <w:sz w:val="30"/>
          <w:szCs w:val="30"/>
        </w:rPr>
        <w:t xml:space="preserve">30 </w:t>
      </w:r>
      <w:r w:rsidR="001D0CF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D0CF3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CD5D8C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CD5D8C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09EB1F" w14:textId="3E380497" w:rsidR="00A07525" w:rsidRPr="00CE145B" w:rsidRDefault="00A07525" w:rsidP="00AC5CED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2"/>
      </w:tblGrid>
      <w:tr w:rsidR="00F04897" w:rsidRPr="006A5DCA" w14:paraId="45F48E51" w14:textId="77777777" w:rsidTr="007102B3">
        <w:trPr>
          <w:tblHeader/>
        </w:trPr>
        <w:tc>
          <w:tcPr>
            <w:tcW w:w="4230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12351" w:rsidRPr="006A5DCA" w14:paraId="1091AD43" w14:textId="77777777" w:rsidTr="007102B3">
        <w:trPr>
          <w:tblHeader/>
        </w:trPr>
        <w:tc>
          <w:tcPr>
            <w:tcW w:w="4230" w:type="dxa"/>
          </w:tcPr>
          <w:p w14:paraId="0EB07626" w14:textId="77777777" w:rsidR="00112351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16C7EBDF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28FE2642" w14:textId="735B1324" w:rsidR="00112351" w:rsidRPr="006A5DCA" w:rsidRDefault="001D0CF3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90E7B0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E1156" w14:textId="34E87A38" w:rsidR="00112351" w:rsidRPr="006A5DCA" w:rsidRDefault="001D0CF3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D5BF88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B3B2A7F" w14:textId="77777777" w:rsidR="003C1097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C5AC058" w14:textId="36F5B55B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61859DD4" w14:textId="77777777" w:rsidTr="007102B3">
        <w:trPr>
          <w:tblHeader/>
        </w:trPr>
        <w:tc>
          <w:tcPr>
            <w:tcW w:w="4230" w:type="dxa"/>
          </w:tcPr>
          <w:p w14:paraId="52048D6B" w14:textId="088CA5F9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90" w:type="dxa"/>
          </w:tcPr>
          <w:p w14:paraId="13B23377" w14:textId="16F8FF9A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6D1DC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65EADD16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CF466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7DD46DA5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EE1DD7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FB8E0F" w14:textId="0637F216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2351" w:rsidRPr="006A5DCA" w14:paraId="204478CE" w14:textId="77777777" w:rsidTr="007102B3">
        <w:trPr>
          <w:trHeight w:val="281"/>
          <w:tblHeader/>
        </w:trPr>
        <w:tc>
          <w:tcPr>
            <w:tcW w:w="4230" w:type="dxa"/>
          </w:tcPr>
          <w:p w14:paraId="5E04B9B0" w14:textId="77777777" w:rsidR="00112351" w:rsidRPr="006A5DCA" w:rsidRDefault="00112351" w:rsidP="00112351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42" w:type="dxa"/>
            <w:gridSpan w:val="7"/>
          </w:tcPr>
          <w:p w14:paraId="76546F73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6A5DCA" w14:paraId="00E826A0" w14:textId="77777777" w:rsidTr="007102B3">
        <w:tc>
          <w:tcPr>
            <w:tcW w:w="4230" w:type="dxa"/>
          </w:tcPr>
          <w:p w14:paraId="7DDB2B35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C158F2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C81F6DB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22B" w:rsidRPr="006A5DCA" w14:paraId="3F24B465" w14:textId="77777777" w:rsidTr="007102B3">
        <w:tc>
          <w:tcPr>
            <w:tcW w:w="4230" w:type="dxa"/>
          </w:tcPr>
          <w:p w14:paraId="651E6D4A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538D51" w14:textId="421A8AEB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67B7B7CA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6C738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6887B971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1,364,021</w:t>
            </w:r>
          </w:p>
        </w:tc>
        <w:tc>
          <w:tcPr>
            <w:tcW w:w="270" w:type="dxa"/>
          </w:tcPr>
          <w:p w14:paraId="60E1943D" w14:textId="285E65B8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00CF7C" w14:textId="5DA68A64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1,351,814</w:t>
            </w:r>
          </w:p>
        </w:tc>
      </w:tr>
      <w:tr w:rsidR="000F422B" w:rsidRPr="006A5DCA" w14:paraId="071F74CD" w14:textId="77777777" w:rsidTr="007102B3">
        <w:tc>
          <w:tcPr>
            <w:tcW w:w="4230" w:type="dxa"/>
          </w:tcPr>
          <w:p w14:paraId="4F739045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7297D6" w14:textId="0F50384F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7F05FC96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EDE2D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39E20CE0" w:rsidR="000F422B" w:rsidRPr="00050AA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1,364,021</w:t>
            </w:r>
          </w:p>
        </w:tc>
        <w:tc>
          <w:tcPr>
            <w:tcW w:w="270" w:type="dxa"/>
          </w:tcPr>
          <w:p w14:paraId="20F3A53C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E16AE09" w14:textId="5917FD1C" w:rsidR="000F422B" w:rsidRPr="00F765E2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1,351,814</w:t>
            </w:r>
          </w:p>
        </w:tc>
      </w:tr>
      <w:tr w:rsidR="000F422B" w:rsidRPr="006A5DCA" w14:paraId="47EF0915" w14:textId="77777777" w:rsidTr="007102B3">
        <w:tc>
          <w:tcPr>
            <w:tcW w:w="4230" w:type="dxa"/>
          </w:tcPr>
          <w:p w14:paraId="5CD094AB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E446CD" w14:textId="138CE77F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12E743FE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3014CBA3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2664197" w14:textId="762AB05A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422B" w:rsidRPr="006A5DCA" w14:paraId="280E18CB" w14:textId="77777777" w:rsidTr="007102B3">
        <w:trPr>
          <w:trHeight w:val="380"/>
        </w:trPr>
        <w:tc>
          <w:tcPr>
            <w:tcW w:w="4230" w:type="dxa"/>
          </w:tcPr>
          <w:p w14:paraId="383C528E" w14:textId="7EEEBB9C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1F99C0D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4D281BF3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585E9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199C6008" w:rsidR="000F422B" w:rsidRPr="00050AAA" w:rsidRDefault="00CD2E49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1,364,021</w:t>
            </w:r>
          </w:p>
        </w:tc>
        <w:tc>
          <w:tcPr>
            <w:tcW w:w="270" w:type="dxa"/>
          </w:tcPr>
          <w:p w14:paraId="3A38A535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5EBC5F7C" w:rsidR="000F422B" w:rsidRPr="00F765E2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1,351,814</w:t>
            </w:r>
          </w:p>
        </w:tc>
      </w:tr>
      <w:tr w:rsidR="000F422B" w:rsidRPr="006A5DCA" w14:paraId="4FD0F77F" w14:textId="77777777" w:rsidTr="007102B3">
        <w:trPr>
          <w:trHeight w:hRule="exact" w:val="212"/>
        </w:trPr>
        <w:tc>
          <w:tcPr>
            <w:tcW w:w="4230" w:type="dxa"/>
          </w:tcPr>
          <w:p w14:paraId="2C4C9583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108308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8579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305C4E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20502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7146B" w14:textId="77777777" w:rsidR="000F422B" w:rsidRPr="00050AA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6F58F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6373AA0" w14:textId="77777777" w:rsidR="000F422B" w:rsidRPr="00F765E2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22B" w:rsidRPr="006A5DCA" w14:paraId="27C7C465" w14:textId="77777777" w:rsidTr="007102B3">
        <w:tc>
          <w:tcPr>
            <w:tcW w:w="4230" w:type="dxa"/>
          </w:tcPr>
          <w:p w14:paraId="673F8DAE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0C2B479F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51E4E9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22B" w:rsidRPr="006A5DCA" w14:paraId="50F05D9C" w14:textId="77777777" w:rsidTr="007102B3">
        <w:tc>
          <w:tcPr>
            <w:tcW w:w="4230" w:type="dxa"/>
          </w:tcPr>
          <w:p w14:paraId="35C61302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AD41609" w14:textId="0C7BF99C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5E29977D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30D8326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108,357</w:t>
            </w:r>
          </w:p>
        </w:tc>
        <w:tc>
          <w:tcPr>
            <w:tcW w:w="270" w:type="dxa"/>
          </w:tcPr>
          <w:p w14:paraId="1C5488AC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0BFCDB" w14:textId="24A5A4CA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57,156</w:t>
            </w:r>
          </w:p>
        </w:tc>
      </w:tr>
      <w:tr w:rsidR="000F422B" w:rsidRPr="006A5DCA" w14:paraId="006E31BE" w14:textId="77777777" w:rsidTr="007102B3">
        <w:tc>
          <w:tcPr>
            <w:tcW w:w="4230" w:type="dxa"/>
          </w:tcPr>
          <w:p w14:paraId="304413D9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BA2E12" w14:textId="0B2393A4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6,066</w:t>
            </w:r>
          </w:p>
        </w:tc>
        <w:tc>
          <w:tcPr>
            <w:tcW w:w="270" w:type="dxa"/>
          </w:tcPr>
          <w:p w14:paraId="078631E6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7CA56F59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041C4818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711275CD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270" w:type="dxa"/>
          </w:tcPr>
          <w:p w14:paraId="2C0C71B6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4732563" w14:textId="01AF9F4C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0F422B" w:rsidRPr="006A5DCA" w14:paraId="6AD26A9A" w14:textId="77777777" w:rsidTr="007102B3">
        <w:tc>
          <w:tcPr>
            <w:tcW w:w="4230" w:type="dxa"/>
          </w:tcPr>
          <w:p w14:paraId="1E76F35C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62BFC7" w14:textId="6EE3B65E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6,066</w:t>
            </w:r>
          </w:p>
        </w:tc>
        <w:tc>
          <w:tcPr>
            <w:tcW w:w="270" w:type="dxa"/>
          </w:tcPr>
          <w:p w14:paraId="6B6412D7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71AD9A79" w:rsidR="000F422B" w:rsidRPr="007818A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4D8D723E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6C3E3840" w:rsidR="000F422B" w:rsidRPr="00050AA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112,802</w:t>
            </w:r>
          </w:p>
        </w:tc>
        <w:tc>
          <w:tcPr>
            <w:tcW w:w="270" w:type="dxa"/>
          </w:tcPr>
          <w:p w14:paraId="1AAAD7FA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2C5555" w14:textId="497EC5C8" w:rsidR="000F422B" w:rsidRPr="00F765E2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58,966</w:t>
            </w:r>
          </w:p>
        </w:tc>
      </w:tr>
      <w:tr w:rsidR="000F422B" w:rsidRPr="006A5DCA" w14:paraId="6AF55922" w14:textId="77777777" w:rsidTr="007102B3">
        <w:tc>
          <w:tcPr>
            <w:tcW w:w="4230" w:type="dxa"/>
          </w:tcPr>
          <w:p w14:paraId="25509626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9D018E" w14:textId="09A37EF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2C0BF896" w:rsidR="000F422B" w:rsidRPr="007818A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77636FFE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(44,408)</w:t>
            </w:r>
          </w:p>
        </w:tc>
        <w:tc>
          <w:tcPr>
            <w:tcW w:w="270" w:type="dxa"/>
          </w:tcPr>
          <w:p w14:paraId="5CD4D4F0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BF9D88C" w14:textId="1F7652B7" w:rsidR="000F422B" w:rsidRPr="00F765E2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(41,225)</w:t>
            </w:r>
          </w:p>
        </w:tc>
      </w:tr>
      <w:tr w:rsidR="000F422B" w:rsidRPr="006A5DCA" w14:paraId="5E5339B7" w14:textId="77777777" w:rsidTr="007102B3">
        <w:trPr>
          <w:trHeight w:hRule="exact" w:val="380"/>
        </w:trPr>
        <w:tc>
          <w:tcPr>
            <w:tcW w:w="4230" w:type="dxa"/>
          </w:tcPr>
          <w:p w14:paraId="61696B4E" w14:textId="067BB168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39554A48" w:rsidR="000F422B" w:rsidRPr="00DF4B83" w:rsidRDefault="00CD2E49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6,066</w:t>
            </w:r>
          </w:p>
        </w:tc>
        <w:tc>
          <w:tcPr>
            <w:tcW w:w="270" w:type="dxa"/>
          </w:tcPr>
          <w:p w14:paraId="3E31DE84" w14:textId="77777777" w:rsidR="000F422B" w:rsidRPr="00DF4B83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624C6A3B" w:rsidR="000F422B" w:rsidRPr="00DF4B83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17ADF4C3" w14:textId="77777777" w:rsidR="000F422B" w:rsidRPr="00DF4B83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44B6CDA0" w:rsidR="000F422B" w:rsidRPr="00050AAA" w:rsidRDefault="00CD2E49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0F42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0F42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DFD963" w14:textId="77777777" w:rsidR="000F422B" w:rsidRPr="00DF4B83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195004C9" w:rsidR="000F422B" w:rsidRPr="00F765E2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17,741</w:t>
            </w:r>
          </w:p>
        </w:tc>
      </w:tr>
      <w:tr w:rsidR="000F422B" w:rsidRPr="006A5DCA" w14:paraId="6B0C4F56" w14:textId="77777777" w:rsidTr="007102B3">
        <w:tc>
          <w:tcPr>
            <w:tcW w:w="4230" w:type="dxa"/>
          </w:tcPr>
          <w:p w14:paraId="0D55A62F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D504C2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45C58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77BF4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0D58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BAA4E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15B29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F31228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22B" w:rsidRPr="006A5DCA" w14:paraId="6DC9E499" w14:textId="77777777" w:rsidTr="007102B3">
        <w:tc>
          <w:tcPr>
            <w:tcW w:w="4230" w:type="dxa"/>
          </w:tcPr>
          <w:p w14:paraId="3E9146CE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90" w:type="dxa"/>
          </w:tcPr>
          <w:p w14:paraId="66563356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3D393E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22B" w:rsidRPr="006A5DCA" w14:paraId="23ECF8A6" w14:textId="77777777" w:rsidTr="007102B3">
        <w:tc>
          <w:tcPr>
            <w:tcW w:w="4230" w:type="dxa"/>
          </w:tcPr>
          <w:p w14:paraId="7553C30E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96EEB7F" w14:textId="2572C343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27CA1A5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380E4DF4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300,666</w:t>
            </w:r>
          </w:p>
        </w:tc>
        <w:tc>
          <w:tcPr>
            <w:tcW w:w="270" w:type="dxa"/>
          </w:tcPr>
          <w:p w14:paraId="3AE5BED1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D62242" w14:textId="5735BFFA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284,522</w:t>
            </w:r>
          </w:p>
        </w:tc>
      </w:tr>
      <w:tr w:rsidR="000F422B" w:rsidRPr="006A5DCA" w14:paraId="2595C7F5" w14:textId="77777777" w:rsidTr="007102B3">
        <w:tc>
          <w:tcPr>
            <w:tcW w:w="4230" w:type="dxa"/>
          </w:tcPr>
          <w:p w14:paraId="550BB465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47A75" w14:textId="3EB9B329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0F614F74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6C5DE780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(277,52</w:t>
            </w:r>
            <w:r w:rsidR="00CD2E4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C3A08A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1F2AAF9" w14:textId="4412B9A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(263,464)</w:t>
            </w:r>
          </w:p>
        </w:tc>
      </w:tr>
      <w:tr w:rsidR="000F422B" w:rsidRPr="006A5DCA" w14:paraId="6B313F6C" w14:textId="77777777" w:rsidTr="007102B3">
        <w:trPr>
          <w:trHeight w:hRule="exact" w:val="380"/>
        </w:trPr>
        <w:tc>
          <w:tcPr>
            <w:tcW w:w="4230" w:type="dxa"/>
          </w:tcPr>
          <w:p w14:paraId="7E24D000" w14:textId="4233024D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751B1338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2331D26F" w:rsidR="000F422B" w:rsidRPr="007818A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72A42224" w:rsidR="000F422B" w:rsidRPr="00050AA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23,144</w:t>
            </w:r>
          </w:p>
        </w:tc>
        <w:tc>
          <w:tcPr>
            <w:tcW w:w="270" w:type="dxa"/>
          </w:tcPr>
          <w:p w14:paraId="507567F0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1D6921B9" w:rsidR="000F422B" w:rsidRPr="00F765E2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21,058</w:t>
            </w:r>
          </w:p>
        </w:tc>
      </w:tr>
      <w:tr w:rsidR="000F422B" w:rsidRPr="00144E97" w14:paraId="014B3DC1" w14:textId="77777777" w:rsidTr="007102B3">
        <w:trPr>
          <w:trHeight w:hRule="exact" w:val="389"/>
        </w:trPr>
        <w:tc>
          <w:tcPr>
            <w:tcW w:w="4230" w:type="dxa"/>
          </w:tcPr>
          <w:p w14:paraId="2113F265" w14:textId="77777777" w:rsidR="000F422B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250" w:type="dxa"/>
            <w:gridSpan w:val="3"/>
          </w:tcPr>
          <w:p w14:paraId="1546BDB3" w14:textId="77777777" w:rsidR="000F422B" w:rsidRPr="00144E97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E8278F" w14:textId="77777777" w:rsidR="000F422B" w:rsidRPr="00144E97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4642873E" w14:textId="77777777" w:rsidR="000F422B" w:rsidRPr="00144E97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0F422B" w:rsidRPr="00144E97" w14:paraId="5424BF65" w14:textId="77777777" w:rsidTr="007102B3">
        <w:trPr>
          <w:trHeight w:hRule="exact" w:val="389"/>
        </w:trPr>
        <w:tc>
          <w:tcPr>
            <w:tcW w:w="4230" w:type="dxa"/>
          </w:tcPr>
          <w:p w14:paraId="35FD2B9A" w14:textId="77777777" w:rsidR="000F422B" w:rsidRPr="00BB7831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4C7E739C" w14:textId="77777777" w:rsidR="000F422B" w:rsidRPr="00144E97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0F422B" w:rsidRPr="00144E97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0DAD806E" w14:textId="77777777" w:rsidR="000F422B" w:rsidRPr="00144E97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422B" w:rsidRPr="00B87F43" w14:paraId="6FE67F7E" w14:textId="77777777" w:rsidTr="007102B3">
        <w:trPr>
          <w:trHeight w:hRule="exact" w:val="389"/>
        </w:trPr>
        <w:tc>
          <w:tcPr>
            <w:tcW w:w="4230" w:type="dxa"/>
          </w:tcPr>
          <w:p w14:paraId="20CF71D1" w14:textId="529B68E2" w:rsidR="000F422B" w:rsidRPr="00BB7831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center"/>
          </w:tcPr>
          <w:p w14:paraId="514E1686" w14:textId="2F76EC48" w:rsidR="000F422B" w:rsidRPr="00B87F43" w:rsidRDefault="000F422B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3BC2E3FA" w14:textId="77777777" w:rsidR="000F422B" w:rsidRPr="00B87F43" w:rsidRDefault="000F422B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EB0CABB" w14:textId="17C20064" w:rsidR="000F422B" w:rsidRPr="00B87F43" w:rsidRDefault="000F422B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F5E4AC4" w14:textId="77777777" w:rsidR="000F422B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670B14" w14:textId="746350E5" w:rsidR="000F422B" w:rsidRPr="00B87F43" w:rsidRDefault="000F422B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2F210237" w14:textId="77777777" w:rsidR="000F422B" w:rsidRPr="00B87F43" w:rsidRDefault="000F422B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205ECCE0" w14:textId="637E4EE1" w:rsidR="000F422B" w:rsidRPr="00B87F43" w:rsidRDefault="000F422B" w:rsidP="009F08B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0F422B" w:rsidRPr="00144E97" w14:paraId="51F472BC" w14:textId="77777777" w:rsidTr="007102B3">
        <w:trPr>
          <w:trHeight w:hRule="exact" w:val="389"/>
        </w:trPr>
        <w:tc>
          <w:tcPr>
            <w:tcW w:w="4230" w:type="dxa"/>
          </w:tcPr>
          <w:p w14:paraId="78B607F8" w14:textId="77777777" w:rsidR="000F422B" w:rsidRPr="00144E97" w:rsidRDefault="000F422B" w:rsidP="009F08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</w:tcPr>
          <w:p w14:paraId="7A5CB764" w14:textId="77777777" w:rsidR="000F422B" w:rsidRPr="00144E97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22B" w14:paraId="7B186DED" w14:textId="77777777" w:rsidTr="007102B3">
        <w:trPr>
          <w:trHeight w:hRule="exact" w:val="389"/>
        </w:trPr>
        <w:tc>
          <w:tcPr>
            <w:tcW w:w="4230" w:type="dxa"/>
          </w:tcPr>
          <w:p w14:paraId="529EF8C3" w14:textId="77777777" w:rsidR="000F422B" w:rsidRPr="00BB7831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90" w:type="dxa"/>
          </w:tcPr>
          <w:p w14:paraId="37BA3ACA" w14:textId="2ABD37B1" w:rsidR="000F422B" w:rsidRPr="00E22D25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0F422B" w:rsidRPr="00E22D25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176053F2" w:rsidR="000F422B" w:rsidRPr="00E22D25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0F422B" w:rsidRPr="00E22D25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0917" w14:textId="7D87B06E" w:rsidR="000F422B" w:rsidRPr="00ED60A2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14,05</w:t>
            </w:r>
            <w:r w:rsidR="00CD2E4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337120" w14:textId="77777777" w:rsidR="000F422B" w:rsidRPr="00E22D25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87B431" w14:textId="40E41496" w:rsidR="000F422B" w:rsidRPr="00ED60A2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23,838</w:t>
            </w:r>
          </w:p>
        </w:tc>
      </w:tr>
    </w:tbl>
    <w:p w14:paraId="2DE4495D" w14:textId="2D6CD475" w:rsidR="0046662A" w:rsidRDefault="0046662A" w:rsidP="0088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1F6A3D" w14:textId="77777777" w:rsidR="0046662A" w:rsidRDefault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188"/>
      </w:tblGrid>
      <w:tr w:rsidR="003F14C0" w:rsidRPr="006A5DCA" w14:paraId="71A672B2" w14:textId="77777777" w:rsidTr="00836179">
        <w:tc>
          <w:tcPr>
            <w:tcW w:w="4140" w:type="dxa"/>
          </w:tcPr>
          <w:p w14:paraId="2073A4AF" w14:textId="1409BAB9" w:rsidR="003F14C0" w:rsidRPr="006A5DCA" w:rsidRDefault="003F14C0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F81907D" w14:textId="7D0A691B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525AE8E" w14:textId="1E389DCC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08B5" w:rsidRPr="006A5DCA" w14:paraId="1B54D3DF" w14:textId="77777777" w:rsidTr="00836179">
        <w:tc>
          <w:tcPr>
            <w:tcW w:w="4140" w:type="dxa"/>
          </w:tcPr>
          <w:p w14:paraId="198B1333" w14:textId="77777777" w:rsidR="009F08B5" w:rsidRPr="006A5DCA" w:rsidRDefault="009F08B5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5430FAD1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7011C884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0F6B1" w14:textId="444B424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9F08B5" w:rsidRPr="006A5DCA" w14:paraId="594B13EB" w14:textId="77777777" w:rsidTr="00836179">
        <w:tc>
          <w:tcPr>
            <w:tcW w:w="4140" w:type="dxa"/>
          </w:tcPr>
          <w:p w14:paraId="2050D753" w14:textId="10125A5F" w:rsidR="009F08B5" w:rsidRPr="0046662A" w:rsidRDefault="009F08B5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0" w:type="dxa"/>
          </w:tcPr>
          <w:p w14:paraId="58613F4D" w14:textId="52A3AE1B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C65700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2A43D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678637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94B75B" w14:textId="68B00E4C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08617E9C" w14:textId="77777777" w:rsidTr="00836179">
        <w:tc>
          <w:tcPr>
            <w:tcW w:w="4140" w:type="dxa"/>
          </w:tcPr>
          <w:p w14:paraId="304813EF" w14:textId="107879BF" w:rsidR="00112351" w:rsidRPr="0046662A" w:rsidRDefault="00112351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58319170" w14:textId="4DCF335B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0A558D2" w14:textId="77777777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01F0A4AF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62AF350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4B03BA49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3E49AAE2" w14:textId="77777777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2B2D6AA8" w14:textId="74C99668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12351" w:rsidRPr="006A5DCA" w14:paraId="32F9342D" w14:textId="77777777" w:rsidTr="00836179">
        <w:tc>
          <w:tcPr>
            <w:tcW w:w="4140" w:type="dxa"/>
          </w:tcPr>
          <w:p w14:paraId="1F42D667" w14:textId="77777777" w:rsidR="00112351" w:rsidRPr="006A5DCA" w:rsidRDefault="00112351" w:rsidP="008361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6227FBF1" w14:textId="701211C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6A5DCA" w14:paraId="483E82BC" w14:textId="77777777" w:rsidTr="00836179">
        <w:tc>
          <w:tcPr>
            <w:tcW w:w="4140" w:type="dxa"/>
          </w:tcPr>
          <w:p w14:paraId="7050D40B" w14:textId="23B145D6" w:rsidR="00112351" w:rsidRPr="006A5DCA" w:rsidRDefault="00112351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E38C2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1229F1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22B" w:rsidRPr="006A5DCA" w14:paraId="7BD86AFA" w14:textId="77777777" w:rsidTr="00836179">
        <w:tc>
          <w:tcPr>
            <w:tcW w:w="4140" w:type="dxa"/>
          </w:tcPr>
          <w:p w14:paraId="1D538435" w14:textId="77777777" w:rsidR="000F422B" w:rsidRPr="006A5DCA" w:rsidRDefault="000F422B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7F2371C9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C154C43" w:rsidR="000F422B" w:rsidRPr="0046662A" w:rsidRDefault="000F422B" w:rsidP="009F08B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6662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3AB713BA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113,837</w:t>
            </w:r>
          </w:p>
        </w:tc>
        <w:tc>
          <w:tcPr>
            <w:tcW w:w="270" w:type="dxa"/>
          </w:tcPr>
          <w:p w14:paraId="147D7977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A9741E" w14:textId="6E49BC70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106,330</w:t>
            </w:r>
          </w:p>
        </w:tc>
      </w:tr>
      <w:tr w:rsidR="000F422B" w:rsidRPr="006A5DCA" w14:paraId="40F1C43C" w14:textId="77777777" w:rsidTr="00836179">
        <w:tc>
          <w:tcPr>
            <w:tcW w:w="4140" w:type="dxa"/>
          </w:tcPr>
          <w:p w14:paraId="388CEEFC" w14:textId="77777777" w:rsidR="000F422B" w:rsidRPr="006A5DCA" w:rsidRDefault="000F422B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0DD119B8" w:rsidR="000F422B" w:rsidRPr="008F2410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41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581B9EF9" w:rsidR="000F422B" w:rsidRPr="008A72A9" w:rsidRDefault="000F422B" w:rsidP="009F08B5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1C7CA0A3" w:rsidR="000F422B" w:rsidRPr="0053620F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113,837</w:t>
            </w:r>
          </w:p>
        </w:tc>
        <w:tc>
          <w:tcPr>
            <w:tcW w:w="270" w:type="dxa"/>
          </w:tcPr>
          <w:p w14:paraId="414BB441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1DCF1963" w:rsidR="000F422B" w:rsidRPr="0053620F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106,330</w:t>
            </w:r>
          </w:p>
        </w:tc>
      </w:tr>
      <w:tr w:rsidR="000F422B" w:rsidRPr="006A5DCA" w14:paraId="7F8D2C19" w14:textId="77777777" w:rsidTr="00836179">
        <w:tc>
          <w:tcPr>
            <w:tcW w:w="4140" w:type="dxa"/>
          </w:tcPr>
          <w:p w14:paraId="04170979" w14:textId="77777777" w:rsidR="000F422B" w:rsidRPr="006A5DCA" w:rsidRDefault="000F422B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D31A23" w14:textId="77777777" w:rsidR="000F422B" w:rsidRPr="0046662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E6683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F9978" w14:textId="77777777" w:rsidR="000F422B" w:rsidRPr="007B71FD" w:rsidRDefault="000F422B" w:rsidP="009F08B5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F4DF6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EA724" w14:textId="77777777" w:rsidR="000F422B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EE293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FC6FAB8" w14:textId="77777777" w:rsidR="000F422B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422B" w:rsidRPr="006A5DCA" w14:paraId="4B63E148" w14:textId="77777777" w:rsidTr="00836179">
        <w:tc>
          <w:tcPr>
            <w:tcW w:w="4140" w:type="dxa"/>
          </w:tcPr>
          <w:p w14:paraId="58441C11" w14:textId="2D4B0AB6" w:rsidR="000F422B" w:rsidRPr="006A5DCA" w:rsidRDefault="000F422B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vAlign w:val="center"/>
          </w:tcPr>
          <w:p w14:paraId="47F5AFB0" w14:textId="77777777" w:rsidR="000F422B" w:rsidRPr="0046662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61C1EA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58F2B8" w14:textId="77777777" w:rsidR="000F422B" w:rsidRPr="007B71FD" w:rsidRDefault="000F422B" w:rsidP="009F08B5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45F9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DD4617" w14:textId="77777777" w:rsidR="000F422B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D691A9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99EC7CE" w14:textId="77777777" w:rsidR="000F422B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422B" w:rsidRPr="006A5DCA" w14:paraId="1F8D5473" w14:textId="77777777" w:rsidTr="00836179">
        <w:tc>
          <w:tcPr>
            <w:tcW w:w="4140" w:type="dxa"/>
          </w:tcPr>
          <w:p w14:paraId="043A39F0" w14:textId="32E6A93B" w:rsidR="000F422B" w:rsidRPr="006A5DCA" w:rsidRDefault="000F422B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8CD6DF9" w14:textId="718F33E1" w:rsidR="000F422B" w:rsidRPr="00632677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00D5BB" w14:textId="77777777" w:rsidR="000F422B" w:rsidRPr="00632677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2C78" w14:textId="36AEA161" w:rsidR="000F422B" w:rsidRPr="00632677" w:rsidRDefault="000F422B" w:rsidP="009F08B5">
            <w:pPr>
              <w:pStyle w:val="Caption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3267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AC0A5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D7DF7" w14:textId="5A1E8D39" w:rsidR="000F422B" w:rsidRPr="00CD2E49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D2E49">
              <w:rPr>
                <w:rFonts w:asciiTheme="majorBidi" w:hAnsiTheme="majorBidi" w:cstheme="majorBidi"/>
                <w:sz w:val="30"/>
                <w:szCs w:val="30"/>
              </w:rPr>
              <w:t>41,739</w:t>
            </w:r>
          </w:p>
        </w:tc>
        <w:tc>
          <w:tcPr>
            <w:tcW w:w="270" w:type="dxa"/>
            <w:vAlign w:val="bottom"/>
          </w:tcPr>
          <w:p w14:paraId="499648AB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56E9D17" w14:textId="2D0DB8D1" w:rsidR="000F422B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45,006</w:t>
            </w:r>
          </w:p>
        </w:tc>
      </w:tr>
      <w:tr w:rsidR="000F422B" w:rsidRPr="006A5DCA" w14:paraId="092A8E45" w14:textId="77777777" w:rsidTr="00836179">
        <w:tc>
          <w:tcPr>
            <w:tcW w:w="4140" w:type="dxa"/>
          </w:tcPr>
          <w:p w14:paraId="26667274" w14:textId="4C973156" w:rsidR="000F422B" w:rsidRPr="006A5DCA" w:rsidRDefault="000F422B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41A275" w14:textId="1DC643AA" w:rsidR="000F422B" w:rsidRPr="008F2410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41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245EF" w14:textId="77777777" w:rsidR="000F422B" w:rsidRPr="00632677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1BD17" w14:textId="6471E7CB" w:rsidR="000F422B" w:rsidRPr="00632677" w:rsidRDefault="000F422B" w:rsidP="009F08B5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FD7F8" w14:textId="77777777" w:rsidR="000F422B" w:rsidRPr="006A5DCA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D4347" w14:textId="611CB3F3" w:rsidR="000F422B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41,739</w:t>
            </w:r>
          </w:p>
        </w:tc>
        <w:tc>
          <w:tcPr>
            <w:tcW w:w="270" w:type="dxa"/>
          </w:tcPr>
          <w:p w14:paraId="17DAA9C7" w14:textId="77777777" w:rsidR="000F422B" w:rsidRPr="006A5DC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AAFE680" w14:textId="0277F934" w:rsidR="000F422B" w:rsidRDefault="000F422B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45,006</w:t>
            </w:r>
          </w:p>
        </w:tc>
      </w:tr>
    </w:tbl>
    <w:p w14:paraId="6C5B84F7" w14:textId="3D9D2520" w:rsidR="0088788E" w:rsidRDefault="00887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9908C1" w14:textId="2C87AF44" w:rsidR="00EA3AEC" w:rsidRPr="006A5DCA" w:rsidRDefault="00EA3AEC" w:rsidP="008F2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426" w:firstLine="14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67A1525D" w:rsidR="000B1721" w:rsidRPr="006A5DCA" w:rsidRDefault="00AA7236" w:rsidP="00836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2A641D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9F08B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9F08B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F14C0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D5D8C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73481F61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125E3430" w:rsidR="008919F3" w:rsidRPr="00A66BA9" w:rsidRDefault="000E66BF" w:rsidP="008E489C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BA9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C7AF3" w:rsidRPr="00A66BA9">
        <w:rPr>
          <w:rFonts w:asciiTheme="majorBidi" w:hAnsiTheme="majorBidi" w:cstheme="majorBidi"/>
          <w:sz w:val="30"/>
          <w:szCs w:val="30"/>
          <w:cs/>
        </w:rPr>
        <w:t>ญญาเงินให้กู้ยืมกับบริษัทย่อย</w:t>
      </w:r>
      <w:r w:rsidRPr="00A66BA9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1A6B3E" w:rsidRPr="00A66BA9">
        <w:rPr>
          <w:rFonts w:asciiTheme="majorBidi" w:hAnsiTheme="majorBidi" w:cstheme="majorBidi"/>
          <w:sz w:val="30"/>
          <w:szCs w:val="30"/>
        </w:rPr>
        <w:br/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มีกำหนดชำระคืนภายใน </w:t>
      </w:r>
      <w:r w:rsidR="00D830A6" w:rsidRPr="00A66BA9">
        <w:rPr>
          <w:rFonts w:asciiTheme="majorBidi" w:hAnsiTheme="majorBidi" w:cstheme="majorBidi"/>
          <w:sz w:val="30"/>
          <w:szCs w:val="30"/>
        </w:rPr>
        <w:t>1</w:t>
      </w:r>
      <w:r w:rsidR="005D34B3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5D34B3" w:rsidRPr="00A66BA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5D34B3" w:rsidRPr="00A66BA9">
        <w:rPr>
          <w:rFonts w:asciiTheme="majorBidi" w:hAnsiTheme="majorBidi" w:cstheme="majorBidi"/>
          <w:sz w:val="30"/>
          <w:szCs w:val="30"/>
        </w:rPr>
        <w:t>2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นับจากวันที่สัญญา ณ วันที่ 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9F08B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9F08B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>ยอดเงินกู้</w:t>
      </w:r>
      <w:r w:rsidR="00DE785C" w:rsidRPr="00A66BA9">
        <w:rPr>
          <w:rFonts w:asciiTheme="majorBidi" w:hAnsiTheme="majorBidi" w:cstheme="majorBidi"/>
          <w:sz w:val="30"/>
          <w:szCs w:val="30"/>
          <w:cs/>
        </w:rPr>
        <w:t>ยืม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และดอกเบี้ยค้างรับ</w:t>
      </w:r>
      <w:r w:rsidRPr="00A66BA9">
        <w:rPr>
          <w:rFonts w:asciiTheme="majorBidi" w:hAnsiTheme="majorBidi" w:cstheme="majorBidi"/>
          <w:sz w:val="30"/>
          <w:szCs w:val="30"/>
          <w:cs/>
        </w:rPr>
        <w:t>คงเหลือมีจำนวน</w:t>
      </w:r>
      <w:r w:rsidR="00581EF1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0F422B">
        <w:rPr>
          <w:rFonts w:asciiTheme="majorBidi" w:hAnsiTheme="majorBidi" w:cstheme="majorBidi"/>
          <w:sz w:val="30"/>
          <w:szCs w:val="30"/>
        </w:rPr>
        <w:t xml:space="preserve">300.7 </w:t>
      </w:r>
      <w:r w:rsidR="003133FF" w:rsidRPr="00A66BA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A66B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D5D8C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87A43" w:rsidRPr="00A66BA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284.5</w:t>
      </w:r>
      <w:r w:rsidRPr="00A66BA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DA79131" w14:textId="26ABAE9D" w:rsidR="001E2FAF" w:rsidRPr="006A5DCA" w:rsidRDefault="001E2FAF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489FE2" w14:textId="4283C183" w:rsidR="00EA3AEC" w:rsidRPr="006A5DCA" w:rsidRDefault="00EA3AEC" w:rsidP="00202399">
      <w:pPr>
        <w:tabs>
          <w:tab w:val="clear" w:pos="454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สัญญาจัดหาสินค้า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259F46" w14:textId="7EB252EB" w:rsidR="002A641D" w:rsidRDefault="00EA3AEC" w:rsidP="00202399">
      <w:pPr>
        <w:tabs>
          <w:tab w:val="clear" w:pos="454"/>
          <w:tab w:val="left" w:pos="45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</w:t>
      </w:r>
      <w:r w:rsidRPr="00202399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6A5DCA">
        <w:rPr>
          <w:rFonts w:asciiTheme="majorBidi" w:hAnsiTheme="majorBidi" w:cstheme="majorBidi"/>
          <w:sz w:val="30"/>
          <w:szCs w:val="30"/>
          <w:cs/>
        </w:rPr>
        <w:t>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A2408C5" w14:textId="77777777" w:rsidR="00CE145B" w:rsidRDefault="00CE145B" w:rsidP="0000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B05A72F" w14:textId="05D5D124" w:rsidR="00CE145B" w:rsidRDefault="00CE1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37B92F" w14:textId="331BBFC3" w:rsidR="00E21ABB" w:rsidRPr="00526B24" w:rsidRDefault="00E21ABB" w:rsidP="00526B24">
      <w:pPr>
        <w:tabs>
          <w:tab w:val="clear" w:pos="454"/>
          <w:tab w:val="left" w:pos="567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สัญญาบริการ</w:t>
      </w:r>
      <w:r w:rsidR="00A650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สนับสนุน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A5C7BB" w14:textId="085FB562" w:rsidR="00D2285F" w:rsidRPr="006924C6" w:rsidRDefault="00E21ABB" w:rsidP="006924C6">
      <w:pPr>
        <w:tabs>
          <w:tab w:val="clear" w:pos="454"/>
          <w:tab w:val="left" w:pos="450"/>
          <w:tab w:val="left" w:pos="954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830A6" w:rsidRPr="006924C6">
        <w:rPr>
          <w:rFonts w:asciiTheme="majorBidi" w:hAnsiTheme="majorBidi" w:cstheme="majorBidi"/>
          <w:sz w:val="30"/>
          <w:szCs w:val="30"/>
        </w:rPr>
        <w:t>1</w:t>
      </w:r>
      <w:r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F50EF" w:rsidRPr="006924C6">
        <w:rPr>
          <w:rFonts w:asciiTheme="majorBidi" w:hAnsiTheme="majorBidi" w:cstheme="majorBidi"/>
          <w:sz w:val="30"/>
          <w:szCs w:val="30"/>
        </w:rPr>
        <w:t>2</w:t>
      </w:r>
      <w:r w:rsidR="00D130F3" w:rsidRPr="006924C6">
        <w:rPr>
          <w:rFonts w:asciiTheme="majorBidi" w:hAnsiTheme="majorBidi" w:cstheme="majorBidi"/>
          <w:sz w:val="30"/>
          <w:szCs w:val="30"/>
        </w:rPr>
        <w:t>55</w:t>
      </w:r>
      <w:r w:rsidR="001855F0" w:rsidRPr="006924C6">
        <w:rPr>
          <w:rFonts w:asciiTheme="majorBidi" w:hAnsiTheme="majorBidi" w:cstheme="majorBidi"/>
          <w:sz w:val="30"/>
          <w:szCs w:val="30"/>
        </w:rPr>
        <w:t>8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บริษัทได้ทำสัญญาบริการกับ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BD734E" w:rsidRPr="006924C6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="00C56119" w:rsidRPr="006924C6">
        <w:rPr>
          <w:rFonts w:asciiTheme="majorBidi" w:hAnsiTheme="majorBidi" w:cstheme="majorBidi" w:hint="cs"/>
          <w:sz w:val="30"/>
          <w:szCs w:val="30"/>
          <w:cs/>
        </w:rPr>
        <w:t>และต่อมา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14 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2566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>และประสานงาน บริษัทตกลงที่จะจ่ายค่าบริการเป็นรายไตรมาสเท่ากับต้นทุนการดำเนินงานที่เกิดขึ้น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6924C6">
        <w:rPr>
          <w:rFonts w:asciiTheme="majorBidi" w:hAnsiTheme="majorBidi" w:cstheme="majorBidi"/>
          <w:sz w:val="30"/>
          <w:szCs w:val="30"/>
        </w:rPr>
        <w:t>Mega Lifesciences Private Limited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</w:t>
      </w:r>
      <w:r w:rsidR="006E7032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6924C6">
        <w:rPr>
          <w:rFonts w:asciiTheme="majorBidi" w:hAnsiTheme="majorBidi" w:cstheme="majorBidi"/>
          <w:sz w:val="30"/>
          <w:szCs w:val="30"/>
        </w:rPr>
        <w:t>9</w:t>
      </w:r>
      <w:r w:rsidR="00D830A6" w:rsidRPr="006924C6">
        <w:rPr>
          <w:rFonts w:asciiTheme="majorBidi" w:hAnsiTheme="majorBidi" w:cstheme="majorBidi"/>
          <w:sz w:val="30"/>
          <w:szCs w:val="30"/>
        </w:rPr>
        <w:t>0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0E66BF" w:rsidRPr="006924C6">
        <w:rPr>
          <w:rFonts w:asciiTheme="majorBidi" w:hAnsiTheme="majorBidi" w:cstheme="majorBidi"/>
          <w:sz w:val="30"/>
          <w:szCs w:val="30"/>
        </w:rPr>
        <w:t xml:space="preserve"> </w:t>
      </w:r>
    </w:p>
    <w:p w14:paraId="73037CCF" w14:textId="7971BD65" w:rsidR="002A641D" w:rsidRDefault="002A641D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01C15984" w14:textId="285C2BA7" w:rsidR="00A144BC" w:rsidRPr="006A5DCA" w:rsidRDefault="00A144BC" w:rsidP="007102B3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2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65"/>
        <w:gridCol w:w="1080"/>
        <w:gridCol w:w="236"/>
        <w:gridCol w:w="1027"/>
        <w:gridCol w:w="252"/>
        <w:gridCol w:w="1008"/>
        <w:gridCol w:w="252"/>
        <w:gridCol w:w="986"/>
        <w:gridCol w:w="22"/>
      </w:tblGrid>
      <w:tr w:rsidR="00A07525" w:rsidRPr="006A5DCA" w14:paraId="5B18D773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08B5" w:rsidRPr="006A5DCA" w14:paraId="3BA6A0A1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630E4AFD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5FC18C" w14:textId="49243552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290F87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E97E60F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49F710C9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46545E0B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A8B14D" w14:textId="134CA560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9F08B5" w:rsidRPr="006A5DCA" w14:paraId="476D4238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026D092C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0597CE" w14:textId="644ECBE8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D9D83D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D8B7CF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C7E75E" w14:textId="42ECE289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6303F94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7E3969" w14:textId="35224D85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2163FE0C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4592265A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61387" w14:textId="0CB93F6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9B7EAC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FB77C42" w14:textId="3ACBE7A3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D26DC40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DC48C8" w14:textId="0A1813AC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7BE1101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43286A4" w14:textId="0DB21D54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2351" w:rsidRPr="006A5DCA" w14:paraId="42E38D35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1415DC3E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1" w:type="dxa"/>
            <w:gridSpan w:val="7"/>
          </w:tcPr>
          <w:p w14:paraId="25AEEDB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08B5" w:rsidRPr="006A5DCA" w14:paraId="7186A724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2EACF569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vAlign w:val="bottom"/>
          </w:tcPr>
          <w:p w14:paraId="3C4F77BD" w14:textId="5FF84C75" w:rsidR="009F08B5" w:rsidRPr="006A5DCA" w:rsidRDefault="000F422B" w:rsidP="006924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2,183,55</w:t>
            </w:r>
            <w:r w:rsidR="00CD2E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</w:tcPr>
          <w:p w14:paraId="4FB16926" w14:textId="29140605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41BA853" w14:textId="70E13439" w:rsidR="009F08B5" w:rsidRPr="006A5DCA" w:rsidRDefault="009F08B5" w:rsidP="006924C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2,233,468</w:t>
            </w:r>
          </w:p>
        </w:tc>
        <w:tc>
          <w:tcPr>
            <w:tcW w:w="252" w:type="dxa"/>
          </w:tcPr>
          <w:p w14:paraId="141569F9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F2590" w14:textId="544F46F9" w:rsidR="009F08B5" w:rsidRPr="006A5DCA" w:rsidRDefault="000F422B" w:rsidP="006924C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1,148,486</w:t>
            </w:r>
          </w:p>
        </w:tc>
        <w:tc>
          <w:tcPr>
            <w:tcW w:w="252" w:type="dxa"/>
          </w:tcPr>
          <w:p w14:paraId="52A0D051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E648671" w14:textId="0AF7728A" w:rsidR="009F08B5" w:rsidRPr="006A5DCA" w:rsidRDefault="009F08B5" w:rsidP="006924C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1,001,908</w:t>
            </w:r>
          </w:p>
        </w:tc>
      </w:tr>
      <w:tr w:rsidR="009F08B5" w:rsidRPr="006A5DCA" w14:paraId="0B08E524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55C7074A" w14:textId="77777777" w:rsidR="009F08B5" w:rsidRPr="006A5DC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firstLine="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vAlign w:val="bottom"/>
          </w:tcPr>
          <w:p w14:paraId="4F6F7B6C" w14:textId="77777777" w:rsidR="009F08B5" w:rsidRPr="006A5DCA" w:rsidRDefault="009F08B5" w:rsidP="009F08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DEBA66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A19E91" w14:textId="77777777" w:rsidR="009F08B5" w:rsidRPr="006A5DCA" w:rsidRDefault="009F08B5" w:rsidP="009F08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C7942" w14:textId="77777777" w:rsidR="009F08B5" w:rsidRPr="006A5DCA" w:rsidRDefault="009F08B5" w:rsidP="009F08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7776922" w14:textId="77777777" w:rsidR="009F08B5" w:rsidRPr="006A5DCA" w:rsidRDefault="009F08B5" w:rsidP="009F08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08B5" w:rsidRPr="006A5DCA" w14:paraId="0A46C5F7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6F4B5ADC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38E9A062" w14:textId="2C096EBF" w:rsidR="009F08B5" w:rsidRPr="006A5DCA" w:rsidRDefault="000F422B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490,941</w:t>
            </w:r>
          </w:p>
        </w:tc>
        <w:tc>
          <w:tcPr>
            <w:tcW w:w="236" w:type="dxa"/>
          </w:tcPr>
          <w:p w14:paraId="75BAB02E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05DA16" w14:textId="0A9D6027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500,349</w:t>
            </w:r>
          </w:p>
        </w:tc>
        <w:tc>
          <w:tcPr>
            <w:tcW w:w="252" w:type="dxa"/>
          </w:tcPr>
          <w:p w14:paraId="798C3DC1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A050F" w14:textId="006291DB" w:rsidR="009F08B5" w:rsidRPr="006A5DCA" w:rsidRDefault="000F422B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366,326</w:t>
            </w:r>
          </w:p>
        </w:tc>
        <w:tc>
          <w:tcPr>
            <w:tcW w:w="252" w:type="dxa"/>
          </w:tcPr>
          <w:p w14:paraId="2B10D250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F6113F0" w14:textId="51F1BDD2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339,279</w:t>
            </w:r>
          </w:p>
        </w:tc>
      </w:tr>
      <w:tr w:rsidR="009F08B5" w:rsidRPr="006A5DCA" w14:paraId="3A29E885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58255E29" w14:textId="36F98B2D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2C9A2509" w14:textId="00EA66FD" w:rsidR="009F08B5" w:rsidRPr="006A5DCA" w:rsidRDefault="000F422B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181,498</w:t>
            </w:r>
          </w:p>
        </w:tc>
        <w:tc>
          <w:tcPr>
            <w:tcW w:w="236" w:type="dxa"/>
          </w:tcPr>
          <w:p w14:paraId="308B9174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557D80B" w14:textId="527E6BF1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440,900</w:t>
            </w:r>
          </w:p>
        </w:tc>
        <w:tc>
          <w:tcPr>
            <w:tcW w:w="252" w:type="dxa"/>
          </w:tcPr>
          <w:p w14:paraId="46081415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74DA9" w14:textId="60823867" w:rsidR="009F08B5" w:rsidRPr="006A5DCA" w:rsidRDefault="000F422B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189,338</w:t>
            </w:r>
          </w:p>
        </w:tc>
        <w:tc>
          <w:tcPr>
            <w:tcW w:w="252" w:type="dxa"/>
          </w:tcPr>
          <w:p w14:paraId="306B12AE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6B85F3A" w14:textId="420C0924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527,501</w:t>
            </w:r>
          </w:p>
        </w:tc>
      </w:tr>
      <w:tr w:rsidR="009F08B5" w:rsidRPr="006A5DCA" w14:paraId="06666687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74CA15D9" w14:textId="748E9B43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07B51661" w14:textId="3B7DA3F8" w:rsidR="009F08B5" w:rsidRPr="006A5DCA" w:rsidRDefault="000F422B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189,022</w:t>
            </w:r>
          </w:p>
        </w:tc>
        <w:tc>
          <w:tcPr>
            <w:tcW w:w="236" w:type="dxa"/>
          </w:tcPr>
          <w:p w14:paraId="4928341F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6645B89" w14:textId="56FFEA18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91,618</w:t>
            </w:r>
          </w:p>
        </w:tc>
        <w:tc>
          <w:tcPr>
            <w:tcW w:w="252" w:type="dxa"/>
          </w:tcPr>
          <w:p w14:paraId="73185B2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6EC756" w14:textId="7EBAA9F2" w:rsidR="009F08B5" w:rsidRPr="006A5DCA" w:rsidRDefault="000F422B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141,930</w:t>
            </w:r>
          </w:p>
        </w:tc>
        <w:tc>
          <w:tcPr>
            <w:tcW w:w="252" w:type="dxa"/>
          </w:tcPr>
          <w:p w14:paraId="1CE1D6A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F3B4A8" w14:textId="62C77A79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177,489</w:t>
            </w:r>
          </w:p>
        </w:tc>
      </w:tr>
      <w:tr w:rsidR="009F08B5" w:rsidRPr="006A5DCA" w14:paraId="639D97FD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21780630" w14:textId="0772F72F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80" w:type="dxa"/>
            <w:vAlign w:val="bottom"/>
          </w:tcPr>
          <w:p w14:paraId="14921B4F" w14:textId="5E083371" w:rsidR="009F08B5" w:rsidRPr="006A5DCA" w:rsidRDefault="000F422B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62,817</w:t>
            </w:r>
          </w:p>
        </w:tc>
        <w:tc>
          <w:tcPr>
            <w:tcW w:w="236" w:type="dxa"/>
          </w:tcPr>
          <w:p w14:paraId="442E5E3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07C5B" w14:textId="32C489FD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92,868</w:t>
            </w:r>
          </w:p>
        </w:tc>
        <w:tc>
          <w:tcPr>
            <w:tcW w:w="252" w:type="dxa"/>
          </w:tcPr>
          <w:p w14:paraId="5C0F80E1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9D01F10" w14:textId="5A16B208" w:rsidR="009F08B5" w:rsidRPr="006A5DCA" w:rsidRDefault="000F422B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66,537</w:t>
            </w:r>
          </w:p>
        </w:tc>
        <w:tc>
          <w:tcPr>
            <w:tcW w:w="252" w:type="dxa"/>
          </w:tcPr>
          <w:p w14:paraId="20449529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021B1267" w14:textId="19B27057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149,819</w:t>
            </w:r>
          </w:p>
        </w:tc>
      </w:tr>
      <w:tr w:rsidR="009F08B5" w:rsidRPr="006A5DCA" w14:paraId="7D33DFA6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2FDCA2F3" w14:textId="01BE30DB" w:rsidR="009F08B5" w:rsidRPr="006A5DCA" w:rsidRDefault="009F08B5" w:rsidP="00AD0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248" w:right="-131" w:hanging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40D2F" w14:textId="7BAA4CE4" w:rsidR="009F08B5" w:rsidRPr="006A5DCA" w:rsidRDefault="000F422B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3,107,834</w:t>
            </w:r>
          </w:p>
        </w:tc>
        <w:tc>
          <w:tcPr>
            <w:tcW w:w="236" w:type="dxa"/>
          </w:tcPr>
          <w:p w14:paraId="1F5A93C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0E4DD23" w14:textId="38EE7EA2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3,359,203</w:t>
            </w:r>
          </w:p>
        </w:tc>
        <w:tc>
          <w:tcPr>
            <w:tcW w:w="252" w:type="dxa"/>
          </w:tcPr>
          <w:p w14:paraId="1704745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F0D5F3" w14:textId="33B8C655" w:rsidR="009F08B5" w:rsidRPr="006A5DCA" w:rsidRDefault="000F422B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1,912,617</w:t>
            </w:r>
          </w:p>
        </w:tc>
        <w:tc>
          <w:tcPr>
            <w:tcW w:w="252" w:type="dxa"/>
          </w:tcPr>
          <w:p w14:paraId="524C8DAA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DE38A0C" w14:textId="6D8C8129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2,195,996</w:t>
            </w:r>
          </w:p>
        </w:tc>
      </w:tr>
      <w:tr w:rsidR="009F08B5" w:rsidRPr="006A5DCA" w14:paraId="4D830B61" w14:textId="77777777" w:rsidTr="00F56971">
        <w:trPr>
          <w:gridAfter w:val="1"/>
          <w:wAfter w:w="22" w:type="dxa"/>
          <w:trHeight w:hRule="exact" w:val="443"/>
        </w:trPr>
        <w:tc>
          <w:tcPr>
            <w:tcW w:w="4465" w:type="dxa"/>
          </w:tcPr>
          <w:p w14:paraId="4A17D5B8" w14:textId="77777777" w:rsidR="009F08B5" w:rsidRPr="006A5DCA" w:rsidRDefault="009F08B5" w:rsidP="00AD0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 w:firstLine="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6EDBC6" w14:textId="53F022AF" w:rsidR="009F08B5" w:rsidRPr="006A5DCA" w:rsidRDefault="000F422B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(46,921)</w:t>
            </w:r>
          </w:p>
        </w:tc>
        <w:tc>
          <w:tcPr>
            <w:tcW w:w="236" w:type="dxa"/>
          </w:tcPr>
          <w:p w14:paraId="2AF1EBEF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DF501B9" w14:textId="307CF0E2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(45,450)</w:t>
            </w:r>
          </w:p>
        </w:tc>
        <w:tc>
          <w:tcPr>
            <w:tcW w:w="252" w:type="dxa"/>
          </w:tcPr>
          <w:p w14:paraId="5B4FDE23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CCF1" w14:textId="56F2D9CD" w:rsidR="009F08B5" w:rsidRPr="006A5DCA" w:rsidRDefault="000F422B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(25,52</w:t>
            </w:r>
            <w:r w:rsidR="00CD2E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6D08066D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B6B5F" w14:textId="4243EDA4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(25,007)</w:t>
            </w:r>
          </w:p>
        </w:tc>
      </w:tr>
      <w:tr w:rsidR="009F08B5" w:rsidRPr="006A5DCA" w14:paraId="0F886565" w14:textId="77777777" w:rsidTr="00F56971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37586959" w14:textId="77777777" w:rsidR="009F08B5" w:rsidRPr="006A5DCA" w:rsidRDefault="009F08B5" w:rsidP="00AD0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CE3E64" w14:textId="3E6F7103" w:rsidR="009F08B5" w:rsidRPr="006A5DCA" w:rsidRDefault="000F422B" w:rsidP="009F08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3,060,913</w:t>
            </w:r>
          </w:p>
        </w:tc>
        <w:tc>
          <w:tcPr>
            <w:tcW w:w="236" w:type="dxa"/>
          </w:tcPr>
          <w:p w14:paraId="643C71F8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ED29A8" w14:textId="4431D462" w:rsidR="009F08B5" w:rsidRPr="006A5DCA" w:rsidRDefault="009F08B5" w:rsidP="009F08B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4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3,313,753</w:t>
            </w:r>
          </w:p>
        </w:tc>
        <w:tc>
          <w:tcPr>
            <w:tcW w:w="252" w:type="dxa"/>
          </w:tcPr>
          <w:p w14:paraId="0E6407D2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E8CCB72" w14:textId="6D79C45E" w:rsidR="009F08B5" w:rsidRPr="006A5DCA" w:rsidRDefault="000F422B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1,887,094</w:t>
            </w:r>
          </w:p>
        </w:tc>
        <w:tc>
          <w:tcPr>
            <w:tcW w:w="252" w:type="dxa"/>
          </w:tcPr>
          <w:p w14:paraId="6A65AB2E" w14:textId="77777777" w:rsidR="009F08B5" w:rsidRPr="006A5DC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64EA96" w14:textId="43008E36" w:rsidR="009F08B5" w:rsidRPr="006A5DCA" w:rsidRDefault="009F08B5" w:rsidP="009F08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4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2,170,989</w:t>
            </w:r>
          </w:p>
        </w:tc>
      </w:tr>
      <w:tr w:rsidR="009F08B5" w:rsidRPr="00383542" w14:paraId="0E4A1533" w14:textId="77777777" w:rsidTr="00F56971">
        <w:trPr>
          <w:trHeight w:hRule="exact" w:val="403"/>
        </w:trPr>
        <w:tc>
          <w:tcPr>
            <w:tcW w:w="4465" w:type="dxa"/>
          </w:tcPr>
          <w:p w14:paraId="1F688CA4" w14:textId="77777777" w:rsidR="009F08B5" w:rsidRPr="00383542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08E820F6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C452561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13B7D3EE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9F08B5" w:rsidRPr="00383542" w14:paraId="1C41BAF3" w14:textId="77777777" w:rsidTr="00F56971">
        <w:trPr>
          <w:trHeight w:hRule="exact" w:val="403"/>
        </w:trPr>
        <w:tc>
          <w:tcPr>
            <w:tcW w:w="4465" w:type="dxa"/>
          </w:tcPr>
          <w:p w14:paraId="6609ECB6" w14:textId="77777777" w:rsidR="009F08B5" w:rsidRPr="00383542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3" w:type="dxa"/>
            <w:gridSpan w:val="3"/>
          </w:tcPr>
          <w:p w14:paraId="25CAF1EA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AF51C8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61E15333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08B5" w:rsidRPr="00383542" w14:paraId="49725662" w14:textId="77777777" w:rsidTr="00F56971">
        <w:trPr>
          <w:trHeight w:hRule="exact" w:val="403"/>
        </w:trPr>
        <w:tc>
          <w:tcPr>
            <w:tcW w:w="4465" w:type="dxa"/>
          </w:tcPr>
          <w:p w14:paraId="20ADB394" w14:textId="2ED60B74" w:rsidR="009F08B5" w:rsidRPr="00383542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2CEEA31" w14:textId="67D031EE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6FB20D6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276CB6" w14:textId="76219B10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72825A15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DC6BAEA" w14:textId="6BEEDF8B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1BFD4A0C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F0E7A2F" w14:textId="72682153" w:rsidR="009F08B5" w:rsidRPr="00383542" w:rsidRDefault="009F08B5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F08B5" w:rsidRPr="00383542" w14:paraId="2460B356" w14:textId="77777777" w:rsidTr="00F56971">
        <w:trPr>
          <w:trHeight w:hRule="exact" w:val="403"/>
        </w:trPr>
        <w:tc>
          <w:tcPr>
            <w:tcW w:w="4465" w:type="dxa"/>
          </w:tcPr>
          <w:p w14:paraId="4268CA5D" w14:textId="77777777" w:rsidR="009F08B5" w:rsidRPr="00383542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3" w:type="dxa"/>
            <w:gridSpan w:val="8"/>
          </w:tcPr>
          <w:p w14:paraId="492826AE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08B5" w:rsidRPr="00383542" w14:paraId="2B491D0F" w14:textId="77777777" w:rsidTr="00F56971">
        <w:trPr>
          <w:trHeight w:hRule="exact" w:val="403"/>
        </w:trPr>
        <w:tc>
          <w:tcPr>
            <w:tcW w:w="4465" w:type="dxa"/>
          </w:tcPr>
          <w:p w14:paraId="2CCCA0B7" w14:textId="77777777" w:rsidR="009F08B5" w:rsidRPr="00383542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3E6858" w14:textId="736F3106" w:rsidR="009F08B5" w:rsidRPr="0079053B" w:rsidRDefault="000F422B" w:rsidP="0063778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4,029</w:t>
            </w:r>
          </w:p>
        </w:tc>
        <w:tc>
          <w:tcPr>
            <w:tcW w:w="236" w:type="dxa"/>
          </w:tcPr>
          <w:p w14:paraId="1235C5F9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3F8984E" w14:textId="67F2BED6" w:rsidR="009F08B5" w:rsidRPr="00383542" w:rsidRDefault="009F08B5" w:rsidP="006924C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52" w:type="dxa"/>
          </w:tcPr>
          <w:p w14:paraId="62F7C0AD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A78C9B" w14:textId="0BB89C28" w:rsidR="009F08B5" w:rsidRPr="00383542" w:rsidRDefault="000F422B" w:rsidP="00692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52" w:type="dxa"/>
          </w:tcPr>
          <w:p w14:paraId="17C9F565" w14:textId="77777777" w:rsidR="009F08B5" w:rsidRPr="00383542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9D7EA6D" w14:textId="5E2C7CBC" w:rsidR="009F08B5" w:rsidRPr="00383542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3CFD7F0C" w14:textId="6C2D093C" w:rsidR="00950577" w:rsidRDefault="009F1AB4" w:rsidP="005B24A2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6C84613" w14:textId="77777777" w:rsidR="00950577" w:rsidRDefault="0095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AB1AE0" w14:textId="3110957D" w:rsidR="00823471" w:rsidRPr="006924C6" w:rsidRDefault="009F1AB4" w:rsidP="0099044B">
      <w:pPr>
        <w:tabs>
          <w:tab w:val="clear" w:pos="454"/>
          <w:tab w:val="left" w:pos="540"/>
          <w:tab w:val="left" w:pos="9360"/>
          <w:tab w:val="left" w:pos="9630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อายุของลูกหนี้การค้าเริ่มนับตั้งแต่วันที่กลุ่มบริษัทได้</w:t>
      </w:r>
      <w:r w:rsidR="00B630F0" w:rsidRPr="006924C6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์ต่าง</w:t>
      </w:r>
      <w:r w:rsidR="00B74B7D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8A247E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ของกลุ่มบริษัทไปยัง</w:t>
      </w:r>
      <w:r w:rsidR="00DC2494"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ลูกค้าซึ่งเป็นบุคคลภายนอก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ด้วยเหตุนี้จึงมี</w:t>
      </w:r>
      <w:r w:rsidR="001E3DB7" w:rsidRPr="006924C6">
        <w:rPr>
          <w:rFonts w:asciiTheme="majorBidi" w:hAnsiTheme="majorBidi" w:cstheme="majorBidi"/>
          <w:spacing w:val="-2"/>
          <w:sz w:val="30"/>
          <w:szCs w:val="30"/>
        </w:rPr>
        <w:br/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924C6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รับรู้รายได้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ส่งผลให้กลุ่มบริษัทมี</w:t>
      </w:r>
      <w:r w:rsidR="007C26D7" w:rsidRPr="006924C6">
        <w:rPr>
          <w:rFonts w:asciiTheme="majorBidi" w:hAnsiTheme="majorBidi" w:cstheme="majorBidi"/>
          <w:spacing w:val="-2"/>
          <w:sz w:val="30"/>
          <w:szCs w:val="30"/>
          <w:cs/>
        </w:rPr>
        <w:t>ยอด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5598D902" w:rsidR="002A641D" w:rsidRPr="00FD6950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797DB21" w14:textId="0DE1C5CC" w:rsidR="00946DD6" w:rsidRPr="006A5DCA" w:rsidRDefault="00946DD6" w:rsidP="0020239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C16E5F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6A5DCA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DC66C89" w14:textId="77777777" w:rsidR="00112351" w:rsidRPr="00B81D01" w:rsidRDefault="00112351" w:rsidP="0011235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5"/>
        <w:gridCol w:w="912"/>
        <w:gridCol w:w="270"/>
        <w:gridCol w:w="994"/>
        <w:gridCol w:w="341"/>
        <w:gridCol w:w="990"/>
        <w:gridCol w:w="270"/>
        <w:gridCol w:w="1078"/>
      </w:tblGrid>
      <w:tr w:rsidR="00052F36" w:rsidRPr="004F38D7" w14:paraId="2255CC19" w14:textId="77777777" w:rsidTr="0099044B">
        <w:trPr>
          <w:trHeight w:hRule="exact" w:val="403"/>
          <w:tblHeader/>
        </w:trPr>
        <w:tc>
          <w:tcPr>
            <w:tcW w:w="2407" w:type="pct"/>
          </w:tcPr>
          <w:p w14:paraId="125265D8" w14:textId="1D39B0BF" w:rsidR="00EA6CF1" w:rsidRPr="0041130A" w:rsidRDefault="00EA6CF1" w:rsidP="00E1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62" w:type="pct"/>
            <w:gridSpan w:val="3"/>
          </w:tcPr>
          <w:p w14:paraId="7E19DB4B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82" w:type="pct"/>
          </w:tcPr>
          <w:p w14:paraId="40FEC58E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08EDB56D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179" w:rsidRPr="004F38D7" w14:paraId="1D42C072" w14:textId="77777777" w:rsidTr="0099044B">
        <w:trPr>
          <w:trHeight w:hRule="exact" w:val="403"/>
          <w:tblHeader/>
        </w:trPr>
        <w:tc>
          <w:tcPr>
            <w:tcW w:w="2407" w:type="pct"/>
          </w:tcPr>
          <w:p w14:paraId="65FA67D6" w14:textId="2A417D46" w:rsidR="009F08B5" w:rsidRPr="0041130A" w:rsidRDefault="009F08B5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88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A64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7" w:type="pct"/>
          </w:tcPr>
          <w:p w14:paraId="526E7B72" w14:textId="1B266721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382A42B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5E10B11" w14:textId="1359F55A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2" w:type="pct"/>
          </w:tcPr>
          <w:p w14:paraId="5572785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7FBAD6" w14:textId="413E485C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62F68A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CF92E3" w14:textId="5252BA0D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F08B5" w:rsidRPr="004F38D7" w14:paraId="55674310" w14:textId="77777777" w:rsidTr="0099044B">
        <w:trPr>
          <w:trHeight w:hRule="exact" w:val="403"/>
          <w:tblHeader/>
        </w:trPr>
        <w:tc>
          <w:tcPr>
            <w:tcW w:w="2407" w:type="pct"/>
          </w:tcPr>
          <w:p w14:paraId="73AC0940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29EBC813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6179" w:rsidRPr="004F38D7" w14:paraId="09CAC72C" w14:textId="77777777" w:rsidTr="0099044B">
        <w:trPr>
          <w:trHeight w:hRule="exact" w:val="403"/>
        </w:trPr>
        <w:tc>
          <w:tcPr>
            <w:tcW w:w="2407" w:type="pct"/>
          </w:tcPr>
          <w:p w14:paraId="607D714F" w14:textId="16325102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487" w:type="pct"/>
          </w:tcPr>
          <w:p w14:paraId="4770DD2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E1323A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D50CE1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FFEF4D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049815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4B105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BF4BC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179" w:rsidRPr="004F38D7" w14:paraId="09F9B624" w14:textId="77777777" w:rsidTr="0099044B">
        <w:trPr>
          <w:trHeight w:hRule="exact" w:val="403"/>
        </w:trPr>
        <w:tc>
          <w:tcPr>
            <w:tcW w:w="2407" w:type="pct"/>
          </w:tcPr>
          <w:p w14:paraId="0336FE60" w14:textId="6E35AB6F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7" w:type="pct"/>
          </w:tcPr>
          <w:p w14:paraId="6FC95096" w14:textId="20D2540E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9256EAD" w14:textId="77777777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C13A7B5" w14:textId="464C8796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2915A1D3" w14:textId="77777777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EDD1AD" w14:textId="42B27362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0787">
              <w:rPr>
                <w:rFonts w:ascii="Angsana New" w:hAnsi="Angsana New"/>
                <w:sz w:val="30"/>
                <w:szCs w:val="30"/>
              </w:rPr>
              <w:t>1,384,135</w:t>
            </w:r>
          </w:p>
        </w:tc>
        <w:tc>
          <w:tcPr>
            <w:tcW w:w="144" w:type="pct"/>
          </w:tcPr>
          <w:p w14:paraId="6791B243" w14:textId="77777777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709B11" w14:textId="68D10C48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1,264,265</w:t>
            </w:r>
          </w:p>
        </w:tc>
      </w:tr>
      <w:tr w:rsidR="00836179" w:rsidRPr="004F38D7" w14:paraId="328F09C0" w14:textId="77777777" w:rsidTr="0099044B">
        <w:trPr>
          <w:trHeight w:hRule="exact" w:val="403"/>
        </w:trPr>
        <w:tc>
          <w:tcPr>
            <w:tcW w:w="2407" w:type="pct"/>
          </w:tcPr>
          <w:p w14:paraId="5F511AB9" w14:textId="4531CFCB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57B05DF" w14:textId="5FCC3E1D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9D0D9C" w14:textId="77777777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31FEC17" w14:textId="2210BB91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2AB12711" w14:textId="77777777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93482A0" w14:textId="297B2909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92,878</w:t>
            </w:r>
          </w:p>
        </w:tc>
        <w:tc>
          <w:tcPr>
            <w:tcW w:w="144" w:type="pct"/>
          </w:tcPr>
          <w:p w14:paraId="1E8430F5" w14:textId="77777777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056F202" w14:textId="0DB70BC2" w:rsidR="000F422B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33,677</w:t>
            </w:r>
          </w:p>
        </w:tc>
      </w:tr>
      <w:tr w:rsidR="00836179" w:rsidRPr="004F38D7" w14:paraId="43694396" w14:textId="77777777" w:rsidTr="0099044B">
        <w:trPr>
          <w:trHeight w:hRule="exact" w:val="403"/>
        </w:trPr>
        <w:tc>
          <w:tcPr>
            <w:tcW w:w="2407" w:type="pct"/>
          </w:tcPr>
          <w:p w14:paraId="5F4C53FB" w14:textId="03E7D043" w:rsidR="000F422B" w:rsidRPr="00E173F8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0E3E9D80" w14:textId="3977CEB4" w:rsidR="000F422B" w:rsidRPr="00EC31E6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2CFEC3" w14:textId="77777777" w:rsidR="000F422B" w:rsidRPr="00EC31E6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036285A" w14:textId="76F87906" w:rsidR="000F422B" w:rsidRPr="00A66BA9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78B6D04B" w14:textId="77777777" w:rsidR="000F422B" w:rsidRPr="00EC31E6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861D804" w14:textId="74E207FF" w:rsidR="000F422B" w:rsidRPr="00EC31E6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1,477,013</w:t>
            </w:r>
          </w:p>
        </w:tc>
        <w:tc>
          <w:tcPr>
            <w:tcW w:w="144" w:type="pct"/>
          </w:tcPr>
          <w:p w14:paraId="7CA8D436" w14:textId="77777777" w:rsidR="000F422B" w:rsidRPr="00EC31E6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E215BF" w14:textId="424ABC69" w:rsidR="000F422B" w:rsidRPr="00EC31E6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1,297,942</w:t>
            </w:r>
          </w:p>
        </w:tc>
      </w:tr>
      <w:tr w:rsidR="00836179" w:rsidRPr="004F38D7" w14:paraId="3645DBBE" w14:textId="77777777" w:rsidTr="0099044B">
        <w:trPr>
          <w:trHeight w:hRule="exact" w:val="403"/>
        </w:trPr>
        <w:tc>
          <w:tcPr>
            <w:tcW w:w="2407" w:type="pct"/>
          </w:tcPr>
          <w:p w14:paraId="2459688D" w14:textId="135890D4" w:rsidR="009F08B5" w:rsidRPr="00E173F8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" w:type="pct"/>
            <w:tcBorders>
              <w:top w:val="double" w:sz="4" w:space="0" w:color="auto"/>
            </w:tcBorders>
          </w:tcPr>
          <w:p w14:paraId="150CC1F1" w14:textId="77777777" w:rsidR="009F08B5" w:rsidRPr="00EC31E6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78F06D" w14:textId="77777777" w:rsidR="009F08B5" w:rsidRPr="00EC31E6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2BAC5014" w14:textId="6FC09549" w:rsidR="009F08B5" w:rsidRPr="00A66BA9" w:rsidRDefault="003A1331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0C88D7E0" w14:textId="77777777" w:rsidR="009F08B5" w:rsidRPr="00EC31E6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78CE6039" w14:textId="77777777" w:rsidR="009F08B5" w:rsidRPr="00EC31E6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4E5F39" w14:textId="77777777" w:rsidR="009F08B5" w:rsidRPr="00EC31E6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</w:tcPr>
          <w:p w14:paraId="79A7D290" w14:textId="350EF083" w:rsidR="009F08B5" w:rsidRPr="00A84C7F" w:rsidRDefault="003A1331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3720B0">
              <w:rPr>
                <w:rFonts w:ascii="Angsana New" w:hAnsi="Angsana New"/>
                <w:b/>
                <w:bCs/>
                <w:sz w:val="30"/>
                <w:szCs w:val="30"/>
              </w:rPr>
              <w:t>1,384,135</w:t>
            </w:r>
          </w:p>
        </w:tc>
      </w:tr>
      <w:tr w:rsidR="00836179" w:rsidRPr="004F38D7" w14:paraId="5B5B1993" w14:textId="77777777" w:rsidTr="0099044B">
        <w:trPr>
          <w:trHeight w:hRule="exact" w:val="403"/>
        </w:trPr>
        <w:tc>
          <w:tcPr>
            <w:tcW w:w="2407" w:type="pct"/>
          </w:tcPr>
          <w:p w14:paraId="74B2F074" w14:textId="77777777" w:rsidR="009F08B5" w:rsidRPr="00E173F8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0FBF943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A5E86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4ED1C33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03BAC63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5138C4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FB9923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092E96C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179" w:rsidRPr="004F38D7" w14:paraId="47AD4EB6" w14:textId="77777777" w:rsidTr="0099044B">
        <w:trPr>
          <w:trHeight w:hRule="exact" w:val="403"/>
        </w:trPr>
        <w:tc>
          <w:tcPr>
            <w:tcW w:w="2407" w:type="pct"/>
          </w:tcPr>
          <w:p w14:paraId="01AB7CB4" w14:textId="7F12596A" w:rsidR="009F08B5" w:rsidRPr="00E173F8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7" w:type="pct"/>
          </w:tcPr>
          <w:p w14:paraId="2ADBB26D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8B972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BCF1D95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03AECECD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44030B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99B6B3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0298D0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179" w:rsidRPr="004F38D7" w14:paraId="528559EE" w14:textId="77777777" w:rsidTr="0099044B">
        <w:trPr>
          <w:trHeight w:hRule="exact" w:val="403"/>
        </w:trPr>
        <w:tc>
          <w:tcPr>
            <w:tcW w:w="2407" w:type="pct"/>
          </w:tcPr>
          <w:p w14:paraId="7E494573" w14:textId="7B6D2DE2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7" w:type="pct"/>
          </w:tcPr>
          <w:p w14:paraId="5BFA3706" w14:textId="47B0C0F7" w:rsidR="009F08B5" w:rsidRPr="0041130A" w:rsidRDefault="0000386A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0787">
              <w:rPr>
                <w:rFonts w:ascii="Angsana New" w:hAnsi="Angsana New"/>
                <w:sz w:val="30"/>
                <w:szCs w:val="30"/>
              </w:rPr>
              <w:t>221,146</w:t>
            </w:r>
          </w:p>
        </w:tc>
        <w:tc>
          <w:tcPr>
            <w:tcW w:w="144" w:type="pct"/>
          </w:tcPr>
          <w:p w14:paraId="291DD0E6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E3DAB9" w14:textId="5713FEB5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222,875</w:t>
            </w:r>
          </w:p>
        </w:tc>
        <w:tc>
          <w:tcPr>
            <w:tcW w:w="182" w:type="pct"/>
          </w:tcPr>
          <w:p w14:paraId="7B4ADCDF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20845FC" w14:textId="2C84584C" w:rsidR="009F08B5" w:rsidRPr="0041130A" w:rsidRDefault="0000386A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0787"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  <w:tc>
          <w:tcPr>
            <w:tcW w:w="144" w:type="pct"/>
          </w:tcPr>
          <w:p w14:paraId="1271887A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8D5F14" w14:textId="102167A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216,886</w:t>
            </w:r>
          </w:p>
        </w:tc>
      </w:tr>
      <w:tr w:rsidR="00836179" w:rsidRPr="004F38D7" w14:paraId="2343ABE7" w14:textId="58C7B26C" w:rsidTr="0099044B">
        <w:trPr>
          <w:trHeight w:hRule="exact" w:val="403"/>
        </w:trPr>
        <w:tc>
          <w:tcPr>
            <w:tcW w:w="2407" w:type="pct"/>
          </w:tcPr>
          <w:p w14:paraId="60D7ED3B" w14:textId="1D5CA58A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7" w:type="pct"/>
          </w:tcPr>
          <w:p w14:paraId="56B4CE3E" w14:textId="1E59B7A7" w:rsidR="009F08B5" w:rsidRPr="003D196B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44" w:type="pct"/>
          </w:tcPr>
          <w:p w14:paraId="71590A3F" w14:textId="320C1675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FEAF809" w14:textId="351F5AA5" w:rsidR="009F08B5" w:rsidRPr="003D196B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82" w:type="pct"/>
          </w:tcPr>
          <w:p w14:paraId="743A79DC" w14:textId="6E4001E6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261F239" w14:textId="134ECB44" w:rsidR="009F08B5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962D95" w14:textId="7BEBAA80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5F5B70" w14:textId="6C92344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179" w:rsidRPr="004F38D7" w14:paraId="7C6D1C11" w14:textId="39F77658" w:rsidTr="0099044B">
        <w:trPr>
          <w:trHeight w:hRule="exact" w:val="403"/>
        </w:trPr>
        <w:tc>
          <w:tcPr>
            <w:tcW w:w="2407" w:type="pct"/>
          </w:tcPr>
          <w:p w14:paraId="76269568" w14:textId="1C835B05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ส่วนแบ่งกำไรเบ็ดเสร็จอื่นของการร่วมค้า</w:t>
            </w:r>
          </w:p>
        </w:tc>
        <w:tc>
          <w:tcPr>
            <w:tcW w:w="487" w:type="pct"/>
          </w:tcPr>
          <w:p w14:paraId="413EA47A" w14:textId="72E73870" w:rsidR="009F08B5" w:rsidRPr="005A42DF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15,952</w:t>
            </w:r>
          </w:p>
        </w:tc>
        <w:tc>
          <w:tcPr>
            <w:tcW w:w="144" w:type="pct"/>
          </w:tcPr>
          <w:p w14:paraId="1B38B32A" w14:textId="14C65E2C" w:rsidR="009F08B5" w:rsidRPr="005A42DF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93E19BD" w14:textId="0EE52D35" w:rsidR="009F08B5" w:rsidRPr="003D196B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5,452</w:t>
            </w:r>
          </w:p>
        </w:tc>
        <w:tc>
          <w:tcPr>
            <w:tcW w:w="182" w:type="pct"/>
          </w:tcPr>
          <w:p w14:paraId="0E6E4C71" w14:textId="2895BDFB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8774A4B" w14:textId="50D8B5FC" w:rsidR="009F08B5" w:rsidRPr="0041130A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369DE69" w14:textId="7CEB50A5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8640B5" w14:textId="3FEC73FD" w:rsidR="009F08B5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179" w:rsidRPr="004F38D7" w14:paraId="4DFDA08D" w14:textId="77777777" w:rsidTr="0099044B">
        <w:trPr>
          <w:trHeight w:hRule="exact" w:val="403"/>
        </w:trPr>
        <w:tc>
          <w:tcPr>
            <w:tcW w:w="2407" w:type="pct"/>
          </w:tcPr>
          <w:p w14:paraId="1E22ABAF" w14:textId="537F491F" w:rsidR="009F08B5" w:rsidRPr="00E173F8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33210FDF" w14:textId="7B839748" w:rsidR="009F08B5" w:rsidRPr="00BF0BA0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237,4</w:t>
            </w:r>
            <w:r w:rsidR="00CD2E49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4" w:type="pct"/>
          </w:tcPr>
          <w:p w14:paraId="166AB9CD" w14:textId="77777777" w:rsidR="009F08B5" w:rsidRPr="00BF0BA0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1766B482" w14:textId="090405C0" w:rsidR="009F08B5" w:rsidRPr="00BF0BA0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228,566</w:t>
            </w:r>
          </w:p>
        </w:tc>
        <w:tc>
          <w:tcPr>
            <w:tcW w:w="182" w:type="pct"/>
          </w:tcPr>
          <w:p w14:paraId="5A279A32" w14:textId="77777777" w:rsidR="009F08B5" w:rsidRPr="00BF0BA0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C534821" w14:textId="24CA6CED" w:rsidR="009F08B5" w:rsidRPr="00BF0BA0" w:rsidRDefault="000F422B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144" w:type="pct"/>
          </w:tcPr>
          <w:p w14:paraId="6202FD44" w14:textId="77777777" w:rsidR="009F08B5" w:rsidRPr="00BF0BA0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7BB0D65" w14:textId="6D2A95D6" w:rsidR="009F08B5" w:rsidRPr="00BF0BA0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216,886</w:t>
            </w:r>
          </w:p>
        </w:tc>
      </w:tr>
      <w:tr w:rsidR="00836179" w:rsidRPr="0005503D" w14:paraId="012A115F" w14:textId="77777777" w:rsidTr="0099044B">
        <w:trPr>
          <w:trHeight w:hRule="exact" w:val="403"/>
        </w:trPr>
        <w:tc>
          <w:tcPr>
            <w:tcW w:w="2407" w:type="pct"/>
          </w:tcPr>
          <w:p w14:paraId="75944E7B" w14:textId="346564BF" w:rsidR="009F08B5" w:rsidRPr="00E173F8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" w:type="pct"/>
            <w:tcBorders>
              <w:top w:val="double" w:sz="4" w:space="0" w:color="auto"/>
            </w:tcBorders>
          </w:tcPr>
          <w:p w14:paraId="5593AB69" w14:textId="77777777" w:rsidR="009F08B5" w:rsidRPr="00BF0BA0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23B62F" w14:textId="77777777" w:rsidR="009F08B5" w:rsidRPr="00BF0BA0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7E10F725" w14:textId="485C75AD" w:rsidR="009F08B5" w:rsidRPr="0005503D" w:rsidRDefault="003A1331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03D">
              <w:rPr>
                <w:rFonts w:ascii="Angsana New" w:hAnsi="Angsana New"/>
                <w:b/>
                <w:bCs/>
                <w:sz w:val="30"/>
                <w:szCs w:val="30"/>
              </w:rPr>
              <w:t>221,146</w:t>
            </w:r>
          </w:p>
        </w:tc>
        <w:tc>
          <w:tcPr>
            <w:tcW w:w="182" w:type="pct"/>
          </w:tcPr>
          <w:p w14:paraId="6BE650FB" w14:textId="77777777" w:rsidR="009F08B5" w:rsidRPr="0005503D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7DBDA7D6" w14:textId="77777777" w:rsidR="009F08B5" w:rsidRPr="00BF0BA0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DCCA47" w14:textId="77777777" w:rsidR="009F08B5" w:rsidRPr="00BF0BA0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</w:tcPr>
          <w:p w14:paraId="04490AA5" w14:textId="244FD772" w:rsidR="009F08B5" w:rsidRPr="0005503D" w:rsidRDefault="003A1331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03D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40D4ABC6" w14:textId="77777777" w:rsidR="00112351" w:rsidRPr="00FD6950" w:rsidRDefault="00112351" w:rsidP="00112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636DC593" w14:textId="23355B7B" w:rsidR="009F49AB" w:rsidRDefault="00B61C0A" w:rsidP="00950577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การร่วมค้าไม่ใช่บริษัทจดทะเบียนในตลาดหลักทรัพย์ ดังนั้นจึงไม่มีราคาที่เปิดเผยต่อสาธารณ</w:t>
      </w:r>
      <w:r w:rsidR="00870F75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6A5DCA">
        <w:rPr>
          <w:rFonts w:asciiTheme="majorBidi" w:hAnsiTheme="majorBidi" w:cstheme="majorBidi"/>
          <w:sz w:val="30"/>
          <w:szCs w:val="30"/>
          <w:cs/>
        </w:rPr>
        <w:t>ชน</w:t>
      </w:r>
    </w:p>
    <w:p w14:paraId="1E03ED28" w14:textId="77777777" w:rsidR="00750E88" w:rsidRPr="00FD6950" w:rsidRDefault="00750E88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E3857C3" w14:textId="38BAF0A3" w:rsidR="00414D31" w:rsidRPr="0028686D" w:rsidRDefault="00414D31" w:rsidP="0028686D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73F8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</w:t>
      </w:r>
      <w:r w:rsidRPr="00E173F8"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3DB37568" w14:textId="178A8662" w:rsidR="00AF1056" w:rsidRPr="00FD6950" w:rsidRDefault="00AF1056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3654FE6" w14:textId="11CA3961" w:rsidR="00FD6950" w:rsidRPr="00FB7542" w:rsidRDefault="00FD6950" w:rsidP="0069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540"/>
        </w:tabs>
        <w:spacing w:line="240" w:lineRule="auto"/>
        <w:ind w:left="544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E8194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B7542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2567 </w:t>
      </w:r>
      <w:r w:rsidRPr="00FB7542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="000F422B">
        <w:rPr>
          <w:rFonts w:asciiTheme="majorBidi" w:hAnsiTheme="majorBidi" w:cstheme="majorBidi"/>
          <w:sz w:val="30"/>
          <w:szCs w:val="30"/>
        </w:rPr>
        <w:t xml:space="preserve"> 92.</w:t>
      </w:r>
      <w:r w:rsidR="00CD2E49">
        <w:rPr>
          <w:rFonts w:asciiTheme="majorBidi" w:hAnsiTheme="majorBidi" w:cstheme="majorBidi"/>
          <w:sz w:val="30"/>
          <w:szCs w:val="30"/>
        </w:rPr>
        <w:t>88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Pr="00FB754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B7542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>
        <w:rPr>
          <w:rFonts w:asciiTheme="majorBidi" w:hAnsiTheme="majorBidi" w:cstheme="majorBidi"/>
          <w:sz w:val="30"/>
          <w:szCs w:val="30"/>
        </w:rPr>
        <w:t>PT Mega Lifesciences Indonesia</w:t>
      </w:r>
      <w:r w:rsidRPr="004966C3">
        <w:rPr>
          <w:rFonts w:asciiTheme="majorBidi" w:hAnsiTheme="majorBidi" w:cstheme="majorBidi"/>
          <w:sz w:val="30"/>
          <w:szCs w:val="30"/>
        </w:rPr>
        <w:t xml:space="preserve"> </w:t>
      </w:r>
      <w:r w:rsidRPr="00FB754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</w:t>
      </w:r>
      <w:r>
        <w:rPr>
          <w:rFonts w:asciiTheme="majorBidi" w:hAnsiTheme="majorBidi" w:cstheme="majorBidi" w:hint="cs"/>
          <w:sz w:val="30"/>
          <w:szCs w:val="30"/>
          <w:cs/>
        </w:rPr>
        <w:t>อินโดนีเซีย</w:t>
      </w:r>
      <w:r w:rsidRPr="00FB7542">
        <w:rPr>
          <w:rFonts w:asciiTheme="majorBidi" w:hAnsiTheme="majorBidi" w:cstheme="majorBidi" w:hint="cs"/>
          <w:sz w:val="30"/>
          <w:szCs w:val="30"/>
          <w:cs/>
        </w:rPr>
        <w:t>เพื่อขยายธุรกิจ</w:t>
      </w:r>
    </w:p>
    <w:p w14:paraId="38522BC1" w14:textId="77777777" w:rsidR="00FD6950" w:rsidRDefault="00FD6950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A102803" w14:textId="2C9624F3" w:rsidR="00CD2E49" w:rsidRPr="00CD2E49" w:rsidRDefault="00CD2E49" w:rsidP="0069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0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D2E4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ในระหว่างงวดหกเดือนสิ้นสุดวันที่ </w:t>
      </w:r>
      <w:r w:rsidRPr="00CD2E49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CD2E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CD2E49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CD2E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กลุ่มบริษัทได้จัดตั้งบริษัท </w:t>
      </w:r>
      <w:r w:rsidR="00AD0D61">
        <w:rPr>
          <w:rFonts w:asciiTheme="majorBidi" w:hAnsiTheme="majorBidi" w:cstheme="majorBidi" w:hint="cs"/>
          <w:spacing w:val="-4"/>
          <w:sz w:val="30"/>
          <w:szCs w:val="30"/>
          <w:cs/>
        </w:rPr>
        <w:t>วี</w:t>
      </w:r>
      <w:r w:rsidRPr="00CD2E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0D61">
        <w:rPr>
          <w:rFonts w:asciiTheme="majorBidi" w:hAnsiTheme="majorBidi" w:cstheme="majorBidi" w:hint="cs"/>
          <w:spacing w:val="-4"/>
          <w:sz w:val="30"/>
          <w:szCs w:val="30"/>
          <w:cs/>
        </w:rPr>
        <w:t>แคร์</w:t>
      </w:r>
      <w:r w:rsidRPr="00CD2E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0D61">
        <w:rPr>
          <w:rFonts w:asciiTheme="majorBidi" w:hAnsiTheme="majorBidi" w:cstheme="majorBidi" w:hint="cs"/>
          <w:spacing w:val="-4"/>
          <w:sz w:val="30"/>
          <w:szCs w:val="30"/>
          <w:cs/>
        </w:rPr>
        <w:t>ฟอร์</w:t>
      </w:r>
      <w:r w:rsidRPr="00CD2E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0D61">
        <w:rPr>
          <w:rFonts w:asciiTheme="majorBidi" w:hAnsiTheme="majorBidi" w:cstheme="majorBidi" w:hint="cs"/>
          <w:spacing w:val="-4"/>
          <w:sz w:val="30"/>
          <w:szCs w:val="30"/>
          <w:cs/>
        </w:rPr>
        <w:t>เวลเนส</w:t>
      </w:r>
      <w:r w:rsidRPr="00CD2E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0D6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</w:t>
      </w:r>
      <w:r w:rsidRPr="00CD2E49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ซึ่งเป็นบริษัทย่อยโดยตรงในประเทศไทย เพื่อดำเนินการเป็น</w:t>
      </w:r>
      <w:r w:rsidR="0099044B">
        <w:rPr>
          <w:rFonts w:asciiTheme="majorBidi" w:hAnsiTheme="majorBidi" w:cstheme="majorBidi" w:hint="cs"/>
          <w:spacing w:val="-4"/>
          <w:sz w:val="30"/>
          <w:szCs w:val="30"/>
          <w:cs/>
        </w:rPr>
        <w:t>วิสาหกิจ</w:t>
      </w:r>
      <w:r w:rsidRPr="00CD2E49">
        <w:rPr>
          <w:rFonts w:asciiTheme="majorBidi" w:hAnsiTheme="majorBidi" w:cstheme="majorBidi"/>
          <w:spacing w:val="-4"/>
          <w:sz w:val="30"/>
          <w:szCs w:val="30"/>
          <w:cs/>
        </w:rPr>
        <w:t>เพื่อสังคม</w:t>
      </w:r>
    </w:p>
    <w:p w14:paraId="085E73ED" w14:textId="17144F6D" w:rsidR="00CD2E49" w:rsidRDefault="00CD2E49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81CEEAC" w14:textId="5884233F" w:rsidR="00AF1056" w:rsidRPr="00E81941" w:rsidRDefault="00AF1056" w:rsidP="00FD6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E81941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ในระหว่างงวด</w:t>
      </w:r>
      <w:r w:rsidRPr="00E81941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E81941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E81941">
        <w:rPr>
          <w:rFonts w:asciiTheme="majorBidi" w:hAnsiTheme="majorBidi" w:cstheme="majorBidi"/>
          <w:spacing w:val="-4"/>
          <w:sz w:val="30"/>
          <w:szCs w:val="30"/>
        </w:rPr>
        <w:t xml:space="preserve"> 30 </w:t>
      </w:r>
      <w:r w:rsidRPr="00E81941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E8194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8194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8686D" w:rsidRPr="00E81941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E819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Pr="00E81941">
        <w:rPr>
          <w:rFonts w:asciiTheme="majorBidi" w:hAnsiTheme="majorBidi" w:cstheme="majorBidi" w:hint="cs"/>
          <w:spacing w:val="-4"/>
          <w:sz w:val="30"/>
          <w:szCs w:val="30"/>
          <w:cs/>
        </w:rPr>
        <w:t>จ่ายชำระทุนแก่</w:t>
      </w:r>
      <w:r w:rsidRPr="00E819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Pr="00E81941">
        <w:rPr>
          <w:rFonts w:asciiTheme="majorBidi" w:hAnsiTheme="majorBidi" w:cstheme="majorBidi"/>
          <w:spacing w:val="-4"/>
          <w:sz w:val="30"/>
          <w:szCs w:val="30"/>
        </w:rPr>
        <w:t xml:space="preserve">Mega Lifesciences Colombia </w:t>
      </w:r>
      <w:r w:rsidR="00E81941" w:rsidRPr="00E81941">
        <w:rPr>
          <w:rFonts w:asciiTheme="majorBidi" w:hAnsiTheme="majorBidi" w:cstheme="majorBidi"/>
          <w:spacing w:val="-4"/>
          <w:sz w:val="30"/>
          <w:szCs w:val="30"/>
        </w:rPr>
        <w:t>S.A.S</w:t>
      </w:r>
      <w:r w:rsidRPr="00E81941">
        <w:rPr>
          <w:rFonts w:asciiTheme="majorBidi" w:hAnsiTheme="majorBidi" w:cstheme="majorBidi"/>
          <w:spacing w:val="-4"/>
          <w:sz w:val="30"/>
          <w:szCs w:val="30"/>
        </w:rPr>
        <w:br/>
      </w:r>
      <w:r w:rsidRPr="00E81941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ซึ่งเป็นบริษัทย่อยทางตรงในประเทศ</w:t>
      </w:r>
      <w:r w:rsidRPr="00E81941">
        <w:rPr>
          <w:rFonts w:asciiTheme="majorBidi" w:hAnsiTheme="majorBidi" w:cstheme="majorBidi" w:hint="cs"/>
          <w:spacing w:val="-4"/>
          <w:sz w:val="30"/>
          <w:szCs w:val="30"/>
          <w:cs/>
        </w:rPr>
        <w:t>โคลอมเบีย</w:t>
      </w:r>
      <w:r w:rsidRPr="00E81941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E819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686D" w:rsidRPr="00E81941">
        <w:rPr>
          <w:rFonts w:asciiTheme="majorBidi" w:hAnsiTheme="majorBidi" w:cstheme="majorBidi"/>
          <w:spacing w:val="-4"/>
          <w:sz w:val="30"/>
          <w:szCs w:val="30"/>
        </w:rPr>
        <w:t>5.73</w:t>
      </w:r>
      <w:r w:rsidRPr="00E8194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E8194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2C9CA089" w14:textId="77777777" w:rsidR="00CD2E49" w:rsidRPr="000C0F7D" w:rsidRDefault="00CD2E49" w:rsidP="00FD6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3518DBAF" w14:textId="65B7C17D" w:rsidR="0028686D" w:rsidRPr="0028686D" w:rsidRDefault="0028686D" w:rsidP="0028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z w:val="30"/>
          <w:szCs w:val="30"/>
        </w:rPr>
      </w:pPr>
      <w:r w:rsidRPr="00BF3E52">
        <w:rPr>
          <w:rFonts w:asciiTheme="majorBidi" w:hAnsiTheme="majorBidi" w:cstheme="majorBidi" w:hint="cs"/>
          <w:sz w:val="30"/>
          <w:szCs w:val="30"/>
          <w:cs/>
        </w:rPr>
        <w:t>ในระหว่างงวดหก</w:t>
      </w:r>
      <w:r w:rsidRPr="00BF3E52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BF3E52">
        <w:rPr>
          <w:rFonts w:asciiTheme="majorBidi" w:hAnsiTheme="majorBidi" w:cstheme="majorBidi"/>
          <w:sz w:val="30"/>
          <w:szCs w:val="30"/>
        </w:rPr>
        <w:t xml:space="preserve"> 30 </w:t>
      </w:r>
      <w:r w:rsidRPr="00BF3E5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F3E52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F3E52">
        <w:rPr>
          <w:rFonts w:asciiTheme="majorBidi" w:hAnsiTheme="majorBidi" w:cstheme="majorBidi"/>
          <w:sz w:val="30"/>
          <w:szCs w:val="30"/>
        </w:rPr>
        <w:t xml:space="preserve"> </w:t>
      </w:r>
      <w:r w:rsidRPr="00BF3E52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Pr="00BF3E5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27.95</w:t>
      </w:r>
      <w:r w:rsidRPr="00BF3E52">
        <w:rPr>
          <w:rFonts w:asciiTheme="majorBidi" w:hAnsiTheme="majorBidi" w:cstheme="majorBidi"/>
          <w:sz w:val="30"/>
          <w:szCs w:val="30"/>
        </w:rPr>
        <w:t xml:space="preserve"> </w:t>
      </w:r>
      <w:r w:rsidRPr="00BF3E5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F3E52">
        <w:rPr>
          <w:rFonts w:asciiTheme="majorBidi" w:hAnsiTheme="majorBidi" w:cstheme="majorBidi"/>
          <w:sz w:val="30"/>
          <w:szCs w:val="30"/>
          <w:cs/>
        </w:rPr>
        <w:br/>
      </w:r>
      <w:r w:rsidRPr="00BF3E52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Pr="00BF3E52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Pr="00BF3E5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19B596DB" w14:textId="77777777" w:rsidR="00AF1056" w:rsidRPr="00A66BA9" w:rsidRDefault="00AF1056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94BA054" w14:textId="4BFCF551" w:rsidR="00AF1056" w:rsidRDefault="00D675E6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425BFFC3" w14:textId="77777777" w:rsidR="00AF1056" w:rsidRPr="00AF1056" w:rsidRDefault="00AF1056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839640" w14:textId="739FC892" w:rsidR="00AF1056" w:rsidRPr="007079CD" w:rsidRDefault="0028686D" w:rsidP="00AD1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เมก้า ไลฟ์ไซแอ็นซ์ พีทีวาย จำกัด ประเทศไทย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ได้เพิ่มเงินลงทุนเป็นจำนวนเงิน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15.54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ในทุนที่ออกและชำระแล้ว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PT Mega Lifesciences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ซึ่งเป็นบริษัทย่อยทางอ้อมในประเทศอินโดนีเซียเพื่อขยายธุรกิจ</w:t>
      </w:r>
    </w:p>
    <w:p w14:paraId="0380141E" w14:textId="692EB896" w:rsidR="00904194" w:rsidRPr="00FF2DBA" w:rsidRDefault="00904194" w:rsidP="009B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164215C1" w14:textId="2B081E81" w:rsidR="006302DB" w:rsidRPr="00BB2974" w:rsidRDefault="006302DB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00495C65" w14:textId="77777777" w:rsidR="006302DB" w:rsidRPr="00FF2DBA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1DB269C" w14:textId="14C4CD78" w:rsidR="00CA5551" w:rsidRDefault="006302DB" w:rsidP="00892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งวด</w:t>
      </w:r>
      <w:r w:rsidR="00AF1056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AF1056" w:rsidRPr="006A5DCA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AF1056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F1056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AF1056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F1056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7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กลุ่ม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บริษัทรับรู้ส่วนแบ่ง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กำไร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AF10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F422B">
        <w:rPr>
          <w:rFonts w:asciiTheme="majorBidi" w:hAnsiTheme="majorBidi" w:cstheme="majorBidi"/>
          <w:spacing w:val="-4"/>
          <w:sz w:val="30"/>
          <w:szCs w:val="30"/>
        </w:rPr>
        <w:t>16.29</w:t>
      </w:r>
      <w:r w:rsidR="00AB4662"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บาท 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>(</w:t>
      </w:r>
      <w:r w:rsidR="00AF1056" w:rsidRPr="00AF105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30 </w:t>
      </w:r>
      <w:r w:rsidR="00AF1056" w:rsidRPr="00AF105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 xml:space="preserve">มิถุนายน 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256</w:t>
      </w:r>
      <w:r w:rsidR="00B95A0F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6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: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BF3E52" w:rsidRPr="00BF3E52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>กำไรเบ็ดเสร็จ</w:t>
      </w:r>
      <w:r w:rsidRPr="00B95A0F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AF105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5</w:t>
      </w:r>
      <w:r w:rsidR="00B95A0F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.</w:t>
      </w:r>
      <w:r w:rsidR="00AF105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69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ล้านบาท)</w:t>
      </w:r>
    </w:p>
    <w:p w14:paraId="667F3531" w14:textId="39287B42" w:rsidR="00892D85" w:rsidRPr="00892D85" w:rsidRDefault="0028686D" w:rsidP="0028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2C1A9B4" w14:textId="5CAC56C3" w:rsidR="00F96958" w:rsidRPr="006A5DCA" w:rsidRDefault="006302DB" w:rsidP="009D011D">
      <w:pPr>
        <w:pStyle w:val="Heading5"/>
        <w:spacing w:line="240" w:lineRule="auto"/>
        <w:ind w:left="547" w:hanging="547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5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FF2DBA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6D86B788" w14:textId="5B83F975" w:rsidR="00A17B2E" w:rsidRPr="000516C9" w:rsidRDefault="00A17B2E" w:rsidP="000B6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16C9">
        <w:rPr>
          <w:rFonts w:asciiTheme="majorBidi" w:hAnsiTheme="majorBidi" w:cstheme="majorBidi"/>
          <w:b/>
          <w:spacing w:val="-2"/>
          <w:sz w:val="30"/>
          <w:szCs w:val="30"/>
          <w:cs/>
        </w:rPr>
        <w:t>ก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ารซื้อ จำหน่าย โอน</w:t>
      </w:r>
      <w:r w:rsidR="0083579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AC23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C2337">
        <w:rPr>
          <w:rFonts w:asciiTheme="majorBidi" w:hAnsiTheme="majorBidi" w:cstheme="majorBidi" w:hint="cs"/>
          <w:spacing w:val="-2"/>
          <w:sz w:val="30"/>
          <w:szCs w:val="30"/>
          <w:cs/>
        </w:rPr>
        <w:t>(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กลับรายการ</w:t>
      </w:r>
      <w:r w:rsidR="00AC233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)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ขาดทุนจากการด้อยค่าของ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ที่ดิน อาคารและอุปกรณ์ระหว่างงวด</w:t>
      </w:r>
      <w:r w:rsidR="00AF1056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0516C9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AF1056" w:rsidRPr="000516C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AF1056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9F49AB" w:rsidRPr="000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D161D" w:rsidRPr="000516C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43BDE1B" w14:textId="17E9383E" w:rsidR="00A17B2E" w:rsidRPr="00FF2DB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66"/>
        <w:gridCol w:w="242"/>
        <w:gridCol w:w="1150"/>
        <w:gridCol w:w="236"/>
        <w:gridCol w:w="1064"/>
        <w:gridCol w:w="265"/>
        <w:gridCol w:w="1112"/>
        <w:gridCol w:w="266"/>
        <w:gridCol w:w="1165"/>
      </w:tblGrid>
      <w:tr w:rsidR="001E0297" w:rsidRPr="006A5DCA" w14:paraId="68373AC8" w14:textId="1DE699C8" w:rsidTr="00E81941">
        <w:trPr>
          <w:trHeight w:val="416"/>
          <w:tblHeader/>
        </w:trPr>
        <w:tc>
          <w:tcPr>
            <w:tcW w:w="1372" w:type="pct"/>
          </w:tcPr>
          <w:p w14:paraId="76B0DBF0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0" w:type="pct"/>
            <w:gridSpan w:val="5"/>
          </w:tcPr>
          <w:p w14:paraId="79F28723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7" w:type="pct"/>
            <w:gridSpan w:val="4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F36" w:rsidRPr="006A5DCA" w14:paraId="65813523" w14:textId="3302FA26" w:rsidTr="00E81941">
        <w:trPr>
          <w:trHeight w:val="1109"/>
          <w:tblHeader/>
        </w:trPr>
        <w:tc>
          <w:tcPr>
            <w:tcW w:w="1372" w:type="pct"/>
            <w:vAlign w:val="bottom"/>
          </w:tcPr>
          <w:p w14:paraId="29D6E8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34986758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5C1661F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2FB15D4" w14:textId="27EA1798" w:rsidR="00E5736B" w:rsidRPr="006A5DCA" w:rsidRDefault="006A79F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60683E3A" w14:textId="2156C183" w:rsidR="001E0297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4A852D" w14:textId="77777777" w:rsidR="00A66BA9" w:rsidRDefault="00A66BA9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34B6B5C6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6512358" w14:textId="77777777" w:rsidR="00A66BA9" w:rsidRDefault="00A66BA9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BDD42" w14:textId="7DE3C6DE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E81941">
        <w:trPr>
          <w:trHeight w:hRule="exact" w:val="360"/>
          <w:tblHeader/>
        </w:trPr>
        <w:tc>
          <w:tcPr>
            <w:tcW w:w="1372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28" w:type="pct"/>
            <w:gridSpan w:val="9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F36" w:rsidRPr="006A5DCA" w14:paraId="3802FCC0" w14:textId="62D3EA2A" w:rsidTr="00E81941">
        <w:trPr>
          <w:trHeight w:hRule="exact" w:val="360"/>
          <w:tblHeader/>
        </w:trPr>
        <w:tc>
          <w:tcPr>
            <w:tcW w:w="1372" w:type="pct"/>
          </w:tcPr>
          <w:p w14:paraId="3C923FBA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7015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สิ่ง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ปลูกสร้างอื่น</w:t>
            </w:r>
          </w:p>
        </w:tc>
        <w:tc>
          <w:tcPr>
            <w:tcW w:w="635" w:type="pct"/>
            <w:vAlign w:val="bottom"/>
          </w:tcPr>
          <w:p w14:paraId="51A38721" w14:textId="5D0B273E" w:rsidR="000F422B" w:rsidRPr="006A5DCA" w:rsidRDefault="000F422B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132" w:type="pct"/>
            <w:vAlign w:val="bottom"/>
          </w:tcPr>
          <w:p w14:paraId="0983DE8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A0652A0" w14:textId="16BAFD3B" w:rsidR="000F422B" w:rsidRPr="006A5DCA" w:rsidRDefault="000F422B" w:rsidP="0086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128" w:type="pct"/>
            <w:vAlign w:val="bottom"/>
          </w:tcPr>
          <w:p w14:paraId="3F9CA4D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76D5280" w14:textId="14245659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0FD920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A0969E7" w14:textId="766D758E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</w:t>
            </w:r>
            <w:r w:rsidR="00CD2E4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630B57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6CB39E7" w14:textId="3165214A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EB58BE8" w14:textId="6D793B4A" w:rsidTr="00E81941">
        <w:trPr>
          <w:trHeight w:hRule="exact" w:val="360"/>
          <w:tblHeader/>
        </w:trPr>
        <w:tc>
          <w:tcPr>
            <w:tcW w:w="1372" w:type="pct"/>
          </w:tcPr>
          <w:p w14:paraId="65A71C27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5" w:type="pct"/>
            <w:vAlign w:val="bottom"/>
          </w:tcPr>
          <w:p w14:paraId="56EFEC2B" w14:textId="0FED6DA3" w:rsidR="000F422B" w:rsidRPr="006A5DCA" w:rsidRDefault="000F422B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3,113</w:t>
            </w:r>
          </w:p>
        </w:tc>
        <w:tc>
          <w:tcPr>
            <w:tcW w:w="132" w:type="pct"/>
            <w:vAlign w:val="bottom"/>
          </w:tcPr>
          <w:p w14:paraId="4D440BF5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7A5D11" w14:textId="1E917569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B515A2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AFD33B5" w14:textId="6EB3749D" w:rsidR="000F422B" w:rsidRPr="006A5DCA" w:rsidRDefault="000F422B" w:rsidP="0086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144" w:type="pct"/>
          </w:tcPr>
          <w:p w14:paraId="54095DE3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663BA31" w14:textId="42011C39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EA8C6B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EE48722" w14:textId="66682BEB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1587A96C" w14:textId="002109EF" w:rsidTr="00E81941">
        <w:trPr>
          <w:trHeight w:hRule="exact" w:val="360"/>
          <w:tblHeader/>
        </w:trPr>
        <w:tc>
          <w:tcPr>
            <w:tcW w:w="1372" w:type="pct"/>
          </w:tcPr>
          <w:p w14:paraId="55C5255D" w14:textId="77777777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5" w:type="pct"/>
            <w:vAlign w:val="bottom"/>
          </w:tcPr>
          <w:p w14:paraId="073731B6" w14:textId="2293C036" w:rsidR="000F422B" w:rsidRPr="006A5DCA" w:rsidRDefault="000F422B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76,973</w:t>
            </w:r>
          </w:p>
        </w:tc>
        <w:tc>
          <w:tcPr>
            <w:tcW w:w="132" w:type="pct"/>
            <w:vAlign w:val="bottom"/>
          </w:tcPr>
          <w:p w14:paraId="6B7ACD2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C432E27" w14:textId="4893CB35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(15,181)</w:t>
            </w:r>
          </w:p>
        </w:tc>
        <w:tc>
          <w:tcPr>
            <w:tcW w:w="128" w:type="pct"/>
            <w:vAlign w:val="bottom"/>
          </w:tcPr>
          <w:p w14:paraId="484E750B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04ED0FE6" w14:textId="758DAD42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4" w:type="pct"/>
          </w:tcPr>
          <w:p w14:paraId="292C316E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1F710189" w14:textId="3FA48083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30,217</w:t>
            </w:r>
          </w:p>
        </w:tc>
        <w:tc>
          <w:tcPr>
            <w:tcW w:w="145" w:type="pct"/>
          </w:tcPr>
          <w:p w14:paraId="4D549D9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E86BC7E" w14:textId="157C7F77" w:rsidR="000F422B" w:rsidRDefault="000F422B" w:rsidP="00863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</w:tr>
      <w:tr w:rsidR="00052F36" w:rsidRPr="006A5DCA" w14:paraId="3F818D0D" w14:textId="61F9D6C2" w:rsidTr="00E81941">
        <w:trPr>
          <w:tblHeader/>
        </w:trPr>
        <w:tc>
          <w:tcPr>
            <w:tcW w:w="1372" w:type="pct"/>
          </w:tcPr>
          <w:p w14:paraId="65EA6E25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35" w:type="pct"/>
            <w:vAlign w:val="bottom"/>
          </w:tcPr>
          <w:p w14:paraId="4B313094" w14:textId="1941A1B9" w:rsidR="000F422B" w:rsidRPr="006A5DCA" w:rsidRDefault="000F422B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39,655</w:t>
            </w:r>
          </w:p>
        </w:tc>
        <w:tc>
          <w:tcPr>
            <w:tcW w:w="132" w:type="pct"/>
            <w:vAlign w:val="bottom"/>
          </w:tcPr>
          <w:p w14:paraId="39216B51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523485F" w14:textId="57E0AD16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(462)</w:t>
            </w:r>
          </w:p>
        </w:tc>
        <w:tc>
          <w:tcPr>
            <w:tcW w:w="128" w:type="pct"/>
            <w:vAlign w:val="bottom"/>
          </w:tcPr>
          <w:p w14:paraId="459C58BA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A04A6D9" w14:textId="049C64EC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  <w:tc>
          <w:tcPr>
            <w:tcW w:w="144" w:type="pct"/>
          </w:tcPr>
          <w:p w14:paraId="6445615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4B5111D" w14:textId="24E2F835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2,161</w:t>
            </w:r>
          </w:p>
        </w:tc>
        <w:tc>
          <w:tcPr>
            <w:tcW w:w="145" w:type="pct"/>
          </w:tcPr>
          <w:p w14:paraId="415E67B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8B0C665" w14:textId="22478565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52F36" w:rsidRPr="006A5DCA" w14:paraId="4B06B409" w14:textId="40B7EEA7" w:rsidTr="00E81941">
        <w:trPr>
          <w:trHeight w:hRule="exact" w:val="360"/>
          <w:tblHeader/>
        </w:trPr>
        <w:tc>
          <w:tcPr>
            <w:tcW w:w="1372" w:type="pct"/>
          </w:tcPr>
          <w:p w14:paraId="680D0ABB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5" w:type="pct"/>
            <w:vAlign w:val="bottom"/>
          </w:tcPr>
          <w:p w14:paraId="57618E0F" w14:textId="235560E3" w:rsidR="000F422B" w:rsidRPr="006A5DCA" w:rsidRDefault="000F422B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10,94</w:t>
            </w:r>
            <w:r w:rsidR="00CD2E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" w:type="pct"/>
            <w:vAlign w:val="bottom"/>
          </w:tcPr>
          <w:p w14:paraId="5493C564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CEFE3DD" w14:textId="0FE53EF5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28" w:type="pct"/>
            <w:vAlign w:val="bottom"/>
          </w:tcPr>
          <w:p w14:paraId="3A055DF7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AF2ADE9" w14:textId="7ED867C1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67A9D8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71EB7A9D" w14:textId="3258E232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6,797</w:t>
            </w:r>
          </w:p>
        </w:tc>
        <w:tc>
          <w:tcPr>
            <w:tcW w:w="145" w:type="pct"/>
          </w:tcPr>
          <w:p w14:paraId="71CBCD3F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B4B4DF6" w14:textId="173EB084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</w:tr>
      <w:tr w:rsidR="00052F36" w:rsidRPr="006A5DCA" w14:paraId="26D63D8C" w14:textId="42FAD9A4" w:rsidTr="00E81941">
        <w:trPr>
          <w:tblHeader/>
        </w:trPr>
        <w:tc>
          <w:tcPr>
            <w:tcW w:w="1372" w:type="pct"/>
          </w:tcPr>
          <w:p w14:paraId="5B35A8CA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35" w:type="pct"/>
            <w:vAlign w:val="bottom"/>
          </w:tcPr>
          <w:p w14:paraId="76457C0D" w14:textId="63F465B2" w:rsidR="000F422B" w:rsidRPr="006A5DCA" w:rsidRDefault="000F422B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12,309</w:t>
            </w:r>
          </w:p>
        </w:tc>
        <w:tc>
          <w:tcPr>
            <w:tcW w:w="132" w:type="pct"/>
            <w:vAlign w:val="bottom"/>
          </w:tcPr>
          <w:p w14:paraId="62B4FF00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782AE6E" w14:textId="48C7828B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(45,427)</w:t>
            </w:r>
          </w:p>
        </w:tc>
        <w:tc>
          <w:tcPr>
            <w:tcW w:w="128" w:type="pct"/>
            <w:vAlign w:val="bottom"/>
          </w:tcPr>
          <w:p w14:paraId="1B6AA08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49E4552" w14:textId="4F1155E4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FCD0C4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4E1C1C6" w14:textId="6888A8A2" w:rsidR="000F422B" w:rsidRPr="001E0297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11,243</w:t>
            </w:r>
          </w:p>
        </w:tc>
        <w:tc>
          <w:tcPr>
            <w:tcW w:w="145" w:type="pct"/>
          </w:tcPr>
          <w:p w14:paraId="73D3A936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7C4B69" w14:textId="2E29AD40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(19,298)</w:t>
            </w:r>
          </w:p>
        </w:tc>
      </w:tr>
      <w:tr w:rsidR="00052F36" w:rsidRPr="006A5DCA" w14:paraId="13CCABDE" w14:textId="3765C506" w:rsidTr="00E81941">
        <w:trPr>
          <w:trHeight w:hRule="exact" w:val="360"/>
          <w:tblHeader/>
        </w:trPr>
        <w:tc>
          <w:tcPr>
            <w:tcW w:w="1372" w:type="pct"/>
          </w:tcPr>
          <w:p w14:paraId="0403E6C6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4B8F546" w14:textId="31EE504E" w:rsidR="000F422B" w:rsidRPr="006A5DCA" w:rsidRDefault="000F422B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58,060</w:t>
            </w:r>
          </w:p>
        </w:tc>
        <w:tc>
          <w:tcPr>
            <w:tcW w:w="132" w:type="pct"/>
            <w:vAlign w:val="bottom"/>
          </w:tcPr>
          <w:p w14:paraId="66A652DF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BCB4E59" w14:textId="28E7F0F4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1898F77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551879F" w14:textId="6718F28E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126AA3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E91D3D8" w14:textId="5DBA44DD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78DD22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64454C4" w14:textId="5889D03D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42D81F0D" w14:textId="1674B806" w:rsidTr="00E81941">
        <w:trPr>
          <w:trHeight w:hRule="exact" w:val="360"/>
          <w:tblHeader/>
        </w:trPr>
        <w:tc>
          <w:tcPr>
            <w:tcW w:w="1372" w:type="pct"/>
          </w:tcPr>
          <w:p w14:paraId="2DEA139B" w14:textId="77777777" w:rsidR="000F422B" w:rsidRPr="007015B9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DE61" w14:textId="1E8B96BB" w:rsidR="000F422B" w:rsidRPr="00870F75" w:rsidRDefault="000F422B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203,190</w:t>
            </w:r>
          </w:p>
        </w:tc>
        <w:tc>
          <w:tcPr>
            <w:tcW w:w="132" w:type="pct"/>
            <w:vAlign w:val="center"/>
          </w:tcPr>
          <w:p w14:paraId="57A5E423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89507" w14:textId="5261FC99" w:rsidR="000F422B" w:rsidRPr="00B443C9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(61,185)</w:t>
            </w:r>
          </w:p>
        </w:tc>
        <w:tc>
          <w:tcPr>
            <w:tcW w:w="128" w:type="pct"/>
            <w:vAlign w:val="center"/>
          </w:tcPr>
          <w:p w14:paraId="454A031C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33A5" w14:textId="544E32D1" w:rsidR="000F422B" w:rsidRPr="00B443C9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(14)</w:t>
            </w:r>
          </w:p>
        </w:tc>
        <w:tc>
          <w:tcPr>
            <w:tcW w:w="144" w:type="pct"/>
          </w:tcPr>
          <w:p w14:paraId="7D6319D9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8C05" w14:textId="4DF0AF58" w:rsidR="000F422B" w:rsidRPr="00B443C9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52,016</w:t>
            </w:r>
          </w:p>
        </w:tc>
        <w:tc>
          <w:tcPr>
            <w:tcW w:w="145" w:type="pct"/>
          </w:tcPr>
          <w:p w14:paraId="7D7F951F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8956" w14:textId="02EDD353" w:rsidR="000F422B" w:rsidRPr="00B443C9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(19,570)</w:t>
            </w:r>
          </w:p>
        </w:tc>
      </w:tr>
    </w:tbl>
    <w:p w14:paraId="6BFF29B6" w14:textId="22EBE84B" w:rsidR="006A79F6" w:rsidRDefault="006A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D62CF4F" w14:textId="7CA98574" w:rsidR="00A17B2E" w:rsidRPr="006A5DCA" w:rsidRDefault="00A17B2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011D">
        <w:rPr>
          <w:rFonts w:asciiTheme="majorBidi" w:hAnsiTheme="majorBidi" w:cstheme="majorBidi"/>
          <w:b/>
          <w:sz w:val="30"/>
          <w:szCs w:val="30"/>
          <w:cs/>
        </w:rPr>
        <w:t>รายการ</w:t>
      </w:r>
      <w:r w:rsidRPr="009D011D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9D011D">
        <w:rPr>
          <w:rFonts w:asciiTheme="majorBidi" w:hAnsiTheme="majorBidi" w:cstheme="majorBidi"/>
          <w:b/>
          <w:sz w:val="30"/>
          <w:szCs w:val="30"/>
          <w:cs/>
        </w:rPr>
        <w:t>ของ</w:t>
      </w:r>
      <w:r w:rsidRPr="00AB466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ระหว่างงว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>ด</w:t>
      </w:r>
      <w:r w:rsidR="00AF1056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AF1056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AF1056" w:rsidRPr="00AF1056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B22CA" w:rsidRPr="00636CBF">
        <w:rPr>
          <w:rFonts w:asciiTheme="majorBidi" w:hAnsiTheme="majorBidi" w:cstheme="majorBidi"/>
          <w:bCs/>
          <w:sz w:val="30"/>
          <w:szCs w:val="30"/>
        </w:rPr>
        <w:t>256</w:t>
      </w:r>
      <w:r w:rsidR="008D161D">
        <w:rPr>
          <w:rFonts w:asciiTheme="majorBidi" w:hAnsiTheme="majorBidi" w:cstheme="majorBidi"/>
          <w:bCs/>
          <w:sz w:val="30"/>
          <w:szCs w:val="30"/>
        </w:rPr>
        <w:t>7</w:t>
      </w:r>
      <w:r w:rsidR="002B22CA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450"/>
        <w:gridCol w:w="1339"/>
        <w:gridCol w:w="270"/>
        <w:gridCol w:w="1350"/>
        <w:gridCol w:w="270"/>
        <w:gridCol w:w="1350"/>
        <w:gridCol w:w="281"/>
        <w:gridCol w:w="1260"/>
      </w:tblGrid>
      <w:tr w:rsidR="00A17B2E" w:rsidRPr="006A5DCA" w14:paraId="47EE86AE" w14:textId="77777777" w:rsidTr="00E81941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6A5DCA" w14:paraId="4B8942F7" w14:textId="77777777" w:rsidTr="00E81941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4B18EEA" w14:textId="77777777" w:rsidR="00A17B2E" w:rsidRPr="006A5DCA" w:rsidRDefault="00A17B2E" w:rsidP="00AC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23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450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1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1A5705" w14:textId="77777777" w:rsidR="00A17B2E" w:rsidRPr="006A5DCA" w:rsidRDefault="00A17B2E" w:rsidP="00AD1695">
            <w:pPr>
              <w:pStyle w:val="Pa47"/>
              <w:tabs>
                <w:tab w:val="left" w:pos="11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E81941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120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F1056" w:rsidRPr="006A5DCA" w14:paraId="08E23BF5" w14:textId="77777777" w:rsidTr="00E81941">
        <w:trPr>
          <w:trHeight w:val="20"/>
        </w:trPr>
        <w:tc>
          <w:tcPr>
            <w:tcW w:w="2610" w:type="dxa"/>
          </w:tcPr>
          <w:p w14:paraId="0488FFAC" w14:textId="7F58993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16C50A28" w14:textId="772858E0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4813AADE" w:rsidR="00AF1056" w:rsidRPr="006A5DCA" w:rsidRDefault="00AF1056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104,698</w:t>
            </w:r>
          </w:p>
        </w:tc>
        <w:tc>
          <w:tcPr>
            <w:tcW w:w="270" w:type="dxa"/>
          </w:tcPr>
          <w:p w14:paraId="077A1578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358EDADE" w:rsidR="00AF1056" w:rsidRPr="006A5DCA" w:rsidRDefault="00AF1056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145,389</w:t>
            </w:r>
          </w:p>
        </w:tc>
        <w:tc>
          <w:tcPr>
            <w:tcW w:w="270" w:type="dxa"/>
          </w:tcPr>
          <w:p w14:paraId="2FF4C3EB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446F56C8" w:rsidR="00AF1056" w:rsidRPr="006A5DCA" w:rsidRDefault="00AF1056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81" w:type="dxa"/>
          </w:tcPr>
          <w:p w14:paraId="7310557F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ACEBE3" w14:textId="5210617A" w:rsidR="00AF1056" w:rsidRPr="006A5DCA" w:rsidRDefault="00B81198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250,791</w:t>
            </w:r>
          </w:p>
        </w:tc>
      </w:tr>
      <w:tr w:rsidR="00AF1056" w:rsidRPr="006A5DCA" w14:paraId="285337B8" w14:textId="77777777" w:rsidTr="00E81941">
        <w:trPr>
          <w:trHeight w:val="20"/>
        </w:trPr>
        <w:tc>
          <w:tcPr>
            <w:tcW w:w="2610" w:type="dxa"/>
          </w:tcPr>
          <w:p w14:paraId="6A22ED55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58F7D315" w14:textId="77777777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78D0CDEC" w:rsidR="00AF1056" w:rsidRPr="006A5DCA" w:rsidRDefault="000F422B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398BD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6201FCA7" w:rsidR="00AF1056" w:rsidRPr="006A5DCA" w:rsidRDefault="000F422B" w:rsidP="004E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81,661</w:t>
            </w:r>
          </w:p>
        </w:tc>
        <w:tc>
          <w:tcPr>
            <w:tcW w:w="270" w:type="dxa"/>
          </w:tcPr>
          <w:p w14:paraId="35CAE215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53E278EA" w:rsidR="00AF1056" w:rsidRPr="006A5DCA" w:rsidRDefault="000F422B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3A2FA1D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E623334" w14:textId="112F66D6" w:rsidR="00AF1056" w:rsidRPr="006A5DCA" w:rsidRDefault="000F422B" w:rsidP="004E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81,661</w:t>
            </w:r>
          </w:p>
        </w:tc>
      </w:tr>
      <w:tr w:rsidR="000F422B" w:rsidRPr="00ED0E23" w14:paraId="1406B396" w14:textId="77777777" w:rsidTr="00E81941">
        <w:trPr>
          <w:trHeight w:val="20"/>
        </w:trPr>
        <w:tc>
          <w:tcPr>
            <w:tcW w:w="2610" w:type="dxa"/>
          </w:tcPr>
          <w:p w14:paraId="6CA2597D" w14:textId="683EDDB2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50" w:type="dxa"/>
          </w:tcPr>
          <w:p w14:paraId="2B500693" w14:textId="77777777" w:rsidR="000F422B" w:rsidRPr="006A5DCA" w:rsidRDefault="000F422B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818FA1D" w14:textId="4ECBD9D8" w:rsidR="000F422B" w:rsidRPr="006A5DCA" w:rsidRDefault="000F422B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FF3AB" w14:textId="77777777" w:rsidR="000F422B" w:rsidRPr="006A5DCA" w:rsidRDefault="000F422B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73A562" w14:textId="68E7CB3E" w:rsidR="000F422B" w:rsidRPr="006A5DCA" w:rsidRDefault="000F422B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</w:t>
            </w:r>
            <w:r w:rsidR="00B811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9C9EA1" w14:textId="77777777" w:rsidR="000F422B" w:rsidRPr="006A5DCA" w:rsidRDefault="000F422B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7E7469" w14:textId="32458FF6" w:rsidR="000F422B" w:rsidRPr="006A5DCA" w:rsidRDefault="000F422B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0D44A588" w14:textId="77777777" w:rsidR="000F422B" w:rsidRPr="006A5DCA" w:rsidRDefault="000F422B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D8F0D87" w14:textId="11CC0ECB" w:rsidR="000F422B" w:rsidRPr="006A5DCA" w:rsidRDefault="000F422B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</w:t>
            </w:r>
            <w:r w:rsidR="00AD0D6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1056" w:rsidRPr="006A5DCA" w14:paraId="45C89F6D" w14:textId="77777777" w:rsidTr="00E81941">
        <w:trPr>
          <w:trHeight w:val="20"/>
        </w:trPr>
        <w:tc>
          <w:tcPr>
            <w:tcW w:w="2610" w:type="dxa"/>
          </w:tcPr>
          <w:p w14:paraId="1B8D61EA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50" w:type="dxa"/>
          </w:tcPr>
          <w:p w14:paraId="19F22035" w14:textId="77777777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7D7107AF" w:rsidR="00AF1056" w:rsidRPr="006A5DCA" w:rsidRDefault="000F422B" w:rsidP="000F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8,319</w:t>
            </w:r>
          </w:p>
        </w:tc>
        <w:tc>
          <w:tcPr>
            <w:tcW w:w="270" w:type="dxa"/>
          </w:tcPr>
          <w:p w14:paraId="0439DA69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15D9E7E9" w:rsidR="00AF1056" w:rsidRPr="006A5DCA" w:rsidRDefault="000F422B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7,075</w:t>
            </w:r>
          </w:p>
        </w:tc>
        <w:tc>
          <w:tcPr>
            <w:tcW w:w="270" w:type="dxa"/>
          </w:tcPr>
          <w:p w14:paraId="589C3617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31B099DF" w:rsidR="00AF1056" w:rsidRPr="006A5DCA" w:rsidRDefault="000F422B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0D9DFCE3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FB5A6C" w14:textId="3240481E" w:rsidR="00AF1056" w:rsidRPr="006A5DCA" w:rsidRDefault="000F422B" w:rsidP="004E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15,394</w:t>
            </w:r>
          </w:p>
        </w:tc>
      </w:tr>
      <w:tr w:rsidR="00AF1056" w:rsidRPr="006A5DCA" w14:paraId="2DE7D487" w14:textId="77777777" w:rsidTr="00E81941">
        <w:trPr>
          <w:trHeight w:val="20"/>
        </w:trPr>
        <w:tc>
          <w:tcPr>
            <w:tcW w:w="2610" w:type="dxa"/>
          </w:tcPr>
          <w:p w14:paraId="3C98E94C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9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450" w:type="dxa"/>
          </w:tcPr>
          <w:p w14:paraId="513ADF9A" w14:textId="77777777" w:rsidR="00AF1056" w:rsidRPr="006A5DCA" w:rsidRDefault="00AF1056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A0EC5D" w14:textId="7C04F6FB" w:rsidR="00AF1056" w:rsidRPr="006A5DCA" w:rsidRDefault="00E81941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(1,773)</w:t>
            </w:r>
          </w:p>
        </w:tc>
        <w:tc>
          <w:tcPr>
            <w:tcW w:w="270" w:type="dxa"/>
          </w:tcPr>
          <w:p w14:paraId="6A988852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765C3234" w:rsidR="00AF1056" w:rsidRPr="006A5DCA" w:rsidRDefault="000F422B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(35,874)</w:t>
            </w:r>
          </w:p>
        </w:tc>
        <w:tc>
          <w:tcPr>
            <w:tcW w:w="270" w:type="dxa"/>
          </w:tcPr>
          <w:p w14:paraId="76837B8F" w14:textId="77777777" w:rsidR="00AF1056" w:rsidRPr="006A5DCA" w:rsidRDefault="00AF1056" w:rsidP="00870F75">
            <w:pPr>
              <w:pStyle w:val="acctmergecolhdg"/>
              <w:tabs>
                <w:tab w:val="decimal" w:pos="903"/>
                <w:tab w:val="decimal" w:pos="1100"/>
              </w:tabs>
              <w:spacing w:line="240" w:lineRule="atLeast"/>
              <w:ind w:left="-108" w:right="-5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18D97A78" w:rsidR="00AF1056" w:rsidRPr="006A5DCA" w:rsidRDefault="000F422B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281" w:type="dxa"/>
          </w:tcPr>
          <w:p w14:paraId="773DEF8D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1BDC86" w14:textId="008CE6B9" w:rsidR="00AF1056" w:rsidRPr="006A5DCA" w:rsidRDefault="000F422B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(37,78</w:t>
            </w:r>
            <w:r w:rsidR="00B8119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D0E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1056" w:rsidRPr="006A5DCA" w14:paraId="571459E5" w14:textId="77777777" w:rsidTr="00E81941">
        <w:trPr>
          <w:trHeight w:val="20"/>
        </w:trPr>
        <w:tc>
          <w:tcPr>
            <w:tcW w:w="2610" w:type="dxa"/>
            <w:vAlign w:val="bottom"/>
          </w:tcPr>
          <w:p w14:paraId="31D0FC56" w14:textId="1946C1D3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396D390C" w14:textId="77777777" w:rsidR="00AF1056" w:rsidRPr="006A5DCA" w:rsidRDefault="00AF1056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40038494" w:rsidR="00AF1056" w:rsidRPr="006A5DCA" w:rsidRDefault="000F422B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111,244</w:t>
            </w:r>
          </w:p>
        </w:tc>
        <w:tc>
          <w:tcPr>
            <w:tcW w:w="270" w:type="dxa"/>
          </w:tcPr>
          <w:p w14:paraId="5C65EAC2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49FEED4D" w:rsidR="00AF1056" w:rsidRPr="006A5DCA" w:rsidRDefault="000F422B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197,827</w:t>
            </w:r>
          </w:p>
        </w:tc>
        <w:tc>
          <w:tcPr>
            <w:tcW w:w="270" w:type="dxa"/>
          </w:tcPr>
          <w:p w14:paraId="15A062E1" w14:textId="77777777" w:rsidR="00AF1056" w:rsidRPr="006A5DCA" w:rsidRDefault="00AF1056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1ADD71E7" w:rsidR="00AF1056" w:rsidRPr="006A5DCA" w:rsidRDefault="00E81941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81" w:type="dxa"/>
          </w:tcPr>
          <w:p w14:paraId="63709A3E" w14:textId="77777777" w:rsidR="00AF1056" w:rsidRPr="006A5DCA" w:rsidRDefault="00AF1056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6FD84899" w:rsidR="00AF1056" w:rsidRPr="006A5DCA" w:rsidRDefault="00ED0E23" w:rsidP="00ED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309,634</w:t>
            </w:r>
          </w:p>
        </w:tc>
      </w:tr>
    </w:tbl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201914">
          <w:headerReference w:type="default" r:id="rId13"/>
          <w:footerReference w:type="default" r:id="rId14"/>
          <w:type w:val="nextColumn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695E8248" w14:textId="3A5CF947" w:rsidR="00820347" w:rsidRPr="0041682E" w:rsidRDefault="000F422B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41682E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4FA7E6" w14:textId="77777777" w:rsidR="0041682E" w:rsidRPr="0041682E" w:rsidRDefault="0041682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68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65A3FEB" w14:textId="7E500696" w:rsidR="00E3032B" w:rsidRPr="00B63980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1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990"/>
        <w:gridCol w:w="184"/>
        <w:gridCol w:w="1076"/>
        <w:gridCol w:w="184"/>
        <w:gridCol w:w="1166"/>
        <w:gridCol w:w="180"/>
        <w:gridCol w:w="117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E3032B" w:rsidRPr="00D36939" w14:paraId="202AA66B" w14:textId="77777777" w:rsidTr="00CA68F0">
        <w:trPr>
          <w:cantSplit/>
        </w:trPr>
        <w:tc>
          <w:tcPr>
            <w:tcW w:w="4219" w:type="dxa"/>
            <w:shd w:val="clear" w:color="auto" w:fill="auto"/>
          </w:tcPr>
          <w:p w14:paraId="3F52F73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6CE2881D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498CB4E6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6E33EF69" w14:textId="2DA84D32" w:rsidR="00E3032B" w:rsidRPr="00D36939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184" w:type="dxa"/>
            <w:vAlign w:val="center"/>
          </w:tcPr>
          <w:p w14:paraId="5974912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67F117F9" w14:textId="77777777" w:rsidR="00E3032B" w:rsidRPr="00D36939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27319C00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3A7F19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3032B" w:rsidRPr="00D36939" w14:paraId="06CC1D62" w14:textId="77777777" w:rsidTr="00CA68F0">
        <w:trPr>
          <w:cantSplit/>
        </w:trPr>
        <w:tc>
          <w:tcPr>
            <w:tcW w:w="4219" w:type="dxa"/>
            <w:shd w:val="clear" w:color="auto" w:fill="auto"/>
          </w:tcPr>
          <w:p w14:paraId="1F3F2386" w14:textId="5F448890" w:rsidR="00E3032B" w:rsidRPr="00D36939" w:rsidRDefault="00E3032B" w:rsidP="00CA68F0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F105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F105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F105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FFFFFF"/>
          </w:tcPr>
          <w:p w14:paraId="54429E8D" w14:textId="74453D4D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1AC95D05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3A023B78" w14:textId="01168B96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02B03C5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07B5F7" w14:textId="645E133D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8DC8ED6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608ADF" w14:textId="27AA1FC1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22BC72C4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328B964E" w14:textId="0AFA4B5A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01204A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495E19" w14:textId="32BA86BF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FABC059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FED2F4" w14:textId="20DA57A5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CEF8C1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DE4A10" w14:textId="711BCE09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E3032B" w:rsidRPr="00D36939" w14:paraId="471B804E" w14:textId="77777777" w:rsidTr="00CA68F0">
        <w:trPr>
          <w:cantSplit/>
        </w:trPr>
        <w:tc>
          <w:tcPr>
            <w:tcW w:w="4219" w:type="dxa"/>
          </w:tcPr>
          <w:p w14:paraId="5F8FFCB6" w14:textId="77777777" w:rsidR="00E3032B" w:rsidRPr="00D36939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5"/>
            <w:vAlign w:val="center"/>
          </w:tcPr>
          <w:p w14:paraId="31DEB03A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4068F" w:rsidRPr="00D36939" w14:paraId="41CFDFEC" w14:textId="77777777" w:rsidTr="00CA68F0">
        <w:trPr>
          <w:cantSplit/>
        </w:trPr>
        <w:tc>
          <w:tcPr>
            <w:tcW w:w="4219" w:type="dxa"/>
            <w:vAlign w:val="bottom"/>
          </w:tcPr>
          <w:p w14:paraId="05160502" w14:textId="77777777" w:rsidR="00B4068F" w:rsidRPr="00D36939" w:rsidRDefault="00B4068F" w:rsidP="00B4068F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vAlign w:val="bottom"/>
          </w:tcPr>
          <w:p w14:paraId="38CADAF2" w14:textId="21E89386" w:rsidR="00B4068F" w:rsidRPr="00AD43F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4,219,60</w:t>
            </w:r>
            <w:r w:rsidR="00CA68F0">
              <w:rPr>
                <w:rFonts w:ascii="Angsana New" w:eastAsia="MS Mincho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184" w:type="dxa"/>
            <w:vAlign w:val="bottom"/>
          </w:tcPr>
          <w:p w14:paraId="593E38C0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14:paraId="4313F87D" w14:textId="735A8684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4,107,300</w:t>
            </w:r>
          </w:p>
        </w:tc>
        <w:tc>
          <w:tcPr>
            <w:tcW w:w="184" w:type="dxa"/>
          </w:tcPr>
          <w:p w14:paraId="7030ABF9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426420" w14:textId="66303CFE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3,333,629</w:t>
            </w:r>
          </w:p>
        </w:tc>
        <w:tc>
          <w:tcPr>
            <w:tcW w:w="180" w:type="dxa"/>
          </w:tcPr>
          <w:p w14:paraId="0C07CC10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C2A47" w14:textId="0A538286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3,457,024</w:t>
            </w:r>
          </w:p>
        </w:tc>
        <w:tc>
          <w:tcPr>
            <w:tcW w:w="184" w:type="dxa"/>
          </w:tcPr>
          <w:p w14:paraId="135E9C92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FA9380D" w14:textId="3A21F0E8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133,216</w:t>
            </w:r>
          </w:p>
        </w:tc>
        <w:tc>
          <w:tcPr>
            <w:tcW w:w="180" w:type="dxa"/>
          </w:tcPr>
          <w:p w14:paraId="09D8083E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0EADF" w14:textId="34A7BCE0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156,146</w:t>
            </w:r>
          </w:p>
        </w:tc>
        <w:tc>
          <w:tcPr>
            <w:tcW w:w="180" w:type="dxa"/>
          </w:tcPr>
          <w:p w14:paraId="66FF3743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805C4" w14:textId="7BB78BE6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7,686,451</w:t>
            </w:r>
          </w:p>
        </w:tc>
        <w:tc>
          <w:tcPr>
            <w:tcW w:w="180" w:type="dxa"/>
          </w:tcPr>
          <w:p w14:paraId="310216C8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0C3AF" w14:textId="5AD34EEA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7,720,470</w:t>
            </w:r>
          </w:p>
        </w:tc>
      </w:tr>
      <w:tr w:rsidR="00B4068F" w:rsidRPr="00D36939" w14:paraId="021EC35A" w14:textId="77777777" w:rsidTr="00CA68F0">
        <w:trPr>
          <w:cantSplit/>
        </w:trPr>
        <w:tc>
          <w:tcPr>
            <w:tcW w:w="4219" w:type="dxa"/>
            <w:vAlign w:val="bottom"/>
          </w:tcPr>
          <w:p w14:paraId="5ECE4849" w14:textId="77777777" w:rsidR="00B4068F" w:rsidRPr="00D36939" w:rsidRDefault="00B4068F" w:rsidP="00B4068F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2AB7F369" w14:textId="69EF2E63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(149,404)</w:t>
            </w:r>
          </w:p>
        </w:tc>
        <w:tc>
          <w:tcPr>
            <w:tcW w:w="184" w:type="dxa"/>
          </w:tcPr>
          <w:p w14:paraId="6E01C348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AD8D94" w14:textId="72E76572" w:rsidR="00B4068F" w:rsidRPr="00303995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(135,462)</w:t>
            </w:r>
          </w:p>
        </w:tc>
        <w:tc>
          <w:tcPr>
            <w:tcW w:w="184" w:type="dxa"/>
          </w:tcPr>
          <w:p w14:paraId="211D3A50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52D6D7" w14:textId="63A0BD87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149,404</w:t>
            </w:r>
          </w:p>
        </w:tc>
        <w:tc>
          <w:tcPr>
            <w:tcW w:w="180" w:type="dxa"/>
          </w:tcPr>
          <w:p w14:paraId="7A08F6C1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F45AC" w14:textId="40C307B3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135,462</w:t>
            </w:r>
          </w:p>
        </w:tc>
        <w:tc>
          <w:tcPr>
            <w:tcW w:w="184" w:type="dxa"/>
          </w:tcPr>
          <w:p w14:paraId="2A509F31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1F7EE1E" w14:textId="4323B997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76F480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EB93B" w14:textId="2205B857" w:rsidR="00B4068F" w:rsidRPr="00B040F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64C108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E3D60" w14:textId="4B7EEF6A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957440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9610" w14:textId="7787451D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68F" w:rsidRPr="00D36939" w14:paraId="5EE2AED6" w14:textId="77777777" w:rsidTr="00CA68F0">
        <w:trPr>
          <w:cantSplit/>
        </w:trPr>
        <w:tc>
          <w:tcPr>
            <w:tcW w:w="4219" w:type="dxa"/>
            <w:vAlign w:val="bottom"/>
          </w:tcPr>
          <w:p w14:paraId="7138F782" w14:textId="77777777" w:rsidR="00B4068F" w:rsidRPr="00D36939" w:rsidRDefault="00B4068F" w:rsidP="00B4068F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7C2FB0" w14:textId="17D38AE5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3,969</w:t>
            </w:r>
          </w:p>
        </w:tc>
        <w:tc>
          <w:tcPr>
            <w:tcW w:w="184" w:type="dxa"/>
          </w:tcPr>
          <w:p w14:paraId="043E4E47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54DBD60" w14:textId="322BAB0B" w:rsidR="00B4068F" w:rsidRPr="00303995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2,987</w:t>
            </w:r>
          </w:p>
        </w:tc>
        <w:tc>
          <w:tcPr>
            <w:tcW w:w="184" w:type="dxa"/>
          </w:tcPr>
          <w:p w14:paraId="726705EE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55B778A" w14:textId="2893DB68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8,018</w:t>
            </w:r>
          </w:p>
        </w:tc>
        <w:tc>
          <w:tcPr>
            <w:tcW w:w="180" w:type="dxa"/>
          </w:tcPr>
          <w:p w14:paraId="5105E18B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AA6770" w14:textId="150B40A3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8,465</w:t>
            </w:r>
          </w:p>
        </w:tc>
        <w:tc>
          <w:tcPr>
            <w:tcW w:w="184" w:type="dxa"/>
          </w:tcPr>
          <w:p w14:paraId="494F1AA4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ABDCF14" w14:textId="4C93B05E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5EBE39BC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9CAB9" w14:textId="507DA8B6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</w:tcPr>
          <w:p w14:paraId="6CA2E47C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245B9D" w14:textId="5FB38EE5" w:rsidR="00B4068F" w:rsidRPr="00D36939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12,059</w:t>
            </w:r>
          </w:p>
        </w:tc>
        <w:tc>
          <w:tcPr>
            <w:tcW w:w="180" w:type="dxa"/>
          </w:tcPr>
          <w:p w14:paraId="4DDB6589" w14:textId="77777777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307E4" w14:textId="1B736F23" w:rsidR="00B4068F" w:rsidRPr="00D36939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</w:tr>
      <w:tr w:rsidR="00B4068F" w:rsidRPr="00D36939" w14:paraId="467CFEC8" w14:textId="77777777" w:rsidTr="00CA68F0">
        <w:trPr>
          <w:cantSplit/>
        </w:trPr>
        <w:tc>
          <w:tcPr>
            <w:tcW w:w="4219" w:type="dxa"/>
            <w:vAlign w:val="bottom"/>
          </w:tcPr>
          <w:p w14:paraId="395A2F12" w14:textId="77777777" w:rsidR="00B4068F" w:rsidRPr="004A64EB" w:rsidRDefault="00B4068F" w:rsidP="00B4068F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CC8B85" w14:textId="2984417E" w:rsidR="00B4068F" w:rsidRPr="00317850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4,074,171</w:t>
            </w:r>
          </w:p>
        </w:tc>
        <w:tc>
          <w:tcPr>
            <w:tcW w:w="184" w:type="dxa"/>
          </w:tcPr>
          <w:p w14:paraId="6911602E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AA3B002" w14:textId="504D9CBD" w:rsidR="00B4068F" w:rsidRPr="00303995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3,974,825</w:t>
            </w:r>
          </w:p>
        </w:tc>
        <w:tc>
          <w:tcPr>
            <w:tcW w:w="184" w:type="dxa"/>
          </w:tcPr>
          <w:p w14:paraId="54A41AC3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6A3831B" w14:textId="4B54E5D2" w:rsidR="00B4068F" w:rsidRPr="00317850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3,491,051</w:t>
            </w:r>
          </w:p>
        </w:tc>
        <w:tc>
          <w:tcPr>
            <w:tcW w:w="180" w:type="dxa"/>
          </w:tcPr>
          <w:p w14:paraId="39E97B99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7FC9" w14:textId="6BBB6230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5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00,951</w:t>
            </w:r>
          </w:p>
        </w:tc>
        <w:tc>
          <w:tcPr>
            <w:tcW w:w="184" w:type="dxa"/>
          </w:tcPr>
          <w:p w14:paraId="652E2EBD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37C3F801" w14:textId="58E2C210" w:rsidR="00B4068F" w:rsidRPr="00317850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CA68F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33,288</w:t>
            </w:r>
          </w:p>
        </w:tc>
        <w:tc>
          <w:tcPr>
            <w:tcW w:w="180" w:type="dxa"/>
          </w:tcPr>
          <w:p w14:paraId="740E150D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4A99FE" w14:textId="7FBE366A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156,194</w:t>
            </w:r>
          </w:p>
        </w:tc>
        <w:tc>
          <w:tcPr>
            <w:tcW w:w="180" w:type="dxa"/>
          </w:tcPr>
          <w:p w14:paraId="5802924B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32C19" w14:textId="067DDBC9" w:rsidR="00B4068F" w:rsidRPr="00317850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7,698,510</w:t>
            </w:r>
          </w:p>
        </w:tc>
        <w:tc>
          <w:tcPr>
            <w:tcW w:w="180" w:type="dxa"/>
          </w:tcPr>
          <w:p w14:paraId="75AFA7A6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BF9326" w14:textId="367B4019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7,731,970</w:t>
            </w:r>
          </w:p>
        </w:tc>
      </w:tr>
      <w:tr w:rsidR="00B4068F" w:rsidRPr="00D36939" w14:paraId="4A50B399" w14:textId="77777777" w:rsidTr="00CA68F0">
        <w:trPr>
          <w:cantSplit/>
          <w:trHeight w:val="179"/>
        </w:trPr>
        <w:tc>
          <w:tcPr>
            <w:tcW w:w="4219" w:type="dxa"/>
            <w:vAlign w:val="bottom"/>
          </w:tcPr>
          <w:p w14:paraId="444720BD" w14:textId="77777777" w:rsidR="00B4068F" w:rsidRPr="005D6EFA" w:rsidRDefault="00B4068F" w:rsidP="00B4068F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BFC394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2BF0B91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462B6476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9B9D1D8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8B4102E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EDD7DD7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23185BC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0E4550B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529F2F02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DB396B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368D12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CEC527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6E4C4B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471E55C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78EE09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B4068F" w:rsidRPr="00D36939" w14:paraId="3C63B138" w14:textId="77777777" w:rsidTr="00CA68F0">
        <w:trPr>
          <w:cantSplit/>
        </w:trPr>
        <w:tc>
          <w:tcPr>
            <w:tcW w:w="4219" w:type="dxa"/>
            <w:vAlign w:val="bottom"/>
          </w:tcPr>
          <w:p w14:paraId="1506D6BE" w14:textId="77777777" w:rsidR="00B4068F" w:rsidRPr="00D36939" w:rsidRDefault="00B4068F" w:rsidP="00B4068F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68E88D" w14:textId="51D1517E" w:rsidR="00B4068F" w:rsidRPr="00317850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1,118,765</w:t>
            </w:r>
          </w:p>
        </w:tc>
        <w:tc>
          <w:tcPr>
            <w:tcW w:w="184" w:type="dxa"/>
            <w:vAlign w:val="bottom"/>
          </w:tcPr>
          <w:p w14:paraId="4DAE4589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1AE6A38" w14:textId="4C82CD09" w:rsidR="00B4068F" w:rsidRPr="00303995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1,145,583</w:t>
            </w:r>
          </w:p>
        </w:tc>
        <w:tc>
          <w:tcPr>
            <w:tcW w:w="184" w:type="dxa"/>
            <w:vAlign w:val="bottom"/>
          </w:tcPr>
          <w:p w14:paraId="0B2DAAD5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1FF619A" w14:textId="1301763E" w:rsidR="00B4068F" w:rsidRPr="00317850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627,247</w:t>
            </w:r>
          </w:p>
        </w:tc>
        <w:tc>
          <w:tcPr>
            <w:tcW w:w="180" w:type="dxa"/>
            <w:vAlign w:val="bottom"/>
          </w:tcPr>
          <w:p w14:paraId="6D5041EF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FE6ABB" w14:textId="0EB2B564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5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00,999</w:t>
            </w:r>
          </w:p>
        </w:tc>
        <w:tc>
          <w:tcPr>
            <w:tcW w:w="184" w:type="dxa"/>
            <w:vAlign w:val="bottom"/>
          </w:tcPr>
          <w:p w14:paraId="4D5159FB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4F5C80D" w14:textId="17B1169B" w:rsidR="00B4068F" w:rsidRPr="00317850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  <w:r w:rsidR="00CA68F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3,468</w:t>
            </w:r>
          </w:p>
        </w:tc>
        <w:tc>
          <w:tcPr>
            <w:tcW w:w="180" w:type="dxa"/>
            <w:vAlign w:val="bottom"/>
          </w:tcPr>
          <w:p w14:paraId="24087AB5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583F60" w14:textId="3F3A7AB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49,929</w:t>
            </w:r>
          </w:p>
        </w:tc>
        <w:tc>
          <w:tcPr>
            <w:tcW w:w="180" w:type="dxa"/>
            <w:vAlign w:val="bottom"/>
          </w:tcPr>
          <w:p w14:paraId="78844CF8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89B31E" w14:textId="25655369" w:rsidR="00B4068F" w:rsidRPr="00317850" w:rsidRDefault="000F422B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1,789,480</w:t>
            </w:r>
          </w:p>
        </w:tc>
        <w:tc>
          <w:tcPr>
            <w:tcW w:w="180" w:type="dxa"/>
            <w:vAlign w:val="bottom"/>
          </w:tcPr>
          <w:p w14:paraId="6BA94476" w14:textId="77777777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B45668" w14:textId="3156C345" w:rsidR="00B4068F" w:rsidRPr="00317850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1,696,511</w:t>
            </w:r>
          </w:p>
        </w:tc>
      </w:tr>
      <w:tr w:rsidR="00B4068F" w:rsidRPr="00D36939" w14:paraId="4296ED6E" w14:textId="77777777" w:rsidTr="00CA68F0">
        <w:trPr>
          <w:cantSplit/>
        </w:trPr>
        <w:tc>
          <w:tcPr>
            <w:tcW w:w="4219" w:type="dxa"/>
            <w:vAlign w:val="bottom"/>
          </w:tcPr>
          <w:p w14:paraId="5792783A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1B1C78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01FE171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2186838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D6300B6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A1F3431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A21E8D5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EE1397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5724407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BA86E8C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7A5DEED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623C8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267788E6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B9FD8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8BFF576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38A176" w14:textId="77777777" w:rsidR="00B4068F" w:rsidRPr="005D6EFA" w:rsidRDefault="00B4068F" w:rsidP="00B40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191CF4" w:rsidRPr="00D36939" w14:paraId="6FFBFF64" w14:textId="77777777" w:rsidTr="00CA68F0">
        <w:trPr>
          <w:cantSplit/>
        </w:trPr>
        <w:tc>
          <w:tcPr>
            <w:tcW w:w="4219" w:type="dxa"/>
            <w:vAlign w:val="bottom"/>
          </w:tcPr>
          <w:p w14:paraId="295BE62B" w14:textId="77777777" w:rsidR="00191CF4" w:rsidRDefault="00191CF4" w:rsidP="00191CF4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578BA469" w14:textId="106F5074" w:rsidR="00191CF4" w:rsidRPr="00D36939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/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2F3E71" w14:textId="3B3DAF1F" w:rsidR="00191CF4" w:rsidRPr="00317850" w:rsidRDefault="000F422B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5,369,655</w:t>
            </w:r>
          </w:p>
        </w:tc>
        <w:tc>
          <w:tcPr>
            <w:tcW w:w="184" w:type="dxa"/>
            <w:vAlign w:val="bottom"/>
          </w:tcPr>
          <w:p w14:paraId="667B36E9" w14:textId="77777777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FF67BE3" w14:textId="6A82C4F7" w:rsidR="00191CF4" w:rsidRPr="00303995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91C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5,575,119</w:t>
            </w:r>
          </w:p>
        </w:tc>
        <w:tc>
          <w:tcPr>
            <w:tcW w:w="184" w:type="dxa"/>
            <w:vAlign w:val="bottom"/>
          </w:tcPr>
          <w:p w14:paraId="4DFB74E0" w14:textId="77777777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2BFA52B" w14:textId="48741925" w:rsidR="00191CF4" w:rsidRPr="00317850" w:rsidRDefault="000F422B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2,172,974</w:t>
            </w:r>
          </w:p>
        </w:tc>
        <w:tc>
          <w:tcPr>
            <w:tcW w:w="180" w:type="dxa"/>
            <w:vAlign w:val="bottom"/>
          </w:tcPr>
          <w:p w14:paraId="4D303CC2" w14:textId="77777777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97CC05" w14:textId="20F1AAF4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F07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2,264,307</w:t>
            </w:r>
          </w:p>
        </w:tc>
        <w:tc>
          <w:tcPr>
            <w:tcW w:w="184" w:type="dxa"/>
            <w:vAlign w:val="bottom"/>
          </w:tcPr>
          <w:p w14:paraId="307ACB16" w14:textId="77777777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1CDDAB7" w14:textId="28F574F6" w:rsidR="00191CF4" w:rsidRPr="00317850" w:rsidRDefault="000F422B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125,969</w:t>
            </w:r>
          </w:p>
        </w:tc>
        <w:tc>
          <w:tcPr>
            <w:tcW w:w="180" w:type="dxa"/>
            <w:vAlign w:val="bottom"/>
          </w:tcPr>
          <w:p w14:paraId="014C8284" w14:textId="77777777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37A1F2" w14:textId="45DD20EF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F07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121,610</w:t>
            </w:r>
          </w:p>
        </w:tc>
        <w:tc>
          <w:tcPr>
            <w:tcW w:w="180" w:type="dxa"/>
            <w:vAlign w:val="bottom"/>
          </w:tcPr>
          <w:p w14:paraId="444CB042" w14:textId="77777777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12B635" w14:textId="6B94D702" w:rsidR="00191CF4" w:rsidRPr="00317850" w:rsidRDefault="000F422B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7,668,598</w:t>
            </w:r>
          </w:p>
        </w:tc>
        <w:tc>
          <w:tcPr>
            <w:tcW w:w="180" w:type="dxa"/>
            <w:vAlign w:val="bottom"/>
          </w:tcPr>
          <w:p w14:paraId="61E4EE1D" w14:textId="77777777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8FA6BA" w14:textId="5187EBF8" w:rsidR="00191CF4" w:rsidRPr="00317850" w:rsidRDefault="00191CF4" w:rsidP="00191C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F07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7,961,036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123C6CE" w14:textId="40BDE0F8" w:rsidR="0041682E" w:rsidRPr="005B008C" w:rsidRDefault="0041682E" w:rsidP="00F56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 w:firstLine="83"/>
        <w:rPr>
          <w:rFonts w:asciiTheme="majorBidi" w:hAnsiTheme="majorBidi" w:cstheme="majorBidi"/>
          <w:sz w:val="30"/>
          <w:szCs w:val="30"/>
        </w:rPr>
        <w:sectPr w:rsidR="0041682E" w:rsidRPr="005B008C" w:rsidSect="0041682E">
          <w:head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63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70"/>
        <w:gridCol w:w="1260"/>
        <w:gridCol w:w="360"/>
        <w:gridCol w:w="1260"/>
      </w:tblGrid>
      <w:tr w:rsidR="00E3032B" w:rsidRPr="00EC275B" w14:paraId="098CB319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72CDC6F" w14:textId="52140229" w:rsidR="00E3032B" w:rsidRPr="00EC275B" w:rsidRDefault="00AD0D61" w:rsidP="00AD0D61">
            <w:pPr>
              <w:tabs>
                <w:tab w:val="clear" w:pos="680"/>
                <w:tab w:val="left" w:pos="540"/>
              </w:tabs>
              <w:ind w:left="70" w:firstLine="9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รายงาน</w:t>
            </w:r>
            <w:r w:rsidR="00E3032B"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</w:t>
            </w:r>
            <w:r w:rsidR="009D6821"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859D" w14:textId="77777777" w:rsidR="00E3032B" w:rsidRPr="00B81D01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F9D92" w14:textId="77777777" w:rsidR="00E3032B" w:rsidRPr="0071073B" w:rsidRDefault="00E3032B" w:rsidP="002A28BF">
            <w:pPr>
              <w:tabs>
                <w:tab w:val="clear" w:pos="680"/>
                <w:tab w:val="clear" w:pos="2807"/>
                <w:tab w:val="left" w:pos="540"/>
                <w:tab w:val="left" w:pos="2836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1073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032B" w:rsidRPr="00EC275B" w14:paraId="5AC226D2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5BF7D60" w14:textId="0DF2C487" w:rsidR="00E3032B" w:rsidRPr="00EC275B" w:rsidRDefault="00B4068F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4517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39CE06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A1A9A7" w14:textId="6BDA4925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F62D9B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406727" w14:textId="7CA47484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E3032B" w:rsidRPr="00EC275B" w14:paraId="0EA0A114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558369B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3BCDE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13AFB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68F" w:rsidRPr="00EC275B" w14:paraId="443EA54E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3503357" w14:textId="77777777" w:rsidR="00B4068F" w:rsidRPr="00EC275B" w:rsidRDefault="00B4068F" w:rsidP="00B4068F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E577C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F29CE" w14:textId="2B5A2006" w:rsidR="00B4068F" w:rsidRPr="0079083A" w:rsidRDefault="000829AE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1,789,</w:t>
            </w:r>
            <w:r w:rsidRPr="00B81198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F3A41F" w14:textId="77777777" w:rsidR="00B4068F" w:rsidRPr="0079083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EBFC66" w14:textId="5A85324F" w:rsidR="00B4068F" w:rsidRPr="0007345B" w:rsidRDefault="00B4068F" w:rsidP="009D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1,696,511</w:t>
            </w:r>
          </w:p>
        </w:tc>
      </w:tr>
      <w:tr w:rsidR="00B4068F" w:rsidRPr="00EC275B" w14:paraId="12A518D7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258696B" w14:textId="77777777" w:rsidR="00B4068F" w:rsidRPr="00EC275B" w:rsidRDefault="00B4068F" w:rsidP="00B4068F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0FDAC" w14:textId="77777777" w:rsidR="00B4068F" w:rsidRPr="00EC275B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0741E" w14:textId="77777777" w:rsidR="00B4068F" w:rsidRPr="00A46026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6938B6D" w14:textId="77777777" w:rsidR="00B4068F" w:rsidRPr="00A46026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896FB" w14:textId="77777777" w:rsidR="00B4068F" w:rsidRPr="0007345B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4068F" w:rsidRPr="00EC275B" w14:paraId="69E37F88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2B6BB08" w14:textId="77777777" w:rsidR="00B4068F" w:rsidRPr="00EC275B" w:rsidRDefault="00B4068F" w:rsidP="004820F3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21453" w14:textId="77777777" w:rsidR="00B4068F" w:rsidRPr="00EC275B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4275A3" w14:textId="77777777" w:rsidR="00B4068F" w:rsidRPr="00EC275B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A7E4FA" w14:textId="77777777" w:rsidR="00B4068F" w:rsidRPr="00EC275B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0820EB" w14:textId="09C01D5A" w:rsidR="00B4068F" w:rsidRPr="0007345B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</w:p>
        </w:tc>
      </w:tr>
      <w:tr w:rsidR="00B4068F" w:rsidRPr="00EC275B" w14:paraId="4C3DD665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7A06C09" w14:textId="77777777" w:rsidR="00B4068F" w:rsidRPr="00EC275B" w:rsidRDefault="00B4068F" w:rsidP="00AD0D6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firstLine="36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D67C4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2A384" w14:textId="26990E37" w:rsidR="00B4068F" w:rsidRPr="00DD3CE3" w:rsidRDefault="000829AE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(178,74</w:t>
            </w:r>
            <w:r w:rsidR="00CA68F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27EC93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AB9347" w14:textId="42E7D7C4" w:rsidR="00B4068F" w:rsidRPr="0007345B" w:rsidRDefault="00B4068F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(159,668)</w:t>
            </w:r>
          </w:p>
        </w:tc>
      </w:tr>
      <w:tr w:rsidR="00B4068F" w:rsidRPr="00EC275B" w14:paraId="71B1AEFE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B56C518" w14:textId="77777777" w:rsidR="00B4068F" w:rsidRPr="00EC275B" w:rsidRDefault="00B4068F" w:rsidP="00AD0D6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412D8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E3BC50" w14:textId="760674C6" w:rsidR="00B4068F" w:rsidRPr="00DD3CE3" w:rsidRDefault="000829AE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(140,311)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BC2CB7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0C58A6" w14:textId="534D5697" w:rsidR="00B4068F" w:rsidRPr="0007345B" w:rsidRDefault="00B4068F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(140,284)</w:t>
            </w:r>
          </w:p>
        </w:tc>
      </w:tr>
      <w:tr w:rsidR="00B4068F" w:rsidRPr="00EC275B" w14:paraId="7EBCF75E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8934C8B" w14:textId="77777777" w:rsidR="00B4068F" w:rsidRPr="00EC275B" w:rsidRDefault="00B4068F" w:rsidP="00AD0D6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EC5D84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CC75CE" w14:textId="74736134" w:rsidR="00B4068F" w:rsidRPr="00DD3CE3" w:rsidRDefault="000829AE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(14,440)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D04C69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101330" w14:textId="58FFB745" w:rsidR="00B4068F" w:rsidRPr="00001DEA" w:rsidRDefault="00B4068F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(18,241)</w:t>
            </w:r>
          </w:p>
        </w:tc>
      </w:tr>
      <w:tr w:rsidR="00B4068F" w:rsidRPr="00EC275B" w14:paraId="42C81A6C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26AD6AC" w14:textId="77777777" w:rsidR="00B4068F" w:rsidRPr="00EC275B" w:rsidRDefault="00B4068F" w:rsidP="00AD0D6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A5256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F57C84" w14:textId="0964F571" w:rsidR="00B4068F" w:rsidRPr="00DD3CE3" w:rsidRDefault="000829AE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B6B489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38CAC7" w14:textId="6526B8CB" w:rsidR="00B4068F" w:rsidRPr="0007345B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19,622</w:t>
            </w:r>
          </w:p>
        </w:tc>
      </w:tr>
      <w:tr w:rsidR="00B4068F" w:rsidRPr="00EC275B" w14:paraId="05CD22E7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1AA6AD1" w14:textId="77777777" w:rsidR="00B4068F" w:rsidRPr="00EC275B" w:rsidRDefault="00B4068F" w:rsidP="00AD0D6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095A3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097385" w14:textId="012892BF" w:rsidR="00B4068F" w:rsidRPr="00DD3CE3" w:rsidRDefault="000829AE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7EF8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90DF23" w14:textId="198C1EB6" w:rsidR="00B4068F" w:rsidRPr="0007345B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5,628</w:t>
            </w:r>
          </w:p>
        </w:tc>
      </w:tr>
      <w:tr w:rsidR="00B4068F" w:rsidRPr="00EC275B" w14:paraId="79F5A83F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C09B96" w14:textId="6ACAE873" w:rsidR="00B4068F" w:rsidRPr="00EC275B" w:rsidRDefault="00B4068F" w:rsidP="00AD0D6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D8EA6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F6693E" w14:textId="5538C351" w:rsidR="00B4068F" w:rsidRPr="00DD3CE3" w:rsidRDefault="000829AE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(338,022)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3061C9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245C4C" w14:textId="2F82F33A" w:rsidR="00B4068F" w:rsidRPr="0007345B" w:rsidRDefault="00B4068F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(306,804)</w:t>
            </w:r>
          </w:p>
        </w:tc>
      </w:tr>
      <w:tr w:rsidR="00B4068F" w:rsidRPr="00EC275B" w14:paraId="3735909D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0447484" w14:textId="1CB3C834" w:rsidR="00B4068F" w:rsidRPr="00EC275B" w:rsidRDefault="00B4068F" w:rsidP="00AD0D6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36E111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651F57" w14:textId="7DA9EA5D" w:rsidR="00B4068F" w:rsidRPr="00DD3CE3" w:rsidRDefault="000829AE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704877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98BA73" w14:textId="4DB9BA02" w:rsidR="00B4068F" w:rsidRPr="0007345B" w:rsidRDefault="00B4068F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B4068F" w:rsidRPr="00EC275B" w14:paraId="0B745743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CF9B1C7" w14:textId="77777777" w:rsidR="00B4068F" w:rsidRPr="00EC275B" w:rsidRDefault="00B4068F" w:rsidP="00AD0D6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5D17F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2C36F" w14:textId="6952CCB0" w:rsidR="00B4068F" w:rsidRPr="00DD3CE3" w:rsidRDefault="000829AE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(164,023)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707268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1EE01" w14:textId="6921B292" w:rsidR="00B4068F" w:rsidRPr="0007345B" w:rsidRDefault="00B4068F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(113,039)</w:t>
            </w:r>
          </w:p>
        </w:tc>
      </w:tr>
      <w:tr w:rsidR="00B4068F" w:rsidRPr="00EC275B" w14:paraId="32C6D389" w14:textId="77777777" w:rsidTr="009D682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9444FFA" w14:textId="0C84E950" w:rsidR="00B4068F" w:rsidRPr="00EC275B" w:rsidRDefault="00B4068F" w:rsidP="00B4068F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CEADC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AC6E0" w14:textId="28836DD5" w:rsidR="00B4068F" w:rsidRPr="00A91120" w:rsidRDefault="000829AE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990,484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FC47C1" w14:textId="77777777" w:rsidR="00B4068F" w:rsidRPr="00A91120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9A2C9" w14:textId="4CCC6EB1" w:rsidR="00B4068F" w:rsidRPr="0007345B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983,964</w:t>
            </w:r>
          </w:p>
        </w:tc>
      </w:tr>
    </w:tbl>
    <w:p w14:paraId="10ADF26F" w14:textId="77777777" w:rsidR="00E3032B" w:rsidRPr="00B63855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270"/>
        <w:gridCol w:w="1260"/>
        <w:gridCol w:w="360"/>
        <w:gridCol w:w="1260"/>
      </w:tblGrid>
      <w:tr w:rsidR="00B63855" w:rsidRPr="006A5DCA" w14:paraId="1EC8497F" w14:textId="77777777" w:rsidTr="00001DEA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9E823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16C02CD6" w14:textId="0D8B36E6" w:rsidR="0031095C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001DEA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47A8E408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16457931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3855" w:rsidRPr="006A5DCA" w14:paraId="3844DDB3" w14:textId="77777777" w:rsidTr="00001DEA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001DEA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AD1695" w:rsidRDefault="0031095C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68F" w:rsidRPr="006A5DCA" w14:paraId="3611F1E7" w14:textId="77777777" w:rsidTr="00001DEA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B4068F" w:rsidRPr="00C50E2E" w:rsidRDefault="00B4068F" w:rsidP="00B4068F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B4068F" w:rsidRPr="00AD1695" w:rsidRDefault="00B4068F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55193B73" w:rsidR="00B4068F" w:rsidRPr="00AD1695" w:rsidRDefault="000829AE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289"/>
              <w:rPr>
                <w:rFonts w:ascii="Angsana New" w:hAnsi="Angsana New"/>
                <w:bCs/>
                <w:sz w:val="30"/>
                <w:szCs w:val="30"/>
              </w:rPr>
            </w:pPr>
            <w:r w:rsidRPr="00AD1695">
              <w:rPr>
                <w:rFonts w:ascii="Angsana New" w:hAnsi="Angsana New"/>
                <w:bCs/>
                <w:sz w:val="30"/>
                <w:szCs w:val="30"/>
              </w:rPr>
              <w:t>7,668,598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D87D" w14:textId="361566D8" w:rsidR="00B4068F" w:rsidRPr="006A5DCA" w:rsidRDefault="00B4068F" w:rsidP="000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7,961,036</w:t>
            </w:r>
          </w:p>
        </w:tc>
      </w:tr>
      <w:tr w:rsidR="00B4068F" w:rsidRPr="006A5DCA" w14:paraId="2374BDE6" w14:textId="77777777" w:rsidTr="00001DEA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B4068F" w:rsidRPr="00C50E2E" w:rsidRDefault="00B4068F" w:rsidP="00B4068F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B4068F" w:rsidRPr="00AD1695" w:rsidRDefault="00B4068F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440A9806" w:rsidR="00B4068F" w:rsidRPr="00AD1695" w:rsidRDefault="000829AE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AD1695">
              <w:rPr>
                <w:rFonts w:ascii="Angsana New" w:hAnsi="Angsana New"/>
                <w:bCs/>
                <w:sz w:val="30"/>
                <w:szCs w:val="30"/>
              </w:rPr>
              <w:t>7,302,348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2535C" w14:textId="6E173E24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6,153,822</w:t>
            </w:r>
          </w:p>
        </w:tc>
      </w:tr>
      <w:tr w:rsidR="00B4068F" w:rsidRPr="006A5DCA" w14:paraId="41049DDE" w14:textId="77777777" w:rsidTr="00001DEA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B4068F" w:rsidRPr="006A5DCA" w:rsidRDefault="00B4068F" w:rsidP="00B4068F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B4068F" w:rsidRPr="00AD1695" w:rsidRDefault="00B4068F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6576F193" w:rsidR="00B4068F" w:rsidRPr="00AD1695" w:rsidRDefault="000829AE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AD1695">
              <w:rPr>
                <w:rFonts w:ascii="Angsana New" w:hAnsi="Angsana New"/>
                <w:b/>
                <w:sz w:val="30"/>
                <w:szCs w:val="30"/>
              </w:rPr>
              <w:t>14,970,946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D1FD" w14:textId="0CB7DB79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14,114,858</w:t>
            </w:r>
          </w:p>
        </w:tc>
      </w:tr>
      <w:tr w:rsidR="00B4068F" w:rsidRPr="006A5DCA" w14:paraId="7234DD21" w14:textId="77777777" w:rsidTr="00001DEA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B4068F" w:rsidRPr="006A5DCA" w:rsidRDefault="00B4068F" w:rsidP="00B4068F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B4068F" w:rsidRPr="00AD1695" w:rsidRDefault="00B4068F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2C7CF02F" w:rsidR="00813EAE" w:rsidRPr="006A5DCA" w:rsidRDefault="000829AE" w:rsidP="004914F9">
      <w:pPr>
        <w:pStyle w:val="Heading5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7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6A5DCA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C7FB7F8" w14:textId="562EE26E" w:rsidR="009F7C16" w:rsidRPr="006A5DCA" w:rsidRDefault="009F7C16" w:rsidP="009D011D">
      <w:pPr>
        <w:pStyle w:val="a"/>
        <w:tabs>
          <w:tab w:val="clear" w:pos="1080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4BA0C44F" w14:textId="77777777" w:rsidR="00E3032B" w:rsidRPr="002B22CA" w:rsidRDefault="00E3032B" w:rsidP="00E303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27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170"/>
        <w:gridCol w:w="270"/>
        <w:gridCol w:w="1170"/>
        <w:gridCol w:w="180"/>
        <w:gridCol w:w="1170"/>
      </w:tblGrid>
      <w:tr w:rsidR="00E3032B" w:rsidRPr="00471937" w14:paraId="0957AF2E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7197EA01" w14:textId="77777777" w:rsidR="00E3032B" w:rsidRPr="00471937" w:rsidRDefault="00E3032B" w:rsidP="000C473B">
            <w:pPr>
              <w:tabs>
                <w:tab w:val="clear" w:pos="3515"/>
              </w:tabs>
              <w:ind w:right="-25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F92A5D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0DB1151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34410A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2B01D10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32B" w:rsidRPr="00471937" w14:paraId="41772927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03E82C51" w14:textId="2BB809AA" w:rsidR="00E3032B" w:rsidRPr="00471937" w:rsidRDefault="00B4068F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4517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180" w:type="dxa"/>
          </w:tcPr>
          <w:p w14:paraId="7CF8C02B" w14:textId="77777777" w:rsidR="00E3032B" w:rsidRPr="006D1904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F119EB" w14:textId="529E8030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57C469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C7F7F" w14:textId="4C504759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A3FBE9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3EC25" w14:textId="7D46AE61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286FA66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0BBF4" w14:textId="679CE178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5B008C" w:rsidRPr="00471937" w14:paraId="4F68746D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19E79983" w14:textId="77777777" w:rsidR="005B008C" w:rsidRPr="00471937" w:rsidRDefault="005B008C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4F908B6" w14:textId="77777777" w:rsidR="005B008C" w:rsidRPr="006D1904" w:rsidRDefault="005B008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021E55A" w14:textId="32B741BF" w:rsidR="005B008C" w:rsidRDefault="005B008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A1D7E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(</w:t>
            </w:r>
            <w:r w:rsidRPr="00DA1D7E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A1D7E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E3032B" w:rsidRPr="00471937" w14:paraId="728DC9ED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3465D381" w14:textId="77777777" w:rsidR="00E3032B" w:rsidRPr="00693DA4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ภาษี</w:t>
            </w: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180" w:type="dxa"/>
          </w:tcPr>
          <w:p w14:paraId="416FCDE9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B3982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1A3692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AC731B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89438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EB182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509D0DA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9E28BD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B4068F" w:rsidRPr="00471937" w14:paraId="0EADF55F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44887F42" w14:textId="77777777" w:rsidR="00B4068F" w:rsidRPr="00471937" w:rsidRDefault="00B4068F" w:rsidP="00B4068F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80" w:type="dxa"/>
          </w:tcPr>
          <w:p w14:paraId="4386F20D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0A5DB" w14:textId="1F1E749D" w:rsidR="00B4068F" w:rsidRPr="00471937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210,323</w:t>
            </w:r>
          </w:p>
        </w:tc>
        <w:tc>
          <w:tcPr>
            <w:tcW w:w="180" w:type="dxa"/>
          </w:tcPr>
          <w:p w14:paraId="52E780D3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45F652" w14:textId="3AAD6AED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159,899</w:t>
            </w:r>
          </w:p>
        </w:tc>
        <w:tc>
          <w:tcPr>
            <w:tcW w:w="270" w:type="dxa"/>
          </w:tcPr>
          <w:p w14:paraId="15076F33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41AEF9" w14:textId="2A653C0C" w:rsidR="00B4068F" w:rsidRPr="00471937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69,962</w:t>
            </w:r>
          </w:p>
        </w:tc>
        <w:tc>
          <w:tcPr>
            <w:tcW w:w="180" w:type="dxa"/>
          </w:tcPr>
          <w:p w14:paraId="47E2702E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79DD" w14:textId="776C57FE" w:rsidR="00B4068F" w:rsidRPr="00471937" w:rsidRDefault="004E4F5E" w:rsidP="00CA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4068F">
              <w:rPr>
                <w:rFonts w:ascii="Angsana New" w:hAnsi="Angsana New"/>
                <w:sz w:val="30"/>
                <w:szCs w:val="30"/>
              </w:rPr>
              <w:t>29,625</w:t>
            </w:r>
          </w:p>
        </w:tc>
      </w:tr>
      <w:tr w:rsidR="00B4068F" w:rsidRPr="00471937" w14:paraId="7F3183C6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42AAE812" w14:textId="7B1FE458" w:rsidR="00B4068F" w:rsidRPr="00471937" w:rsidRDefault="00B4068F" w:rsidP="00B4068F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="00F402E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="00F402E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80" w:type="dxa"/>
          </w:tcPr>
          <w:p w14:paraId="3195DAF9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E5387" w14:textId="6E6C6733" w:rsidR="00B4068F" w:rsidRPr="00471937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2,102</w:t>
            </w:r>
          </w:p>
        </w:tc>
        <w:tc>
          <w:tcPr>
            <w:tcW w:w="180" w:type="dxa"/>
          </w:tcPr>
          <w:p w14:paraId="23D7506A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34BB57" w14:textId="29EBDEF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270" w:type="dxa"/>
          </w:tcPr>
          <w:p w14:paraId="0003C15D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DCE93" w14:textId="08BD74AD" w:rsidR="00B4068F" w:rsidRPr="008575C0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2,038</w:t>
            </w:r>
          </w:p>
        </w:tc>
        <w:tc>
          <w:tcPr>
            <w:tcW w:w="180" w:type="dxa"/>
          </w:tcPr>
          <w:p w14:paraId="318AA350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A8076C" w14:textId="3A97BF4F" w:rsidR="00B4068F" w:rsidRPr="008575C0" w:rsidRDefault="00B4068F" w:rsidP="00CA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B4068F" w:rsidRPr="00471937" w14:paraId="36A08C66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29993AB4" w14:textId="77777777" w:rsidR="00B4068F" w:rsidRPr="00471937" w:rsidRDefault="00B4068F" w:rsidP="00B4068F">
            <w:pPr>
              <w:ind w:firstLine="184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66DDFAF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2B23AC" w14:textId="4FC00A42" w:rsidR="00B4068F" w:rsidRPr="008575C0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212,425</w:t>
            </w:r>
          </w:p>
        </w:tc>
        <w:tc>
          <w:tcPr>
            <w:tcW w:w="180" w:type="dxa"/>
          </w:tcPr>
          <w:p w14:paraId="42047B4A" w14:textId="77777777" w:rsidR="00B4068F" w:rsidRPr="008575C0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FA9ED3" w14:textId="58D56D8A" w:rsidR="00B4068F" w:rsidRPr="00AB7476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B7476">
              <w:rPr>
                <w:rFonts w:ascii="Angsana New" w:hAnsi="Angsana New"/>
                <w:b/>
                <w:sz w:val="30"/>
                <w:szCs w:val="30"/>
              </w:rPr>
              <w:t>164,346</w:t>
            </w:r>
          </w:p>
        </w:tc>
        <w:tc>
          <w:tcPr>
            <w:tcW w:w="270" w:type="dxa"/>
          </w:tcPr>
          <w:p w14:paraId="69ABCF6E" w14:textId="77777777" w:rsidR="00B4068F" w:rsidRPr="00AB7476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419370" w14:textId="6731BBEE" w:rsidR="00B4068F" w:rsidRPr="00AB7476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72,000</w:t>
            </w:r>
          </w:p>
        </w:tc>
        <w:tc>
          <w:tcPr>
            <w:tcW w:w="180" w:type="dxa"/>
          </w:tcPr>
          <w:p w14:paraId="11C21FC9" w14:textId="77777777" w:rsidR="00B4068F" w:rsidRPr="00AB7476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4A0B4E" w14:textId="6A93120A" w:rsidR="00B4068F" w:rsidRPr="00AB7476" w:rsidRDefault="00B4068F" w:rsidP="004E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B7476">
              <w:rPr>
                <w:rFonts w:ascii="Angsana New" w:hAnsi="Angsana New"/>
                <w:b/>
                <w:sz w:val="30"/>
                <w:szCs w:val="30"/>
              </w:rPr>
              <w:t>30,433</w:t>
            </w:r>
          </w:p>
        </w:tc>
      </w:tr>
      <w:tr w:rsidR="00B4068F" w:rsidRPr="00471937" w14:paraId="551DF8DC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4836EF75" w14:textId="77777777" w:rsidR="00B4068F" w:rsidRPr="00693DA4" w:rsidRDefault="00B4068F" w:rsidP="00B4068F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" w:type="dxa"/>
          </w:tcPr>
          <w:p w14:paraId="7E8D4380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38A34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99460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7E1C84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8AE2D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DEACFE" w14:textId="77777777" w:rsidR="00B4068F" w:rsidRPr="008575C0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F7266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F4A2FF" w14:textId="77777777" w:rsidR="00B4068F" w:rsidRPr="008575C0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4068F" w:rsidRPr="00471937" w14:paraId="4B7CB2FA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79E10329" w14:textId="77777777" w:rsidR="00B4068F" w:rsidRPr="00471937" w:rsidRDefault="00B4068F" w:rsidP="00B4068F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80" w:type="dxa"/>
          </w:tcPr>
          <w:p w14:paraId="484323AC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C46FD" w14:textId="7C7E5E92" w:rsidR="00B4068F" w:rsidRPr="00471937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(48,40</w:t>
            </w:r>
            <w:r w:rsidR="00B81198">
              <w:rPr>
                <w:rFonts w:ascii="Angsana New" w:eastAsia="MS Mincho" w:hAnsi="Angsana New"/>
                <w:sz w:val="30"/>
                <w:szCs w:val="30"/>
              </w:rPr>
              <w:t>2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BFC3905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437E1" w14:textId="0ED82FBC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(51,307)</w:t>
            </w:r>
          </w:p>
        </w:tc>
        <w:tc>
          <w:tcPr>
            <w:tcW w:w="270" w:type="dxa"/>
          </w:tcPr>
          <w:p w14:paraId="26807C05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229805" w14:textId="7E8CD295" w:rsidR="00B4068F" w:rsidRPr="008575C0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(5,724)</w:t>
            </w:r>
          </w:p>
        </w:tc>
        <w:tc>
          <w:tcPr>
            <w:tcW w:w="180" w:type="dxa"/>
          </w:tcPr>
          <w:p w14:paraId="0C2EC73E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9E5DAD" w14:textId="2727E965" w:rsidR="00B4068F" w:rsidRPr="008575C0" w:rsidRDefault="00B4068F" w:rsidP="00CA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13,517</w:t>
            </w:r>
          </w:p>
        </w:tc>
      </w:tr>
      <w:tr w:rsidR="00B4068F" w:rsidRPr="00471937" w14:paraId="2BBC8200" w14:textId="77777777" w:rsidTr="00CA68F0">
        <w:trPr>
          <w:cantSplit/>
          <w:trHeight w:hRule="exact" w:val="389"/>
        </w:trPr>
        <w:tc>
          <w:tcPr>
            <w:tcW w:w="3780" w:type="dxa"/>
          </w:tcPr>
          <w:p w14:paraId="2DA61B01" w14:textId="77777777" w:rsidR="00B4068F" w:rsidRPr="00471937" w:rsidRDefault="00B4068F" w:rsidP="00B4068F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866D100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6CCC75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EC8E15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136C8E" w14:textId="77777777" w:rsid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874E1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E8A7CA" w14:textId="77777777" w:rsidR="00B4068F" w:rsidRPr="008575C0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9D83B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694658" w14:textId="77777777" w:rsidR="00B4068F" w:rsidRDefault="00B4068F" w:rsidP="004E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4068F" w:rsidRPr="00471937" w14:paraId="16CEA4DF" w14:textId="77777777" w:rsidTr="00CA68F0">
        <w:trPr>
          <w:cantSplit/>
          <w:trHeight w:hRule="exact" w:val="390"/>
        </w:trPr>
        <w:tc>
          <w:tcPr>
            <w:tcW w:w="3780" w:type="dxa"/>
          </w:tcPr>
          <w:p w14:paraId="09EB07DA" w14:textId="77777777" w:rsidR="00B4068F" w:rsidRPr="00471937" w:rsidRDefault="00B4068F" w:rsidP="00B4068F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80" w:type="dxa"/>
          </w:tcPr>
          <w:p w14:paraId="1898E04F" w14:textId="77777777" w:rsidR="00B4068F" w:rsidRPr="00471937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E1ED53" w14:textId="51EA73B1" w:rsidR="00B4068F" w:rsidRPr="008575C0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164,023</w:t>
            </w:r>
          </w:p>
        </w:tc>
        <w:tc>
          <w:tcPr>
            <w:tcW w:w="180" w:type="dxa"/>
          </w:tcPr>
          <w:p w14:paraId="655A4C96" w14:textId="77777777" w:rsidR="00B4068F" w:rsidRPr="008575C0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39029D" w14:textId="3136CAFC" w:rsidR="00B4068F" w:rsidRP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4068F">
              <w:rPr>
                <w:rFonts w:ascii="Angsana New" w:hAnsi="Angsana New"/>
                <w:b/>
                <w:sz w:val="30"/>
                <w:szCs w:val="30"/>
              </w:rPr>
              <w:t>113,039</w:t>
            </w:r>
          </w:p>
        </w:tc>
        <w:tc>
          <w:tcPr>
            <w:tcW w:w="270" w:type="dxa"/>
          </w:tcPr>
          <w:p w14:paraId="2A261EFF" w14:textId="77777777" w:rsidR="00B4068F" w:rsidRP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FEDF0" w14:textId="7B77A213" w:rsidR="00B4068F" w:rsidRPr="00B4068F" w:rsidRDefault="000829AE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66,276</w:t>
            </w:r>
          </w:p>
        </w:tc>
        <w:tc>
          <w:tcPr>
            <w:tcW w:w="180" w:type="dxa"/>
          </w:tcPr>
          <w:p w14:paraId="2DD7C6BD" w14:textId="77777777" w:rsidR="00B4068F" w:rsidRPr="00B4068F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EFFD21" w14:textId="484B69FF" w:rsidR="00B4068F" w:rsidRPr="004E4F5E" w:rsidRDefault="00B4068F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4E4F5E">
              <w:rPr>
                <w:rFonts w:ascii="Angsana New" w:hAnsi="Angsana New"/>
                <w:b/>
                <w:sz w:val="30"/>
                <w:szCs w:val="30"/>
              </w:rPr>
              <w:t>43,</w:t>
            </w:r>
            <w:r w:rsidRPr="004E4F5E">
              <w:rPr>
                <w:rFonts w:asciiTheme="majorBidi" w:hAnsiTheme="majorBidi" w:cstheme="majorBidi"/>
                <w:b/>
                <w:sz w:val="30"/>
                <w:szCs w:val="30"/>
              </w:rPr>
              <w:t>950</w:t>
            </w:r>
          </w:p>
        </w:tc>
      </w:tr>
    </w:tbl>
    <w:p w14:paraId="4ADAF6A0" w14:textId="77777777" w:rsidR="0041682E" w:rsidRPr="00EA6127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CF7F57C" w14:textId="4C197F6B" w:rsidR="00382CBD" w:rsidRPr="006A5DCA" w:rsidRDefault="00382CBD" w:rsidP="00AD1695">
      <w:pPr>
        <w:tabs>
          <w:tab w:val="clear" w:pos="454"/>
          <w:tab w:val="clear" w:pos="680"/>
          <w:tab w:val="left" w:pos="567"/>
          <w:tab w:val="left" w:pos="9270"/>
        </w:tabs>
        <w:spacing w:line="240" w:lineRule="auto"/>
        <w:ind w:left="547" w:right="28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6A5DCA" w:rsidRDefault="00382CBD" w:rsidP="001E0A88">
      <w:pPr>
        <w:tabs>
          <w:tab w:val="left" w:pos="630"/>
        </w:tabs>
        <w:spacing w:line="240" w:lineRule="auto"/>
        <w:ind w:right="288" w:firstLine="540"/>
        <w:rPr>
          <w:rFonts w:asciiTheme="majorBidi" w:hAnsiTheme="majorBidi" w:cstheme="majorBidi"/>
          <w:sz w:val="30"/>
          <w:szCs w:val="30"/>
        </w:rPr>
      </w:pPr>
    </w:p>
    <w:p w14:paraId="1B1A217C" w14:textId="44AC4567" w:rsidR="00113D34" w:rsidRPr="006A5DCA" w:rsidRDefault="0004458E" w:rsidP="009D011D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</w:t>
      </w:r>
      <w:r w:rsidR="00437CE9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6A5DCA" w:rsidRDefault="002B22CA" w:rsidP="001E0A88">
      <w:pPr>
        <w:tabs>
          <w:tab w:val="clear" w:pos="907"/>
          <w:tab w:val="left" w:pos="900"/>
        </w:tabs>
        <w:spacing w:line="240" w:lineRule="auto"/>
        <w:ind w:left="900" w:right="288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834539" w14:textId="68BD0EBB" w:rsidR="00697E7C" w:rsidRPr="006A5DCA" w:rsidRDefault="001A41DD" w:rsidP="007810E7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  <w:tab w:val="left" w:pos="954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D01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ในฐานะที่เป็นศูนย์กลางธุรกิจระหว่างประเทศ</w:t>
      </w:r>
      <w:r w:rsidR="005B008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70BAC799" w:rsidR="00422B34" w:rsidRPr="006A5DCA" w:rsidRDefault="00382CBD" w:rsidP="009D011D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5B008C">
        <w:rPr>
          <w:rFonts w:asciiTheme="majorBidi" w:hAnsiTheme="majorBidi" w:cstheme="majorBidi"/>
          <w:sz w:val="30"/>
          <w:szCs w:val="30"/>
          <w:cs/>
        </w:rPr>
        <w:br/>
      </w:r>
      <w:r w:rsidR="005B008C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 </w:t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</w:t>
      </w:r>
      <w:r w:rsidR="000E45B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503A9C76" w14:textId="77777777" w:rsidR="00697E7C" w:rsidRPr="006A5DCA" w:rsidRDefault="00697E7C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003CE9FD" w:rsidR="0077024E" w:rsidRPr="006A5DCA" w:rsidRDefault="0077024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3" w:hanging="86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B4068F">
        <w:rPr>
          <w:rFonts w:asciiTheme="majorBidi" w:hAnsiTheme="majorBidi" w:cstheme="majorBidi"/>
          <w:sz w:val="30"/>
          <w:szCs w:val="30"/>
        </w:rPr>
        <w:t>30</w:t>
      </w:r>
      <w:r w:rsidR="00B4068F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B4068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4068F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8D161D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8D161D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52"/>
        <w:gridCol w:w="270"/>
        <w:gridCol w:w="1023"/>
        <w:gridCol w:w="270"/>
        <w:gridCol w:w="1062"/>
      </w:tblGrid>
      <w:tr w:rsidR="00B85EE4" w:rsidRPr="006A5DCA" w14:paraId="5B64F681" w14:textId="77777777" w:rsidTr="00B81198">
        <w:tc>
          <w:tcPr>
            <w:tcW w:w="3960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57EA87B4" w14:textId="77777777" w:rsidR="00B85EE4" w:rsidRPr="006A5DCA" w:rsidRDefault="00B85EE4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B81198">
        <w:tc>
          <w:tcPr>
            <w:tcW w:w="3960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9618E" w:rsidRPr="006A5DCA" w14:paraId="700C5680" w14:textId="77777777" w:rsidTr="00B81198">
        <w:tc>
          <w:tcPr>
            <w:tcW w:w="3960" w:type="dxa"/>
          </w:tcPr>
          <w:p w14:paraId="4C26DE0D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217856" w14:textId="31F2D4B6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B406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236C897" w14:textId="77777777" w:rsidR="00CA68F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049A984" w14:textId="70623276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31B8DBF" w14:textId="7CB97FD3" w:rsidR="0059618E" w:rsidRPr="00EF05EA" w:rsidRDefault="00B4068F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E806E18" w14:textId="73FD2E9A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9618E" w:rsidRPr="006A5DCA" w14:paraId="08EFE5AD" w14:textId="77777777" w:rsidTr="00B81198">
        <w:tc>
          <w:tcPr>
            <w:tcW w:w="3960" w:type="dxa"/>
          </w:tcPr>
          <w:p w14:paraId="245F5DCB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9E00CC" w14:textId="08479250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00A2EB" w14:textId="6542EEA0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8EE990B" w14:textId="58ED1563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A61E737" w14:textId="19951593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9618E" w:rsidRPr="006A5DCA" w14:paraId="2D317AD4" w14:textId="77777777" w:rsidTr="00B81198">
        <w:trPr>
          <w:trHeight w:val="362"/>
        </w:trPr>
        <w:tc>
          <w:tcPr>
            <w:tcW w:w="3960" w:type="dxa"/>
          </w:tcPr>
          <w:p w14:paraId="764AD644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300AE64A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68F" w:rsidRPr="006A5DCA" w14:paraId="75DAEE2D" w14:textId="77777777" w:rsidTr="00B81198">
        <w:trPr>
          <w:trHeight w:val="308"/>
        </w:trPr>
        <w:tc>
          <w:tcPr>
            <w:tcW w:w="3960" w:type="dxa"/>
          </w:tcPr>
          <w:p w14:paraId="5E41D79A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EF91ED1" w14:textId="3791AE29" w:rsidR="00B4068F" w:rsidRPr="006A5DCA" w:rsidRDefault="000829AE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527,222</w:t>
            </w:r>
          </w:p>
        </w:tc>
        <w:tc>
          <w:tcPr>
            <w:tcW w:w="270" w:type="dxa"/>
          </w:tcPr>
          <w:p w14:paraId="561FF2AB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AD738C" w14:textId="0744739A" w:rsidR="00B4068F" w:rsidRPr="006A5DCA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525,622</w:t>
            </w:r>
          </w:p>
        </w:tc>
        <w:tc>
          <w:tcPr>
            <w:tcW w:w="270" w:type="dxa"/>
          </w:tcPr>
          <w:p w14:paraId="73368B23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E84B049" w14:textId="5C4A9EAB" w:rsidR="00B4068F" w:rsidRPr="006A5DCA" w:rsidRDefault="000829AE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(218,719)</w:t>
            </w:r>
          </w:p>
        </w:tc>
        <w:tc>
          <w:tcPr>
            <w:tcW w:w="270" w:type="dxa"/>
          </w:tcPr>
          <w:p w14:paraId="136B89A9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8CC128" w14:textId="3B1EEFA5" w:rsidR="00B4068F" w:rsidRPr="006A5DCA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(248,812)</w:t>
            </w:r>
          </w:p>
        </w:tc>
      </w:tr>
      <w:tr w:rsidR="00B4068F" w:rsidRPr="006A5DCA" w14:paraId="13D4F894" w14:textId="77777777" w:rsidTr="00B81198">
        <w:tc>
          <w:tcPr>
            <w:tcW w:w="3960" w:type="dxa"/>
          </w:tcPr>
          <w:p w14:paraId="6AF01B99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80" w:type="dxa"/>
          </w:tcPr>
          <w:p w14:paraId="185FA21D" w14:textId="37CD8FA3" w:rsidR="00B4068F" w:rsidRPr="006A5DCA" w:rsidRDefault="000829AE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39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(218,719)</w:t>
            </w:r>
          </w:p>
        </w:tc>
        <w:tc>
          <w:tcPr>
            <w:tcW w:w="270" w:type="dxa"/>
          </w:tcPr>
          <w:p w14:paraId="27DAEACF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6ECA7D" w14:textId="68138A86" w:rsidR="00B4068F" w:rsidRPr="006A5DCA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(246,673)</w:t>
            </w:r>
          </w:p>
        </w:tc>
        <w:tc>
          <w:tcPr>
            <w:tcW w:w="270" w:type="dxa"/>
          </w:tcPr>
          <w:p w14:paraId="795AD53B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CB31EA3" w14:textId="35B5FF48" w:rsidR="00B4068F" w:rsidRPr="006A5DCA" w:rsidRDefault="000829AE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218,719</w:t>
            </w:r>
          </w:p>
        </w:tc>
        <w:tc>
          <w:tcPr>
            <w:tcW w:w="270" w:type="dxa"/>
          </w:tcPr>
          <w:p w14:paraId="6EAB23C3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87D3CC" w14:textId="2CDC6968" w:rsidR="00B4068F" w:rsidRPr="006A5DCA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246,673</w:t>
            </w:r>
          </w:p>
        </w:tc>
      </w:tr>
      <w:tr w:rsidR="00B4068F" w:rsidRPr="006A5DCA" w14:paraId="776178DC" w14:textId="77777777" w:rsidTr="00B81198">
        <w:tc>
          <w:tcPr>
            <w:tcW w:w="3960" w:type="dxa"/>
          </w:tcPr>
          <w:p w14:paraId="6C50F378" w14:textId="35385154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640C2E97" w:rsidR="00B4068F" w:rsidRPr="006A5DCA" w:rsidRDefault="000829AE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308,503</w:t>
            </w:r>
          </w:p>
        </w:tc>
        <w:tc>
          <w:tcPr>
            <w:tcW w:w="270" w:type="dxa"/>
          </w:tcPr>
          <w:p w14:paraId="297F2B0D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50B61DA1" w:rsidR="00B4068F" w:rsidRPr="006A5DCA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278,949</w:t>
            </w:r>
          </w:p>
        </w:tc>
        <w:tc>
          <w:tcPr>
            <w:tcW w:w="270" w:type="dxa"/>
          </w:tcPr>
          <w:p w14:paraId="29603EAA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220F3BFC" w:rsidR="00B4068F" w:rsidRPr="001402CF" w:rsidRDefault="000829AE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31AFA" w14:textId="77777777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1EC473CE" w:rsidR="00B4068F" w:rsidRPr="006A5DCA" w:rsidRDefault="00B4068F" w:rsidP="00C9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(2,139)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77"/>
        <w:gridCol w:w="270"/>
        <w:gridCol w:w="1175"/>
        <w:gridCol w:w="261"/>
        <w:gridCol w:w="994"/>
        <w:gridCol w:w="272"/>
        <w:gridCol w:w="1078"/>
      </w:tblGrid>
      <w:tr w:rsidR="00B85EE4" w:rsidRPr="006A5DCA" w14:paraId="0230C157" w14:textId="77777777" w:rsidTr="00B81198">
        <w:tc>
          <w:tcPr>
            <w:tcW w:w="3960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7CCDE756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B81198">
        <w:tc>
          <w:tcPr>
            <w:tcW w:w="3960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9618E" w:rsidRPr="006A5DCA" w14:paraId="4176A1AF" w14:textId="77777777" w:rsidTr="00B81198">
        <w:tc>
          <w:tcPr>
            <w:tcW w:w="3960" w:type="dxa"/>
          </w:tcPr>
          <w:p w14:paraId="0FEE03A8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90EF4F6" w14:textId="0572A809" w:rsidR="0059618E" w:rsidRPr="006A5DCA" w:rsidRDefault="00B4068F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DF3CBA9" w14:textId="18EA2A6F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4CD8FA3F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B051349" w14:textId="4A02B618" w:rsidR="0059618E" w:rsidRPr="00EF05EA" w:rsidRDefault="00B4068F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</w:tcPr>
          <w:p w14:paraId="4CC1AD89" w14:textId="77777777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D2B4EB1" w14:textId="190C5694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06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3032B" w:rsidRPr="006A5DCA" w14:paraId="59ADE6AB" w14:textId="77777777" w:rsidTr="00B81198">
        <w:tc>
          <w:tcPr>
            <w:tcW w:w="3960" w:type="dxa"/>
          </w:tcPr>
          <w:p w14:paraId="7F25980D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04736FD" w14:textId="51AC1F1F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A81D259" w14:textId="5C9DD901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616FAADF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3FB27AC" w14:textId="080E39BE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252DB239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1B0C25" w14:textId="7132CDC8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032B" w:rsidRPr="006A5DCA" w14:paraId="71AA972F" w14:textId="77777777" w:rsidTr="00B81198">
        <w:trPr>
          <w:trHeight w:val="362"/>
        </w:trPr>
        <w:tc>
          <w:tcPr>
            <w:tcW w:w="3960" w:type="dxa"/>
          </w:tcPr>
          <w:p w14:paraId="7F77184A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16EBDDD9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68F" w:rsidRPr="006A5DCA" w14:paraId="089FF4EB" w14:textId="77777777" w:rsidTr="00B81198">
        <w:tc>
          <w:tcPr>
            <w:tcW w:w="3960" w:type="dxa"/>
          </w:tcPr>
          <w:p w14:paraId="3876DF9C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436D2F20" w14:textId="40D75156" w:rsidR="00B4068F" w:rsidRPr="006A5DCA" w:rsidRDefault="000829AE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93,792</w:t>
            </w:r>
          </w:p>
        </w:tc>
        <w:tc>
          <w:tcPr>
            <w:tcW w:w="270" w:type="dxa"/>
          </w:tcPr>
          <w:p w14:paraId="4EB5B517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F124B9" w14:textId="39E09C5B" w:rsidR="00B4068F" w:rsidRPr="00622C4C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61" w:type="dxa"/>
          </w:tcPr>
          <w:p w14:paraId="5D1AA03A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181B4CC" w14:textId="034BC8C7" w:rsidR="00B4068F" w:rsidRPr="006A5DCA" w:rsidRDefault="000829AE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(21,843)</w:t>
            </w:r>
          </w:p>
        </w:tc>
        <w:tc>
          <w:tcPr>
            <w:tcW w:w="272" w:type="dxa"/>
          </w:tcPr>
          <w:p w14:paraId="4801ED3F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F75C63" w14:textId="2336DDD4" w:rsidR="00B4068F" w:rsidRPr="001402CF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</w:tr>
      <w:tr w:rsidR="00B4068F" w:rsidRPr="006A5DCA" w14:paraId="2FF7DC92" w14:textId="77777777" w:rsidTr="00B81198">
        <w:tc>
          <w:tcPr>
            <w:tcW w:w="3960" w:type="dxa"/>
          </w:tcPr>
          <w:p w14:paraId="7B83A2A0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77" w:type="dxa"/>
          </w:tcPr>
          <w:p w14:paraId="0402CA5E" w14:textId="1AA46E76" w:rsidR="00B4068F" w:rsidRPr="006A5DCA" w:rsidRDefault="000829AE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(21,843)</w:t>
            </w:r>
          </w:p>
        </w:tc>
        <w:tc>
          <w:tcPr>
            <w:tcW w:w="270" w:type="dxa"/>
          </w:tcPr>
          <w:p w14:paraId="7A1A1D89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6EC031C" w14:textId="78DB1F9B" w:rsidR="00B4068F" w:rsidRPr="00622C4C" w:rsidRDefault="00B4068F" w:rsidP="00C9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  <w:tc>
          <w:tcPr>
            <w:tcW w:w="261" w:type="dxa"/>
          </w:tcPr>
          <w:p w14:paraId="37402A34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39FEF59" w14:textId="0D6232B8" w:rsidR="00B4068F" w:rsidRPr="006A5DCA" w:rsidRDefault="000829AE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21,843</w:t>
            </w:r>
          </w:p>
        </w:tc>
        <w:tc>
          <w:tcPr>
            <w:tcW w:w="272" w:type="dxa"/>
          </w:tcPr>
          <w:p w14:paraId="19ADF6BC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1DF5620" w14:textId="0AE8D294" w:rsidR="00B4068F" w:rsidRPr="001402CF" w:rsidRDefault="00B4068F" w:rsidP="00616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</w:tr>
      <w:tr w:rsidR="00B4068F" w:rsidRPr="007810E7" w14:paraId="4B2F3273" w14:textId="77777777" w:rsidTr="00B81198">
        <w:tc>
          <w:tcPr>
            <w:tcW w:w="3960" w:type="dxa"/>
          </w:tcPr>
          <w:p w14:paraId="52D5A9CD" w14:textId="77777777" w:rsidR="00B4068F" w:rsidRPr="006A5DCA" w:rsidRDefault="00B4068F" w:rsidP="00B406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312E60F6" w:rsidR="00B4068F" w:rsidRPr="00622C4C" w:rsidRDefault="000829AE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71,949</w:t>
            </w:r>
          </w:p>
        </w:tc>
        <w:tc>
          <w:tcPr>
            <w:tcW w:w="270" w:type="dxa"/>
          </w:tcPr>
          <w:p w14:paraId="4F61D245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09587845" w:rsidR="00B4068F" w:rsidRPr="00622C4C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2C4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61" w:type="dxa"/>
          </w:tcPr>
          <w:p w14:paraId="1E06E2C8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0B4067B5" w:rsidR="00B4068F" w:rsidRPr="007810E7" w:rsidRDefault="000829AE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95B29FC" w14:textId="77777777" w:rsidR="00B4068F" w:rsidRPr="006A5DCA" w:rsidRDefault="00B4068F" w:rsidP="00B4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20E332F6" w:rsidR="00B4068F" w:rsidRPr="007810E7" w:rsidRDefault="00B4068F" w:rsidP="00C9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10E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294040DE" w:rsidR="0077024E" w:rsidRPr="006A5DCA" w:rsidRDefault="0077024E" w:rsidP="00C90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8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B4068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หก</w:t>
      </w:r>
      <w:r w:rsidR="008A699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280116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B4068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30 </w:t>
      </w:r>
      <w:r w:rsidR="00B4068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มิถุนายน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8D161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7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0"/>
      </w:tblGrid>
      <w:tr w:rsidR="004E59FB" w:rsidRPr="006A5DCA" w14:paraId="02FCF2BB" w14:textId="77777777" w:rsidTr="00102023">
        <w:trPr>
          <w:trHeight w:val="272"/>
          <w:tblHeader/>
        </w:trPr>
        <w:tc>
          <w:tcPr>
            <w:tcW w:w="3780" w:type="dxa"/>
          </w:tcPr>
          <w:p w14:paraId="424AC06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8C32F5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FB" w:rsidRPr="006A5DCA" w14:paraId="45A01E78" w14:textId="77777777" w:rsidTr="00102023">
        <w:trPr>
          <w:trHeight w:val="1099"/>
          <w:tblHeader/>
        </w:trPr>
        <w:tc>
          <w:tcPr>
            <w:tcW w:w="3780" w:type="dxa"/>
          </w:tcPr>
          <w:p w14:paraId="3CF8B1A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3EC4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4B0D8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53737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481CAF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542FA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  <w:vAlign w:val="bottom"/>
          </w:tcPr>
          <w:p w14:paraId="02B6312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78FB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59FB" w:rsidRPr="006A5DCA" w14:paraId="0E455B3D" w14:textId="77777777" w:rsidTr="00F567F4">
        <w:trPr>
          <w:trHeight w:val="613"/>
          <w:tblHeader/>
        </w:trPr>
        <w:tc>
          <w:tcPr>
            <w:tcW w:w="3780" w:type="dxa"/>
          </w:tcPr>
          <w:p w14:paraId="2ABDAFAC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9CFB93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1006CF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5FE86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262F6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95ADD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5E3AC1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37F49102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C38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C3897"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0C38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4E59FB" w:rsidRPr="006A5DCA" w14:paraId="646CEAB0" w14:textId="77777777" w:rsidTr="00102023">
        <w:tc>
          <w:tcPr>
            <w:tcW w:w="3780" w:type="dxa"/>
          </w:tcPr>
          <w:p w14:paraId="15C9F267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F65189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53DBD019" w14:textId="77777777" w:rsidTr="00102023">
        <w:tc>
          <w:tcPr>
            <w:tcW w:w="3780" w:type="dxa"/>
          </w:tcPr>
          <w:p w14:paraId="417444C5" w14:textId="4CA26D4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47F037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7B40A0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F076D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B217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ECD0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E59FB" w:rsidRPr="006A5DCA" w14:paraId="43B4F5AA" w14:textId="77777777" w:rsidTr="00102023">
        <w:tc>
          <w:tcPr>
            <w:tcW w:w="3780" w:type="dxa"/>
          </w:tcPr>
          <w:p w14:paraId="32CB26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6891BE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5016FF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271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97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B01C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C3897" w:rsidRPr="006A5DCA" w14:paraId="2BD8A39C" w14:textId="77777777" w:rsidTr="00102023">
        <w:tc>
          <w:tcPr>
            <w:tcW w:w="3780" w:type="dxa"/>
          </w:tcPr>
          <w:p w14:paraId="10414F0E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4828CD3" w14:textId="1104B70A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315,154</w:t>
            </w:r>
          </w:p>
        </w:tc>
        <w:tc>
          <w:tcPr>
            <w:tcW w:w="270" w:type="dxa"/>
          </w:tcPr>
          <w:p w14:paraId="0F61521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23973B96" w14:textId="57E46CDD" w:rsidR="000C3897" w:rsidRPr="00C90A93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C90A93">
              <w:rPr>
                <w:rFonts w:ascii="Angsana New" w:hAnsi="Angsana New"/>
                <w:sz w:val="30"/>
                <w:szCs w:val="30"/>
              </w:rPr>
              <w:t>(37,</w:t>
            </w: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742</w:t>
            </w:r>
            <w:r w:rsidRPr="00C90A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D5AD4D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664B92" w14:textId="3DF22B99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(979)</w:t>
            </w:r>
          </w:p>
        </w:tc>
        <w:tc>
          <w:tcPr>
            <w:tcW w:w="270" w:type="dxa"/>
          </w:tcPr>
          <w:p w14:paraId="226E0FC2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385CF182" w:rsidR="000C3897" w:rsidRPr="000770AC" w:rsidRDefault="000829AE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276,433</w:t>
            </w:r>
          </w:p>
        </w:tc>
      </w:tr>
      <w:tr w:rsidR="000C3897" w:rsidRPr="006A5DCA" w14:paraId="3A17E90D" w14:textId="77777777" w:rsidTr="00102023">
        <w:trPr>
          <w:trHeight w:val="326"/>
        </w:trPr>
        <w:tc>
          <w:tcPr>
            <w:tcW w:w="3780" w:type="dxa"/>
          </w:tcPr>
          <w:p w14:paraId="31096047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4FBF5E02" w14:textId="7CEEAF44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48,314</w:t>
            </w:r>
          </w:p>
        </w:tc>
        <w:tc>
          <w:tcPr>
            <w:tcW w:w="270" w:type="dxa"/>
          </w:tcPr>
          <w:p w14:paraId="7B8640E0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3BC85" w14:textId="71313A57" w:rsidR="000C3897" w:rsidRPr="000770AC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70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3,430</w:t>
            </w:r>
          </w:p>
        </w:tc>
        <w:tc>
          <w:tcPr>
            <w:tcW w:w="270" w:type="dxa"/>
          </w:tcPr>
          <w:p w14:paraId="3B1430EE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5E28C" w14:textId="761EF2F1" w:rsidR="000829AE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(250)</w:t>
            </w:r>
          </w:p>
        </w:tc>
        <w:tc>
          <w:tcPr>
            <w:tcW w:w="270" w:type="dxa"/>
          </w:tcPr>
          <w:p w14:paraId="46F0BE4B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60A9EB6E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51,494</w:t>
            </w:r>
          </w:p>
        </w:tc>
      </w:tr>
      <w:tr w:rsidR="000C3897" w:rsidRPr="006A5DCA" w14:paraId="105FE0EB" w14:textId="77777777" w:rsidTr="00102023">
        <w:tc>
          <w:tcPr>
            <w:tcW w:w="3780" w:type="dxa"/>
          </w:tcPr>
          <w:p w14:paraId="42545A1C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170" w:type="dxa"/>
          </w:tcPr>
          <w:p w14:paraId="3911BB77" w14:textId="6BC6C7D6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19,861</w:t>
            </w:r>
          </w:p>
        </w:tc>
        <w:tc>
          <w:tcPr>
            <w:tcW w:w="270" w:type="dxa"/>
          </w:tcPr>
          <w:p w14:paraId="78518F28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BEDE3F2" w14:textId="08981691" w:rsidR="000C3897" w:rsidRPr="000770AC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70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2,873</w:t>
            </w:r>
          </w:p>
        </w:tc>
        <w:tc>
          <w:tcPr>
            <w:tcW w:w="270" w:type="dxa"/>
          </w:tcPr>
          <w:p w14:paraId="204EA2D8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9E98D" w14:textId="1C5AFA1E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205</w:t>
            </w:r>
          </w:p>
        </w:tc>
        <w:tc>
          <w:tcPr>
            <w:tcW w:w="270" w:type="dxa"/>
          </w:tcPr>
          <w:p w14:paraId="741178B9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71B9C7AE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22,939</w:t>
            </w:r>
          </w:p>
        </w:tc>
      </w:tr>
      <w:tr w:rsidR="000C3897" w:rsidRPr="006A5DCA" w14:paraId="577FEE92" w14:textId="77777777" w:rsidTr="00102023">
        <w:tc>
          <w:tcPr>
            <w:tcW w:w="3780" w:type="dxa"/>
          </w:tcPr>
          <w:p w14:paraId="49444155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5A8B28ED" w14:textId="43ED5633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36,016</w:t>
            </w:r>
          </w:p>
        </w:tc>
        <w:tc>
          <w:tcPr>
            <w:tcW w:w="270" w:type="dxa"/>
          </w:tcPr>
          <w:p w14:paraId="27ADFE2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58FB7016" w14:textId="7DE4FA56" w:rsidR="000829AE" w:rsidRPr="000770AC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70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8,618</w:t>
            </w:r>
          </w:p>
        </w:tc>
        <w:tc>
          <w:tcPr>
            <w:tcW w:w="270" w:type="dxa"/>
          </w:tcPr>
          <w:p w14:paraId="4107E0FF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4F6AC7" w14:textId="081B8F5C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(8,695)</w:t>
            </w:r>
          </w:p>
        </w:tc>
        <w:tc>
          <w:tcPr>
            <w:tcW w:w="270" w:type="dxa"/>
          </w:tcPr>
          <w:p w14:paraId="0FC053D3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7F2E4D8D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35,939</w:t>
            </w:r>
          </w:p>
        </w:tc>
      </w:tr>
      <w:tr w:rsidR="000C3897" w:rsidRPr="006A5DCA" w14:paraId="7A5555A2" w14:textId="77777777" w:rsidTr="00102023">
        <w:tc>
          <w:tcPr>
            <w:tcW w:w="3780" w:type="dxa"/>
          </w:tcPr>
          <w:p w14:paraId="61F04841" w14:textId="04FD20EE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A10D10F" w14:textId="0310CD4E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13,171</w:t>
            </w:r>
          </w:p>
        </w:tc>
        <w:tc>
          <w:tcPr>
            <w:tcW w:w="270" w:type="dxa"/>
          </w:tcPr>
          <w:p w14:paraId="5231186C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082B742" w14:textId="5464B811" w:rsidR="000C3897" w:rsidRPr="000770AC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70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2,214</w:t>
            </w:r>
          </w:p>
        </w:tc>
        <w:tc>
          <w:tcPr>
            <w:tcW w:w="270" w:type="dxa"/>
          </w:tcPr>
          <w:p w14:paraId="71BD3883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2DFC1E" w14:textId="24577D63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992</w:t>
            </w:r>
          </w:p>
        </w:tc>
        <w:tc>
          <w:tcPr>
            <w:tcW w:w="270" w:type="dxa"/>
          </w:tcPr>
          <w:p w14:paraId="162DCE90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2E62176E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16,377</w:t>
            </w:r>
          </w:p>
        </w:tc>
      </w:tr>
      <w:tr w:rsidR="000C3897" w:rsidRPr="006A5DCA" w14:paraId="7F5FAFFB" w14:textId="77777777" w:rsidTr="00102023">
        <w:tc>
          <w:tcPr>
            <w:tcW w:w="3780" w:type="dxa"/>
          </w:tcPr>
          <w:p w14:paraId="343EF35A" w14:textId="051BDF29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E0AA03B" w14:textId="36A0D698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47,511</w:t>
            </w:r>
          </w:p>
        </w:tc>
        <w:tc>
          <w:tcPr>
            <w:tcW w:w="270" w:type="dxa"/>
          </w:tcPr>
          <w:p w14:paraId="28B1DDCA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A9646A7" w14:textId="36F643B6" w:rsidR="000C3897" w:rsidRPr="000770AC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70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8,263</w:t>
            </w:r>
          </w:p>
        </w:tc>
        <w:tc>
          <w:tcPr>
            <w:tcW w:w="270" w:type="dxa"/>
          </w:tcPr>
          <w:p w14:paraId="02215E52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C279C" w14:textId="4B7204F3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1,819</w:t>
            </w:r>
          </w:p>
        </w:tc>
        <w:tc>
          <w:tcPr>
            <w:tcW w:w="270" w:type="dxa"/>
          </w:tcPr>
          <w:p w14:paraId="19F871E1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585EC" w14:textId="0BA39772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57,59</w:t>
            </w:r>
            <w:r w:rsidR="00B81198" w:rsidRPr="000770AC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0C3897" w:rsidRPr="006A5DCA" w14:paraId="13777C72" w14:textId="77777777" w:rsidTr="00102023">
        <w:tc>
          <w:tcPr>
            <w:tcW w:w="3780" w:type="dxa"/>
          </w:tcPr>
          <w:p w14:paraId="36C31792" w14:textId="77777777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756C0F48" w14:textId="535553F8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45,595</w:t>
            </w:r>
          </w:p>
        </w:tc>
        <w:tc>
          <w:tcPr>
            <w:tcW w:w="270" w:type="dxa"/>
          </w:tcPr>
          <w:p w14:paraId="4D9335CA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83714F" w14:textId="2090674C" w:rsidR="000C3897" w:rsidRPr="000770AC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70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29,058</w:t>
            </w:r>
          </w:p>
        </w:tc>
        <w:tc>
          <w:tcPr>
            <w:tcW w:w="270" w:type="dxa"/>
          </w:tcPr>
          <w:p w14:paraId="049E9EE6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27DB3" w14:textId="2293A1E5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(8,206)</w:t>
            </w:r>
          </w:p>
        </w:tc>
        <w:tc>
          <w:tcPr>
            <w:tcW w:w="270" w:type="dxa"/>
          </w:tcPr>
          <w:p w14:paraId="15DD12F2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2A286B99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66,44</w:t>
            </w:r>
            <w:r w:rsidR="00B81198" w:rsidRPr="000770AC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0C3897" w:rsidRPr="006A5DCA" w14:paraId="33E10D1A" w14:textId="77777777" w:rsidTr="00102023">
        <w:tc>
          <w:tcPr>
            <w:tcW w:w="3780" w:type="dxa"/>
          </w:tcPr>
          <w:p w14:paraId="69EDE107" w14:textId="77777777" w:rsidR="000C3897" w:rsidRPr="00A52175" w:rsidRDefault="000C3897" w:rsidP="000C389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0B833E45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525,622</w:t>
            </w:r>
          </w:p>
        </w:tc>
        <w:tc>
          <w:tcPr>
            <w:tcW w:w="270" w:type="dxa"/>
          </w:tcPr>
          <w:p w14:paraId="2A680A2E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5B44E6" w14:textId="74102E53" w:rsidR="000C3897" w:rsidRPr="000770AC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0770A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16,71</w:t>
            </w:r>
            <w:r w:rsidR="00B81198" w:rsidRPr="000770A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6C6F229D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1C6AC9F2" w:rsidR="000C3897" w:rsidRPr="00C90A93" w:rsidRDefault="00F753BD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A9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829AE" w:rsidRPr="00C90A93">
              <w:rPr>
                <w:rFonts w:ascii="Angsana New" w:hAnsi="Angsana New"/>
                <w:b/>
                <w:bCs/>
                <w:sz w:val="30"/>
                <w:szCs w:val="30"/>
              </w:rPr>
              <w:t>15,114</w:t>
            </w:r>
            <w:r w:rsidRPr="00C90A9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9E8B7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30EDC983" w:rsidR="000C3897" w:rsidRPr="000770AC" w:rsidRDefault="000829AE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527,222</w:t>
            </w:r>
          </w:p>
        </w:tc>
      </w:tr>
      <w:tr w:rsidR="000C3897" w:rsidRPr="006A5DCA" w14:paraId="47CFFD69" w14:textId="77777777" w:rsidTr="00102023">
        <w:tc>
          <w:tcPr>
            <w:tcW w:w="3780" w:type="dxa"/>
          </w:tcPr>
          <w:p w14:paraId="5BC07E5A" w14:textId="77777777" w:rsidR="000C3897" w:rsidRPr="006A5DCA" w:rsidRDefault="000C3897" w:rsidP="000C389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BC2FB8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87F6456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38FD7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7601D2E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4C3454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6A5DCA" w14:paraId="6CDE1DF9" w14:textId="77777777" w:rsidTr="00102023">
        <w:tc>
          <w:tcPr>
            <w:tcW w:w="3780" w:type="dxa"/>
          </w:tcPr>
          <w:p w14:paraId="113974B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43F8CEF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0EA1B6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D5EAABE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3C91CF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8A5FE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6A5DCA" w14:paraId="2758A902" w14:textId="77777777" w:rsidTr="00102023">
        <w:tc>
          <w:tcPr>
            <w:tcW w:w="3780" w:type="dxa"/>
          </w:tcPr>
          <w:p w14:paraId="2030CB80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AFBB2AA" w14:textId="345BE4F4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204,399</w:t>
            </w:r>
          </w:p>
        </w:tc>
        <w:tc>
          <w:tcPr>
            <w:tcW w:w="270" w:type="dxa"/>
          </w:tcPr>
          <w:p w14:paraId="7501C9F8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0AE215C" w14:textId="0CA9699F" w:rsidR="000C3897" w:rsidRPr="006A5DCA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(40,</w:t>
            </w: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778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342A06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E10BBC0" w14:textId="069AD1B5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(36)</w:t>
            </w:r>
          </w:p>
        </w:tc>
        <w:tc>
          <w:tcPr>
            <w:tcW w:w="270" w:type="dxa"/>
          </w:tcPr>
          <w:p w14:paraId="62FFAC42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05565" w14:textId="25D90703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163,585</w:t>
            </w:r>
          </w:p>
        </w:tc>
      </w:tr>
      <w:tr w:rsidR="000C3897" w:rsidRPr="006A5DCA" w14:paraId="51679956" w14:textId="77777777" w:rsidTr="00102023">
        <w:tc>
          <w:tcPr>
            <w:tcW w:w="3780" w:type="dxa"/>
          </w:tcPr>
          <w:p w14:paraId="3177013E" w14:textId="6AC3CF8E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76BA2" w14:textId="446B4214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44,413</w:t>
            </w:r>
          </w:p>
        </w:tc>
        <w:tc>
          <w:tcPr>
            <w:tcW w:w="270" w:type="dxa"/>
          </w:tcPr>
          <w:p w14:paraId="296903F7" w14:textId="77777777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C9D39A" w14:textId="5EFFEC29" w:rsidR="000C3897" w:rsidRPr="00A52175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9,09</w:t>
            </w:r>
            <w:r w:rsidR="00F753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</w:tcPr>
          <w:p w14:paraId="25C78F9E" w14:textId="77777777" w:rsidR="000C3897" w:rsidRPr="00A52175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3DD5D9D" w14:textId="7C6BC4F2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1,631</w:t>
            </w:r>
          </w:p>
        </w:tc>
        <w:tc>
          <w:tcPr>
            <w:tcW w:w="270" w:type="dxa"/>
          </w:tcPr>
          <w:p w14:paraId="0E5D393D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8D89" w14:textId="6692736A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sz w:val="30"/>
                <w:szCs w:val="30"/>
                <w:lang w:val="en-GB"/>
              </w:rPr>
              <w:t>55,13</w:t>
            </w:r>
            <w:r w:rsidR="00F753BD" w:rsidRPr="000770AC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0C3897" w:rsidRPr="006A5DCA" w14:paraId="7746058E" w14:textId="77777777" w:rsidTr="00102023">
        <w:tc>
          <w:tcPr>
            <w:tcW w:w="3780" w:type="dxa"/>
          </w:tcPr>
          <w:p w14:paraId="0F5876BD" w14:textId="77777777" w:rsidR="000C3897" w:rsidRPr="00A52175" w:rsidRDefault="000C3897" w:rsidP="000C389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61D2C025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248,812</w:t>
            </w:r>
          </w:p>
        </w:tc>
        <w:tc>
          <w:tcPr>
            <w:tcW w:w="270" w:type="dxa"/>
          </w:tcPr>
          <w:p w14:paraId="771C311D" w14:textId="77777777" w:rsidR="000C3897" w:rsidRPr="00A52175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61C6CF3F" w:rsidR="000C3897" w:rsidRPr="00A52175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(31,68</w:t>
            </w:r>
            <w:r w:rsidR="00F753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7BBB6A5" w14:textId="77777777" w:rsidR="000C3897" w:rsidRPr="00A52175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335A4C80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1,59</w:t>
            </w:r>
            <w:r w:rsidR="00F753BD"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5F37A23F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0F216234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218,719</w:t>
            </w:r>
          </w:p>
        </w:tc>
      </w:tr>
      <w:tr w:rsidR="000C3897" w:rsidRPr="006A5DCA" w14:paraId="6BA7AA59" w14:textId="77777777" w:rsidTr="00102023">
        <w:tc>
          <w:tcPr>
            <w:tcW w:w="3780" w:type="dxa"/>
          </w:tcPr>
          <w:p w14:paraId="54500C33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0E4DC" w14:textId="6D224533" w:rsidR="000C3897" w:rsidRPr="000770AC" w:rsidRDefault="000C3897" w:rsidP="0010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276,810</w:t>
            </w:r>
          </w:p>
        </w:tc>
        <w:tc>
          <w:tcPr>
            <w:tcW w:w="270" w:type="dxa"/>
          </w:tcPr>
          <w:p w14:paraId="3D8887B7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B4F5F" w14:textId="5E2CEF82" w:rsidR="000C3897" w:rsidRPr="006A5DCA" w:rsidRDefault="000829AE" w:rsidP="000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48,40</w:t>
            </w:r>
            <w:r w:rsidR="00F753BD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47B0CBD3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882F19" w14:textId="4B5F6601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(16,709)</w:t>
            </w:r>
          </w:p>
        </w:tc>
        <w:tc>
          <w:tcPr>
            <w:tcW w:w="270" w:type="dxa"/>
          </w:tcPr>
          <w:p w14:paraId="5783BCEE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0EC10F27" w:rsidR="000C3897" w:rsidRPr="000770AC" w:rsidRDefault="000829AE" w:rsidP="00077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770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308,503</w:t>
            </w:r>
          </w:p>
        </w:tc>
      </w:tr>
    </w:tbl>
    <w:p w14:paraId="1A3F153D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510"/>
        <w:gridCol w:w="270"/>
        <w:gridCol w:w="1463"/>
        <w:gridCol w:w="274"/>
        <w:gridCol w:w="1259"/>
      </w:tblGrid>
      <w:tr w:rsidR="004E59FB" w:rsidRPr="006A5DCA" w14:paraId="7DFDCD03" w14:textId="77777777" w:rsidTr="00316353">
        <w:trPr>
          <w:tblHeader/>
        </w:trPr>
        <w:tc>
          <w:tcPr>
            <w:tcW w:w="4320" w:type="dxa"/>
          </w:tcPr>
          <w:p w14:paraId="0D9BA220" w14:textId="77777777" w:rsidR="004E59FB" w:rsidRPr="006A5DCA" w:rsidRDefault="004E59FB" w:rsidP="00316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6A75F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9FB" w:rsidRPr="006A5DCA" w14:paraId="431440DE" w14:textId="77777777" w:rsidTr="00316353">
        <w:trPr>
          <w:tblHeader/>
        </w:trPr>
        <w:tc>
          <w:tcPr>
            <w:tcW w:w="4320" w:type="dxa"/>
          </w:tcPr>
          <w:p w14:paraId="0CAEDB79" w14:textId="77777777" w:rsidR="004E59FB" w:rsidRPr="006A5DCA" w:rsidRDefault="004E59FB" w:rsidP="0026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2B26781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3" w:type="dxa"/>
            <w:gridSpan w:val="2"/>
          </w:tcPr>
          <w:p w14:paraId="7DD8E6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4" w:type="dxa"/>
          </w:tcPr>
          <w:p w14:paraId="0500BA6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FAFEF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59FB" w:rsidRPr="006A5DCA" w14:paraId="5F8DB0D9" w14:textId="77777777" w:rsidTr="00316353">
        <w:trPr>
          <w:tblHeader/>
        </w:trPr>
        <w:tc>
          <w:tcPr>
            <w:tcW w:w="4320" w:type="dxa"/>
            <w:vAlign w:val="bottom"/>
          </w:tcPr>
          <w:p w14:paraId="7B095724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3060FFC2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0" w:type="dxa"/>
          </w:tcPr>
          <w:p w14:paraId="14407CB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1824770D" w14:textId="77777777" w:rsidR="0031005F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48C4B97" w14:textId="67E004C9" w:rsidR="004E59FB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53C9DE5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D5D4E32" w14:textId="2960E9D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C38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C3897"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0C38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4E59FB" w:rsidRPr="006A5DCA" w14:paraId="58095153" w14:textId="77777777" w:rsidTr="00316353">
        <w:trPr>
          <w:tblHeader/>
        </w:trPr>
        <w:tc>
          <w:tcPr>
            <w:tcW w:w="4320" w:type="dxa"/>
          </w:tcPr>
          <w:p w14:paraId="59C6691F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BBBA081" w14:textId="13922694" w:rsidR="004E59FB" w:rsidRPr="006A5DCA" w:rsidRDefault="0063778D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  </w:t>
            </w:r>
            <w:r w:rsidR="004E59FB"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6321D27A" w14:textId="77777777" w:rsidTr="00316353">
        <w:tc>
          <w:tcPr>
            <w:tcW w:w="4320" w:type="dxa"/>
            <w:vAlign w:val="center"/>
          </w:tcPr>
          <w:p w14:paraId="7881BC88" w14:textId="7B70C44A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10" w:type="dxa"/>
            <w:vAlign w:val="center"/>
          </w:tcPr>
          <w:p w14:paraId="242AB66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37156D9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4C19275F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7C083D3A" w14:textId="77777777" w:rsidR="004E59FB" w:rsidRPr="006A5DCA" w:rsidRDefault="004E59FB" w:rsidP="001040E0">
            <w:pPr>
              <w:pStyle w:val="AccPolicyalternative"/>
              <w:spacing w:after="0" w:line="240" w:lineRule="auto"/>
              <w:ind w:left="15" w:hanging="95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E59FB" w:rsidRPr="006A5DCA" w14:paraId="43CC0F2C" w14:textId="77777777" w:rsidTr="00316353">
        <w:tc>
          <w:tcPr>
            <w:tcW w:w="4320" w:type="dxa"/>
            <w:vAlign w:val="center"/>
          </w:tcPr>
          <w:p w14:paraId="23948EA1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0" w:type="dxa"/>
            <w:vAlign w:val="center"/>
          </w:tcPr>
          <w:p w14:paraId="15307714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7B7E7DAC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3EA818E9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51D06C00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3897" w:rsidRPr="006A5DCA" w14:paraId="267832E3" w14:textId="77777777" w:rsidTr="00316353">
        <w:tc>
          <w:tcPr>
            <w:tcW w:w="4320" w:type="dxa"/>
          </w:tcPr>
          <w:p w14:paraId="066ED64B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0" w:type="dxa"/>
          </w:tcPr>
          <w:p w14:paraId="651F9D69" w14:textId="69C97E0C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51,950</w:t>
            </w:r>
          </w:p>
        </w:tc>
        <w:tc>
          <w:tcPr>
            <w:tcW w:w="270" w:type="dxa"/>
          </w:tcPr>
          <w:p w14:paraId="08E6BEC2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730C463" w14:textId="2FC862D0" w:rsidR="000C3897" w:rsidRPr="0063778D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3778D">
              <w:rPr>
                <w:rFonts w:ascii="Angsana New" w:hAnsi="Angsana New"/>
                <w:sz w:val="30"/>
                <w:szCs w:val="30"/>
                <w:lang w:val="en-GB"/>
              </w:rPr>
              <w:t>80</w:t>
            </w:r>
            <w:r w:rsidR="00F753BD" w:rsidRPr="0063778D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4" w:type="dxa"/>
          </w:tcPr>
          <w:p w14:paraId="44EACE60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EFC0C7E" w14:textId="130EA08B" w:rsidR="000C3897" w:rsidRPr="006A5DCA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52,75</w:t>
            </w:r>
            <w:r w:rsidR="00F753BD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0C3897" w:rsidRPr="006A5DCA" w14:paraId="4733DF30" w14:textId="77777777" w:rsidTr="00316353">
        <w:tc>
          <w:tcPr>
            <w:tcW w:w="4320" w:type="dxa"/>
          </w:tcPr>
          <w:p w14:paraId="6C4504B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0" w:type="dxa"/>
          </w:tcPr>
          <w:p w14:paraId="2ED27038" w14:textId="71F57B08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29,131</w:t>
            </w:r>
          </w:p>
        </w:tc>
        <w:tc>
          <w:tcPr>
            <w:tcW w:w="270" w:type="dxa"/>
          </w:tcPr>
          <w:p w14:paraId="5A27CD83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4040B22" w14:textId="02BB3422" w:rsidR="000C3897" w:rsidRPr="0063778D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3778D">
              <w:rPr>
                <w:rFonts w:ascii="Angsana New" w:hAnsi="Angsana New"/>
                <w:sz w:val="30"/>
                <w:szCs w:val="30"/>
                <w:lang w:val="en-GB"/>
              </w:rPr>
              <w:t>1,524</w:t>
            </w:r>
          </w:p>
        </w:tc>
        <w:tc>
          <w:tcPr>
            <w:tcW w:w="274" w:type="dxa"/>
          </w:tcPr>
          <w:p w14:paraId="6A2BEA72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E021D" w14:textId="135DF218" w:rsidR="000C3897" w:rsidRPr="006A5DCA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30,655</w:t>
            </w:r>
          </w:p>
        </w:tc>
      </w:tr>
      <w:tr w:rsidR="000C3897" w:rsidRPr="006A5DCA" w14:paraId="2C5D4ED1" w14:textId="77777777" w:rsidTr="00316353">
        <w:tc>
          <w:tcPr>
            <w:tcW w:w="4320" w:type="dxa"/>
          </w:tcPr>
          <w:p w14:paraId="2C06074F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E53377D" w14:textId="717DD89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10,206</w:t>
            </w:r>
          </w:p>
        </w:tc>
        <w:tc>
          <w:tcPr>
            <w:tcW w:w="270" w:type="dxa"/>
          </w:tcPr>
          <w:p w14:paraId="5984B5C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33ED821" w14:textId="62CB9C7E" w:rsidR="000C3897" w:rsidRPr="0063778D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3778D">
              <w:rPr>
                <w:rFonts w:ascii="Angsana New" w:hAnsi="Angsana New"/>
                <w:sz w:val="30"/>
                <w:szCs w:val="30"/>
                <w:lang w:val="en-GB"/>
              </w:rPr>
              <w:t>180</w:t>
            </w:r>
          </w:p>
        </w:tc>
        <w:tc>
          <w:tcPr>
            <w:tcW w:w="274" w:type="dxa"/>
          </w:tcPr>
          <w:p w14:paraId="2CF64A5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8F026F" w14:textId="1697E402" w:rsidR="000C3897" w:rsidRPr="006A5DCA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10,38</w:t>
            </w:r>
            <w:r w:rsidR="00F753BD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</w:t>
            </w:r>
          </w:p>
        </w:tc>
      </w:tr>
      <w:tr w:rsidR="000C3897" w:rsidRPr="006A5DCA" w14:paraId="0ABE20C2" w14:textId="77777777" w:rsidTr="00316353">
        <w:tc>
          <w:tcPr>
            <w:tcW w:w="4320" w:type="dxa"/>
          </w:tcPr>
          <w:p w14:paraId="12A57062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03EB0E46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70" w:type="dxa"/>
          </w:tcPr>
          <w:p w14:paraId="60012D21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383F8B0F" w:rsidR="000C3897" w:rsidRPr="0063778D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3778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2,505</w:t>
            </w:r>
          </w:p>
        </w:tc>
        <w:tc>
          <w:tcPr>
            <w:tcW w:w="274" w:type="dxa"/>
          </w:tcPr>
          <w:p w14:paraId="6968CDF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4B2CF0D" w14:textId="7A084A15" w:rsidR="000C3897" w:rsidRPr="006A5DCA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93,792</w:t>
            </w:r>
          </w:p>
        </w:tc>
      </w:tr>
      <w:tr w:rsidR="000C3897" w:rsidRPr="002A4F9C" w14:paraId="0FAD519D" w14:textId="77777777" w:rsidTr="00316353">
        <w:tc>
          <w:tcPr>
            <w:tcW w:w="4320" w:type="dxa"/>
          </w:tcPr>
          <w:p w14:paraId="3AFB6FD8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0" w:type="dxa"/>
          </w:tcPr>
          <w:p w14:paraId="5AFE823D" w14:textId="77777777" w:rsidR="000C3897" w:rsidRPr="002A4F9C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3" w:type="dxa"/>
          </w:tcPr>
          <w:p w14:paraId="10323422" w14:textId="77777777" w:rsidR="000C3897" w:rsidRPr="0063778D" w:rsidRDefault="000C389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7106C39B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</w:tcPr>
          <w:p w14:paraId="2B8B078C" w14:textId="77777777" w:rsidR="000C3897" w:rsidRPr="002A4F9C" w:rsidRDefault="000C389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cs/>
                <w:lang w:eastAsia="en-GB"/>
              </w:rPr>
            </w:pPr>
          </w:p>
        </w:tc>
      </w:tr>
      <w:tr w:rsidR="000C3897" w:rsidRPr="006A5DCA" w14:paraId="76F4B06F" w14:textId="77777777" w:rsidTr="00316353">
        <w:tc>
          <w:tcPr>
            <w:tcW w:w="4320" w:type="dxa"/>
          </w:tcPr>
          <w:p w14:paraId="0720C004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0" w:type="dxa"/>
          </w:tcPr>
          <w:p w14:paraId="0E7313F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8224B76" w14:textId="77777777" w:rsidR="000C3897" w:rsidRPr="0063778D" w:rsidRDefault="000C389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06B5DF63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479390" w14:textId="77777777" w:rsidR="000C3897" w:rsidRPr="006A5DCA" w:rsidRDefault="000C389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0C3897" w:rsidRPr="006A5DCA" w14:paraId="504BB65C" w14:textId="77777777" w:rsidTr="00316353">
        <w:tc>
          <w:tcPr>
            <w:tcW w:w="4320" w:type="dxa"/>
          </w:tcPr>
          <w:p w14:paraId="24218A36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0" w:type="dxa"/>
          </w:tcPr>
          <w:p w14:paraId="35C00512" w14:textId="6B8F38D1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228F5A02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07CC9BA" w14:textId="11351616" w:rsidR="000C3897" w:rsidRPr="0063778D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3778D">
              <w:rPr>
                <w:rFonts w:ascii="Angsana New" w:hAnsi="Angsana New"/>
                <w:sz w:val="30"/>
                <w:szCs w:val="30"/>
                <w:lang w:val="en-GB"/>
              </w:rPr>
              <w:t>(3,219)</w:t>
            </w:r>
          </w:p>
        </w:tc>
        <w:tc>
          <w:tcPr>
            <w:tcW w:w="274" w:type="dxa"/>
          </w:tcPr>
          <w:p w14:paraId="7E53DDF3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7276BD5E" w14:textId="2B0F02F6" w:rsidR="000C3897" w:rsidRPr="006A5DCA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21,843</w:t>
            </w:r>
          </w:p>
        </w:tc>
      </w:tr>
      <w:tr w:rsidR="000C3897" w:rsidRPr="006A5DCA" w14:paraId="32EF572C" w14:textId="77777777" w:rsidTr="00316353">
        <w:tc>
          <w:tcPr>
            <w:tcW w:w="4320" w:type="dxa"/>
          </w:tcPr>
          <w:p w14:paraId="039FC0F7" w14:textId="77777777" w:rsidR="000C3897" w:rsidRPr="006A5DCA" w:rsidRDefault="000C3897" w:rsidP="000C3897">
            <w:pPr>
              <w:tabs>
                <w:tab w:val="clear" w:pos="227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70839C44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66D519EA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4C50B602" w:rsidR="000C3897" w:rsidRPr="0063778D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3778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(3,219)</w:t>
            </w:r>
          </w:p>
        </w:tc>
        <w:tc>
          <w:tcPr>
            <w:tcW w:w="274" w:type="dxa"/>
          </w:tcPr>
          <w:p w14:paraId="53DFADEC" w14:textId="77777777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7200868" w14:textId="79F1709B" w:rsidR="000C3897" w:rsidRPr="001E0A88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21,843</w:t>
            </w:r>
          </w:p>
        </w:tc>
      </w:tr>
      <w:tr w:rsidR="000C3897" w:rsidRPr="006A5DCA" w14:paraId="6E570150" w14:textId="77777777" w:rsidTr="00316353">
        <w:tc>
          <w:tcPr>
            <w:tcW w:w="4320" w:type="dxa"/>
          </w:tcPr>
          <w:p w14:paraId="22F00136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6C6B405E" w14:textId="040EBDBD" w:rsidR="000C3897" w:rsidRPr="006A5DCA" w:rsidRDefault="000C3897" w:rsidP="000C3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70" w:type="dxa"/>
            <w:vAlign w:val="bottom"/>
          </w:tcPr>
          <w:p w14:paraId="6991487D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4F6337FA" w:rsidR="000C3897" w:rsidRPr="0063778D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3778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5,724</w:t>
            </w:r>
          </w:p>
        </w:tc>
        <w:tc>
          <w:tcPr>
            <w:tcW w:w="274" w:type="dxa"/>
            <w:vAlign w:val="bottom"/>
          </w:tcPr>
          <w:p w14:paraId="03FB0583" w14:textId="77777777" w:rsidR="000C3897" w:rsidRPr="006A5DCA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3E79D0F6" w:rsidR="000C3897" w:rsidRPr="006A5DCA" w:rsidRDefault="000829AE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71,949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622649A4" w:rsidR="009006A2" w:rsidRPr="006A5DCA" w:rsidRDefault="00252B83" w:rsidP="000B6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 w:right="28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63577E98" w:rsidR="00252B83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D32564" w14:textId="1D82151A" w:rsidR="000C3897" w:rsidRPr="002A4F9C" w:rsidRDefault="000829AE" w:rsidP="000C3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0C3897" w:rsidRPr="002A4F9C">
        <w:rPr>
          <w:rFonts w:asciiTheme="majorBidi" w:hAnsiTheme="majorBidi" w:cstheme="majorBidi"/>
          <w:sz w:val="30"/>
          <w:szCs w:val="30"/>
        </w:rPr>
        <w:tab/>
      </w:r>
      <w:r w:rsidR="000C3897" w:rsidRPr="002A4F9C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C4E0C5A" w14:textId="77777777" w:rsidR="000C3897" w:rsidRPr="002A4F9C" w:rsidRDefault="000C3897" w:rsidP="000C3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C93D0" w14:textId="615C1577" w:rsidR="000C3897" w:rsidRPr="002A4F9C" w:rsidRDefault="000C3897" w:rsidP="0063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4F9C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2A4F9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2A4F9C">
        <w:rPr>
          <w:rFonts w:asciiTheme="majorBidi" w:hAnsiTheme="majorBidi" w:cstheme="majorBidi"/>
          <w:sz w:val="30"/>
          <w:szCs w:val="30"/>
        </w:rPr>
        <w:t xml:space="preserve"> </w:t>
      </w:r>
      <w:r w:rsidRPr="002A4F9C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23FF8F78" w14:textId="77777777" w:rsidR="000C3897" w:rsidRPr="002A4F9C" w:rsidRDefault="000C3897" w:rsidP="000C3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962"/>
        <w:gridCol w:w="1620"/>
        <w:gridCol w:w="1620"/>
        <w:gridCol w:w="1368"/>
      </w:tblGrid>
      <w:tr w:rsidR="000C3897" w:rsidRPr="002A4F9C" w14:paraId="67B0D97F" w14:textId="77777777" w:rsidTr="00052F36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E2FC0A5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14:paraId="28FE2973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88DA66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2F48AE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041BF1" w14:textId="77777777" w:rsidR="000C3897" w:rsidRPr="002A4F9C" w:rsidDel="00D43E7A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3897" w:rsidRPr="002A4F9C" w14:paraId="59B39536" w14:textId="77777777" w:rsidTr="00052F36">
        <w:trPr>
          <w:tblHeader/>
        </w:trPr>
        <w:tc>
          <w:tcPr>
            <w:tcW w:w="2610" w:type="dxa"/>
            <w:shd w:val="clear" w:color="auto" w:fill="auto"/>
          </w:tcPr>
          <w:p w14:paraId="0694BB2D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auto"/>
          </w:tcPr>
          <w:p w14:paraId="12DD5F41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14:paraId="519BF30A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20" w:type="dxa"/>
            <w:shd w:val="clear" w:color="auto" w:fill="auto"/>
          </w:tcPr>
          <w:p w14:paraId="66C7A9D6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68" w:type="dxa"/>
            <w:shd w:val="clear" w:color="auto" w:fill="auto"/>
          </w:tcPr>
          <w:p w14:paraId="14CB6377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C3897" w:rsidRPr="002A4F9C" w14:paraId="5769FD40" w14:textId="77777777" w:rsidTr="00052F36">
        <w:trPr>
          <w:tblHeader/>
        </w:trPr>
        <w:tc>
          <w:tcPr>
            <w:tcW w:w="2610" w:type="dxa"/>
            <w:shd w:val="clear" w:color="auto" w:fill="auto"/>
          </w:tcPr>
          <w:p w14:paraId="59700F4F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auto"/>
          </w:tcPr>
          <w:p w14:paraId="3B08299C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3310C54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B2D75E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shd w:val="clear" w:color="auto" w:fill="auto"/>
          </w:tcPr>
          <w:p w14:paraId="26FD1DB9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3897" w:rsidRPr="002A4F9C" w14:paraId="622B6FD3" w14:textId="77777777" w:rsidTr="00052F36">
        <w:tc>
          <w:tcPr>
            <w:tcW w:w="2610" w:type="dxa"/>
            <w:shd w:val="clear" w:color="auto" w:fill="auto"/>
          </w:tcPr>
          <w:p w14:paraId="18255F30" w14:textId="4E17D553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62" w:type="dxa"/>
            <w:shd w:val="clear" w:color="auto" w:fill="auto"/>
          </w:tcPr>
          <w:p w14:paraId="6CC16D3B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388647F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28443EA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172E3171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2A4F9C" w14:paraId="7E277CEA" w14:textId="77777777" w:rsidTr="00052F36">
        <w:tc>
          <w:tcPr>
            <w:tcW w:w="2610" w:type="dxa"/>
            <w:shd w:val="clear" w:color="auto" w:fill="auto"/>
          </w:tcPr>
          <w:p w14:paraId="376DDF33" w14:textId="0A6BAA3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2567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62" w:type="dxa"/>
            <w:shd w:val="clear" w:color="auto" w:fill="auto"/>
          </w:tcPr>
          <w:p w14:paraId="0D187070" w14:textId="08A817C2" w:rsidR="000C3897" w:rsidRPr="002A4F9C" w:rsidRDefault="000829AE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3897" w:rsidRPr="002A4F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3897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0C3897"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7D9E220B" w14:textId="503E3D8E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368D0A64" w14:textId="33A426CC" w:rsidR="000C3897" w:rsidRPr="002A4F9C" w:rsidRDefault="000829AE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0.80</w:t>
            </w:r>
          </w:p>
        </w:tc>
        <w:tc>
          <w:tcPr>
            <w:tcW w:w="1368" w:type="dxa"/>
            <w:shd w:val="clear" w:color="auto" w:fill="auto"/>
          </w:tcPr>
          <w:p w14:paraId="5BD464AF" w14:textId="3B71383A" w:rsidR="000C3897" w:rsidRPr="002A4F9C" w:rsidRDefault="000829AE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83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697.50</w:t>
            </w:r>
          </w:p>
        </w:tc>
      </w:tr>
      <w:tr w:rsidR="000C3897" w:rsidRPr="002A4F9C" w14:paraId="36AB652B" w14:textId="77777777" w:rsidTr="00052F36">
        <w:tc>
          <w:tcPr>
            <w:tcW w:w="2610" w:type="dxa"/>
            <w:shd w:val="clear" w:color="auto" w:fill="auto"/>
          </w:tcPr>
          <w:p w14:paraId="4BF01A10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2" w:type="dxa"/>
            <w:shd w:val="clear" w:color="auto" w:fill="auto"/>
          </w:tcPr>
          <w:p w14:paraId="5524B7CB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CABDABB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7F33F07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9C5DC8F" w14:textId="77777777" w:rsidR="000C3897" w:rsidRPr="002A4F9C" w:rsidRDefault="000C3897" w:rsidP="000F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2A4F9C" w14:paraId="63C86292" w14:textId="77777777" w:rsidTr="00052F36">
        <w:tc>
          <w:tcPr>
            <w:tcW w:w="2610" w:type="dxa"/>
            <w:shd w:val="clear" w:color="auto" w:fill="auto"/>
          </w:tcPr>
          <w:p w14:paraId="6854E8FA" w14:textId="271473F1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62" w:type="dxa"/>
            <w:shd w:val="clear" w:color="auto" w:fill="auto"/>
          </w:tcPr>
          <w:p w14:paraId="1C7AAE2B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97857F4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8D2E530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1DAF2919" w14:textId="77777777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97" w:rsidRPr="002A4F9C" w14:paraId="4FBD1BEA" w14:textId="77777777" w:rsidTr="00052F36">
        <w:tc>
          <w:tcPr>
            <w:tcW w:w="2610" w:type="dxa"/>
            <w:shd w:val="clear" w:color="auto" w:fill="auto"/>
          </w:tcPr>
          <w:p w14:paraId="197A679D" w14:textId="50495044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62" w:type="dxa"/>
            <w:shd w:val="clear" w:color="auto" w:fill="auto"/>
          </w:tcPr>
          <w:p w14:paraId="07E5AD15" w14:textId="37E11511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12DB734" w14:textId="6C9FDD2E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1D9FEB0" w14:textId="14A7E185" w:rsidR="000C3897" w:rsidRPr="002A4F9C" w:rsidRDefault="000C3897" w:rsidP="000C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0.85</w:t>
            </w:r>
          </w:p>
        </w:tc>
        <w:tc>
          <w:tcPr>
            <w:tcW w:w="1368" w:type="dxa"/>
            <w:shd w:val="clear" w:color="auto" w:fill="auto"/>
          </w:tcPr>
          <w:p w14:paraId="430C73A3" w14:textId="58EEDFDA" w:rsidR="000C3897" w:rsidRPr="002A4F9C" w:rsidRDefault="000C3897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741.09</w:t>
            </w:r>
          </w:p>
        </w:tc>
      </w:tr>
    </w:tbl>
    <w:p w14:paraId="78DFA14E" w14:textId="77777777" w:rsidR="000C3897" w:rsidRPr="006A5DCA" w:rsidRDefault="000C3897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F6685A" w14:textId="488FEBB4" w:rsidR="004D7767" w:rsidRPr="002A4F9C" w:rsidRDefault="000829AE" w:rsidP="009D011D">
      <w:pPr>
        <w:pStyle w:val="a"/>
        <w:tabs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9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2A4F9C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7"/>
        <w:gridCol w:w="2074"/>
        <w:gridCol w:w="268"/>
        <w:gridCol w:w="2247"/>
      </w:tblGrid>
      <w:tr w:rsidR="0067228A" w:rsidRPr="006A5DCA" w14:paraId="06706E4F" w14:textId="77777777" w:rsidTr="00052F36">
        <w:trPr>
          <w:tblHeader/>
        </w:trPr>
        <w:tc>
          <w:tcPr>
            <w:tcW w:w="2502" w:type="pct"/>
          </w:tcPr>
          <w:p w14:paraId="5FC9029B" w14:textId="5109E886" w:rsidR="00A97F8F" w:rsidRPr="006A5DCA" w:rsidRDefault="00D92D7B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38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38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9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0719DE43" w14:textId="77777777" w:rsidR="00A97F8F" w:rsidRPr="006A5DCA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052F36">
        <w:trPr>
          <w:tblHeader/>
        </w:trPr>
        <w:tc>
          <w:tcPr>
            <w:tcW w:w="2502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8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052F36">
        <w:tc>
          <w:tcPr>
            <w:tcW w:w="2502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29" w:type="pct"/>
          </w:tcPr>
          <w:p w14:paraId="5DB07065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47D8" w:rsidRPr="006A5DCA" w14:paraId="2D63E979" w14:textId="77777777" w:rsidTr="00052F36">
        <w:tc>
          <w:tcPr>
            <w:tcW w:w="2502" w:type="pct"/>
          </w:tcPr>
          <w:p w14:paraId="271CDE33" w14:textId="6780BB84" w:rsidR="008C47D8" w:rsidRPr="006A5DCA" w:rsidRDefault="008C47D8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29" w:type="pct"/>
          </w:tcPr>
          <w:p w14:paraId="19850FB0" w14:textId="25C0DB80" w:rsidR="008C47D8" w:rsidRPr="006A5DCA" w:rsidRDefault="008C47D8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20B79F84" w14:textId="77777777" w:rsidR="008C47D8" w:rsidRPr="006A5DCA" w:rsidRDefault="008C47D8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3F6F56DB" w14:textId="3BEDA955" w:rsidR="008C47D8" w:rsidRPr="006A5DCA" w:rsidRDefault="008C47D8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228A" w:rsidRPr="006A5DCA" w14:paraId="71DDE529" w14:textId="77777777" w:rsidTr="00052F36">
        <w:tc>
          <w:tcPr>
            <w:tcW w:w="2502" w:type="pct"/>
          </w:tcPr>
          <w:p w14:paraId="5A31FC5C" w14:textId="77777777" w:rsidR="00121031" w:rsidRPr="006A5DCA" w:rsidRDefault="00121031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29" w:type="pct"/>
          </w:tcPr>
          <w:p w14:paraId="4AAB2B4A" w14:textId="6551DE2F" w:rsidR="00121031" w:rsidRPr="006A5DCA" w:rsidRDefault="00F753B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98,642</w:t>
            </w:r>
          </w:p>
        </w:tc>
        <w:tc>
          <w:tcPr>
            <w:tcW w:w="146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158A3347" w14:textId="29365DFF" w:rsidR="00121031" w:rsidRPr="005B008C" w:rsidRDefault="00F753BD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13,424</w:t>
            </w:r>
          </w:p>
        </w:tc>
      </w:tr>
      <w:tr w:rsidR="0067228A" w:rsidRPr="006A5DCA" w14:paraId="3DC4BC4C" w14:textId="77777777" w:rsidTr="00052F36">
        <w:tc>
          <w:tcPr>
            <w:tcW w:w="2502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9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3BAA07CC" w:rsidR="00121031" w:rsidRPr="006A5DCA" w:rsidRDefault="00F753B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98,642</w:t>
            </w:r>
          </w:p>
        </w:tc>
        <w:tc>
          <w:tcPr>
            <w:tcW w:w="146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7250F6A5" w:rsidR="00121031" w:rsidRPr="005B008C" w:rsidRDefault="00F753BD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13,424</w:t>
            </w:r>
          </w:p>
        </w:tc>
      </w:tr>
      <w:tr w:rsidR="0067228A" w:rsidRPr="006A5DCA" w14:paraId="6F4575D3" w14:textId="77777777" w:rsidTr="00052F36">
        <w:tc>
          <w:tcPr>
            <w:tcW w:w="2502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5184D0A7" w14:textId="77777777" w:rsidR="007E004C" w:rsidRPr="006A5DCA" w:rsidRDefault="007E004C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052F36">
        <w:tc>
          <w:tcPr>
            <w:tcW w:w="2502" w:type="pct"/>
          </w:tcPr>
          <w:p w14:paraId="56C613B7" w14:textId="49966BE4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F3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29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2E6B9BEC" w14:textId="73D872B2" w:rsidR="005F0ACE" w:rsidRPr="006A5DCA" w:rsidRDefault="005F0ACE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052F36">
        <w:tc>
          <w:tcPr>
            <w:tcW w:w="2502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29" w:type="pct"/>
          </w:tcPr>
          <w:p w14:paraId="03602890" w14:textId="7C725CCC" w:rsidR="005F0ACE" w:rsidRPr="006A5DCA" w:rsidRDefault="00F753BD" w:rsidP="0074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82,036</w:t>
            </w:r>
          </w:p>
        </w:tc>
        <w:tc>
          <w:tcPr>
            <w:tcW w:w="146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071C81FC" w14:textId="3AEA2844" w:rsidR="005F0ACE" w:rsidRPr="006A5DCA" w:rsidRDefault="00F753BD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82,036</w:t>
            </w:r>
          </w:p>
        </w:tc>
      </w:tr>
      <w:tr w:rsidR="005F0ACE" w:rsidRPr="006A5DCA" w14:paraId="5518E867" w14:textId="77777777" w:rsidTr="00052F36">
        <w:tc>
          <w:tcPr>
            <w:tcW w:w="2502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29" w:type="pct"/>
          </w:tcPr>
          <w:p w14:paraId="039C956D" w14:textId="1E679E9F" w:rsidR="005F0ACE" w:rsidRPr="006A5DCA" w:rsidRDefault="00F753BD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83,280</w:t>
            </w:r>
          </w:p>
        </w:tc>
        <w:tc>
          <w:tcPr>
            <w:tcW w:w="146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5FF50049" w14:textId="7231362F" w:rsidR="005F0ACE" w:rsidRPr="006A5DCA" w:rsidRDefault="00F753BD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70,253</w:t>
            </w:r>
          </w:p>
        </w:tc>
      </w:tr>
      <w:tr w:rsidR="005F0ACE" w:rsidRPr="006A5DCA" w14:paraId="28A48988" w14:textId="77777777" w:rsidTr="00052F36">
        <w:tc>
          <w:tcPr>
            <w:tcW w:w="2502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9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037E01D1" w:rsidR="005F0ACE" w:rsidRPr="006A5DCA" w:rsidRDefault="00F753BD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165,316</w:t>
            </w:r>
          </w:p>
        </w:tc>
        <w:tc>
          <w:tcPr>
            <w:tcW w:w="146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395853B0" w:rsidR="005F0ACE" w:rsidRPr="005F594F" w:rsidRDefault="00F753BD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152,289</w:t>
            </w:r>
          </w:p>
        </w:tc>
      </w:tr>
    </w:tbl>
    <w:p w14:paraId="2BE242E1" w14:textId="400F298D" w:rsidR="00D407C1" w:rsidRDefault="00D407C1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B9EF46" w14:textId="7B0CB921" w:rsidR="000C3897" w:rsidRDefault="000C3897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27276B" w14:textId="231FF43D" w:rsidR="000C3897" w:rsidRDefault="000C3897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E97CC3" w14:textId="77777777" w:rsidR="000C3897" w:rsidRDefault="000C3897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F7413E" w14:textId="77777777" w:rsidR="000C3897" w:rsidRDefault="000C3897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C455951" w14:textId="097286FC" w:rsidR="00813EAE" w:rsidRPr="006A5DCA" w:rsidRDefault="00813EAE" w:rsidP="00052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สัญญาจัดจำหน่ายสินค้าและบริการ</w:t>
      </w:r>
    </w:p>
    <w:p w14:paraId="0B807496" w14:textId="77777777" w:rsidR="00813EAE" w:rsidRPr="006A5DC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A055138" w14:textId="0E4DBF55" w:rsidR="00813EAE" w:rsidRPr="006A5DCA" w:rsidRDefault="00813EAE" w:rsidP="0036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</w:t>
      </w:r>
      <w:r w:rsidR="0020017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A5DCA">
        <w:rPr>
          <w:rFonts w:asciiTheme="majorBidi" w:hAnsiTheme="majorBidi" w:cstheme="majorBidi"/>
          <w:sz w:val="30"/>
          <w:szCs w:val="30"/>
          <w:cs/>
        </w:rPr>
        <w:t>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Pr="006A5DC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DDDB0" w14:textId="77777777" w:rsidR="00137B44" w:rsidRPr="006A5DCA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6A5DC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669D98" w14:textId="3E78709D" w:rsidR="00910D5D" w:rsidRPr="006A5DCA" w:rsidRDefault="00D45663" w:rsidP="008F2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AA1532">
        <w:rPr>
          <w:rFonts w:asciiTheme="majorBidi" w:hAnsiTheme="majorBidi" w:cstheme="majorBidi"/>
          <w:sz w:val="30"/>
          <w:szCs w:val="30"/>
        </w:rPr>
        <w:t xml:space="preserve"> </w:t>
      </w:r>
      <w:r w:rsidR="000C3897" w:rsidRPr="000C3897">
        <w:rPr>
          <w:rFonts w:asciiTheme="majorBidi" w:hAnsiTheme="majorBidi" w:cstheme="majorBidi"/>
          <w:sz w:val="30"/>
          <w:szCs w:val="30"/>
        </w:rPr>
        <w:t xml:space="preserve">30 </w:t>
      </w:r>
      <w:r w:rsidR="000C3897" w:rsidRPr="000C389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D0F69">
        <w:rPr>
          <w:rFonts w:asciiTheme="majorBidi" w:hAnsiTheme="majorBidi" w:cstheme="majorBidi"/>
          <w:sz w:val="30"/>
          <w:szCs w:val="30"/>
        </w:rPr>
        <w:t>25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8D161D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275D2C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เป็นจำนวนเงิน</w:t>
      </w:r>
      <w:r w:rsidR="005F0AC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F753BD">
        <w:rPr>
          <w:rFonts w:asciiTheme="majorBidi" w:hAnsiTheme="majorBidi" w:cstheme="majorBidi"/>
          <w:sz w:val="30"/>
          <w:szCs w:val="30"/>
        </w:rPr>
        <w:t xml:space="preserve">2,535 </w:t>
      </w:r>
      <w:r w:rsidRPr="006A5DC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6A5DCA">
        <w:rPr>
          <w:rFonts w:asciiTheme="majorBidi" w:hAnsiTheme="majorBidi" w:cstheme="majorBidi"/>
          <w:sz w:val="30"/>
          <w:szCs w:val="30"/>
          <w:cs/>
        </w:rPr>
        <w:t>และ</w:t>
      </w:r>
      <w:r w:rsidR="00D804AD">
        <w:rPr>
          <w:rFonts w:asciiTheme="majorBidi" w:hAnsiTheme="majorBidi" w:cstheme="majorBidi"/>
          <w:sz w:val="30"/>
          <w:szCs w:val="30"/>
        </w:rPr>
        <w:t xml:space="preserve"> </w:t>
      </w:r>
      <w:r w:rsidR="00F753BD">
        <w:rPr>
          <w:rFonts w:asciiTheme="majorBidi" w:hAnsiTheme="majorBidi" w:cstheme="majorBidi"/>
          <w:sz w:val="30"/>
          <w:szCs w:val="30"/>
        </w:rPr>
        <w:t>54</w:t>
      </w:r>
      <w:r w:rsidR="008D161D">
        <w:rPr>
          <w:rFonts w:asciiTheme="majorBidi" w:hAnsiTheme="majorBidi" w:cstheme="majorBidi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6A5DCA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มริกา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D161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7650" w:rsidRPr="00D57650">
        <w:rPr>
          <w:rFonts w:asciiTheme="majorBidi" w:hAnsiTheme="majorBidi" w:cstheme="majorBidi"/>
          <w:i/>
          <w:iCs/>
          <w:sz w:val="30"/>
          <w:szCs w:val="30"/>
        </w:rPr>
        <w:t>2,588</w:t>
      </w:r>
      <w:r w:rsidR="00C470ED" w:rsidRPr="00D5765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00171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7D0171" w:rsidRPr="007D0171">
        <w:rPr>
          <w:rFonts w:asciiTheme="majorBidi" w:hAnsiTheme="majorBidi" w:cstheme="majorBidi"/>
          <w:i/>
          <w:iCs/>
          <w:sz w:val="30"/>
          <w:szCs w:val="30"/>
        </w:rPr>
        <w:t>63</w:t>
      </w:r>
      <w:r w:rsidR="002F11C5" w:rsidRPr="008D161D">
        <w:rPr>
          <w:rFonts w:asciiTheme="majorBidi" w:hAnsiTheme="majorBidi" w:cstheme="majorBidi"/>
          <w:i/>
          <w:iCs/>
          <w:color w:val="FF0000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9D0459D" w14:textId="77777777" w:rsidR="00CE3E39" w:rsidRPr="006A5DCA" w:rsidRDefault="00CE3E39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B4ED8" w14:textId="01F00318" w:rsidR="00140027" w:rsidRPr="006A5DCA" w:rsidRDefault="00CB7B90" w:rsidP="00CB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C47D8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76FCAFB9" w14:textId="681504F8" w:rsidR="00140027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974947" w14:textId="5CC6D32E" w:rsidR="000C2997" w:rsidRPr="00FD6950" w:rsidRDefault="00BC7DC7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D695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ณ วันที่ </w:t>
      </w:r>
      <w:r w:rsidRPr="00FD695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28686D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8686D" w:rsidRPr="00FD695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มิถุนายน </w:t>
      </w:r>
      <w:r w:rsidR="0081793A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="00AC5CED" w:rsidRPr="00FD6950">
        <w:rPr>
          <w:rFonts w:asciiTheme="majorBidi" w:hAnsiTheme="majorBidi"/>
          <w:color w:val="000000" w:themeColor="text1"/>
          <w:sz w:val="30"/>
          <w:szCs w:val="30"/>
          <w:cs/>
        </w:rPr>
        <w:t>บริษัทได้ถูกฟ้องร้องในคดีแพ่งโดยกิจการอื่นเพื่อเรียกร้องให้ชดเชยค่าเสียหายจาก</w:t>
      </w:r>
      <w:r w:rsidR="00A052D8">
        <w:rPr>
          <w:rFonts w:asciiTheme="majorBidi" w:hAnsiTheme="majorBidi"/>
          <w:color w:val="000000" w:themeColor="text1"/>
          <w:sz w:val="30"/>
          <w:szCs w:val="30"/>
        </w:rPr>
        <w:br/>
      </w:r>
      <w:r w:rsidR="00AC5CED" w:rsidRPr="00FD6950">
        <w:rPr>
          <w:rFonts w:asciiTheme="majorBidi" w:hAnsiTheme="majorBidi"/>
          <w:color w:val="000000" w:themeColor="text1"/>
          <w:sz w:val="30"/>
          <w:szCs w:val="30"/>
          <w:cs/>
        </w:rPr>
        <w:t>การสูญเสียกำไรและรายได้</w:t>
      </w:r>
      <w:r w:rsidR="00523D50" w:rsidRPr="00FD6950">
        <w:rPr>
          <w:rFonts w:asciiTheme="majorBidi" w:hAnsiTheme="majorBidi" w:hint="cs"/>
          <w:color w:val="000000" w:themeColor="text1"/>
          <w:sz w:val="30"/>
          <w:szCs w:val="30"/>
          <w:cs/>
        </w:rPr>
        <w:t>เป็น</w:t>
      </w:r>
      <w:r w:rsidR="00AC5CED" w:rsidRPr="00FD6950">
        <w:rPr>
          <w:rFonts w:asciiTheme="majorBidi" w:hAnsiTheme="majorBidi"/>
          <w:color w:val="000000" w:themeColor="text1"/>
          <w:sz w:val="30"/>
          <w:szCs w:val="30"/>
          <w:cs/>
        </w:rPr>
        <w:t>จำนวน</w:t>
      </w:r>
      <w:r w:rsidR="003D5E56" w:rsidRPr="00FD6950">
        <w:rPr>
          <w:rFonts w:asciiTheme="majorBidi" w:hAnsiTheme="majorBidi"/>
          <w:color w:val="000000" w:themeColor="text1"/>
          <w:sz w:val="30"/>
          <w:szCs w:val="30"/>
        </w:rPr>
        <w:t xml:space="preserve"> 245</w:t>
      </w:r>
      <w:r w:rsidR="00AC5CED" w:rsidRPr="00FD695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ซึ่งเป็นผลอันเนื่องมาจากการใช้สิทธิ</w:t>
      </w:r>
      <w:r w:rsidR="00AC5CED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ปกป้อง</w:t>
      </w:r>
      <w:r w:rsidR="00AC5CED" w:rsidRPr="00FD6950">
        <w:rPr>
          <w:rFonts w:asciiTheme="majorBidi" w:hAnsiTheme="majorBidi"/>
          <w:color w:val="000000" w:themeColor="text1"/>
          <w:sz w:val="30"/>
          <w:szCs w:val="30"/>
          <w:cs/>
        </w:rPr>
        <w:t>ทรัพย์สินทางปัญญาของบริษัท ผลของคดีดังกล่าวยังไม่เป็นที่สิ้นสุด จากคำแนะนำทางกฏหมาย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</w:t>
      </w:r>
      <w:r w:rsidR="00CD6DFA" w:rsidRPr="00FD6950">
        <w:rPr>
          <w:rFonts w:asciiTheme="majorBidi" w:hAnsiTheme="majorBidi" w:hint="cs"/>
          <w:color w:val="000000" w:themeColor="text1"/>
          <w:sz w:val="30"/>
          <w:szCs w:val="30"/>
          <w:cs/>
        </w:rPr>
        <w:t>นี้</w:t>
      </w:r>
    </w:p>
    <w:p w14:paraId="682C62C3" w14:textId="77777777" w:rsidR="00F557E7" w:rsidRPr="00FD6950" w:rsidRDefault="00F557E7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FA37386" w14:textId="4C24C066" w:rsidR="0081793A" w:rsidRPr="00F753BD" w:rsidRDefault="00BC7DC7" w:rsidP="00F7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  <w:r w:rsidRPr="00F753B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Pr="00F753BD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</w:t>
      </w:r>
      <w:r w:rsidR="0028686D" w:rsidRPr="00F753BD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0</w:t>
      </w:r>
      <w:r w:rsidRPr="00F753BD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F753BD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ม</w:t>
      </w:r>
      <w:r w:rsidR="0028686D" w:rsidRPr="00F753BD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ิถุนายน</w:t>
      </w:r>
      <w:r w:rsidRPr="00F753BD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81793A" w:rsidRPr="00F753BD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2567 </w:t>
      </w:r>
      <w:r w:rsidR="0081793A" w:rsidRPr="00F753B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บริษัทย่อยในต่างประเทศ</w:t>
      </w:r>
      <w:r w:rsidR="00C42D8E" w:rsidRPr="00F753BD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สาม</w:t>
      </w:r>
      <w:r w:rsidR="0081793A" w:rsidRPr="00F753B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แห่งได้รับคำสั่งให้จ่ายเพิ่มภาษีนิติบุคคลและภาษีหัก ณ ที</w:t>
      </w:r>
      <w:r w:rsidR="00F753BD" w:rsidRPr="00F753BD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่</w:t>
      </w:r>
      <w:r w:rsidR="0081793A" w:rsidRPr="00F753B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จ่ายจากกรมสรรพากร 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514EEAE7" w14:textId="77777777" w:rsidR="0081793A" w:rsidRPr="00FD6950" w:rsidRDefault="0081793A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EE44C4" w14:textId="205CB409" w:rsidR="00140027" w:rsidRPr="0081793A" w:rsidRDefault="00BC7DC7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28686D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D695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</w:t>
      </w:r>
      <w:r w:rsidR="0028686D" w:rsidRPr="00FD695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ิถุนายน</w:t>
      </w:r>
      <w:r w:rsidR="000C3897" w:rsidRPr="00FD6950">
        <w:rPr>
          <w:rFonts w:asciiTheme="majorBidi" w:hAnsiTheme="majorBidi"/>
          <w:sz w:val="30"/>
          <w:szCs w:val="30"/>
          <w:cs/>
        </w:rPr>
        <w:t xml:space="preserve"> 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1793A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5668EB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ในต่างประเทศ</w:t>
      </w:r>
      <w:r w:rsidR="00450414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แห่งหนึ่ง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ได้รับคำสั่ง</w:t>
      </w:r>
      <w:r w:rsidR="00C71F31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จ่ายเพิ่ม</w:t>
      </w:r>
      <w:r w:rsidR="00C71F31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71F31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</w:t>
      </w:r>
      <w:r w:rsidR="00F81299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กรม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0D59BE" w:rsidRPr="00FD6950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BD33F9"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</w:t>
      </w:r>
      <w:r w:rsidR="00D97214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ยื่นอุทธรณ์ต่อ</w:t>
      </w:r>
      <w:r w:rsidR="007A502B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ศุ</w:t>
      </w:r>
      <w:r w:rsidR="00535C92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ลกากรสรรพสามิตและ</w:t>
      </w:r>
      <w:r w:rsidR="00681151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535C92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ศาลวินิจฉัยอุทธรณ์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668EB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="0014002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เชื่อว่า</w:t>
      </w:r>
      <w:r w:rsidR="005300F8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ความ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เสียหาย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ที่อาจเกิดขึ้นจากคดีความ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ไม่มีผลกระทบ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อย่างมีนัย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สำคัญต่อ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ผล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การดำเนินงานของบริษัท</w:t>
      </w:r>
      <w:r w:rsidR="00CE3E39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ย่อย</w:t>
      </w:r>
      <w:r w:rsidR="005858F6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4002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ดังนั้นจึง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</w:t>
      </w:r>
      <w:r w:rsidR="005300F8" w:rsidRPr="00FD695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่</w:t>
      </w:r>
      <w:r w:rsidR="009576D7" w:rsidRPr="00FD695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</w:t>
      </w:r>
      <w:r w:rsidR="009576D7" w:rsidRPr="00FD69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1287E46C" w14:textId="64534863" w:rsidR="000C3897" w:rsidRDefault="000C3897" w:rsidP="000C2997">
      <w:pPr>
        <w:pStyle w:val="a"/>
        <w:ind w:right="-176"/>
        <w:jc w:val="thaiDistribute"/>
        <w:rPr>
          <w:rFonts w:asciiTheme="majorBidi" w:hAnsiTheme="majorBidi" w:cs="Angsana New"/>
          <w:color w:val="000000" w:themeColor="text1"/>
          <w:lang w:val="en-US"/>
        </w:rPr>
      </w:pPr>
    </w:p>
    <w:p w14:paraId="4E900DA5" w14:textId="4003A105" w:rsidR="000C3897" w:rsidRPr="0063778D" w:rsidRDefault="00F753BD" w:rsidP="0063778D">
      <w:pPr>
        <w:pStyle w:val="a"/>
        <w:ind w:left="540" w:right="198"/>
        <w:jc w:val="thaiDistribute"/>
        <w:rPr>
          <w:rFonts w:ascii="Angsana New" w:hAnsi="Angsana New" w:cs="Angsana New"/>
        </w:rPr>
      </w:pPr>
      <w:r w:rsidRPr="0063778D">
        <w:rPr>
          <w:rStyle w:val="ui-provider"/>
          <w:rFonts w:ascii="Angsana New" w:hAnsi="Angsana New" w:cs="Angsana New"/>
          <w:cs/>
        </w:rPr>
        <w:t xml:space="preserve">ในเดือนกรกฎาคม </w:t>
      </w:r>
      <w:r w:rsidRPr="0063778D">
        <w:rPr>
          <w:rStyle w:val="ui-provider"/>
          <w:rFonts w:ascii="Angsana New" w:hAnsi="Angsana New" w:cs="Angsana New"/>
        </w:rPr>
        <w:t xml:space="preserve">2567 </w:t>
      </w:r>
      <w:r w:rsidRPr="0063778D">
        <w:rPr>
          <w:rStyle w:val="ui-provider"/>
          <w:rFonts w:ascii="Angsana New" w:hAnsi="Angsana New" w:cs="Angsana New"/>
          <w:cs/>
        </w:rPr>
        <w:t>บริษัทย่อยใน</w:t>
      </w:r>
      <w:r w:rsidR="00A052D8">
        <w:rPr>
          <w:rStyle w:val="ui-provider"/>
          <w:rFonts w:ascii="Angsana New" w:hAnsi="Angsana New" w:cs="Angsana New" w:hint="cs"/>
          <w:cs/>
        </w:rPr>
        <w:t>ประเทศ</w:t>
      </w:r>
      <w:r w:rsidRPr="0063778D">
        <w:rPr>
          <w:rStyle w:val="ui-provider"/>
          <w:rFonts w:ascii="Angsana New" w:hAnsi="Angsana New" w:cs="Angsana New"/>
          <w:cs/>
        </w:rPr>
        <w:t xml:space="preserve">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เป็นจำนวน </w:t>
      </w:r>
      <w:r w:rsidRPr="0063778D">
        <w:rPr>
          <w:rStyle w:val="ui-provider"/>
          <w:rFonts w:ascii="Angsana New" w:hAnsi="Angsana New" w:cs="Angsana New"/>
        </w:rPr>
        <w:t xml:space="preserve">42 </w:t>
      </w:r>
      <w:r w:rsidRPr="0063778D">
        <w:rPr>
          <w:rStyle w:val="ui-provider"/>
          <w:rFonts w:ascii="Angsana New" w:hAnsi="Angsana New" w:cs="Angsana New"/>
          <w:cs/>
        </w:rPr>
        <w:t>ล้านบาท ซึ่งเป็นผลอันเนื่องมาจากการใช้สิทธิปกป้องทรัพย์สินทางปัญญาของบริษัท 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  <w:r w:rsidRPr="0063778D">
        <w:rPr>
          <w:rStyle w:val="ui-provider"/>
          <w:rFonts w:ascii="Angsana New" w:hAnsi="Angsana New" w:cs="Angsana New"/>
          <w:cs/>
        </w:rPr>
        <w:br w:type="page"/>
      </w:r>
    </w:p>
    <w:p w14:paraId="24175339" w14:textId="731293EF" w:rsidR="0081793A" w:rsidRPr="00624E98" w:rsidRDefault="000C3897" w:rsidP="0081793A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1</w:t>
      </w:r>
      <w:r w:rsidR="000829AE">
        <w:rPr>
          <w:rFonts w:asciiTheme="majorBidi" w:hAnsiTheme="majorBidi" w:cstheme="majorBidi"/>
          <w:b/>
          <w:bCs/>
          <w:lang w:val="en-US"/>
        </w:rPr>
        <w:t>0</w:t>
      </w:r>
      <w:r w:rsidR="0081793A">
        <w:rPr>
          <w:rFonts w:asciiTheme="majorBidi" w:hAnsiTheme="majorBidi" w:cstheme="majorBidi"/>
          <w:b/>
          <w:bCs/>
          <w:lang w:val="en-US"/>
        </w:rPr>
        <w:tab/>
      </w:r>
      <w:r w:rsidR="0081793A" w:rsidRPr="00624E98">
        <w:rPr>
          <w:rFonts w:asciiTheme="majorBidi" w:hAnsiTheme="majorBidi" w:cstheme="majorBidi"/>
          <w:b/>
          <w:bCs/>
          <w:cs/>
          <w:lang w:val="en-US"/>
        </w:rPr>
        <w:t>เหตุการณ์</w:t>
      </w:r>
      <w:r w:rsidR="0081793A" w:rsidRPr="00624E98">
        <w:rPr>
          <w:rFonts w:ascii="Angsana New" w:hAnsi="Angsana New" w:cs="Angsana New"/>
          <w:b/>
          <w:bCs/>
          <w:cs/>
          <w:lang w:val="en-US"/>
        </w:rPr>
        <w:t>ภายหลังรอบระยะเวลาที่รายงาน</w:t>
      </w:r>
    </w:p>
    <w:p w14:paraId="2DE074B2" w14:textId="77777777" w:rsidR="0081793A" w:rsidRPr="00624E98" w:rsidRDefault="0081793A" w:rsidP="0081793A">
      <w:pPr>
        <w:pStyle w:val="a"/>
        <w:ind w:left="547"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16E992FA" w14:textId="61095791" w:rsidR="0081793A" w:rsidRPr="006A5DCA" w:rsidRDefault="0081793A" w:rsidP="00BF158D">
      <w:pPr>
        <w:pStyle w:val="a"/>
        <w:ind w:left="547" w:right="198"/>
        <w:jc w:val="thaiDistribute"/>
        <w:rPr>
          <w:rFonts w:asciiTheme="majorBidi" w:hAnsiTheme="majorBidi" w:cstheme="majorBidi"/>
          <w:cs/>
        </w:rPr>
      </w:pPr>
      <w:r w:rsidRPr="00624E98">
        <w:rPr>
          <w:rFonts w:ascii="Angsana New" w:hAnsi="Angsana New" w:cs="Angsana New" w:hint="cs"/>
          <w:cs/>
          <w:lang w:val="en-US"/>
        </w:rPr>
        <w:t xml:space="preserve">ในการประชุมสามัญประจำปีของผู้ถือหุ้นบริษัทเมื่อวันที่ </w:t>
      </w:r>
      <w:r w:rsidR="00F753BD">
        <w:rPr>
          <w:rFonts w:ascii="Angsana New" w:hAnsi="Angsana New" w:cs="Angsana New"/>
          <w:lang w:val="en-US"/>
        </w:rPr>
        <w:t>13</w:t>
      </w:r>
      <w:r w:rsidRPr="00F753BD">
        <w:rPr>
          <w:rFonts w:ascii="Angsana New" w:hAnsi="Angsana New" w:cs="Angsana New"/>
          <w:lang w:val="en-US"/>
        </w:rPr>
        <w:t xml:space="preserve"> </w:t>
      </w:r>
      <w:r w:rsidR="00F753BD">
        <w:rPr>
          <w:rFonts w:ascii="Angsana New" w:hAnsi="Angsana New" w:cs="Angsana New" w:hint="cs"/>
          <w:cs/>
          <w:lang w:val="en-US"/>
        </w:rPr>
        <w:t>สิงหาคม</w:t>
      </w:r>
      <w:r w:rsidRPr="00F753BD">
        <w:rPr>
          <w:rFonts w:ascii="Angsana New" w:hAnsi="Angsana New" w:cs="Angsana New" w:hint="cs"/>
          <w:cs/>
          <w:lang w:val="en-US"/>
        </w:rPr>
        <w:t xml:space="preserve"> </w:t>
      </w:r>
      <w:r w:rsidRPr="00F753BD">
        <w:rPr>
          <w:rFonts w:ascii="Angsana New" w:hAnsi="Angsana New" w:cs="Angsana New"/>
          <w:lang w:val="en-US"/>
        </w:rPr>
        <w:t>2567</w:t>
      </w:r>
      <w:r w:rsidRPr="00624E98">
        <w:rPr>
          <w:rFonts w:ascii="Angsana New" w:hAnsi="Angsana New" w:cs="Angsana New"/>
          <w:lang w:val="en-US"/>
        </w:rPr>
        <w:t xml:space="preserve"> </w:t>
      </w:r>
      <w:r w:rsidRPr="00624E98">
        <w:rPr>
          <w:rFonts w:ascii="Angsana New" w:hAnsi="Angsana New" w:cs="Angsana New" w:hint="cs"/>
          <w:cs/>
          <w:lang w:val="en-US"/>
        </w:rPr>
        <w:t>ผู้ถือหุ้นมีมติอนุมัติการจัดสรรผลกำไรเป็นเงินปันผลในอัตราหุ้น</w:t>
      </w:r>
      <w:r w:rsidRPr="009D4DB1">
        <w:rPr>
          <w:rFonts w:ascii="Angsana New" w:hAnsi="Angsana New" w:cs="Angsana New" w:hint="cs"/>
          <w:cs/>
          <w:lang w:val="en-US"/>
        </w:rPr>
        <w:t>ละ</w:t>
      </w:r>
      <w:r w:rsidR="00DD346F" w:rsidRPr="009D4DB1">
        <w:rPr>
          <w:rFonts w:ascii="Angsana New" w:hAnsi="Angsana New" w:cs="Angsana New"/>
          <w:lang w:val="en-US"/>
        </w:rPr>
        <w:t xml:space="preserve"> </w:t>
      </w:r>
      <w:r w:rsidR="00685A19">
        <w:rPr>
          <w:rFonts w:ascii="Angsana New" w:hAnsi="Angsana New" w:cs="Angsana New"/>
          <w:lang w:val="en-US"/>
        </w:rPr>
        <w:t>0.80</w:t>
      </w:r>
      <w:r w:rsidRPr="009D4DB1">
        <w:rPr>
          <w:rFonts w:ascii="Angsana New" w:hAnsi="Angsana New" w:cs="Angsana New"/>
          <w:lang w:val="en-US"/>
        </w:rPr>
        <w:t xml:space="preserve"> </w:t>
      </w:r>
      <w:r w:rsidRPr="009D4DB1"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="00DD346F" w:rsidRPr="009D4DB1">
        <w:rPr>
          <w:rFonts w:ascii="Angsana New" w:hAnsi="Angsana New" w:cs="Angsana New"/>
          <w:lang w:val="en-US"/>
        </w:rPr>
        <w:t xml:space="preserve"> </w:t>
      </w:r>
      <w:r w:rsidR="00685A19">
        <w:rPr>
          <w:rFonts w:ascii="Angsana New" w:hAnsi="Angsana New" w:cs="Angsana New"/>
          <w:lang w:val="en-US"/>
        </w:rPr>
        <w:t>697.50</w:t>
      </w:r>
      <w:r w:rsidRPr="009D4DB1">
        <w:rPr>
          <w:rFonts w:ascii="Angsana New" w:hAnsi="Angsana New" w:cs="Angsana New"/>
          <w:lang w:val="en-US"/>
        </w:rPr>
        <w:t xml:space="preserve"> </w:t>
      </w:r>
      <w:r w:rsidRPr="009D4DB1">
        <w:rPr>
          <w:rFonts w:ascii="Angsana New" w:hAnsi="Angsana New" w:cs="Angsana New" w:hint="cs"/>
          <w:cs/>
          <w:lang w:val="en-US"/>
        </w:rPr>
        <w:t>ล้านบาท โดยเงินปันผลดังกล่าวถูกจ่ายให้แก่</w:t>
      </w:r>
      <w:r w:rsidR="00850984" w:rsidRPr="009D4DB1">
        <w:rPr>
          <w:rFonts w:ascii="Angsana New" w:hAnsi="Angsana New" w:cs="Angsana New"/>
          <w:cs/>
          <w:lang w:val="en-US"/>
        </w:rPr>
        <w:br/>
      </w:r>
      <w:r w:rsidRPr="009D4DB1">
        <w:rPr>
          <w:rFonts w:ascii="Angsana New" w:hAnsi="Angsana New" w:cs="Angsana New" w:hint="cs"/>
          <w:cs/>
          <w:lang w:val="en-US"/>
        </w:rPr>
        <w:t>ผู้ถือหุ้นของบริษัทในเดือน</w:t>
      </w:r>
      <w:r w:rsidR="00624E98" w:rsidRPr="009D4DB1">
        <w:rPr>
          <w:rFonts w:ascii="Angsana New" w:hAnsi="Angsana New" w:cs="Angsana New" w:hint="cs"/>
          <w:cs/>
          <w:lang w:val="en-US"/>
        </w:rPr>
        <w:t>กันยายน</w:t>
      </w:r>
      <w:r w:rsidR="00DD346F" w:rsidRPr="009D4DB1">
        <w:rPr>
          <w:rFonts w:ascii="Angsana New" w:hAnsi="Angsana New" w:cs="Angsana New" w:hint="cs"/>
          <w:cs/>
          <w:lang w:val="en-US"/>
        </w:rPr>
        <w:t xml:space="preserve"> </w:t>
      </w:r>
      <w:r w:rsidR="00DD346F" w:rsidRPr="009D4DB1">
        <w:rPr>
          <w:rFonts w:ascii="Angsana New" w:hAnsi="Angsana New" w:cs="Angsana New"/>
          <w:lang w:val="en-US"/>
        </w:rPr>
        <w:t>2567</w:t>
      </w:r>
    </w:p>
    <w:sectPr w:rsidR="0081793A" w:rsidRPr="006A5DCA" w:rsidSect="00DB73FD">
      <w:headerReference w:type="default" r:id="rId16"/>
      <w:footerReference w:type="default" r:id="rId17"/>
      <w:type w:val="nextColumn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8231" w14:textId="77777777" w:rsidR="003F799C" w:rsidRDefault="003F799C" w:rsidP="00FC04D5">
      <w:r>
        <w:separator/>
      </w:r>
    </w:p>
  </w:endnote>
  <w:endnote w:type="continuationSeparator" w:id="0">
    <w:p w14:paraId="783E6578" w14:textId="77777777" w:rsidR="003F799C" w:rsidRDefault="003F799C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8484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77777777" w:rsidR="000F422B" w:rsidRPr="004A4440" w:rsidRDefault="00F6048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  <w:lang w:val="en-US"/>
          </w:rPr>
          <w:t>16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0F422B" w:rsidRPr="005C306E" w:rsidRDefault="000F422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0829AE">
          <w:rPr>
            <w:rFonts w:ascii="Angsana New" w:hAnsi="Angsana New"/>
            <w:noProof/>
            <w:sz w:val="30"/>
            <w:szCs w:val="30"/>
          </w:rPr>
          <w:t>24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0F422B" w:rsidRPr="00860E15" w:rsidRDefault="000F422B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0829AE">
      <w:rPr>
        <w:rStyle w:val="PageNumber"/>
        <w:rFonts w:ascii="Angsana New" w:hAnsi="Angsana New"/>
        <w:noProof/>
        <w:sz w:val="30"/>
        <w:szCs w:val="30"/>
      </w:rPr>
      <w:t>32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0F422B" w:rsidRPr="00D8432A" w:rsidRDefault="000F422B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F6B2" w14:textId="77777777" w:rsidR="003F799C" w:rsidRDefault="003F799C" w:rsidP="00FC04D5">
      <w:r>
        <w:separator/>
      </w:r>
    </w:p>
  </w:footnote>
  <w:footnote w:type="continuationSeparator" w:id="0">
    <w:p w14:paraId="639CC9CB" w14:textId="77777777" w:rsidR="003F799C" w:rsidRDefault="003F799C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ADD1" w14:textId="77777777" w:rsidR="000F422B" w:rsidRPr="003B5EBA" w:rsidRDefault="000F422B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0F422B" w:rsidRPr="003B5EBA" w:rsidRDefault="000F422B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D45B14" w14:textId="295B24DC" w:rsidR="000F422B" w:rsidRPr="00AF256D" w:rsidRDefault="000F422B" w:rsidP="001123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0F422B" w:rsidRPr="00A34F3C" w:rsidRDefault="000F422B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0F422B" w:rsidRPr="003B5EBA" w:rsidRDefault="000F422B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0F422B" w:rsidRPr="003B5EBA" w:rsidRDefault="000F422B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35DEECF" w14:textId="24D1C48F" w:rsidR="000F422B" w:rsidRPr="00AF256D" w:rsidRDefault="000F422B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1D0CF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0F422B" w:rsidRPr="00164EBE" w:rsidRDefault="000F422B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B0B7" w14:textId="77777777" w:rsidR="000F422B" w:rsidRPr="003B5EBA" w:rsidRDefault="000F422B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11E3B30" w14:textId="77777777" w:rsidR="000F422B" w:rsidRPr="003B5EBA" w:rsidRDefault="000F422B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59F296E" w14:textId="6AD69197" w:rsidR="000F422B" w:rsidRPr="00AF256D" w:rsidRDefault="000F422B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1D0CF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0F422B" w:rsidRPr="001C28F5" w:rsidRDefault="000F422B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0F422B" w:rsidRPr="003B5EBA" w:rsidRDefault="000F422B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0F422B" w:rsidRPr="003B5EBA" w:rsidRDefault="000F422B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053D93" w14:textId="26C064FD" w:rsidR="000F422B" w:rsidRPr="00AF256D" w:rsidRDefault="000F422B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1D0CF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0F422B" w:rsidRPr="001C28F5" w:rsidRDefault="000F422B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ABB0F068"/>
    <w:lvl w:ilvl="0" w:tplc="69CC17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577759">
    <w:abstractNumId w:val="6"/>
  </w:num>
  <w:num w:numId="2" w16cid:durableId="254871522">
    <w:abstractNumId w:val="5"/>
  </w:num>
  <w:num w:numId="3" w16cid:durableId="671220026">
    <w:abstractNumId w:val="9"/>
  </w:num>
  <w:num w:numId="4" w16cid:durableId="844250811">
    <w:abstractNumId w:val="7"/>
  </w:num>
  <w:num w:numId="5" w16cid:durableId="1123504828">
    <w:abstractNumId w:val="8"/>
  </w:num>
  <w:num w:numId="6" w16cid:durableId="1394815183">
    <w:abstractNumId w:val="3"/>
  </w:num>
  <w:num w:numId="7" w16cid:durableId="2049796981">
    <w:abstractNumId w:val="2"/>
  </w:num>
  <w:num w:numId="8" w16cid:durableId="2116243822">
    <w:abstractNumId w:val="0"/>
  </w:num>
  <w:num w:numId="9" w16cid:durableId="124011643">
    <w:abstractNumId w:val="1"/>
  </w:num>
  <w:num w:numId="10" w16cid:durableId="1851606217">
    <w:abstractNumId w:val="4"/>
  </w:num>
  <w:num w:numId="11" w16cid:durableId="1021130995">
    <w:abstractNumId w:val="16"/>
  </w:num>
  <w:num w:numId="12" w16cid:durableId="1987852879">
    <w:abstractNumId w:val="12"/>
  </w:num>
  <w:num w:numId="13" w16cid:durableId="1749882925">
    <w:abstractNumId w:val="21"/>
  </w:num>
  <w:num w:numId="14" w16cid:durableId="747651760">
    <w:abstractNumId w:val="14"/>
  </w:num>
  <w:num w:numId="15" w16cid:durableId="1405763718">
    <w:abstractNumId w:val="17"/>
  </w:num>
  <w:num w:numId="16" w16cid:durableId="1504274678">
    <w:abstractNumId w:val="24"/>
  </w:num>
  <w:num w:numId="17" w16cid:durableId="169368450">
    <w:abstractNumId w:val="25"/>
  </w:num>
  <w:num w:numId="18" w16cid:durableId="1652908834">
    <w:abstractNumId w:val="22"/>
  </w:num>
  <w:num w:numId="19" w16cid:durableId="2047486603">
    <w:abstractNumId w:val="11"/>
  </w:num>
  <w:num w:numId="20" w16cid:durableId="1484158281">
    <w:abstractNumId w:val="18"/>
  </w:num>
  <w:num w:numId="21" w16cid:durableId="475609770">
    <w:abstractNumId w:val="13"/>
  </w:num>
  <w:num w:numId="22" w16cid:durableId="350573909">
    <w:abstractNumId w:val="10"/>
  </w:num>
  <w:num w:numId="23" w16cid:durableId="463932930">
    <w:abstractNumId w:val="20"/>
  </w:num>
  <w:num w:numId="24" w16cid:durableId="87700020">
    <w:abstractNumId w:val="23"/>
  </w:num>
  <w:num w:numId="25" w16cid:durableId="2138795360">
    <w:abstractNumId w:val="19"/>
  </w:num>
  <w:num w:numId="26" w16cid:durableId="1971664060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DEA"/>
    <w:rsid w:val="00001E78"/>
    <w:rsid w:val="000026D6"/>
    <w:rsid w:val="000027CE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5BF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0AC"/>
    <w:rsid w:val="00077363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22B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1FDC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1EA"/>
    <w:rsid w:val="00161487"/>
    <w:rsid w:val="001614F2"/>
    <w:rsid w:val="00161CBA"/>
    <w:rsid w:val="00161FDB"/>
    <w:rsid w:val="00162DBD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171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DA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D2C"/>
    <w:rsid w:val="00275FC4"/>
    <w:rsid w:val="002764C3"/>
    <w:rsid w:val="00276F10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2394"/>
    <w:rsid w:val="002C23CD"/>
    <w:rsid w:val="002C26A5"/>
    <w:rsid w:val="002C2922"/>
    <w:rsid w:val="002C397B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B6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A5C"/>
    <w:rsid w:val="003B3ED6"/>
    <w:rsid w:val="003B48CE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3F799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37CE9"/>
    <w:rsid w:val="0044192D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4E3"/>
    <w:rsid w:val="004C7997"/>
    <w:rsid w:val="004D07AB"/>
    <w:rsid w:val="004D0A9D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963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AB7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2C4C"/>
    <w:rsid w:val="00624602"/>
    <w:rsid w:val="006247CC"/>
    <w:rsid w:val="00624A7B"/>
    <w:rsid w:val="00624E98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3778D"/>
    <w:rsid w:val="006401AB"/>
    <w:rsid w:val="006409F2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65A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6B4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A19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1ED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733"/>
    <w:rsid w:val="00712347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605B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0E7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D6D5F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766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80B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B0A"/>
    <w:rsid w:val="00A64C47"/>
    <w:rsid w:val="00A65018"/>
    <w:rsid w:val="00A65D24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50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325F"/>
    <w:rsid w:val="00B937BD"/>
    <w:rsid w:val="00B93B03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DC7"/>
    <w:rsid w:val="00BD040A"/>
    <w:rsid w:val="00BD09AD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58D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2D8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60A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46F"/>
    <w:rsid w:val="00DD3CE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65E2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542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AE374F48-F41C-48B5-B324-876E555F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2B4D282-4CD0-4F83-AD66-7E7C35C8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1A91B3-2BA2-49BA-8421-7D65BAD65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345</TotalTime>
  <Pages>18</Pages>
  <Words>3183</Words>
  <Characters>18144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Thanvarat, Lekrungruangkit</cp:lastModifiedBy>
  <cp:revision>28</cp:revision>
  <cp:lastPrinted>2024-08-03T10:46:00Z</cp:lastPrinted>
  <dcterms:created xsi:type="dcterms:W3CDTF">2024-08-01T10:11:00Z</dcterms:created>
  <dcterms:modified xsi:type="dcterms:W3CDTF">2024-08-13T04:36:00Z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