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C96F" w14:textId="77777777" w:rsidR="007A73DD" w:rsidRPr="00C923DA" w:rsidRDefault="007A73DD" w:rsidP="007A73DD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>บริษัท อิชิตัน กรุ๊ป จำกัด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01FC9459" w14:textId="77777777" w:rsidR="007A73DD" w:rsidRPr="005C443F" w:rsidRDefault="007A73DD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73F3DA6F" w14:textId="3C332B83" w:rsidR="00DC5FFD" w:rsidRPr="00C81CBE" w:rsidRDefault="00DC5FFD" w:rsidP="00DC5F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bookmarkStart w:id="0" w:name="_Hlk149557112"/>
      <w:r w:rsidR="00B669A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bookmarkEnd w:id="0"/>
    </w:p>
    <w:p w14:paraId="0B562D06" w14:textId="4C0529A8" w:rsidR="003724A0" w:rsidRPr="00C81CBE" w:rsidRDefault="003724A0" w:rsidP="003724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920D4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สิ้นสุด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20D4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920D4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B14F8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14F89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11FEA66" w14:textId="77777777" w:rsidR="00DC5FFD" w:rsidRPr="00C81CBE" w:rsidRDefault="00DC5FFD" w:rsidP="00DC5F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0700F78" w14:textId="77777777" w:rsidR="00DC5FFD" w:rsidRPr="00C81CBE" w:rsidRDefault="00DC5FFD" w:rsidP="00DC5FFD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81CBE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3C3A455F" w14:textId="77777777" w:rsidR="007A73DD" w:rsidRPr="00CF0CD3" w:rsidRDefault="007A73DD" w:rsidP="007A73DD"/>
    <w:p w14:paraId="22841B24" w14:textId="77777777" w:rsidR="007A73DD" w:rsidRPr="00CF0CD3" w:rsidRDefault="007A73DD" w:rsidP="007A73DD"/>
    <w:p w14:paraId="4111EE73" w14:textId="77777777" w:rsidR="007A73DD" w:rsidRPr="00CF0CD3" w:rsidRDefault="007A73DD" w:rsidP="007A73DD"/>
    <w:p w14:paraId="67F5785C" w14:textId="77777777" w:rsidR="007A73DD" w:rsidRPr="00CF0CD3" w:rsidRDefault="007A73DD" w:rsidP="007A73DD"/>
    <w:p w14:paraId="4F173F4E" w14:textId="77777777" w:rsidR="007A73DD" w:rsidRPr="00CF0CD3" w:rsidRDefault="007A73DD" w:rsidP="007A73DD"/>
    <w:p w14:paraId="49E48407" w14:textId="77777777" w:rsidR="007A73DD" w:rsidRPr="00CF0CD3" w:rsidRDefault="007A73DD" w:rsidP="007A73DD"/>
    <w:p w14:paraId="5EA9E193" w14:textId="77777777" w:rsidR="007A73DD" w:rsidRPr="00CF0CD3" w:rsidRDefault="007A73DD" w:rsidP="007A73DD"/>
    <w:p w14:paraId="363FA6DC" w14:textId="77777777" w:rsidR="007A73DD" w:rsidRPr="00CF0CD3" w:rsidRDefault="007A73DD" w:rsidP="007A73DD"/>
    <w:p w14:paraId="42F11353" w14:textId="77777777" w:rsidR="007A73DD" w:rsidRDefault="007A73DD" w:rsidP="007A73DD">
      <w:pPr>
        <w:jc w:val="center"/>
      </w:pPr>
    </w:p>
    <w:p w14:paraId="357F22FB" w14:textId="77777777" w:rsidR="007A73DD" w:rsidRDefault="007A73DD" w:rsidP="007A73DD"/>
    <w:p w14:paraId="696DCA21" w14:textId="77777777" w:rsidR="007A73DD" w:rsidRPr="00CF0CD3" w:rsidRDefault="007A73DD" w:rsidP="007A73DD">
      <w:pPr>
        <w:sectPr w:rsidR="007A73DD" w:rsidRPr="00CF0CD3" w:rsidSect="007A73D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620" w:right="1152" w:bottom="576" w:left="1152" w:header="720" w:footer="720" w:gutter="0"/>
          <w:pgNumType w:start="0"/>
          <w:cols w:space="720"/>
          <w:titlePg/>
        </w:sectPr>
      </w:pPr>
    </w:p>
    <w:p w14:paraId="2732BBBC" w14:textId="77777777" w:rsidR="007A73DD" w:rsidRPr="00B10F95" w:rsidRDefault="007A73DD" w:rsidP="007A73DD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lastRenderedPageBreak/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6058E207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CE4125D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64A1623C" w14:textId="45273561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572A927" w14:textId="1BEF6322" w:rsidR="00B14F89" w:rsidRPr="00624CB5" w:rsidRDefault="00B14F89" w:rsidP="00B1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ฐานะการเงินรวมและงบฐานะการเงินเฉพาะกิจการ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</w:t>
      </w:r>
      <w:r w:rsidR="00920D48">
        <w:rPr>
          <w:rFonts w:ascii="Angsana New" w:hAnsi="Angsana New" w:cs="Angsana New"/>
          <w:sz w:val="30"/>
          <w:szCs w:val="30"/>
        </w:rPr>
        <w:t xml:space="preserve">0 </w:t>
      </w:r>
      <w:r w:rsidR="00920D4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302C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="004F705E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20D48" w:rsidRPr="00C90B3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="00A225D9"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</w:t>
      </w:r>
      <w:r w:rsidR="00920D48">
        <w:rPr>
          <w:rFonts w:ascii="Angsana New" w:hAnsi="Angsana New" w:cs="Angsana New" w:hint="cs"/>
          <w:spacing w:val="-2"/>
          <w:sz w:val="30"/>
          <w:szCs w:val="30"/>
          <w:cs/>
        </w:rPr>
        <w:t>หกเดือน</w:t>
      </w:r>
      <w:r w:rsidR="00920D48" w:rsidRPr="00C90B34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920D48"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920D48" w:rsidRPr="00920D48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920D48" w:rsidRPr="00920D48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920D48" w:rsidRPr="00920D4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20D48" w:rsidRPr="00302C38">
        <w:rPr>
          <w:rFonts w:ascii="Angsana New" w:hAnsi="Angsana New" w:cs="Angsana New"/>
          <w:spacing w:val="-2"/>
          <w:sz w:val="30"/>
          <w:szCs w:val="30"/>
        </w:rPr>
        <w:t>256</w:t>
      </w:r>
      <w:r w:rsidR="00920D48">
        <w:rPr>
          <w:rFonts w:ascii="Angsana New" w:hAnsi="Angsana New" w:cs="Angsana New"/>
          <w:spacing w:val="-2"/>
          <w:sz w:val="30"/>
          <w:szCs w:val="30"/>
        </w:rPr>
        <w:t>7</w:t>
      </w:r>
      <w:r w:rsidR="00920D48"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>และงบกระแสเงินสดเฉพาะกิจการ</w:t>
      </w:r>
      <w:r w:rsidRPr="00F637CA">
        <w:rPr>
          <w:rFonts w:ascii="Angsana New" w:hAnsi="Angsana New" w:cs="Angsana New"/>
          <w:spacing w:val="-10"/>
          <w:sz w:val="30"/>
          <w:szCs w:val="30"/>
          <w:cs/>
        </w:rPr>
        <w:t>สำหรับงวด</w:t>
      </w:r>
      <w:r w:rsidR="00920D48" w:rsidRPr="00F637CA">
        <w:rPr>
          <w:rFonts w:ascii="Angsana New" w:hAnsi="Angsana New" w:cs="Angsana New" w:hint="cs"/>
          <w:spacing w:val="-10"/>
          <w:sz w:val="30"/>
          <w:szCs w:val="30"/>
          <w:cs/>
        </w:rPr>
        <w:t>หกเดือน</w:t>
      </w:r>
      <w:r w:rsidRPr="00F637CA">
        <w:rPr>
          <w:rFonts w:ascii="Angsana New" w:hAnsi="Angsana New" w:cs="Angsana New"/>
          <w:spacing w:val="-10"/>
          <w:sz w:val="30"/>
          <w:szCs w:val="30"/>
          <w:cs/>
        </w:rPr>
        <w:t>สิ้นสุดวัน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ที่ </w:t>
      </w:r>
      <w:r w:rsidR="00920D48" w:rsidRPr="00F637CA">
        <w:rPr>
          <w:rFonts w:ascii="Angsana New" w:hAnsi="Angsana New" w:cs="Angsana New"/>
          <w:spacing w:val="-10"/>
          <w:sz w:val="30"/>
          <w:szCs w:val="30"/>
        </w:rPr>
        <w:t xml:space="preserve">30 </w:t>
      </w:r>
      <w:r w:rsidR="00920D48" w:rsidRPr="00F637CA">
        <w:rPr>
          <w:rFonts w:ascii="Angsana New" w:hAnsi="Angsana New" w:cs="Angsana New" w:hint="cs"/>
          <w:spacing w:val="-10"/>
          <w:sz w:val="30"/>
          <w:szCs w:val="30"/>
          <w:cs/>
        </w:rPr>
        <w:t>มิถุนายน</w:t>
      </w:r>
      <w:r w:rsidR="00920D48" w:rsidRPr="00F637CA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F637CA">
        <w:rPr>
          <w:rFonts w:ascii="Angsana New" w:hAnsi="Angsana New" w:cs="Angsana New"/>
          <w:spacing w:val="-10"/>
          <w:sz w:val="30"/>
          <w:szCs w:val="30"/>
        </w:rPr>
        <w:t>2567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และหมายเหตุประกอบงบการเงินแบบย่อ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637CA">
        <w:rPr>
          <w:rFonts w:ascii="Angsana New" w:hAnsi="Angsana New" w:cs="Angsana New"/>
          <w:sz w:val="30"/>
          <w:szCs w:val="30"/>
        </w:rPr>
        <w:t>(</w:t>
      </w:r>
      <w:r w:rsidRPr="00F637CA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F637CA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F637CA">
        <w:rPr>
          <w:rFonts w:ascii="Angsana New" w:hAnsi="Angsana New" w:cs="Angsana New"/>
          <w:sz w:val="30"/>
          <w:szCs w:val="30"/>
        </w:rPr>
        <w:t xml:space="preserve"> </w:t>
      </w:r>
      <w:r w:rsidRPr="00F637CA">
        <w:rPr>
          <w:rFonts w:ascii="Angsana New" w:hAnsi="Angsana New" w:cs="Angsana New" w:hint="cs"/>
          <w:sz w:val="30"/>
          <w:szCs w:val="30"/>
          <w:cs/>
        </w:rPr>
        <w:t>อิชิตัน กรุ๊ป</w:t>
      </w:r>
      <w:r w:rsidRPr="00F637CA">
        <w:rPr>
          <w:rFonts w:ascii="Angsana New" w:hAnsi="Angsana New" w:cs="Angsana New"/>
          <w:sz w:val="30"/>
          <w:szCs w:val="30"/>
        </w:rPr>
        <w:t xml:space="preserve"> </w:t>
      </w:r>
      <w:r w:rsidRPr="00F637CA">
        <w:rPr>
          <w:rFonts w:ascii="Angsana New" w:hAnsi="Angsana New" w:cs="Angsana New"/>
          <w:sz w:val="30"/>
          <w:szCs w:val="30"/>
          <w:cs/>
        </w:rPr>
        <w:t>จำกัด</w:t>
      </w:r>
      <w:r w:rsidRPr="00F637CA">
        <w:rPr>
          <w:rFonts w:ascii="Angsana New" w:hAnsi="Angsana New" w:cs="Angsana New" w:hint="cs"/>
          <w:sz w:val="30"/>
          <w:szCs w:val="30"/>
          <w:cs/>
        </w:rPr>
        <w:t xml:space="preserve"> (มหาชน) และบริษัทย่อย และของเฉพาะบริษัท อิชิตัน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กรุ๊ป จำกัด (มหาชน) ตามลำดับ</w:t>
      </w:r>
      <w:r w:rsidR="004F705E">
        <w:rPr>
          <w:rFonts w:ascii="Angsana New" w:hAnsi="Angsana New" w:cs="Angsana New"/>
          <w:sz w:val="30"/>
          <w:szCs w:val="30"/>
        </w:rPr>
        <w:t xml:space="preserve"> 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302C38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C37B34B" w14:textId="4FE5EAAF" w:rsidR="00B14F89" w:rsidRDefault="00B14F89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A9F544" w14:textId="77777777" w:rsidR="007A73DD" w:rsidRPr="00CE7151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133015B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CC7B6C2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4BAFAE2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4377D3F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FCC7A24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76ABA1" w14:textId="77777777" w:rsidR="007A73DD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7A73DD" w:rsidSect="007A73DD"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DA31AE6" w14:textId="77777777" w:rsidR="007A73DD" w:rsidRPr="00CE7151" w:rsidRDefault="007A73DD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54BDA78" w14:textId="77777777" w:rsidR="007A73DD" w:rsidRPr="00CE7151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A092388" w14:textId="77777777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BA4EE80" w14:textId="77777777" w:rsidR="007A73DD" w:rsidRDefault="007A73DD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15E7306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6F94CE" w14:textId="675EF035" w:rsidR="007A73DD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AC84C5" w14:textId="2C29B136" w:rsidR="007A73DD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6801F96" w14:textId="77777777" w:rsidR="00C6295B" w:rsidRPr="00CE7151" w:rsidRDefault="00C6295B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6E3C8E" w14:textId="74BF3DB3" w:rsidR="007A73DD" w:rsidRPr="00732338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="00F41840">
        <w:rPr>
          <w:rFonts w:ascii="Angsana New" w:hAnsi="Angsana New" w:cs="Angsana New" w:hint="cs"/>
          <w:sz w:val="30"/>
          <w:szCs w:val="30"/>
          <w:cs/>
          <w:lang w:val="th-TH"/>
        </w:rPr>
        <w:t>นางมัญชุภา สิงห์สุขสวัสดิ์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5715D5E5" w14:textId="77777777" w:rsidR="007A73DD" w:rsidRPr="00732338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BBBA8E0" w14:textId="3A2B0492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1840">
        <w:rPr>
          <w:rFonts w:ascii="Angsana New" w:hAnsi="Angsana New" w:cs="Angsana New"/>
          <w:sz w:val="30"/>
          <w:szCs w:val="30"/>
        </w:rPr>
        <w:t>6112</w:t>
      </w:r>
    </w:p>
    <w:p w14:paraId="694A8EC9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C54A722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9CB5B2" w14:textId="77777777" w:rsidR="007A73DD" w:rsidRPr="00CE7151" w:rsidRDefault="007A73DD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2D0B56F" w14:textId="2D967CE6" w:rsidR="007A73DD" w:rsidRPr="00E45C2D" w:rsidRDefault="00707DEA" w:rsidP="00707DEA">
      <w:pPr>
        <w:pStyle w:val="index"/>
        <w:tabs>
          <w:tab w:val="clear" w:pos="1134"/>
          <w:tab w:val="left" w:pos="1440"/>
        </w:tabs>
        <w:spacing w:after="0" w:line="240" w:lineRule="auto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E45C2D" w:rsidRPr="00E45C2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920D4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สิงหาคม</w:t>
      </w:r>
      <w:r w:rsidR="00E45C2D" w:rsidRPr="00E45C2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45C2D" w:rsidRPr="00E45C2D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</w:p>
    <w:p w14:paraId="74B735ED" w14:textId="77777777" w:rsidR="007A73DD" w:rsidRDefault="007A73DD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sectPr w:rsidR="007A73DD" w:rsidSect="00150BF5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736F" w14:textId="77777777" w:rsidR="00E1403E" w:rsidRDefault="00E1403E" w:rsidP="004956B4">
      <w:r>
        <w:separator/>
      </w:r>
    </w:p>
  </w:endnote>
  <w:endnote w:type="continuationSeparator" w:id="0">
    <w:p w14:paraId="288239D3" w14:textId="77777777" w:rsidR="00E1403E" w:rsidRDefault="00E1403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85980" w14:textId="77777777" w:rsidR="00150BF5" w:rsidRDefault="00150B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2756" w14:textId="77777777" w:rsidR="007A73DD" w:rsidRPr="009B4CE9" w:rsidRDefault="007A73DD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32885">
      <w:rPr>
        <w:rFonts w:ascii="Angsana New" w:hAnsi="Angsana New"/>
        <w:sz w:val="30"/>
        <w:szCs w:val="30"/>
        <w:lang w:val="en-US"/>
      </w:rPr>
      <w:t>13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B14C4" w14:textId="77777777" w:rsidR="007A73DD" w:rsidRPr="00CF0CD3" w:rsidRDefault="007A73DD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2A5B" w14:textId="77777777" w:rsidR="007A73DD" w:rsidRPr="00107788" w:rsidRDefault="007A73DD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31638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11DD4E2" w14:textId="18D5A4B3" w:rsidR="00150BF5" w:rsidRPr="00150BF5" w:rsidRDefault="00150BF5" w:rsidP="00150BF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50BF5">
          <w:rPr>
            <w:rFonts w:ascii="Angsana New" w:hAnsi="Angsana New"/>
            <w:sz w:val="30"/>
            <w:szCs w:val="30"/>
          </w:rPr>
          <w:fldChar w:fldCharType="begin"/>
        </w:r>
        <w:r w:rsidRPr="00150BF5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50BF5">
          <w:rPr>
            <w:rFonts w:ascii="Angsana New" w:hAnsi="Angsana New"/>
            <w:sz w:val="30"/>
            <w:szCs w:val="30"/>
          </w:rPr>
          <w:fldChar w:fldCharType="separate"/>
        </w:r>
        <w:r w:rsidRPr="00150BF5">
          <w:rPr>
            <w:rFonts w:ascii="Angsana New" w:hAnsi="Angsana New"/>
            <w:noProof/>
            <w:sz w:val="30"/>
            <w:szCs w:val="30"/>
          </w:rPr>
          <w:t>2</w:t>
        </w:r>
        <w:r w:rsidRPr="00150BF5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9D0DB" w14:textId="77777777" w:rsidR="00E1403E" w:rsidRDefault="00E1403E" w:rsidP="004956B4">
      <w:r>
        <w:separator/>
      </w:r>
    </w:p>
  </w:footnote>
  <w:footnote w:type="continuationSeparator" w:id="0">
    <w:p w14:paraId="54618BDA" w14:textId="77777777" w:rsidR="00E1403E" w:rsidRDefault="00E1403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71A7" w14:textId="77777777" w:rsidR="00150BF5" w:rsidRDefault="00150B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9DD4" w14:textId="77777777" w:rsidR="00150BF5" w:rsidRDefault="00150B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4514" w14:textId="0533ECD9" w:rsidR="000576D5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1206BE" w14:textId="32996C8F" w:rsidR="000576D5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E67301" w14:textId="1DD6CB07" w:rsidR="000576D5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43780F7" w14:textId="705B7120" w:rsidR="000576D5" w:rsidRPr="008C5FDC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0FB9F4" w14:textId="195DC40C" w:rsidR="000576D5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36C452" w14:textId="77777777" w:rsidR="000576D5" w:rsidRPr="000576D5" w:rsidRDefault="000576D5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20F0" w14:textId="583D55E1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FAD8E2" w14:textId="77777777" w:rsidR="00601444" w:rsidRDefault="00601444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4E393A" w14:textId="77777777" w:rsidR="00601444" w:rsidRDefault="00601444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79FC395" w14:textId="77777777" w:rsidR="00601444" w:rsidRDefault="00601444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F1F2C75" w14:textId="77777777" w:rsidR="00601444" w:rsidRDefault="00601444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4146D7B" w14:textId="5EB8F23B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831A682" w14:textId="23CDCAB4" w:rsid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059377" w14:textId="77777777" w:rsidR="007A73DD" w:rsidRPr="007A73DD" w:rsidRDefault="007A73DD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6A5C" w14:textId="77777777" w:rsidR="00150BF5" w:rsidRPr="00150BF5" w:rsidRDefault="00150BF5">
    <w:pPr>
      <w:pStyle w:val="Header"/>
      <w:rPr>
        <w:rFonts w:ascii="Angsana New" w:hAnsi="Angsana New" w:cs="Angsana New"/>
        <w:sz w:val="32"/>
        <w:szCs w:val="32"/>
      </w:rPr>
    </w:pPr>
  </w:p>
  <w:p w14:paraId="19E2C956" w14:textId="77777777" w:rsidR="00150BF5" w:rsidRPr="00150BF5" w:rsidRDefault="00150BF5">
    <w:pPr>
      <w:pStyle w:val="Header"/>
      <w:rPr>
        <w:rFonts w:ascii="Angsana New" w:hAnsi="Angsana New" w:cs="Angsana New"/>
        <w:sz w:val="32"/>
        <w:szCs w:val="32"/>
      </w:rPr>
    </w:pPr>
  </w:p>
  <w:p w14:paraId="7B20C881" w14:textId="77777777" w:rsidR="00150BF5" w:rsidRDefault="00150BF5">
    <w:pPr>
      <w:pStyle w:val="Header"/>
      <w:rPr>
        <w:rFonts w:ascii="Angsana New" w:hAnsi="Angsana New" w:cs="Angsana New"/>
        <w:sz w:val="32"/>
        <w:szCs w:val="32"/>
      </w:rPr>
    </w:pPr>
  </w:p>
  <w:p w14:paraId="6F802055" w14:textId="77777777" w:rsidR="00150BF5" w:rsidRPr="00150BF5" w:rsidRDefault="00150BF5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C986C52"/>
    <w:multiLevelType w:val="hybridMultilevel"/>
    <w:tmpl w:val="6EB4877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3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1DD605F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1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2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5"/>
  </w:num>
  <w:num w:numId="12" w16cid:durableId="736395051">
    <w:abstractNumId w:val="19"/>
  </w:num>
  <w:num w:numId="13" w16cid:durableId="29189926">
    <w:abstractNumId w:val="39"/>
  </w:num>
  <w:num w:numId="14" w16cid:durableId="260529232">
    <w:abstractNumId w:val="24"/>
  </w:num>
  <w:num w:numId="15" w16cid:durableId="529610153">
    <w:abstractNumId w:val="28"/>
  </w:num>
  <w:num w:numId="16" w16cid:durableId="392234781">
    <w:abstractNumId w:val="44"/>
  </w:num>
  <w:num w:numId="17" w16cid:durableId="924654048">
    <w:abstractNumId w:val="46"/>
  </w:num>
  <w:num w:numId="18" w16cid:durableId="298658120">
    <w:abstractNumId w:val="36"/>
  </w:num>
  <w:num w:numId="19" w16cid:durableId="814033687">
    <w:abstractNumId w:val="42"/>
  </w:num>
  <w:num w:numId="20" w16cid:durableId="1212839040">
    <w:abstractNumId w:val="15"/>
  </w:num>
  <w:num w:numId="21" w16cid:durableId="1818260456">
    <w:abstractNumId w:val="23"/>
  </w:num>
  <w:num w:numId="22" w16cid:durableId="1409961826">
    <w:abstractNumId w:val="27"/>
  </w:num>
  <w:num w:numId="23" w16cid:durableId="1052463409">
    <w:abstractNumId w:val="29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5"/>
  </w:num>
  <w:num w:numId="27" w16cid:durableId="875695325">
    <w:abstractNumId w:val="35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40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3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7"/>
  </w:num>
  <w:num w:numId="39" w16cid:durableId="1116948508">
    <w:abstractNumId w:val="41"/>
  </w:num>
  <w:num w:numId="40" w16cid:durableId="1784109760">
    <w:abstractNumId w:val="38"/>
  </w:num>
  <w:num w:numId="41" w16cid:durableId="1153254633">
    <w:abstractNumId w:val="31"/>
  </w:num>
  <w:num w:numId="42" w16cid:durableId="285429986">
    <w:abstractNumId w:val="37"/>
  </w:num>
  <w:num w:numId="43" w16cid:durableId="1035693921">
    <w:abstractNumId w:val="30"/>
  </w:num>
  <w:num w:numId="44" w16cid:durableId="1457017930">
    <w:abstractNumId w:val="34"/>
  </w:num>
  <w:num w:numId="45" w16cid:durableId="1006247100">
    <w:abstractNumId w:val="32"/>
  </w:num>
  <w:num w:numId="46" w16cid:durableId="1256553189">
    <w:abstractNumId w:val="26"/>
  </w:num>
  <w:num w:numId="47" w16cid:durableId="1427073153">
    <w:abstractNumId w:val="33"/>
  </w:num>
  <w:num w:numId="48" w16cid:durableId="1891843650">
    <w:abstractNumId w:val="21"/>
  </w:num>
  <w:num w:numId="49" w16cid:durableId="91089065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9BD"/>
    <w:rsid w:val="00010EA5"/>
    <w:rsid w:val="00010F6F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317C"/>
    <w:rsid w:val="00023951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3E3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BF5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5664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106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E4"/>
    <w:rsid w:val="004E0DB3"/>
    <w:rsid w:val="004E118C"/>
    <w:rsid w:val="004E134F"/>
    <w:rsid w:val="004E16A0"/>
    <w:rsid w:val="004E16B7"/>
    <w:rsid w:val="004E181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05E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308"/>
    <w:rsid w:val="007B760A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57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07C"/>
    <w:rsid w:val="008B1684"/>
    <w:rsid w:val="008B168F"/>
    <w:rsid w:val="008B1AE7"/>
    <w:rsid w:val="008B1C36"/>
    <w:rsid w:val="008B1F97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515B"/>
    <w:rsid w:val="008F53BE"/>
    <w:rsid w:val="008F56FE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07BA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91F"/>
    <w:rsid w:val="00934E7C"/>
    <w:rsid w:val="0093519D"/>
    <w:rsid w:val="009354B6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5B0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844"/>
    <w:rsid w:val="00A27881"/>
    <w:rsid w:val="00A27F3F"/>
    <w:rsid w:val="00A3004D"/>
    <w:rsid w:val="00A30452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C3"/>
    <w:rsid w:val="00B267EE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6D6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73D"/>
    <w:rsid w:val="00BA1A55"/>
    <w:rsid w:val="00BA1D70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AD7"/>
    <w:rsid w:val="00BA6B06"/>
    <w:rsid w:val="00BA6CBA"/>
    <w:rsid w:val="00BA6E01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999"/>
    <w:rsid w:val="00BD1C11"/>
    <w:rsid w:val="00BD2216"/>
    <w:rsid w:val="00BD23A4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C20"/>
    <w:rsid w:val="00C45C85"/>
    <w:rsid w:val="00C460D1"/>
    <w:rsid w:val="00C46B25"/>
    <w:rsid w:val="00C46E60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30119"/>
    <w:rsid w:val="00E307B9"/>
    <w:rsid w:val="00E307E4"/>
    <w:rsid w:val="00E30A15"/>
    <w:rsid w:val="00E30D08"/>
    <w:rsid w:val="00E30E5D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B7527"/>
    <w:rsid w:val="00EB7C96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C59EA-18D2-423B-89D2-A65A26286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</Pages>
  <Words>413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4</cp:revision>
  <cp:lastPrinted>2024-08-01T07:31:00Z</cp:lastPrinted>
  <dcterms:created xsi:type="dcterms:W3CDTF">2024-08-01T04:37:00Z</dcterms:created>
  <dcterms:modified xsi:type="dcterms:W3CDTF">2024-08-07T02:09:00Z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