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0733109F" w14:textId="2062ABFF" w:rsidR="00B41C3D" w:rsidRDefault="00B41C3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2002C0" w14:textId="3F762BD5" w:rsidR="00C1640F" w:rsidRPr="00C1640F" w:rsidRDefault="00C1640F" w:rsidP="00C1640F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ชั่วคราว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42F24563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4717A48" w14:textId="32B5F181" w:rsidR="002579F2" w:rsidRPr="002579F2" w:rsidRDefault="002579F2" w:rsidP="002579F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64F0DD5E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FB3B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7DEA">
        <w:rPr>
          <w:rFonts w:asciiTheme="majorBidi" w:hAnsiTheme="majorBidi" w:cstheme="majorBidi"/>
          <w:sz w:val="30"/>
          <w:szCs w:val="30"/>
        </w:rPr>
        <w:t>7</w:t>
      </w:r>
      <w:r w:rsidR="008D66E5">
        <w:rPr>
          <w:rFonts w:asciiTheme="majorBidi" w:hAnsiTheme="majorBidi" w:cstheme="majorBidi"/>
          <w:sz w:val="30"/>
          <w:szCs w:val="30"/>
        </w:rPr>
        <w:t xml:space="preserve"> </w:t>
      </w:r>
      <w:r w:rsidR="00B967C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8D66E5">
        <w:rPr>
          <w:rFonts w:asciiTheme="majorBidi" w:hAnsiTheme="majorBidi" w:cstheme="majorBidi"/>
          <w:sz w:val="30"/>
          <w:szCs w:val="30"/>
        </w:rPr>
        <w:t>7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154C94ED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7637EB" w:rsidRPr="00C6295B">
        <w:rPr>
          <w:rFonts w:asciiTheme="majorBidi" w:hAnsiTheme="majorBidi" w:cstheme="majorBidi"/>
          <w:sz w:val="30"/>
          <w:szCs w:val="30"/>
        </w:rPr>
        <w:t>6</w:t>
      </w:r>
    </w:p>
    <w:p w14:paraId="654BCD25" w14:textId="042C073F" w:rsidR="00595C3D" w:rsidRPr="00C6295B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70A2B962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7637EB" w:rsidRPr="00C6295B">
        <w:rPr>
          <w:rFonts w:asciiTheme="majorBidi" w:hAnsiTheme="majorBidi" w:cstheme="majorBidi"/>
          <w:sz w:val="30"/>
          <w:szCs w:val="30"/>
        </w:rPr>
        <w:t>6</w:t>
      </w:r>
    </w:p>
    <w:p w14:paraId="61B2EB69" w14:textId="27FE0219" w:rsidR="00DF247F" w:rsidRDefault="00DF247F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34296" w14:textId="20DFF6F0" w:rsidR="00DF247F" w:rsidRDefault="00DF247F" w:rsidP="00DF247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24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p w14:paraId="4B111E9E" w14:textId="77777777" w:rsidR="00E8651C" w:rsidRDefault="00E8651C" w:rsidP="00E8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3632CC" w14:textId="18355702" w:rsidR="00DF247F" w:rsidRDefault="00DF247F" w:rsidP="00DF247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56239716"/>
      <w:r w:rsidRPr="00DF247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0"/>
      <w:r w:rsidRPr="00DF247F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DF247F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DF247F">
        <w:rPr>
          <w:rFonts w:asciiTheme="majorBidi" w:hAnsiTheme="majorBidi" w:cstheme="majorBidi"/>
          <w:sz w:val="30"/>
          <w:szCs w:val="30"/>
        </w:rPr>
        <w:t>12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DF247F">
        <w:rPr>
          <w:rFonts w:asciiTheme="majorBidi" w:hAnsiTheme="majorBidi" w:cstheme="majorBidi"/>
          <w:sz w:val="30"/>
          <w:szCs w:val="30"/>
        </w:rPr>
        <w:t xml:space="preserve"> 1 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F247F">
        <w:rPr>
          <w:rFonts w:asciiTheme="majorBidi" w:hAnsiTheme="majorBidi" w:cstheme="majorBidi"/>
          <w:sz w:val="30"/>
          <w:szCs w:val="30"/>
        </w:rPr>
        <w:t>2567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DF247F">
        <w:rPr>
          <w:rFonts w:asciiTheme="majorBidi" w:hAnsiTheme="majorBidi" w:cstheme="majorBidi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DF247F">
        <w:rPr>
          <w:rFonts w:asciiTheme="majorBidi" w:hAnsiTheme="majorBidi" w:cstheme="majorBidi"/>
          <w:sz w:val="30"/>
          <w:szCs w:val="30"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="005D10BF" w:rsidRPr="005D10BF">
        <w:rPr>
          <w:rFonts w:asciiTheme="majorBidi" w:hAnsiTheme="majorBidi" w:cstheme="majorBidi"/>
          <w:sz w:val="30"/>
          <w:szCs w:val="30"/>
          <w:cs/>
        </w:rPr>
        <w:t>และประมาณการค่ารื้อถอน</w:t>
      </w:r>
      <w:r w:rsidR="004764D5">
        <w:rPr>
          <w:rFonts w:asciiTheme="majorBidi" w:hAnsiTheme="majorBidi" w:cstheme="majorBidi"/>
          <w:sz w:val="30"/>
          <w:szCs w:val="30"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</w:t>
      </w:r>
      <w:r w:rsidRPr="00DF247F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4764D5" w:rsidRPr="004764D5">
        <w:rPr>
          <w:rFonts w:asciiTheme="majorBidi" w:hAnsiTheme="majorBidi" w:cstheme="majorBidi"/>
          <w:sz w:val="30"/>
          <w:szCs w:val="30"/>
          <w:cs/>
        </w:rPr>
        <w:t>และประมาณ</w:t>
      </w:r>
      <w:r w:rsidR="004764D5" w:rsidRPr="004764D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764D5" w:rsidRPr="004764D5">
        <w:rPr>
          <w:rFonts w:asciiTheme="majorBidi" w:hAnsiTheme="majorBidi" w:cstheme="majorBidi"/>
          <w:sz w:val="30"/>
          <w:szCs w:val="30"/>
          <w:cs/>
        </w:rPr>
        <w:t>ค่ารื้อถอน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วันดังกล่าว และ</w:t>
      </w:r>
      <w:r w:rsidRPr="00DF247F">
        <w:rPr>
          <w:rFonts w:asciiTheme="majorBidi" w:hAnsiTheme="majorBidi" w:cstheme="majorBidi"/>
          <w:sz w:val="30"/>
          <w:szCs w:val="30"/>
          <w:cs/>
        </w:rPr>
        <w:t>กลุ่มบริษัทนำ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DF247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ดังกล่าวมาถือปฏิบัติกับ</w:t>
      </w:r>
      <w:r w:rsidRPr="00DF247F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DF247F">
        <w:rPr>
          <w:rFonts w:asciiTheme="majorBidi" w:hAnsiTheme="majorBidi" w:cstheme="majorBidi"/>
          <w:sz w:val="30"/>
          <w:szCs w:val="30"/>
          <w:cs/>
        </w:rPr>
        <w:t>ที่เกิดขึ้นหลัง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DF247F">
        <w:rPr>
          <w:rFonts w:asciiTheme="majorBidi" w:hAnsiTheme="majorBidi" w:cstheme="majorBidi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5C1C657" w14:textId="0179F507" w:rsidR="00BC3414" w:rsidRDefault="00BC3414" w:rsidP="00DF247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3B227" w14:textId="34A4D80C" w:rsidR="00DF247F" w:rsidRPr="00BC3414" w:rsidRDefault="00BC3414" w:rsidP="00BC3414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3414">
        <w:rPr>
          <w:rFonts w:asciiTheme="majorBidi" w:hAnsiTheme="majorBidi" w:cstheme="majorBidi" w:hint="cs"/>
          <w:sz w:val="30"/>
          <w:szCs w:val="30"/>
          <w:cs/>
        </w:rPr>
        <w:t>จากการปรับปรุงดังกล่าว</w:t>
      </w:r>
      <w:r w:rsidRPr="00BC34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BC3414">
        <w:rPr>
          <w:rFonts w:asciiTheme="majorBidi" w:hAnsiTheme="majorBidi" w:cstheme="majorBidi"/>
          <w:sz w:val="30"/>
          <w:szCs w:val="30"/>
        </w:rPr>
        <w:t xml:space="preserve">12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BC3414">
        <w:rPr>
          <w:rFonts w:asciiTheme="majorBidi" w:hAnsiTheme="majorBidi" w:cstheme="majorBidi"/>
          <w:sz w:val="30"/>
          <w:szCs w:val="30"/>
        </w:rPr>
        <w:t xml:space="preserve">1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C3414">
        <w:rPr>
          <w:rFonts w:asciiTheme="majorBidi" w:hAnsiTheme="majorBidi" w:cstheme="majorBidi"/>
          <w:sz w:val="30"/>
          <w:szCs w:val="30"/>
        </w:rPr>
        <w:t xml:space="preserve">2566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</w:t>
      </w:r>
      <w:r w:rsidRPr="00BC34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เป็นการเปิดเผยข้อมูล</w:t>
      </w:r>
      <w:r w:rsidRPr="00BC341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334654" w14:textId="5FD13858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ตลอดจนนโยบายการกำหนดราคา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>ในระหว่าง</w:t>
      </w:r>
      <w:r w:rsidR="00B967C1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B967C1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หก</w:t>
      </w:r>
      <w:r w:rsidR="00B967C1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B967C1" w:rsidRPr="00C81CBE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B967C1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B967C1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7637EB" w:rsidRPr="00C6295B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337A063F" w14:textId="77777777" w:rsidR="001025B4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8608F1" w14:textId="4027DCD6" w:rsidR="00A706FA" w:rsidRDefault="0005519D" w:rsidP="00C6295B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B967C1" w:rsidRPr="00C81CBE">
        <w:rPr>
          <w:rFonts w:asciiTheme="majorBidi" w:hAnsiTheme="majorBidi" w:cstheme="majorBidi"/>
          <w:sz w:val="30"/>
          <w:szCs w:val="30"/>
          <w:cs/>
        </w:rPr>
        <w:t>งวด</w:t>
      </w:r>
      <w:r w:rsidR="00B967C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967C1" w:rsidRPr="00C81CBE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B967C1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967C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2C2BED7D" w14:textId="77777777" w:rsidR="002706B2" w:rsidRPr="00C6295B" w:rsidRDefault="002706B2" w:rsidP="00C6295B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760AA92A" w14:textId="77777777" w:rsidTr="009A2323">
        <w:tc>
          <w:tcPr>
            <w:tcW w:w="5580" w:type="dxa"/>
          </w:tcPr>
          <w:p w14:paraId="78800D89" w14:textId="0910D47A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4A6A9609" w14:textId="189A95DF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323" w:rsidRPr="00C81CBE" w14:paraId="386FD56C" w14:textId="77777777" w:rsidTr="009A2323">
        <w:tc>
          <w:tcPr>
            <w:tcW w:w="5580" w:type="dxa"/>
          </w:tcPr>
          <w:p w14:paraId="0AC0E24E" w14:textId="714D987D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4D95CD1B" w14:textId="77777777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B6726D" w14:textId="409274C0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65079E5" w14:textId="48DFDBEF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586105CE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D2891D8" w14:textId="4F0548A6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A2323" w:rsidRPr="00C81CBE" w14:paraId="680879CB" w14:textId="77777777" w:rsidTr="00D36F00">
        <w:tc>
          <w:tcPr>
            <w:tcW w:w="5580" w:type="dxa"/>
          </w:tcPr>
          <w:p w14:paraId="254262C5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769218B" w14:textId="77777777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D3D4E9" w14:textId="06EA591B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15B8A7C2" w14:textId="29C74AA9" w:rsidR="009A2323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2323" w:rsidRPr="00C81CBE" w14:paraId="5A1E3BB7" w14:textId="77777777" w:rsidTr="009A2323">
        <w:tc>
          <w:tcPr>
            <w:tcW w:w="5580" w:type="dxa"/>
          </w:tcPr>
          <w:p w14:paraId="60322A27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697595D6" w14:textId="77777777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34BB30" w14:textId="4738CF4D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64D3D1A5" w14:textId="6C7B2484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D1E9995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9F6BF86" w14:textId="77777777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C81CBE" w14:paraId="0A7D800F" w14:textId="77777777" w:rsidTr="009A2323">
        <w:tc>
          <w:tcPr>
            <w:tcW w:w="5580" w:type="dxa"/>
          </w:tcPr>
          <w:p w14:paraId="54E5B29F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6F1C259B" w14:textId="77777777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B3D042" w14:textId="5F021CEA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87A14A" w14:textId="40FDF52F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444">
              <w:rPr>
                <w:rFonts w:asciiTheme="majorBidi" w:hAnsiTheme="majorBidi" w:cstheme="majorBidi"/>
                <w:sz w:val="30"/>
                <w:szCs w:val="30"/>
              </w:rPr>
              <w:t>193,678</w:t>
            </w:r>
          </w:p>
        </w:tc>
        <w:tc>
          <w:tcPr>
            <w:tcW w:w="274" w:type="dxa"/>
          </w:tcPr>
          <w:p w14:paraId="564357D7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708DC9A4" w14:textId="579F1E2F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172,666</w:t>
            </w:r>
          </w:p>
        </w:tc>
      </w:tr>
      <w:tr w:rsidR="009A2323" w:rsidRPr="00C81CBE" w14:paraId="71144F72" w14:textId="77777777" w:rsidTr="009A2323">
        <w:tc>
          <w:tcPr>
            <w:tcW w:w="5580" w:type="dxa"/>
          </w:tcPr>
          <w:p w14:paraId="0BA66D16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74D72EC9" w14:textId="77777777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EA4933" w14:textId="25DB9B07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DC803CA" w14:textId="3249590E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444">
              <w:rPr>
                <w:rFonts w:asciiTheme="majorBidi" w:hAnsiTheme="majorBidi" w:cstheme="majorBidi"/>
                <w:sz w:val="30"/>
                <w:szCs w:val="30"/>
              </w:rPr>
              <w:t>6,122</w:t>
            </w:r>
          </w:p>
        </w:tc>
        <w:tc>
          <w:tcPr>
            <w:tcW w:w="274" w:type="dxa"/>
          </w:tcPr>
          <w:p w14:paraId="1D462537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70E77BD" w14:textId="0DEE7252" w:rsidR="009A2323" w:rsidRPr="00C81CBE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5,362</w:t>
            </w:r>
          </w:p>
        </w:tc>
      </w:tr>
      <w:tr w:rsidR="009A2323" w:rsidRPr="00C81CBE" w14:paraId="0808F41D" w14:textId="77777777" w:rsidTr="009A2323">
        <w:tc>
          <w:tcPr>
            <w:tcW w:w="5580" w:type="dxa"/>
          </w:tcPr>
          <w:p w14:paraId="715D32ED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206A97" w14:textId="77777777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610718" w14:textId="7E2ACDA7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F779653" w14:textId="3106FE92" w:rsidR="009A2323" w:rsidRPr="00601444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CEBB1A" w14:textId="77777777" w:rsidR="009A2323" w:rsidRPr="00C81CBE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AECC331" w14:textId="77777777" w:rsidR="009A2323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7015C6E5" w14:textId="77777777" w:rsidTr="009A2323">
        <w:tc>
          <w:tcPr>
            <w:tcW w:w="5580" w:type="dxa"/>
          </w:tcPr>
          <w:p w14:paraId="3338B4B0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3D06FCE3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157AF89" w14:textId="35A6047D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420509AF" w14:textId="495A1EAD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651593D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9D94AC3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59D80DD8" w14:textId="77777777" w:rsidTr="009A2323">
        <w:tc>
          <w:tcPr>
            <w:tcW w:w="5580" w:type="dxa"/>
          </w:tcPr>
          <w:p w14:paraId="0E7C37E7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058CD02B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ECCAE8" w14:textId="50206343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F45863B" w14:textId="3BF5E8B2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93B7CA5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A299F7A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73522B27" w14:textId="77777777" w:rsidTr="009A2323">
        <w:tc>
          <w:tcPr>
            <w:tcW w:w="5580" w:type="dxa"/>
          </w:tcPr>
          <w:p w14:paraId="50980157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4A20CC10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431269" w14:textId="061AB866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5B0B72A" w14:textId="0E3102BF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13,201</w:t>
            </w:r>
          </w:p>
        </w:tc>
        <w:tc>
          <w:tcPr>
            <w:tcW w:w="274" w:type="dxa"/>
          </w:tcPr>
          <w:p w14:paraId="376F79F6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AA69295" w14:textId="2F937EF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13,147</w:t>
            </w:r>
          </w:p>
        </w:tc>
      </w:tr>
      <w:tr w:rsidR="009A2323" w:rsidRPr="00BA1D70" w14:paraId="3F650066" w14:textId="77777777" w:rsidTr="009A2323">
        <w:tc>
          <w:tcPr>
            <w:tcW w:w="5580" w:type="dxa"/>
          </w:tcPr>
          <w:p w14:paraId="324E6CE2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52E71602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6366B4D" w14:textId="674165B1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FF07C6C" w14:textId="6D260262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4" w:type="dxa"/>
          </w:tcPr>
          <w:p w14:paraId="07E20DCF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638781F" w14:textId="2191C45B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9A2323" w:rsidRPr="00BA1D70" w14:paraId="1B150AF9" w14:textId="77777777" w:rsidTr="009A2323">
        <w:tc>
          <w:tcPr>
            <w:tcW w:w="5580" w:type="dxa"/>
          </w:tcPr>
          <w:p w14:paraId="20CD194E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02A57909" w14:textId="77777777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6DFDB4D" w14:textId="06443B59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B064DF" w14:textId="50BF52FF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13,732</w:t>
            </w:r>
          </w:p>
        </w:tc>
        <w:tc>
          <w:tcPr>
            <w:tcW w:w="274" w:type="dxa"/>
          </w:tcPr>
          <w:p w14:paraId="221ABD0B" w14:textId="77777777" w:rsidR="009A2323" w:rsidRPr="00BA1D70" w:rsidRDefault="009A2323" w:rsidP="0011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D3168D" w14:textId="1249F3AF" w:rsidR="009A2323" w:rsidRPr="00BA1D70" w:rsidRDefault="009A2323" w:rsidP="00117A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13,650</w:t>
            </w:r>
          </w:p>
        </w:tc>
      </w:tr>
    </w:tbl>
    <w:p w14:paraId="1152ADBA" w14:textId="4A9DF4DB" w:rsidR="0093491F" w:rsidRDefault="0093491F" w:rsidP="00B9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6F6F191" w14:textId="488B3157" w:rsidR="00B967C1" w:rsidRDefault="0093491F" w:rsidP="00C6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lang w:val="x-none" w:eastAsia="x-none"/>
        </w:rPr>
        <w:br w:type="page"/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50EA1E3D" w14:textId="77777777" w:rsidTr="00086FB6">
        <w:tc>
          <w:tcPr>
            <w:tcW w:w="5580" w:type="dxa"/>
          </w:tcPr>
          <w:p w14:paraId="3F161BB1" w14:textId="77777777" w:rsidR="009A2323" w:rsidRPr="00C81CBE" w:rsidRDefault="009A232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4E3135CF" w14:textId="77777777" w:rsidR="009A2323" w:rsidRDefault="009A232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323" w:rsidRPr="00C81CBE" w14:paraId="528FAE12" w14:textId="77777777" w:rsidTr="00086FB6">
        <w:tc>
          <w:tcPr>
            <w:tcW w:w="5580" w:type="dxa"/>
          </w:tcPr>
          <w:p w14:paraId="4096F469" w14:textId="622EB0D5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7A2B2959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DE26ED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9884C02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3CD8B082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FF84583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A2323" w:rsidRPr="00C81CBE" w14:paraId="7010CB7B" w14:textId="77777777" w:rsidTr="00086FB6">
        <w:tc>
          <w:tcPr>
            <w:tcW w:w="5580" w:type="dxa"/>
          </w:tcPr>
          <w:p w14:paraId="6D15CF90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8C8BE25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3394F1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7DE5B2FF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2323" w:rsidRPr="00C81CBE" w14:paraId="4FE9D894" w14:textId="77777777" w:rsidTr="00086FB6">
        <w:tc>
          <w:tcPr>
            <w:tcW w:w="5580" w:type="dxa"/>
          </w:tcPr>
          <w:p w14:paraId="4F5B2EC9" w14:textId="01765142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781EADA8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F901AA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2AC1A582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1F74264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5BAF22F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C81CBE" w14:paraId="50DE7FAE" w14:textId="77777777" w:rsidTr="00086FB6">
        <w:tc>
          <w:tcPr>
            <w:tcW w:w="5580" w:type="dxa"/>
          </w:tcPr>
          <w:p w14:paraId="592687FF" w14:textId="394200E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363C207F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B78054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9C2E857" w14:textId="3D2C2D9D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444">
              <w:rPr>
                <w:rFonts w:asciiTheme="majorBidi" w:hAnsiTheme="majorBidi" w:cstheme="majorBidi"/>
                <w:sz w:val="30"/>
                <w:szCs w:val="30"/>
              </w:rPr>
              <w:t>376,710</w:t>
            </w:r>
          </w:p>
        </w:tc>
        <w:tc>
          <w:tcPr>
            <w:tcW w:w="274" w:type="dxa"/>
          </w:tcPr>
          <w:p w14:paraId="15581292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ECD3105" w14:textId="15489B2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293,313</w:t>
            </w:r>
          </w:p>
        </w:tc>
      </w:tr>
      <w:tr w:rsidR="009A2323" w:rsidRPr="00C81CBE" w14:paraId="37E8FBFC" w14:textId="77777777" w:rsidTr="00086FB6">
        <w:tc>
          <w:tcPr>
            <w:tcW w:w="5580" w:type="dxa"/>
          </w:tcPr>
          <w:p w14:paraId="02D52196" w14:textId="36A066B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45763622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078A7F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3591A4E" w14:textId="2A36581C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444">
              <w:rPr>
                <w:rFonts w:asciiTheme="majorBidi" w:hAnsiTheme="majorBidi" w:cstheme="majorBidi"/>
                <w:sz w:val="30"/>
                <w:szCs w:val="30"/>
              </w:rPr>
              <w:t>11,536</w:t>
            </w:r>
          </w:p>
        </w:tc>
        <w:tc>
          <w:tcPr>
            <w:tcW w:w="274" w:type="dxa"/>
          </w:tcPr>
          <w:p w14:paraId="7C52F8F3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6258195" w14:textId="62B843A0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10,344</w:t>
            </w:r>
          </w:p>
        </w:tc>
      </w:tr>
      <w:tr w:rsidR="009A2323" w:rsidRPr="00C81CBE" w14:paraId="42728808" w14:textId="77777777" w:rsidTr="00086FB6">
        <w:tc>
          <w:tcPr>
            <w:tcW w:w="5580" w:type="dxa"/>
          </w:tcPr>
          <w:p w14:paraId="0017B7A3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8EC8776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1589E5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657D700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2E01FC6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B2FC3AD" w14:textId="77777777" w:rsidR="009A2323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774E3610" w14:textId="77777777" w:rsidTr="00086FB6">
        <w:tc>
          <w:tcPr>
            <w:tcW w:w="5580" w:type="dxa"/>
          </w:tcPr>
          <w:p w14:paraId="3ED97FFC" w14:textId="5C9BDC9D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390FC1A9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854571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FC5B9C0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F73A8FB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32681CD" w14:textId="77777777" w:rsidR="009A2323" w:rsidRPr="00BA1D70" w:rsidRDefault="009A2323" w:rsidP="00CE7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67F96CE6" w14:textId="77777777" w:rsidTr="00086FB6">
        <w:tc>
          <w:tcPr>
            <w:tcW w:w="5580" w:type="dxa"/>
          </w:tcPr>
          <w:p w14:paraId="0E7D048C" w14:textId="4D08D5A9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6D24154C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51E56B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DB076D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B89400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9128EB4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4761FD59" w14:textId="77777777" w:rsidTr="00086FB6">
        <w:tc>
          <w:tcPr>
            <w:tcW w:w="5580" w:type="dxa"/>
          </w:tcPr>
          <w:p w14:paraId="66D3A7C4" w14:textId="1258FCDD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60D7FFD7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7EBBB0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DF32DF2" w14:textId="78196DA0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20,660</w:t>
            </w:r>
          </w:p>
        </w:tc>
        <w:tc>
          <w:tcPr>
            <w:tcW w:w="274" w:type="dxa"/>
          </w:tcPr>
          <w:p w14:paraId="2536830B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74E06A7" w14:textId="59B1E839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21,258</w:t>
            </w:r>
          </w:p>
        </w:tc>
      </w:tr>
      <w:tr w:rsidR="009A2323" w:rsidRPr="00BA1D70" w14:paraId="570286C6" w14:textId="77777777" w:rsidTr="00086FB6">
        <w:tc>
          <w:tcPr>
            <w:tcW w:w="5580" w:type="dxa"/>
          </w:tcPr>
          <w:p w14:paraId="15412084" w14:textId="673A4270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7E8931FB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4F55B4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97CD68" w14:textId="7E42E22C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274" w:type="dxa"/>
          </w:tcPr>
          <w:p w14:paraId="10AFE1BB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737955" w14:textId="7D3C14DE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</w:tr>
      <w:tr w:rsidR="009A2323" w:rsidRPr="00BA1D70" w14:paraId="3517E0DF" w14:textId="77777777" w:rsidTr="00086FB6">
        <w:tc>
          <w:tcPr>
            <w:tcW w:w="5580" w:type="dxa"/>
          </w:tcPr>
          <w:p w14:paraId="16F92C0E" w14:textId="2D1482EB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701BCB8E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5D08CF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D27E1B7" w14:textId="73DE86B2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21,722</w:t>
            </w:r>
          </w:p>
        </w:tc>
        <w:tc>
          <w:tcPr>
            <w:tcW w:w="274" w:type="dxa"/>
          </w:tcPr>
          <w:p w14:paraId="4E0AEE57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46656AD" w14:textId="1751F928" w:rsidR="009A2323" w:rsidRPr="00BA1D70" w:rsidRDefault="009A2323" w:rsidP="00CE7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22,264</w:t>
            </w:r>
          </w:p>
        </w:tc>
      </w:tr>
    </w:tbl>
    <w:p w14:paraId="3A8DA364" w14:textId="77777777" w:rsidR="009A2323" w:rsidRDefault="009A232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DBF1003" w14:textId="4A883AE4" w:rsidR="00AA0B1E" w:rsidRPr="00C81CBE" w:rsidRDefault="00086213" w:rsidP="00A26F4A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D05D5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D05D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D05D5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4133CB0D" w:rsidR="00086213" w:rsidRDefault="00086213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0EE1BD4A" w14:textId="77777777" w:rsidTr="009A2323">
        <w:tc>
          <w:tcPr>
            <w:tcW w:w="5580" w:type="dxa"/>
          </w:tcPr>
          <w:p w14:paraId="7791AE09" w14:textId="260E65AF" w:rsidR="009A2323" w:rsidRPr="00C81CBE" w:rsidRDefault="009A2323" w:rsidP="0083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05865E71" w14:textId="75743BF1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323" w:rsidRPr="00C81CBE" w14:paraId="61A754BE" w14:textId="77777777" w:rsidTr="009A2323">
        <w:tc>
          <w:tcPr>
            <w:tcW w:w="5580" w:type="dxa"/>
          </w:tcPr>
          <w:p w14:paraId="461C0012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B3B8D0E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9F15BE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21B0D" w14:textId="4A5B40B4" w:rsidR="009A2323" w:rsidRDefault="00D077B8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61A49378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1BA42F5" w14:textId="17AC72DF" w:rsidR="009A2323" w:rsidRDefault="00D077B8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077B8" w:rsidRPr="00C81CBE" w14:paraId="6273016D" w14:textId="77777777" w:rsidTr="009A2323">
        <w:tc>
          <w:tcPr>
            <w:tcW w:w="5580" w:type="dxa"/>
          </w:tcPr>
          <w:p w14:paraId="745D1FE0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9CC19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BCC44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7C3D27B" w14:textId="70CD3045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1E6E92F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3092F94" w14:textId="0AC1A7F4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77B8" w:rsidRPr="00C81CBE" w14:paraId="10E01430" w14:textId="77777777" w:rsidTr="00434D86">
        <w:tc>
          <w:tcPr>
            <w:tcW w:w="5580" w:type="dxa"/>
          </w:tcPr>
          <w:p w14:paraId="6109311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AD6865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ABC23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5827FB49" w14:textId="4EFF7996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77B8" w:rsidRPr="00C81CBE" w14:paraId="14BC23A8" w14:textId="77777777" w:rsidTr="009A2323">
        <w:tc>
          <w:tcPr>
            <w:tcW w:w="5580" w:type="dxa"/>
          </w:tcPr>
          <w:p w14:paraId="38792490" w14:textId="1CF86024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6F3B6559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ACE54C7" w14:textId="7508D760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1A7C8A06" w14:textId="75CA3E8B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6C7B643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6A7F704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7B8" w:rsidRPr="00C81CBE" w14:paraId="1AD2C7BA" w14:textId="77777777" w:rsidTr="009A2323">
        <w:tc>
          <w:tcPr>
            <w:tcW w:w="5580" w:type="dxa"/>
          </w:tcPr>
          <w:p w14:paraId="10B09749" w14:textId="2B98F301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65C9AE9A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A23D21" w14:textId="54AC01B0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61A88849" w14:textId="089740EB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121,479</w:t>
            </w:r>
          </w:p>
        </w:tc>
        <w:tc>
          <w:tcPr>
            <w:tcW w:w="274" w:type="dxa"/>
          </w:tcPr>
          <w:p w14:paraId="19813E46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0E3ED089" w14:textId="1AF3728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</w:tr>
      <w:tr w:rsidR="00D077B8" w:rsidRPr="00C81CBE" w14:paraId="58D019BA" w14:textId="77777777" w:rsidTr="009A2323">
        <w:tc>
          <w:tcPr>
            <w:tcW w:w="5580" w:type="dxa"/>
          </w:tcPr>
          <w:p w14:paraId="2344E7A4" w14:textId="25AF3585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25D635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CE5393" w14:textId="053C38D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2577337B" w14:textId="440FF8F3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EB24C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E0B0BCB" w14:textId="66C915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C81CBE" w14:paraId="78001D76" w14:textId="77777777" w:rsidTr="009A2323">
        <w:tc>
          <w:tcPr>
            <w:tcW w:w="5580" w:type="dxa"/>
          </w:tcPr>
          <w:p w14:paraId="4277CA23" w14:textId="0BACB90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75BDFFA6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1E3DEE5" w14:textId="03B945F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928B31" w14:textId="0D690B51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8F28E8B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53701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268391E7" w14:textId="77777777" w:rsidTr="009A2323">
        <w:tc>
          <w:tcPr>
            <w:tcW w:w="5580" w:type="dxa"/>
          </w:tcPr>
          <w:p w14:paraId="3777226B" w14:textId="17BC4FC4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0BAF6BB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FDAD1F" w14:textId="15058B3A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707021BC" w14:textId="6DEAC111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5,184</w:t>
            </w:r>
          </w:p>
        </w:tc>
        <w:tc>
          <w:tcPr>
            <w:tcW w:w="274" w:type="dxa"/>
          </w:tcPr>
          <w:p w14:paraId="18CB1259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18BAD49" w14:textId="41F8F8F6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</w:tr>
      <w:tr w:rsidR="00D077B8" w:rsidRPr="00BA1D70" w14:paraId="30A6DBFA" w14:textId="77777777" w:rsidTr="009A2323">
        <w:tc>
          <w:tcPr>
            <w:tcW w:w="5580" w:type="dxa"/>
          </w:tcPr>
          <w:p w14:paraId="2081103B" w14:textId="7C43025A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D75CE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A2DB570" w14:textId="6F98226C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12585B96" w14:textId="5BE77984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E4D2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9A2ABD5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1959D37" w14:textId="77777777" w:rsidTr="009A2323">
        <w:tc>
          <w:tcPr>
            <w:tcW w:w="5580" w:type="dxa"/>
          </w:tcPr>
          <w:p w14:paraId="0C51D83F" w14:textId="5E6B28B8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72CFA653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2E7FE8A" w14:textId="144D415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AE194DF" w14:textId="2696668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18FA63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4A9DD5" w14:textId="1C58F2E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54E120A" w14:textId="77777777" w:rsidTr="009A2323">
        <w:tc>
          <w:tcPr>
            <w:tcW w:w="5580" w:type="dxa"/>
          </w:tcPr>
          <w:p w14:paraId="53BD2098" w14:textId="0C6C2967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06BD78BD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102D6B" w14:textId="232CBF8E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9984A5A" w14:textId="491CE87F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56,170</w:t>
            </w:r>
          </w:p>
        </w:tc>
        <w:tc>
          <w:tcPr>
            <w:tcW w:w="274" w:type="dxa"/>
          </w:tcPr>
          <w:p w14:paraId="02691E1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5B3FF19" w14:textId="7F96C8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62,687</w:t>
            </w:r>
          </w:p>
        </w:tc>
      </w:tr>
    </w:tbl>
    <w:p w14:paraId="4F4A35B0" w14:textId="003EA78C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60E61E" w14:textId="77777777" w:rsidR="00EE36BA" w:rsidRDefault="00EE36BA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EE36BA" w:rsidSect="004C3A4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D0F2D23" w14:textId="07CB02C9" w:rsidR="00C1640F" w:rsidRPr="00C81CBE" w:rsidRDefault="00C1640F" w:rsidP="00D3397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1800"/>
        </w:tabs>
        <w:spacing w:line="240" w:lineRule="auto"/>
        <w:ind w:left="706" w:hanging="7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ชั่วคราว</w:t>
      </w:r>
    </w:p>
    <w:p w14:paraId="4A438E53" w14:textId="77777777" w:rsidR="00C1640F" w:rsidRPr="00C81CBE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7F4AD" w14:textId="5436D399" w:rsid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D05D5" w:rsidRPr="006D05D5">
        <w:rPr>
          <w:rFonts w:asciiTheme="majorBidi" w:hAnsiTheme="majorBidi" w:cstheme="majorBidi"/>
          <w:sz w:val="30"/>
          <w:szCs w:val="30"/>
        </w:rPr>
        <w:t xml:space="preserve">30 </w:t>
      </w:r>
      <w:r w:rsidR="006D05D5" w:rsidRPr="006D05D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6D05D5" w:rsidRPr="006D05D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7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AB513A">
        <w:rPr>
          <w:rFonts w:asciiTheme="majorBidi" w:hAnsiTheme="majorBidi" w:cstheme="majorBidi" w:hint="cs"/>
          <w:sz w:val="30"/>
          <w:szCs w:val="30"/>
          <w:cs/>
        </w:rPr>
        <w:t>หกเ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BB25B5" w:rsidRPr="006D05D5">
        <w:rPr>
          <w:rFonts w:asciiTheme="majorBidi" w:hAnsiTheme="majorBidi" w:cstheme="majorBidi"/>
          <w:sz w:val="30"/>
          <w:szCs w:val="30"/>
        </w:rPr>
        <w:t xml:space="preserve">30 </w:t>
      </w:r>
      <w:r w:rsidR="00BB25B5" w:rsidRPr="006D05D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BB25B5" w:rsidRPr="006D05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7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24140" w14:textId="308E6B8E" w:rsidR="00C1640F" w:rsidRDefault="00C1640F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080"/>
      </w:tblGrid>
      <w:tr w:rsidR="00933FA8" w:rsidRPr="00202483" w14:paraId="14A01A3C" w14:textId="77777777" w:rsidTr="00AD0250">
        <w:trPr>
          <w:cantSplit/>
        </w:trPr>
        <w:tc>
          <w:tcPr>
            <w:tcW w:w="2250" w:type="dxa"/>
          </w:tcPr>
          <w:p w14:paraId="3D7C0961" w14:textId="77777777" w:rsidR="00933FA8" w:rsidRPr="0036087F" w:rsidRDefault="00933FA8" w:rsidP="00084BC0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880" w:type="dxa"/>
            <w:gridSpan w:val="25"/>
          </w:tcPr>
          <w:p w14:paraId="5A80A754" w14:textId="77777777" w:rsidR="00933FA8" w:rsidRPr="00202483" w:rsidRDefault="00933FA8" w:rsidP="00084BC0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2024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3FA8" w:rsidRPr="00202483" w14:paraId="4D5F143A" w14:textId="77777777" w:rsidTr="00AD0250">
        <w:trPr>
          <w:cantSplit/>
          <w:tblHeader/>
        </w:trPr>
        <w:tc>
          <w:tcPr>
            <w:tcW w:w="2250" w:type="dxa"/>
          </w:tcPr>
          <w:p w14:paraId="5D1B25AB" w14:textId="77777777" w:rsidR="00933FA8" w:rsidRPr="00202483" w:rsidRDefault="00933FA8" w:rsidP="00084BC0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81" w:type="dxa"/>
            <w:gridSpan w:val="3"/>
          </w:tcPr>
          <w:p w14:paraId="758101F6" w14:textId="77777777" w:rsidR="00933FA8" w:rsidRPr="00202483" w:rsidRDefault="00933FA8" w:rsidP="00084BC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2024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71352955" w14:textId="77777777" w:rsidR="00933FA8" w:rsidRPr="00202483" w:rsidRDefault="00933FA8" w:rsidP="00084BC0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1F7FA288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8B1099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2024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3808AB94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3FAB191E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EF7143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9D8D74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0EC6B022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5FC1D2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2F9B7B58" w14:textId="77777777" w:rsidR="00933FA8" w:rsidRPr="00202483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2" w:type="dxa"/>
            <w:gridSpan w:val="3"/>
          </w:tcPr>
          <w:p w14:paraId="48D2F0D1" w14:textId="77777777" w:rsidR="00933FA8" w:rsidRDefault="00933FA8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3D6456B4" w14:textId="38D76A34" w:rsidR="00C479DD" w:rsidRPr="00517FA1" w:rsidRDefault="00C479DD" w:rsidP="00084BC0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  <w:r w:rsidR="009E77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BB25B5" w:rsidRPr="00202483" w14:paraId="416EAFC9" w14:textId="77777777" w:rsidTr="00AD0250">
        <w:trPr>
          <w:cantSplit/>
          <w:tblHeader/>
        </w:trPr>
        <w:tc>
          <w:tcPr>
            <w:tcW w:w="2250" w:type="dxa"/>
          </w:tcPr>
          <w:p w14:paraId="5397D0EE" w14:textId="77777777" w:rsidR="00BB25B5" w:rsidRPr="00202483" w:rsidRDefault="00BB25B5" w:rsidP="00BB25B5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2372ED4" w14:textId="26B4E0D2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A0C31DE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60E1C3A0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01AC7E3" w14:textId="77777777" w:rsidR="00BB25B5" w:rsidRPr="00202483" w:rsidRDefault="00BB25B5" w:rsidP="00BB25B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3257C" w14:textId="2D4157BC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1271CD9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2E978B1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41C7FFC8" w14:textId="77777777" w:rsidR="00BB25B5" w:rsidRPr="00202483" w:rsidRDefault="00BB25B5" w:rsidP="00BB25B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C818F" w14:textId="7B68DADE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F325FC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F0528FC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4022FB9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2EDC6CA" w14:textId="2F469885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6F01384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33298A84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5BB3C271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1A3756C0" w14:textId="5EC59287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807B43A" w14:textId="77777777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A02EA" w14:textId="30792973" w:rsidR="00BB25B5" w:rsidRPr="00517FA1" w:rsidRDefault="009E77D2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BB25B5" w:rsidRPr="00202483" w14:paraId="0DF6B240" w14:textId="77777777" w:rsidTr="00AD0250">
        <w:trPr>
          <w:cantSplit/>
          <w:tblHeader/>
        </w:trPr>
        <w:tc>
          <w:tcPr>
            <w:tcW w:w="2250" w:type="dxa"/>
          </w:tcPr>
          <w:p w14:paraId="4E5A979F" w14:textId="77777777" w:rsidR="00BB25B5" w:rsidRPr="00202483" w:rsidRDefault="00BB25B5" w:rsidP="00BB25B5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77944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A80B970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75706B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20AA1651" w14:textId="77777777" w:rsidR="00BB25B5" w:rsidRPr="00202483" w:rsidRDefault="00BB25B5" w:rsidP="00BB25B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26E7DC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4799B2DF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E6FE795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56141F69" w14:textId="77777777" w:rsidR="00BB25B5" w:rsidRPr="00202483" w:rsidRDefault="00BB25B5" w:rsidP="00BB25B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5E8B8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6BDB20F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64D3C5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151D231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D88413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24F8866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60306D12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CD53856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5ADF0B30" w14:textId="77777777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9BD295F" w14:textId="77777777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901CC" w14:textId="5569ACE3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933FA8" w:rsidRPr="00202483" w14:paraId="1D874152" w14:textId="77777777" w:rsidTr="00AD0250">
        <w:trPr>
          <w:cantSplit/>
        </w:trPr>
        <w:tc>
          <w:tcPr>
            <w:tcW w:w="2250" w:type="dxa"/>
          </w:tcPr>
          <w:p w14:paraId="4C20EB22" w14:textId="77777777" w:rsidR="00933FA8" w:rsidRPr="00202483" w:rsidRDefault="00933FA8" w:rsidP="00084BC0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25E965CC" w14:textId="77777777" w:rsidR="00933FA8" w:rsidRPr="00202483" w:rsidRDefault="00933FA8" w:rsidP="00084BC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05F312E9" w14:textId="77777777" w:rsidR="00933FA8" w:rsidRPr="00202483" w:rsidRDefault="00933FA8" w:rsidP="00084BC0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13" w:type="dxa"/>
            <w:gridSpan w:val="19"/>
          </w:tcPr>
          <w:p w14:paraId="59293947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33FA8" w:rsidRPr="00202483" w14:paraId="6EB0217B" w14:textId="77777777" w:rsidTr="00AD0250">
        <w:trPr>
          <w:cantSplit/>
        </w:trPr>
        <w:tc>
          <w:tcPr>
            <w:tcW w:w="2250" w:type="dxa"/>
          </w:tcPr>
          <w:p w14:paraId="68E1A92C" w14:textId="77777777" w:rsidR="00933FA8" w:rsidRPr="00202483" w:rsidRDefault="00933FA8" w:rsidP="00084BC0">
            <w:pPr>
              <w:tabs>
                <w:tab w:val="clear" w:pos="454"/>
                <w:tab w:val="left" w:pos="630"/>
              </w:tabs>
              <w:ind w:left="458" w:hanging="2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3423FAA4" w14:textId="05DB3680" w:rsidR="00933FA8" w:rsidRPr="00E105A8" w:rsidRDefault="00BA1D70" w:rsidP="00E105A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533081" w14:textId="77777777" w:rsidR="00933FA8" w:rsidRPr="00202483" w:rsidRDefault="00933FA8" w:rsidP="00E105A8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978B748" w14:textId="77777777" w:rsidR="00933FA8" w:rsidRPr="00202483" w:rsidRDefault="00933FA8" w:rsidP="00E105A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</w:rPr>
              <w:t>10.06</w:t>
            </w:r>
          </w:p>
        </w:tc>
        <w:tc>
          <w:tcPr>
            <w:tcW w:w="180" w:type="dxa"/>
            <w:gridSpan w:val="2"/>
          </w:tcPr>
          <w:p w14:paraId="771C06A4" w14:textId="77777777" w:rsidR="00933FA8" w:rsidRPr="00202483" w:rsidRDefault="00933FA8" w:rsidP="00084BC0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937B858" w14:textId="60D41448" w:rsidR="00933FA8" w:rsidRPr="00202483" w:rsidRDefault="00BA1D70" w:rsidP="00084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9A7B7B3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23F1C8D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7A3734D8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F34AC4" w14:textId="73C76DA5" w:rsidR="00933FA8" w:rsidRPr="00202483" w:rsidRDefault="00BA1D70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880444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F186DF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374028C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681D2D" w14:textId="45C69315" w:rsidR="00933FA8" w:rsidRPr="00202483" w:rsidRDefault="00BA1D70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340F81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4439EA2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21296D5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4D5571AF" w14:textId="431AEF30" w:rsidR="00933FA8" w:rsidRPr="00202483" w:rsidRDefault="00BA1D70" w:rsidP="00084BC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F72BCD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584085" w14:textId="12BE0F20" w:rsidR="00933FA8" w:rsidRPr="00202483" w:rsidRDefault="00933FA8" w:rsidP="00084B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3FA8" w:rsidRPr="00202483" w14:paraId="0E69E6F7" w14:textId="77777777" w:rsidTr="00AD0250">
        <w:trPr>
          <w:cantSplit/>
        </w:trPr>
        <w:tc>
          <w:tcPr>
            <w:tcW w:w="2250" w:type="dxa"/>
          </w:tcPr>
          <w:p w14:paraId="76014C7D" w14:textId="77777777" w:rsidR="00933FA8" w:rsidRPr="00202483" w:rsidRDefault="00933FA8" w:rsidP="00084BC0">
            <w:pPr>
              <w:tabs>
                <w:tab w:val="left" w:pos="317"/>
                <w:tab w:val="left" w:pos="630"/>
              </w:tabs>
              <w:ind w:firstLine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2AE04B53" w14:textId="77777777" w:rsidR="00933FA8" w:rsidRPr="00202483" w:rsidRDefault="00933FA8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688FD" w14:textId="77777777" w:rsidR="00933FA8" w:rsidRPr="00202483" w:rsidRDefault="00933FA8" w:rsidP="00084BC0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AB249F1" w14:textId="77777777" w:rsidR="00933FA8" w:rsidRPr="00202483" w:rsidRDefault="00933FA8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CBA274" w14:textId="77777777" w:rsidR="00933FA8" w:rsidRPr="00202483" w:rsidRDefault="00933FA8" w:rsidP="00084BC0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24184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3AC52BD9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92FF08F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2C77C9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C520D" w14:textId="44C64894" w:rsidR="00933FA8" w:rsidRPr="00202483" w:rsidRDefault="00BA1D70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5E4BCA0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252249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02A1346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D63D36A" w14:textId="6E056A83" w:rsidR="00933FA8" w:rsidRPr="00202483" w:rsidRDefault="00BA1D70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B289B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159F3CB" w14:textId="77777777" w:rsidR="00933FA8" w:rsidRPr="00202483" w:rsidRDefault="00933FA8" w:rsidP="00243C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02EA832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9B5F875" w14:textId="4FE4AC97" w:rsidR="00933FA8" w:rsidRPr="00202483" w:rsidRDefault="00BA1D70" w:rsidP="00084BC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98E6D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9C7F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5D3967E" w14:textId="77777777" w:rsidR="00C1640F" w:rsidRPr="00202483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2306A" w14:textId="77777777" w:rsidR="00202483" w:rsidRDefault="00202483" w:rsidP="0020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CD812B9" w14:textId="77777777" w:rsidR="00202483" w:rsidRPr="003E0656" w:rsidRDefault="00202483" w:rsidP="003E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737C11" w14:textId="2D687723" w:rsidR="00202483" w:rsidRPr="00F20AB2" w:rsidRDefault="00202483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924F1">
        <w:rPr>
          <w:rFonts w:asciiTheme="majorBidi" w:hAnsiTheme="majorBidi" w:cstheme="majorBidi"/>
          <w:sz w:val="30"/>
          <w:szCs w:val="30"/>
        </w:rPr>
        <w:t xml:space="preserve">8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ที่ประชุมคณะกรรมการของบริษัทได้มีมติอนุมัติการขายเงินลงทุนทั้งหมดให้แก่ผู้ถือหุ้นของ </w:t>
      </w:r>
      <w:r w:rsidRPr="00C924F1">
        <w:rPr>
          <w:rFonts w:asciiTheme="majorBidi" w:hAnsiTheme="majorBidi" w:cstheme="majorBidi"/>
          <w:sz w:val="30"/>
          <w:szCs w:val="30"/>
        </w:rPr>
        <w:t>PDT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24F1">
        <w:rPr>
          <w:rFonts w:asciiTheme="majorBidi" w:hAnsiTheme="majorBidi" w:cstheme="majorBidi"/>
          <w:sz w:val="30"/>
          <w:szCs w:val="30"/>
          <w:cs/>
        </w:rPr>
        <w:t>โดยกำหนดการขายเงินลงทุนและรับชำระเงินเป็น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C924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 งวดแรกขายเงินลงทุนในสัดส่วนร้อยละ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โดยบริษัทได้รับชำระเงินงวดแรกเป็นจำนวน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 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ล้านบาทในวันที่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และงวดสุดท้ายเป็นจำนวน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="004912FC">
        <w:rPr>
          <w:rFonts w:asciiTheme="majorBidi" w:hAnsiTheme="majorBidi" w:cstheme="majorBidi"/>
          <w:sz w:val="30"/>
          <w:szCs w:val="30"/>
        </w:rPr>
        <w:t xml:space="preserve"> 29 </w:t>
      </w:r>
      <w:r w:rsidR="004912F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912FC">
        <w:rPr>
          <w:rFonts w:asciiTheme="majorBidi" w:hAnsiTheme="majorBidi" w:cstheme="majorBidi"/>
          <w:sz w:val="30"/>
          <w:szCs w:val="30"/>
        </w:rPr>
        <w:t>2567</w:t>
      </w:r>
      <w:r w:rsidRPr="00990F0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ซึ่งเป็นไป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>ตามเงื่อนไขและระยะเวลาที่กำหนดในสัญญา</w:t>
      </w:r>
    </w:p>
    <w:p w14:paraId="383D6C42" w14:textId="36FBD007" w:rsidR="0030574F" w:rsidRDefault="0030574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0574F" w:rsidSect="00D339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5A6A61" w14:textId="0367F06A" w:rsidR="00BB1C8F" w:rsidRDefault="00BB1C8F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640F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57EC708" w14:textId="2BA66469" w:rsidR="00C924F1" w:rsidRDefault="00C924F1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52"/>
        <w:gridCol w:w="245"/>
        <w:gridCol w:w="1440"/>
        <w:gridCol w:w="274"/>
        <w:gridCol w:w="1440"/>
      </w:tblGrid>
      <w:tr w:rsidR="00437E56" w:rsidRPr="00C81CBE" w14:paraId="5672AB0C" w14:textId="77777777" w:rsidTr="00437E56">
        <w:tc>
          <w:tcPr>
            <w:tcW w:w="4590" w:type="dxa"/>
          </w:tcPr>
          <w:p w14:paraId="235E7AAB" w14:textId="77777777" w:rsidR="00437E56" w:rsidRPr="00C81CBE" w:rsidRDefault="00437E56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1" w:type="dxa"/>
            <w:gridSpan w:val="5"/>
          </w:tcPr>
          <w:p w14:paraId="53509BB7" w14:textId="6DFD0132" w:rsidR="00437E5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E56" w:rsidRPr="00C81CBE" w14:paraId="5A563ECB" w14:textId="77777777" w:rsidTr="00437E56">
        <w:tc>
          <w:tcPr>
            <w:tcW w:w="4590" w:type="dxa"/>
          </w:tcPr>
          <w:p w14:paraId="0BEB1DB8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DFD038" w14:textId="77777777" w:rsidR="00437E56" w:rsidRPr="00332885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643CCEA" w14:textId="77777777" w:rsidR="00437E56" w:rsidRPr="006D05D5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18D4F1" w14:textId="17E489F6" w:rsidR="00437E56" w:rsidRPr="006D05D5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3DAE1AA3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0A712" w14:textId="358D6CC6" w:rsidR="00437E5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37E56" w:rsidRPr="00C81CBE" w14:paraId="7592C0BF" w14:textId="77777777" w:rsidTr="00437E56">
        <w:tc>
          <w:tcPr>
            <w:tcW w:w="4590" w:type="dxa"/>
          </w:tcPr>
          <w:p w14:paraId="06DB657B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D0D9FB" w14:textId="193665AE" w:rsidR="00437E56" w:rsidRPr="00332885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155FCD0D" w14:textId="77777777" w:rsidR="00437E56" w:rsidRPr="009E3BC3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731CC" w14:textId="55C8D9FE" w:rsidR="00437E5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24E411D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4E5DA" w14:textId="73AC1440" w:rsidR="00437E5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37E56" w:rsidRPr="00C81CBE" w14:paraId="5965F91B" w14:textId="77777777" w:rsidTr="00437E56">
        <w:tc>
          <w:tcPr>
            <w:tcW w:w="4590" w:type="dxa"/>
          </w:tcPr>
          <w:p w14:paraId="75A0D3B7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7169B" w14:textId="77777777" w:rsidR="00437E56" w:rsidRPr="00332885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E5F34F" w14:textId="77777777" w:rsidR="00437E56" w:rsidRPr="00A26F4A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7B61DC" w14:textId="174A3528" w:rsidR="00437E56" w:rsidRPr="009E3BC3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E56" w:rsidRPr="00C81CBE" w14:paraId="5B36CF22" w14:textId="77777777" w:rsidTr="00437E56">
        <w:tc>
          <w:tcPr>
            <w:tcW w:w="4590" w:type="dxa"/>
          </w:tcPr>
          <w:p w14:paraId="4E359234" w14:textId="41A635ED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6886DFAE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607B03" w14:textId="77777777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36C129" w14:textId="54B3E4E1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79D2DCA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F28DCE" w14:textId="77777777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C81CBE" w14:paraId="7924424B" w14:textId="77777777" w:rsidTr="00437E56">
        <w:tc>
          <w:tcPr>
            <w:tcW w:w="4590" w:type="dxa"/>
          </w:tcPr>
          <w:p w14:paraId="60B52723" w14:textId="73B5BFED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473919C1" w14:textId="4FA2D42E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098DECE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AB571D" w14:textId="545BCB73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121,479</w:t>
            </w:r>
          </w:p>
        </w:tc>
        <w:tc>
          <w:tcPr>
            <w:tcW w:w="274" w:type="dxa"/>
          </w:tcPr>
          <w:p w14:paraId="6839AE80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E862D5" w14:textId="41D59435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79DD"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</w:tr>
      <w:tr w:rsidR="00437E56" w:rsidRPr="00C81CBE" w14:paraId="6E1AC3DA" w14:textId="77777777" w:rsidTr="00437E56">
        <w:tc>
          <w:tcPr>
            <w:tcW w:w="4590" w:type="dxa"/>
          </w:tcPr>
          <w:p w14:paraId="7F102AEF" w14:textId="1E90EDBF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6169D9F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016640F" w14:textId="77777777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BFE0C" w14:textId="63A8717B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05DE980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D3B6DA" w14:textId="529B7E8E" w:rsidR="00437E56" w:rsidRPr="00C81CBE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C81CBE" w14:paraId="5DC120EE" w14:textId="77777777" w:rsidTr="00437E56">
        <w:tc>
          <w:tcPr>
            <w:tcW w:w="4590" w:type="dxa"/>
          </w:tcPr>
          <w:p w14:paraId="13D86960" w14:textId="38FD7B99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69FC5381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D7DFE0" w14:textId="77777777" w:rsidR="00437E56" w:rsidRPr="00601444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F3FFE" w14:textId="06096E44" w:rsidR="00437E56" w:rsidRPr="00601444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56F55A" w14:textId="77777777" w:rsidR="00437E56" w:rsidRPr="00C81CBE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0F3DC2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BA1D70" w14:paraId="58BCAF7D" w14:textId="77777777" w:rsidTr="00437E56">
        <w:tc>
          <w:tcPr>
            <w:tcW w:w="4590" w:type="dxa"/>
          </w:tcPr>
          <w:p w14:paraId="5519220D" w14:textId="6E16436E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2FF8A80A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89C40AF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C3386" w14:textId="1EB45E8E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1,503,655</w:t>
            </w:r>
          </w:p>
        </w:tc>
        <w:tc>
          <w:tcPr>
            <w:tcW w:w="274" w:type="dxa"/>
          </w:tcPr>
          <w:p w14:paraId="60917D9C" w14:textId="7777777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8CB305" w14:textId="3142F53F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1,368,005</w:t>
            </w:r>
          </w:p>
        </w:tc>
      </w:tr>
      <w:tr w:rsidR="00437E56" w:rsidRPr="00BA1D70" w14:paraId="633FD002" w14:textId="77777777" w:rsidTr="00437E56">
        <w:tc>
          <w:tcPr>
            <w:tcW w:w="4590" w:type="dxa"/>
          </w:tcPr>
          <w:p w14:paraId="59A54518" w14:textId="2FB2D48F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23D852C6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D5E04C" w14:textId="77777777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89F22" w14:textId="6D6A3DE8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6DDA707" w14:textId="7777777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5DA2EA" w14:textId="77777777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BA1D70" w14:paraId="1BF77EF6" w14:textId="77777777" w:rsidTr="00437E56">
        <w:tc>
          <w:tcPr>
            <w:tcW w:w="4590" w:type="dxa"/>
          </w:tcPr>
          <w:p w14:paraId="221BD73D" w14:textId="329F7B5C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4D02B52D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03EA25A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CF1F7" w14:textId="6B0A968D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74" w:type="dxa"/>
          </w:tcPr>
          <w:p w14:paraId="6E7B4A0C" w14:textId="7777777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4ACD8" w14:textId="4DF91DF0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37E56" w:rsidRPr="00BA1D70" w14:paraId="6C190CE7" w14:textId="77777777" w:rsidTr="00437E56">
        <w:tc>
          <w:tcPr>
            <w:tcW w:w="4590" w:type="dxa"/>
          </w:tcPr>
          <w:p w14:paraId="00CE6875" w14:textId="26818E1B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5983AF21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C613EF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9EFC1" w14:textId="4DE70560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BF68C7" w14:textId="7777777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358F8" w14:textId="5217F0DF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437E56" w:rsidRPr="00BA1D70" w14:paraId="08EC111B" w14:textId="77777777" w:rsidTr="00437E56">
        <w:tc>
          <w:tcPr>
            <w:tcW w:w="4590" w:type="dxa"/>
          </w:tcPr>
          <w:p w14:paraId="149903B1" w14:textId="77777777" w:rsidR="00437E5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F4FF4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AD2C17B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1B1564" w14:textId="73F78C6A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1,703,655</w:t>
            </w:r>
          </w:p>
        </w:tc>
        <w:tc>
          <w:tcPr>
            <w:tcW w:w="274" w:type="dxa"/>
          </w:tcPr>
          <w:p w14:paraId="49105753" w14:textId="7777777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2D542" w14:textId="61923D24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</w:tr>
      <w:tr w:rsidR="00437E56" w:rsidRPr="00BA1D70" w14:paraId="46B51C4C" w14:textId="77777777" w:rsidTr="00437E56">
        <w:tc>
          <w:tcPr>
            <w:tcW w:w="4590" w:type="dxa"/>
          </w:tcPr>
          <w:p w14:paraId="1810E42B" w14:textId="6C720BA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26FDB572" w14:textId="77777777" w:rsidR="00437E56" w:rsidRPr="00AB7516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FF5CE" w14:textId="77777777" w:rsidR="00437E56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0E0EF9" w14:textId="02557902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1,825,134</w:t>
            </w:r>
          </w:p>
        </w:tc>
        <w:tc>
          <w:tcPr>
            <w:tcW w:w="274" w:type="dxa"/>
          </w:tcPr>
          <w:p w14:paraId="45615FFE" w14:textId="77777777" w:rsidR="00437E56" w:rsidRPr="00BA1D70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AC5E94" w14:textId="2BC18BD2" w:rsidR="00437E56" w:rsidRPr="00BA1D70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1,467,150</w:t>
            </w:r>
          </w:p>
        </w:tc>
      </w:tr>
    </w:tbl>
    <w:p w14:paraId="54B45D37" w14:textId="77777777" w:rsidR="00C479DD" w:rsidRDefault="00C479DD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11432E" w14:textId="3AF49993" w:rsidR="00C479DD" w:rsidRDefault="00C479DD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C479DD" w:rsidSect="000647A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D694816" w14:textId="5B3F38D0" w:rsidR="005A1C4E" w:rsidRPr="008862C2" w:rsidRDefault="000B7744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62DE41" w14:textId="1BC70771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C65907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D05D5" w:rsidRPr="006D05D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D05D5" w:rsidRPr="006D05D5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6D05D5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5D76FBB" w:rsidR="00F21248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C03384" w:rsidRPr="00DB7D99" w14:paraId="3AAD4877" w14:textId="77777777" w:rsidTr="00084BC0">
        <w:tc>
          <w:tcPr>
            <w:tcW w:w="3780" w:type="dxa"/>
          </w:tcPr>
          <w:p w14:paraId="5953F4D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E5755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257C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D7D4AD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97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384" w:rsidRPr="00DB7D99" w14:paraId="4DAB2466" w14:textId="77777777" w:rsidTr="00084BC0">
        <w:tc>
          <w:tcPr>
            <w:tcW w:w="3780" w:type="dxa"/>
          </w:tcPr>
          <w:p w14:paraId="24C1CAB5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A548D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DA740D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2CD7E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B25282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514294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7F8F57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AA9F3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03384" w:rsidRPr="00DB7D99" w14:paraId="4E804719" w14:textId="77777777" w:rsidTr="00084BC0">
        <w:tc>
          <w:tcPr>
            <w:tcW w:w="3780" w:type="dxa"/>
          </w:tcPr>
          <w:p w14:paraId="39A04877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5508D27F" w14:textId="77777777" w:rsidR="00C03384" w:rsidRPr="00197D6A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97D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97D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D05D5" w:rsidRPr="00DB7D99" w14:paraId="5ADD61D9" w14:textId="77777777" w:rsidTr="00084BC0">
        <w:tc>
          <w:tcPr>
            <w:tcW w:w="3780" w:type="dxa"/>
          </w:tcPr>
          <w:p w14:paraId="2A3478AE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97D6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066295" w14:textId="66EC011D" w:rsidR="006D05D5" w:rsidRPr="00197D6A" w:rsidRDefault="00C65907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2200D0E3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A5761" w14:textId="702122A8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68D6DF94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C2B93" w14:textId="63E7A119" w:rsidR="006D05D5" w:rsidRPr="00197D6A" w:rsidRDefault="00C65907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03307515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084F76" w14:textId="5ED28D2A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223,477</w:t>
            </w:r>
          </w:p>
        </w:tc>
      </w:tr>
      <w:tr w:rsidR="006D05D5" w:rsidRPr="00DB7D99" w14:paraId="1F127C15" w14:textId="77777777" w:rsidTr="00084BC0">
        <w:tc>
          <w:tcPr>
            <w:tcW w:w="3780" w:type="dxa"/>
          </w:tcPr>
          <w:p w14:paraId="79FF95AC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5D1DF180" w14:textId="29B85CBD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60C6ABD1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A557B" w14:textId="7E97F35F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E2062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D1B21" w14:textId="2719E1DE" w:rsidR="007C62A9" w:rsidRPr="00197D6A" w:rsidRDefault="007C62A9" w:rsidP="007C62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4B669E6C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D8827B" w14:textId="6533E57B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5D5" w:rsidRPr="00DB7D99" w14:paraId="2218AEF7" w14:textId="77777777" w:rsidTr="00084BC0">
        <w:tc>
          <w:tcPr>
            <w:tcW w:w="3780" w:type="dxa"/>
          </w:tcPr>
          <w:p w14:paraId="232EEB7A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กำไรของการร่วมค้า</w:t>
            </w:r>
          </w:p>
        </w:tc>
        <w:tc>
          <w:tcPr>
            <w:tcW w:w="1170" w:type="dxa"/>
          </w:tcPr>
          <w:p w14:paraId="5A0C637D" w14:textId="77777777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186C8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C6E5C" w14:textId="77777777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B91C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541A0B" w14:textId="77777777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82503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0B83D" w14:textId="77777777" w:rsidR="006D05D5" w:rsidRPr="00197D6A" w:rsidRDefault="006D05D5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05D5" w:rsidRPr="00DB7D99" w14:paraId="4EC80E61" w14:textId="77777777" w:rsidTr="00084BC0">
        <w:tc>
          <w:tcPr>
            <w:tcW w:w="3780" w:type="dxa"/>
          </w:tcPr>
          <w:p w14:paraId="27FCF30E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E0528D8" w14:textId="380AEF3E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12,761</w:t>
            </w:r>
          </w:p>
        </w:tc>
        <w:tc>
          <w:tcPr>
            <w:tcW w:w="270" w:type="dxa"/>
          </w:tcPr>
          <w:p w14:paraId="16FCA842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B1E2" w14:textId="5E7C02E1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10,474</w:t>
            </w:r>
          </w:p>
        </w:tc>
        <w:tc>
          <w:tcPr>
            <w:tcW w:w="270" w:type="dxa"/>
          </w:tcPr>
          <w:p w14:paraId="3BE81700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1C7240E" w14:textId="73203869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F0ABF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0C1D2D" w14:textId="3B56F758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5D5" w:rsidRPr="00DB7D99" w14:paraId="48430E18" w14:textId="77777777" w:rsidTr="00084BC0">
        <w:tc>
          <w:tcPr>
            <w:tcW w:w="3780" w:type="dxa"/>
          </w:tcPr>
          <w:p w14:paraId="6BDC8091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กลับรายการค่าเผื่อด้อยค่า</w:t>
            </w:r>
          </w:p>
        </w:tc>
        <w:tc>
          <w:tcPr>
            <w:tcW w:w="1170" w:type="dxa"/>
          </w:tcPr>
          <w:p w14:paraId="053D3902" w14:textId="1688E382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0BECC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44D02" w14:textId="230BB4AB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B28B4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F857F92" w14:textId="3620FE2B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BD962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D4F5A2B" w14:textId="63A30180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20,157</w:t>
            </w:r>
          </w:p>
        </w:tc>
      </w:tr>
      <w:tr w:rsidR="006D05D5" w:rsidRPr="00DB7D99" w14:paraId="06C5E2BB" w14:textId="77777777" w:rsidTr="00084BC0">
        <w:tc>
          <w:tcPr>
            <w:tcW w:w="3780" w:type="dxa"/>
          </w:tcPr>
          <w:p w14:paraId="4F808CD4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11A78041" w14:textId="55055095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EBEB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A79F3" w14:textId="77777777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4879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A9A4B10" w14:textId="77777777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5717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9FE29F" w14:textId="77777777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05D5" w:rsidRPr="00DB7D99" w14:paraId="497E44C4" w14:textId="77777777" w:rsidTr="00084BC0">
        <w:tc>
          <w:tcPr>
            <w:tcW w:w="3780" w:type="dxa"/>
          </w:tcPr>
          <w:p w14:paraId="7097C1E0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59315" w14:textId="57C82A69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501844E6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81534" w14:textId="1E2286FD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13,448</w:t>
            </w:r>
          </w:p>
        </w:tc>
        <w:tc>
          <w:tcPr>
            <w:tcW w:w="270" w:type="dxa"/>
          </w:tcPr>
          <w:p w14:paraId="0CF24A14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10A11B" w14:textId="2AC3925C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1595C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CDDC03" w14:textId="0D2BF82A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5D5" w:rsidRPr="00144094" w14:paraId="4D907B5F" w14:textId="77777777" w:rsidTr="00084BC0">
        <w:tc>
          <w:tcPr>
            <w:tcW w:w="3780" w:type="dxa"/>
          </w:tcPr>
          <w:p w14:paraId="0C20FFB4" w14:textId="65A9BD1C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0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D05D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E5077" w14:textId="7E57DDF5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161,546</w:t>
            </w:r>
          </w:p>
        </w:tc>
        <w:tc>
          <w:tcPr>
            <w:tcW w:w="270" w:type="dxa"/>
          </w:tcPr>
          <w:p w14:paraId="7F61C848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74D" w14:textId="1FBC07CE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67E6BCA2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9DF6FC4" w14:textId="5B9AB82A" w:rsidR="006D05D5" w:rsidRPr="00197D6A" w:rsidRDefault="007C62A9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BCF6EAC" w14:textId="77777777" w:rsidR="006D05D5" w:rsidRPr="00197D6A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D5865D" w14:textId="16A64FE3" w:rsidR="006D05D5" w:rsidRPr="00197D6A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243,634</w:t>
            </w:r>
          </w:p>
        </w:tc>
      </w:tr>
    </w:tbl>
    <w:p w14:paraId="4B26AAA7" w14:textId="77777777" w:rsidR="00D7265B" w:rsidRDefault="00D7265B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3639CC" w14:textId="034C68CA" w:rsidR="00643BD4" w:rsidRDefault="00FC00E6" w:rsidP="00F3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</w:pP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เมื่อวันที่ 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1</w:t>
      </w:r>
      <w:r w:rsidR="00643BD4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>3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ธันวาคม 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256</w:t>
      </w:r>
      <w:r w:rsidR="00643BD4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>6</w:t>
      </w:r>
      <w:r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ที่ประชุม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ผู้ถือหุ้น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ของ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นี</w:t>
      </w:r>
      <w:r w:rsidR="00D35250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เซีย</w:t>
      </w:r>
      <w:r w:rsidR="00BA4B88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</w:t>
      </w:r>
      <w:r w:rsidR="00AD1DC8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>(“PTI”)</w:t>
      </w:r>
      <w:r w:rsidR="00AD1DC8" w:rsidRPr="00FA7C9E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="00827682"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FA7C9E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PTI </w:t>
      </w:r>
      <w:r w:rsidR="00827682" w:rsidRPr="00FA7C9E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ได้</w:t>
      </w:r>
      <w:r w:rsidRPr="00FA7C9E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อนุมัติ</w:t>
      </w:r>
      <w:r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การลดทุน</w:t>
      </w:r>
      <w:r w:rsidR="00827682"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ที่ออกและชำระแล้ว</w:t>
      </w:r>
      <w:r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เป็นจำนวนเงิน </w:t>
      </w:r>
      <w:r w:rsidR="00487580" w:rsidRPr="00F741C3">
        <w:rPr>
          <w:rFonts w:asciiTheme="majorBidi" w:hAnsiTheme="majorBidi" w:cstheme="majorBidi"/>
          <w:spacing w:val="-4"/>
          <w:sz w:val="30"/>
          <w:szCs w:val="30"/>
          <w:lang w:eastAsia="x-none"/>
        </w:rPr>
        <w:t>70</w:t>
      </w:r>
      <w:r w:rsidR="00BA4B88" w:rsidRPr="00F741C3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,000 </w:t>
      </w:r>
      <w:r w:rsidR="00BA4B88"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F741C3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บริษัท อิชิตัน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77.3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="00643BD4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</w:p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0647A6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5729F9" w14:textId="5EA860AB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E578A7" w:rsidRPr="00E578A7">
        <w:rPr>
          <w:rFonts w:asciiTheme="majorBidi" w:hAnsiTheme="majorBidi" w:cstheme="majorBidi"/>
          <w:sz w:val="30"/>
          <w:szCs w:val="30"/>
        </w:rPr>
        <w:t xml:space="preserve">30 </w:t>
      </w:r>
      <w:r w:rsidR="00E578A7" w:rsidRPr="00E578A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E578A7" w:rsidRPr="00E57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78A7">
        <w:rPr>
          <w:rFonts w:asciiTheme="majorBidi" w:hAnsiTheme="majorBidi" w:cs="Angsana New"/>
          <w:sz w:val="30"/>
          <w:szCs w:val="30"/>
        </w:rPr>
        <w:t xml:space="preserve">2567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3814F0">
        <w:rPr>
          <w:rFonts w:asciiTheme="majorBidi" w:hAnsiTheme="majorBidi" w:cstheme="majorBidi"/>
          <w:sz w:val="30"/>
          <w:szCs w:val="30"/>
        </w:rPr>
        <w:t>6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180"/>
        <w:gridCol w:w="900"/>
        <w:gridCol w:w="181"/>
        <w:gridCol w:w="899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BB1BB2" w:rsidRPr="000C656D" w14:paraId="0B641C8B" w14:textId="77777777" w:rsidTr="00E400DE">
        <w:trPr>
          <w:cantSplit/>
          <w:tblHeader/>
        </w:trPr>
        <w:tc>
          <w:tcPr>
            <w:tcW w:w="2430" w:type="dxa"/>
          </w:tcPr>
          <w:p w14:paraId="2D3D7C99" w14:textId="77777777" w:rsidR="00BB1BB2" w:rsidRPr="00C81CBE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E1C7A9" w14:textId="77777777" w:rsidR="00BB1BB2" w:rsidRPr="00BE74AA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B55C36" w14:textId="77777777" w:rsidR="00BB1BB2" w:rsidRPr="00C81CBE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29F57D5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5F98CE0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9E4903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063D78D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50FF6F" w14:textId="77777777" w:rsidR="00BB1BB2" w:rsidRPr="000C656D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1BB2" w14:paraId="74A624C0" w14:textId="77777777" w:rsidTr="00E400DE">
        <w:trPr>
          <w:cantSplit/>
          <w:tblHeader/>
        </w:trPr>
        <w:tc>
          <w:tcPr>
            <w:tcW w:w="2430" w:type="dxa"/>
          </w:tcPr>
          <w:p w14:paraId="1AA7C475" w14:textId="77777777" w:rsidR="00BB1BB2" w:rsidRPr="00DF5CD9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1288CAE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DF5C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BA9B052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7DE3413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0812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DF5C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76E7EDF0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AA00D8B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462F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C6676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B7A2FB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4486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EFF7A8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B9F0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176B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569303E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10A413C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175861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BB1BB2" w:rsidRPr="00C81CBE" w14:paraId="1390E10D" w14:textId="77777777" w:rsidTr="00E400DE">
        <w:trPr>
          <w:cantSplit/>
          <w:tblHeader/>
        </w:trPr>
        <w:tc>
          <w:tcPr>
            <w:tcW w:w="2430" w:type="dxa"/>
          </w:tcPr>
          <w:p w14:paraId="24DCD861" w14:textId="77777777" w:rsidR="00BB1BB2" w:rsidRPr="00DF5CD9" w:rsidRDefault="00BB1BB2" w:rsidP="00084BC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65DA2E" w14:textId="7700E413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1" w:name="_Hlk167307345"/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78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296FE17E" w14:textId="7853702D" w:rsidR="00BB1BB2" w:rsidRPr="00DF5CD9" w:rsidRDefault="00E578A7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bookmarkEnd w:id="1"/>
          </w:p>
        </w:tc>
        <w:tc>
          <w:tcPr>
            <w:tcW w:w="180" w:type="dxa"/>
          </w:tcPr>
          <w:p w14:paraId="442A5CE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3A608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971D9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08A965" w14:textId="77777777" w:rsidR="00E578A7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330AB58" w14:textId="50578066" w:rsidR="00BB1BB2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D2A36F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BA66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37C97B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DD5F5F7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0BDB3CFD" w14:textId="77777777" w:rsidR="00E578A7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528D25F5" w14:textId="74BF7752" w:rsidR="00BB1BB2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BF611B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12F1B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D0284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FA9719" w14:textId="77777777" w:rsidR="00E578A7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31EF224" w14:textId="638380F5" w:rsidR="00BB1BB2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153C1C0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0C274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34C073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6BCBD5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9A8B5FE" w14:textId="77777777" w:rsidR="00E578A7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0A1F76A9" w14:textId="485A9921" w:rsidR="00BB1BB2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417DCA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77DEE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AF62F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04EDF91" w14:textId="77777777" w:rsidR="00E578A7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1F2F572B" w14:textId="5CE38169" w:rsidR="00BB1BB2" w:rsidRPr="00DF5CD9" w:rsidRDefault="00E578A7" w:rsidP="00E578A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62FDBD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10E0E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B1BB2" w:rsidRPr="00C81CBE" w14:paraId="0D654182" w14:textId="77777777" w:rsidTr="00E400DE">
        <w:trPr>
          <w:cantSplit/>
          <w:tblHeader/>
        </w:trPr>
        <w:tc>
          <w:tcPr>
            <w:tcW w:w="2430" w:type="dxa"/>
          </w:tcPr>
          <w:p w14:paraId="38166F1D" w14:textId="77777777" w:rsidR="00BB1BB2" w:rsidRPr="00DF5CD9" w:rsidRDefault="00BB1BB2" w:rsidP="00084BC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178A3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66DDB8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8BD3D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24A9401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CCD5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5FE80C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F745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633FE96D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5EAEC0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06E159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40545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0F191A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CF5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55B9345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1AF7A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E9BA506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416AB7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4BD280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3FA69B2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B5957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9342B8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77D64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BB1BB2" w:rsidRPr="000C656D" w14:paraId="76E29E22" w14:textId="77777777" w:rsidTr="00E400DE">
        <w:trPr>
          <w:cantSplit/>
          <w:trHeight w:val="270"/>
        </w:trPr>
        <w:tc>
          <w:tcPr>
            <w:tcW w:w="2430" w:type="dxa"/>
          </w:tcPr>
          <w:p w14:paraId="008EE389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4BBA0F1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5643821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1BB2" w:rsidRPr="00546371" w14:paraId="00FCCBE5" w14:textId="77777777" w:rsidTr="00E400DE">
        <w:trPr>
          <w:cantSplit/>
        </w:trPr>
        <w:tc>
          <w:tcPr>
            <w:tcW w:w="2430" w:type="dxa"/>
          </w:tcPr>
          <w:p w14:paraId="6ED9648D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4F36C23" w14:textId="77777777" w:rsidR="00BB1BB2" w:rsidRPr="00DF5CD9" w:rsidRDefault="00BB1BB2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83862" w14:textId="77777777" w:rsidR="00BB1BB2" w:rsidRPr="00DF5CD9" w:rsidRDefault="00BB1BB2" w:rsidP="00084BC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E7CDE2" w14:textId="77777777" w:rsidR="00BB1BB2" w:rsidRPr="00DF5CD9" w:rsidRDefault="00BB1BB2" w:rsidP="00084BC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23F79" w14:textId="77777777" w:rsidR="00BB1BB2" w:rsidRPr="00DF5CD9" w:rsidRDefault="00BB1BB2" w:rsidP="00084BC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A062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C3FA5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227009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A30F3F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0C3DBE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A99B41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608C4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7B4696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E4F93E1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8D8BB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F6E67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CB319E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D646C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26C22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F9B399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C3A" w:rsidRPr="00546371" w14:paraId="4C15C118" w14:textId="77777777" w:rsidTr="00E400DE">
        <w:trPr>
          <w:cantSplit/>
        </w:trPr>
        <w:tc>
          <w:tcPr>
            <w:tcW w:w="2430" w:type="dxa"/>
          </w:tcPr>
          <w:p w14:paraId="7D26BDAB" w14:textId="77777777" w:rsidR="00B75C3A" w:rsidRPr="00DF5CD9" w:rsidRDefault="00B75C3A" w:rsidP="00B75C3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52475324" w14:textId="4DF2EB5A" w:rsidR="00B75C3A" w:rsidRPr="00DF5CD9" w:rsidRDefault="00B75C3A" w:rsidP="00B75C3A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54D616D" w14:textId="77777777" w:rsidR="00B75C3A" w:rsidRPr="00DF5CD9" w:rsidRDefault="00B75C3A" w:rsidP="00B75C3A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9F41CD" w14:textId="77777777" w:rsidR="00B75C3A" w:rsidRPr="00DF5CD9" w:rsidRDefault="00B75C3A" w:rsidP="00B75C3A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CAC3FF1" w14:textId="77777777" w:rsidR="00B75C3A" w:rsidRPr="00DF5CD9" w:rsidRDefault="00B75C3A" w:rsidP="00B75C3A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1E0505" w14:textId="19C0AB0A" w:rsidR="00B75C3A" w:rsidRPr="00DF5CD9" w:rsidRDefault="003F3086" w:rsidP="00B75C3A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55B3966A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3540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016DC2CD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D6F12F" w14:textId="4228070A" w:rsidR="00B75C3A" w:rsidRPr="00DF5CD9" w:rsidRDefault="00B75C3A" w:rsidP="00B75C3A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F998D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296CE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2BC03BD9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4B39A" w14:textId="38F14B5A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D2ABE29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CE12F8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5BBA9978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E87A8" w14:textId="23E72A23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243,634</w:t>
            </w:r>
          </w:p>
        </w:tc>
        <w:tc>
          <w:tcPr>
            <w:tcW w:w="180" w:type="dxa"/>
          </w:tcPr>
          <w:p w14:paraId="302B36EC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6D62D" w14:textId="37863FD6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5C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161,546</w:t>
            </w:r>
          </w:p>
        </w:tc>
        <w:tc>
          <w:tcPr>
            <w:tcW w:w="180" w:type="dxa"/>
          </w:tcPr>
          <w:p w14:paraId="26B3390B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0136B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225,396</w:t>
            </w:r>
          </w:p>
        </w:tc>
      </w:tr>
      <w:tr w:rsidR="00B75C3A" w:rsidRPr="00546371" w14:paraId="1CA5D6AF" w14:textId="77777777" w:rsidTr="00E400DE">
        <w:trPr>
          <w:cantSplit/>
          <w:trHeight w:val="91"/>
        </w:trPr>
        <w:tc>
          <w:tcPr>
            <w:tcW w:w="2430" w:type="dxa"/>
          </w:tcPr>
          <w:p w14:paraId="799D8BA9" w14:textId="77777777" w:rsidR="00B75C3A" w:rsidRPr="00DF5CD9" w:rsidRDefault="00B75C3A" w:rsidP="00B75C3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03B959" w14:textId="77777777" w:rsidR="00B75C3A" w:rsidRPr="00DF5CD9" w:rsidRDefault="00B75C3A" w:rsidP="00B7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A54FD" w14:textId="77777777" w:rsidR="00B75C3A" w:rsidRPr="00DF5CD9" w:rsidRDefault="00B75C3A" w:rsidP="00B75C3A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CB3698" w14:textId="77777777" w:rsidR="00B75C3A" w:rsidRPr="00DF5CD9" w:rsidRDefault="00B75C3A" w:rsidP="00B7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A2009" w14:textId="77777777" w:rsidR="00B75C3A" w:rsidRPr="00DF5CD9" w:rsidRDefault="00B75C3A" w:rsidP="00B75C3A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BE9A9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77AF2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44882F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775CB5CD" w:rsidR="00B75C3A" w:rsidRPr="00DF5CD9" w:rsidRDefault="00B75C3A" w:rsidP="00B75C3A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7DBE80A2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5DE8C4D5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1BE494CA" w:rsidR="00B75C3A" w:rsidRPr="00E400DE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1" w:type="dxa"/>
          </w:tcPr>
          <w:p w14:paraId="73AD213E" w14:textId="77777777" w:rsidR="00B75C3A" w:rsidRPr="00DF5CD9" w:rsidRDefault="00B75C3A" w:rsidP="00B75C3A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00760B31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2908F1D1" w:rsidR="00B75C3A" w:rsidRPr="00AD0250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243,634</w:t>
            </w:r>
          </w:p>
        </w:tc>
        <w:tc>
          <w:tcPr>
            <w:tcW w:w="180" w:type="dxa"/>
          </w:tcPr>
          <w:p w14:paraId="48BAE160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5ACC2A6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161,546</w:t>
            </w:r>
          </w:p>
        </w:tc>
        <w:tc>
          <w:tcPr>
            <w:tcW w:w="180" w:type="dxa"/>
          </w:tcPr>
          <w:p w14:paraId="70EF3199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77777777" w:rsidR="00B75C3A" w:rsidRPr="00DF5CD9" w:rsidRDefault="00B75C3A" w:rsidP="00B75C3A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225,396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6CF" w14:textId="43F8B7D2" w:rsidR="00D60EB9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5D359F42" w:rsidR="0030574F" w:rsidRPr="00C81CBE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30574F" w:rsidRPr="00C81CBE" w:rsidSect="00860B7F">
          <w:headerReference w:type="default" r:id="rId14"/>
          <w:footerReference w:type="default" r:id="rId15"/>
          <w:pgSz w:w="16834" w:h="11909" w:orient="landscape" w:code="9"/>
          <w:pgMar w:top="691" w:right="724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35D43297" w:rsidR="00AC7AE9" w:rsidRDefault="003F3086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2B03B7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="002B03B7" w:rsidRPr="00D23D65">
        <w:rPr>
          <w:rFonts w:asciiTheme="majorBidi" w:hAnsiTheme="majorBidi" w:cstheme="majorBidi"/>
          <w:sz w:val="30"/>
          <w:szCs w:val="30"/>
          <w:cs/>
        </w:rPr>
        <w:t>เดือน</w:t>
      </w:r>
      <w:r w:rsidR="00FB68D8" w:rsidRPr="00D23D6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FB68D8"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578A7" w:rsidRPr="00E578A7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E578A7" w:rsidRPr="00E578A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>2567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5727A7" w14:textId="77777777" w:rsidR="0027626D" w:rsidRDefault="0027626D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440"/>
        <w:gridCol w:w="270"/>
        <w:gridCol w:w="1440"/>
      </w:tblGrid>
      <w:tr w:rsidR="003052A3" w:rsidRPr="00491924" w14:paraId="2AFD099C" w14:textId="77777777" w:rsidTr="00C87EDF">
        <w:tc>
          <w:tcPr>
            <w:tcW w:w="5760" w:type="dxa"/>
          </w:tcPr>
          <w:p w14:paraId="794BD788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4"/>
          </w:tcPr>
          <w:p w14:paraId="1B947FF1" w14:textId="620510C6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BB8" w:rsidRPr="00491924" w14:paraId="6DEFB8BB" w14:textId="77777777" w:rsidTr="003052A3">
        <w:tc>
          <w:tcPr>
            <w:tcW w:w="5760" w:type="dxa"/>
          </w:tcPr>
          <w:p w14:paraId="6A2082BA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3FAC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F78824" w14:textId="48059A4B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12EB89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6CB886" w14:textId="19FD0FD5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052A3" w:rsidRPr="00491924" w14:paraId="2DAC91F7" w14:textId="77777777" w:rsidTr="003052A3">
        <w:tc>
          <w:tcPr>
            <w:tcW w:w="5760" w:type="dxa"/>
          </w:tcPr>
          <w:p w14:paraId="36B2DBC8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65403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19CF694" w14:textId="23D98D86" w:rsidR="003052A3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0BB8" w:rsidRPr="00491924" w14:paraId="064815BB" w14:textId="77777777" w:rsidTr="003052A3">
        <w:tc>
          <w:tcPr>
            <w:tcW w:w="5760" w:type="dxa"/>
          </w:tcPr>
          <w:p w14:paraId="531CF0A6" w14:textId="0894DBA0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92762F3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0BE54F" w14:textId="6BD0B024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3,545,591</w:t>
            </w:r>
          </w:p>
        </w:tc>
        <w:tc>
          <w:tcPr>
            <w:tcW w:w="270" w:type="dxa"/>
          </w:tcPr>
          <w:p w14:paraId="7E68EA27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BCDEF" w14:textId="056B6D8F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4,262,125</w:t>
            </w:r>
          </w:p>
        </w:tc>
      </w:tr>
      <w:tr w:rsidR="00670BB8" w:rsidRPr="00491924" w14:paraId="16E96805" w14:textId="77777777" w:rsidTr="003052A3">
        <w:tc>
          <w:tcPr>
            <w:tcW w:w="5760" w:type="dxa"/>
          </w:tcPr>
          <w:p w14:paraId="16765A7D" w14:textId="1050E430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59534C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17071D" w14:textId="400256B4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65,553</w:t>
            </w:r>
          </w:p>
        </w:tc>
        <w:tc>
          <w:tcPr>
            <w:tcW w:w="270" w:type="dxa"/>
          </w:tcPr>
          <w:p w14:paraId="2678ECBB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1E8BE4" w14:textId="0556BA0E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</w:tr>
      <w:tr w:rsidR="00670BB8" w:rsidRPr="00491924" w14:paraId="448655B1" w14:textId="77777777" w:rsidTr="003052A3">
        <w:tc>
          <w:tcPr>
            <w:tcW w:w="5760" w:type="dxa"/>
          </w:tcPr>
          <w:p w14:paraId="033144D8" w14:textId="4299F476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D36B1C6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4EB89F" w14:textId="34C51A86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50D7CC3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7805E1" w14:textId="6B2C59EA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(1,600)</w:t>
            </w:r>
          </w:p>
        </w:tc>
      </w:tr>
      <w:tr w:rsidR="00670BB8" w:rsidRPr="00491924" w14:paraId="6F3D13C0" w14:textId="77777777" w:rsidTr="003052A3">
        <w:tc>
          <w:tcPr>
            <w:tcW w:w="5760" w:type="dxa"/>
          </w:tcPr>
          <w:p w14:paraId="6F9396B1" w14:textId="5B7E8BCD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A948DAB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BC54" w14:textId="08974613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276,282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D44A8E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0F625B" w14:textId="1F825401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(272,505)</w:t>
            </w:r>
          </w:p>
        </w:tc>
      </w:tr>
      <w:tr w:rsidR="00670BB8" w:rsidRPr="00491924" w14:paraId="48A57271" w14:textId="77777777" w:rsidTr="003052A3">
        <w:tc>
          <w:tcPr>
            <w:tcW w:w="5760" w:type="dxa"/>
          </w:tcPr>
          <w:p w14:paraId="5BB6A572" w14:textId="7420296A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70" w:type="dxa"/>
          </w:tcPr>
          <w:p w14:paraId="7DCC4541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89C35B" w14:textId="641482E5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270" w:type="dxa"/>
          </w:tcPr>
          <w:p w14:paraId="60182D8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7B272" w14:textId="7C2027D6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BB8" w:rsidRPr="00491924" w14:paraId="0A5BF2CF" w14:textId="77777777" w:rsidTr="003052A3">
        <w:tc>
          <w:tcPr>
            <w:tcW w:w="5760" w:type="dxa"/>
          </w:tcPr>
          <w:p w14:paraId="13485884" w14:textId="61B725A4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E0FFDD7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89E673" w14:textId="01EE6EA0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3,336,130</w:t>
            </w:r>
          </w:p>
        </w:tc>
        <w:tc>
          <w:tcPr>
            <w:tcW w:w="270" w:type="dxa"/>
          </w:tcPr>
          <w:p w14:paraId="535ABAF5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C31DD2" w14:textId="78A54961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4,002,108</w:t>
            </w:r>
          </w:p>
        </w:tc>
      </w:tr>
      <w:tr w:rsidR="00670BB8" w:rsidRPr="00491924" w14:paraId="6287D76E" w14:textId="77777777" w:rsidTr="003052A3">
        <w:trPr>
          <w:trHeight w:val="181"/>
        </w:trPr>
        <w:tc>
          <w:tcPr>
            <w:tcW w:w="5760" w:type="dxa"/>
          </w:tcPr>
          <w:p w14:paraId="1407244D" w14:textId="761C2D4A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935412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114963" w14:textId="77777777" w:rsidR="00670BB8" w:rsidRPr="000109BD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3B1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B9D09A5" w14:textId="0872738D" w:rsidR="00670BB8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3,545,591</w:t>
            </w:r>
          </w:p>
        </w:tc>
      </w:tr>
    </w:tbl>
    <w:p w14:paraId="7E220102" w14:textId="77777777" w:rsidR="005D6A90" w:rsidRDefault="005D6A90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E50530" w14:textId="544BE1CB" w:rsidR="00EE7657" w:rsidRPr="000109BD" w:rsidRDefault="00EE7657" w:rsidP="000109B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C9DEAE" w14:textId="77777777" w:rsidR="00493C71" w:rsidRPr="00493C71" w:rsidRDefault="00120366" w:rsidP="0049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</w:t>
      </w:r>
      <w:r w:rsidR="00493C71"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สำหรับงวดสามเดือนและ</w:t>
      </w:r>
    </w:p>
    <w:p w14:paraId="07DE260A" w14:textId="334C4F0B" w:rsidR="00120366" w:rsidRDefault="00493C71" w:rsidP="0049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3C71">
        <w:rPr>
          <w:rFonts w:asciiTheme="majorBidi" w:hAnsiTheme="majorBidi" w:cstheme="majorBidi" w:hint="cs"/>
          <w:sz w:val="30"/>
          <w:szCs w:val="30"/>
          <w:cs/>
        </w:rPr>
        <w:t>หกเดือนสิ้นสุดวันที่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" w:name="_Hlk167308152"/>
      <w:r>
        <w:rPr>
          <w:rFonts w:asciiTheme="majorBidi" w:hAnsiTheme="majorBidi" w:cstheme="majorBidi"/>
          <w:sz w:val="30"/>
          <w:szCs w:val="30"/>
        </w:rPr>
        <w:t>30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3C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>
        <w:rPr>
          <w:rFonts w:asciiTheme="majorBidi" w:hAnsiTheme="majorBidi" w:cstheme="majorBidi"/>
          <w:sz w:val="30"/>
          <w:szCs w:val="30"/>
        </w:rPr>
        <w:t>2567</w:t>
      </w:r>
      <w:r w:rsidR="00120366"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0366" w:rsidRPr="00D23D65">
        <w:rPr>
          <w:rFonts w:asciiTheme="majorBidi" w:hAnsiTheme="majorBidi" w:cstheme="majorBidi"/>
          <w:sz w:val="30"/>
          <w:szCs w:val="30"/>
        </w:rPr>
        <w:t>256</w:t>
      </w:r>
      <w:r w:rsidR="00352F93">
        <w:rPr>
          <w:rFonts w:asciiTheme="majorBidi" w:hAnsiTheme="majorBidi" w:cstheme="majorBidi"/>
          <w:sz w:val="30"/>
          <w:szCs w:val="30"/>
        </w:rPr>
        <w:t>6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321D3B" w14:textId="169F8974" w:rsidR="001343C6" w:rsidRDefault="001343C6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74"/>
        <w:gridCol w:w="274"/>
        <w:gridCol w:w="1440"/>
        <w:gridCol w:w="270"/>
        <w:gridCol w:w="1440"/>
      </w:tblGrid>
      <w:tr w:rsidR="003052A3" w14:paraId="04C10A00" w14:textId="77777777" w:rsidTr="003052A3">
        <w:tc>
          <w:tcPr>
            <w:tcW w:w="5400" w:type="dxa"/>
          </w:tcPr>
          <w:p w14:paraId="1B5F9BC9" w14:textId="75ABB25F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2C7AF977" w14:textId="5A048AB3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2A3" w:rsidRPr="00491924" w14:paraId="036BB62E" w14:textId="77777777" w:rsidTr="003052A3">
        <w:tc>
          <w:tcPr>
            <w:tcW w:w="5400" w:type="dxa"/>
          </w:tcPr>
          <w:p w14:paraId="5F9EE521" w14:textId="1B41262A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72898294"/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77474433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CF91BB5" w14:textId="0CC83288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C906A4" w14:textId="6B2A9DEA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10B1BF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7FC315" w14:textId="1FB26F09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052A3" w:rsidRPr="00491924" w14:paraId="49F64D0B" w14:textId="77777777" w:rsidTr="003052A3">
        <w:tc>
          <w:tcPr>
            <w:tcW w:w="5400" w:type="dxa"/>
          </w:tcPr>
          <w:p w14:paraId="496E4419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6374F3F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E7F2DD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D0312D6" w14:textId="6290C950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52A3" w:rsidRPr="00491924" w14:paraId="55D3937F" w14:textId="77777777" w:rsidTr="003052A3">
        <w:tc>
          <w:tcPr>
            <w:tcW w:w="5400" w:type="dxa"/>
          </w:tcPr>
          <w:p w14:paraId="4C85B7EB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005724A3" w14:textId="77777777" w:rsidR="003052A3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79124F4" w14:textId="04104C98" w:rsidR="003052A3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6858B6" w14:textId="5BA8D8C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2,160,383</w:t>
            </w:r>
          </w:p>
        </w:tc>
        <w:tc>
          <w:tcPr>
            <w:tcW w:w="270" w:type="dxa"/>
          </w:tcPr>
          <w:p w14:paraId="5F1FEA8C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75F20C" w14:textId="784BC976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1,810,156</w:t>
            </w:r>
          </w:p>
        </w:tc>
      </w:tr>
      <w:tr w:rsidR="003052A3" w:rsidRPr="00491924" w14:paraId="11422A80" w14:textId="77777777" w:rsidTr="003052A3">
        <w:tc>
          <w:tcPr>
            <w:tcW w:w="5400" w:type="dxa"/>
          </w:tcPr>
          <w:p w14:paraId="30CE4083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6DEDB84B" w14:textId="77777777" w:rsidR="003052A3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DB9271" w14:textId="2A252448" w:rsidR="003052A3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B59406" w14:textId="16439C9B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143,771</w:t>
            </w:r>
          </w:p>
        </w:tc>
        <w:tc>
          <w:tcPr>
            <w:tcW w:w="270" w:type="dxa"/>
          </w:tcPr>
          <w:p w14:paraId="58FC7734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5FB9A" w14:textId="5E82A5FA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219,562</w:t>
            </w:r>
          </w:p>
        </w:tc>
      </w:tr>
      <w:tr w:rsidR="003052A3" w:rsidRPr="00491924" w14:paraId="5B6628CD" w14:textId="77777777" w:rsidTr="003052A3">
        <w:tc>
          <w:tcPr>
            <w:tcW w:w="5400" w:type="dxa"/>
          </w:tcPr>
          <w:p w14:paraId="32652507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23D3D5F9" w14:textId="77777777" w:rsidR="003052A3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FCC2768" w14:textId="53C4112D" w:rsidR="003052A3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33EE09" w14:textId="148DD25E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2,304,154</w:t>
            </w:r>
          </w:p>
        </w:tc>
        <w:tc>
          <w:tcPr>
            <w:tcW w:w="270" w:type="dxa"/>
          </w:tcPr>
          <w:p w14:paraId="6C3F7E06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D29334" w14:textId="3769E54D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2,029,718</w:t>
            </w:r>
          </w:p>
        </w:tc>
      </w:tr>
      <w:tr w:rsidR="003052A3" w:rsidRPr="005F473C" w14:paraId="72CF0294" w14:textId="77777777" w:rsidTr="003052A3">
        <w:tc>
          <w:tcPr>
            <w:tcW w:w="5400" w:type="dxa"/>
          </w:tcPr>
          <w:p w14:paraId="7938246D" w14:textId="77777777" w:rsidR="003052A3" w:rsidRPr="005F473C" w:rsidRDefault="003052A3" w:rsidP="003F3086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5C1B7712" w14:textId="77777777" w:rsidR="003052A3" w:rsidRPr="005F473C" w:rsidRDefault="003052A3" w:rsidP="003F3086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748A48A2" w14:textId="10C47725" w:rsidR="003052A3" w:rsidRPr="005F473C" w:rsidRDefault="003052A3" w:rsidP="003F3086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F1388" w14:textId="761090A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51D167B" w14:textId="77777777" w:rsidR="003052A3" w:rsidRPr="005F473C" w:rsidRDefault="003052A3" w:rsidP="003F3086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F450DC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052A3" w:rsidRPr="00491924" w14:paraId="24796EFE" w14:textId="77777777" w:rsidTr="003052A3">
        <w:tc>
          <w:tcPr>
            <w:tcW w:w="5400" w:type="dxa"/>
          </w:tcPr>
          <w:p w14:paraId="0AA2CEF2" w14:textId="77777777" w:rsidR="003052A3" w:rsidRPr="00491924" w:rsidRDefault="003052A3" w:rsidP="003F3086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1F4B0D8B" w14:textId="77777777" w:rsidR="003052A3" w:rsidRPr="00491924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BB6ADAF" w14:textId="24B3C2F6" w:rsidR="003052A3" w:rsidRPr="00491924" w:rsidRDefault="003052A3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4F4217" w14:textId="78115354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728D2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D5F088" w14:textId="7777777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2A3" w:rsidRPr="00491924" w14:paraId="27F80A36" w14:textId="77777777" w:rsidTr="003052A3">
        <w:tc>
          <w:tcPr>
            <w:tcW w:w="5400" w:type="dxa"/>
          </w:tcPr>
          <w:p w14:paraId="61A3DB17" w14:textId="77777777" w:rsidR="003052A3" w:rsidRPr="00491924" w:rsidRDefault="003052A3" w:rsidP="003052A3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1FD06C89" w14:textId="77777777" w:rsidR="003052A3" w:rsidRPr="009817BA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CEB59D" w14:textId="1D534D7D" w:rsidR="003052A3" w:rsidRPr="009817BA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9A391F" w14:textId="3A31E944" w:rsidR="003052A3" w:rsidRPr="0060161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7BA">
              <w:rPr>
                <w:rFonts w:asciiTheme="majorBidi" w:hAnsiTheme="majorBidi" w:cstheme="majorBidi"/>
                <w:sz w:val="30"/>
                <w:szCs w:val="30"/>
              </w:rPr>
              <w:t>2,304,15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8E30BB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040EF" w14:textId="1B0FB6D6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2,029,718</w:t>
            </w:r>
          </w:p>
        </w:tc>
      </w:tr>
      <w:tr w:rsidR="003052A3" w:rsidRPr="00491924" w14:paraId="6C38403B" w14:textId="77777777" w:rsidTr="003052A3">
        <w:tc>
          <w:tcPr>
            <w:tcW w:w="5400" w:type="dxa"/>
          </w:tcPr>
          <w:p w14:paraId="71AC76FB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53935A53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2B28128" w14:textId="19E0791F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E59B73" w14:textId="401A0EB1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2,304,154</w:t>
            </w:r>
          </w:p>
        </w:tc>
        <w:tc>
          <w:tcPr>
            <w:tcW w:w="270" w:type="dxa"/>
          </w:tcPr>
          <w:p w14:paraId="648974B7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4F7B42" w14:textId="41E331AC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2,029,718</w:t>
            </w:r>
          </w:p>
        </w:tc>
      </w:tr>
      <w:bookmarkEnd w:id="3"/>
    </w:tbl>
    <w:p w14:paraId="45050C8C" w14:textId="77777777" w:rsidR="00493C71" w:rsidRDefault="00493C71" w:rsidP="00493C7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74"/>
        <w:gridCol w:w="274"/>
        <w:gridCol w:w="1440"/>
        <w:gridCol w:w="270"/>
        <w:gridCol w:w="1440"/>
      </w:tblGrid>
      <w:tr w:rsidR="003052A3" w:rsidRPr="00491924" w14:paraId="198443E7" w14:textId="77777777" w:rsidTr="00086FB6">
        <w:tc>
          <w:tcPr>
            <w:tcW w:w="5400" w:type="dxa"/>
          </w:tcPr>
          <w:p w14:paraId="562E92F4" w14:textId="56E61C43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14:paraId="53C88AE2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F84DDB0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397DC2" w14:textId="38BA7AC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A46A1" w14:textId="77777777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946F72" w14:textId="1203D978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2A3" w:rsidRPr="00491924" w14:paraId="62DF3F6B" w14:textId="77777777" w:rsidTr="00086FB6">
        <w:tc>
          <w:tcPr>
            <w:tcW w:w="5400" w:type="dxa"/>
          </w:tcPr>
          <w:p w14:paraId="022DC672" w14:textId="77777777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122A881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A73356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E6925E3" w14:textId="6505083F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2A3" w:rsidRPr="00491924" w14:paraId="5BBF8D1B" w14:textId="77777777" w:rsidTr="00086FB6">
        <w:tc>
          <w:tcPr>
            <w:tcW w:w="5400" w:type="dxa"/>
          </w:tcPr>
          <w:p w14:paraId="2990D06D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3398B64C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964D24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1A1527" w14:textId="44D18E9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4,151,949</w:t>
            </w:r>
          </w:p>
        </w:tc>
        <w:tc>
          <w:tcPr>
            <w:tcW w:w="270" w:type="dxa"/>
          </w:tcPr>
          <w:p w14:paraId="24AA400D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68061E" w14:textId="69D621BC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3,508,214</w:t>
            </w:r>
          </w:p>
        </w:tc>
      </w:tr>
      <w:tr w:rsidR="003052A3" w:rsidRPr="00491924" w14:paraId="0AEEF861" w14:textId="77777777" w:rsidTr="00086FB6">
        <w:tc>
          <w:tcPr>
            <w:tcW w:w="5400" w:type="dxa"/>
          </w:tcPr>
          <w:p w14:paraId="5E952756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1B1308FA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44C2687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6EDC5D" w14:textId="5EEFA0A9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292,480</w:t>
            </w:r>
          </w:p>
        </w:tc>
        <w:tc>
          <w:tcPr>
            <w:tcW w:w="270" w:type="dxa"/>
          </w:tcPr>
          <w:p w14:paraId="1008B507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58DD5" w14:textId="7836EDD3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354,037</w:t>
            </w:r>
          </w:p>
        </w:tc>
      </w:tr>
      <w:tr w:rsidR="003052A3" w:rsidRPr="00491924" w14:paraId="3537A013" w14:textId="77777777" w:rsidTr="00086FB6">
        <w:tc>
          <w:tcPr>
            <w:tcW w:w="5400" w:type="dxa"/>
          </w:tcPr>
          <w:p w14:paraId="0CBB461B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077D3B60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A5B82E0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B8C3A2" w14:textId="5C21279E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4,444,429</w:t>
            </w:r>
          </w:p>
        </w:tc>
        <w:tc>
          <w:tcPr>
            <w:tcW w:w="270" w:type="dxa"/>
          </w:tcPr>
          <w:p w14:paraId="72360C25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7CCFAB" w14:textId="4BADA60A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3,862,251</w:t>
            </w:r>
          </w:p>
        </w:tc>
      </w:tr>
      <w:tr w:rsidR="003052A3" w:rsidRPr="005F473C" w14:paraId="585918D0" w14:textId="77777777" w:rsidTr="00086FB6">
        <w:tc>
          <w:tcPr>
            <w:tcW w:w="5400" w:type="dxa"/>
          </w:tcPr>
          <w:p w14:paraId="3204C149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7B77D2D3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3EDFE988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ECA11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6AC8D6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7B1B4" w14:textId="77777777" w:rsidR="003052A3" w:rsidRPr="005F473C" w:rsidRDefault="003052A3" w:rsidP="003052A3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052A3" w:rsidRPr="00491924" w14:paraId="30E3D699" w14:textId="77777777" w:rsidTr="00086FB6">
        <w:tc>
          <w:tcPr>
            <w:tcW w:w="5400" w:type="dxa"/>
          </w:tcPr>
          <w:p w14:paraId="6D19B5E8" w14:textId="77777777" w:rsidR="003052A3" w:rsidRPr="00491924" w:rsidRDefault="003052A3" w:rsidP="003052A3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0E647707" w14:textId="7777777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F36F0D4" w14:textId="7777777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1D214" w14:textId="7777777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513AB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06F1F" w14:textId="77777777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2A3" w:rsidRPr="00491924" w14:paraId="676977D1" w14:textId="77777777" w:rsidTr="00086FB6">
        <w:tc>
          <w:tcPr>
            <w:tcW w:w="5400" w:type="dxa"/>
          </w:tcPr>
          <w:p w14:paraId="2FAC795C" w14:textId="77777777" w:rsidR="003052A3" w:rsidRPr="00491924" w:rsidRDefault="003052A3" w:rsidP="003052A3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06B886BB" w14:textId="77777777" w:rsidR="003052A3" w:rsidRPr="009817BA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157245" w14:textId="77777777" w:rsidR="003052A3" w:rsidRPr="009817BA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DC611" w14:textId="0A4B14CE" w:rsidR="003052A3" w:rsidRPr="0060161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7BA">
              <w:rPr>
                <w:rFonts w:ascii="Angsana New" w:hAnsi="Angsana New" w:cs="Angsana New"/>
                <w:sz w:val="30"/>
                <w:szCs w:val="30"/>
              </w:rPr>
              <w:t>4,444,429</w:t>
            </w:r>
          </w:p>
        </w:tc>
        <w:tc>
          <w:tcPr>
            <w:tcW w:w="270" w:type="dxa"/>
          </w:tcPr>
          <w:p w14:paraId="4E343D89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995ED" w14:textId="5F4CD85F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5721">
              <w:rPr>
                <w:rFonts w:ascii="Angsana New" w:hAnsi="Angsana New" w:cs="Angsana New"/>
                <w:sz w:val="30"/>
                <w:szCs w:val="30"/>
              </w:rPr>
              <w:t>3,862,251</w:t>
            </w:r>
          </w:p>
        </w:tc>
      </w:tr>
      <w:tr w:rsidR="003052A3" w:rsidRPr="00491924" w14:paraId="70F27B8C" w14:textId="77777777" w:rsidTr="00086FB6">
        <w:tc>
          <w:tcPr>
            <w:tcW w:w="5400" w:type="dxa"/>
          </w:tcPr>
          <w:p w14:paraId="54267B25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634F1BB2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CE67306" w14:textId="77777777" w:rsidR="003052A3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D79494" w14:textId="33C8B8EA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4,444,429</w:t>
            </w:r>
          </w:p>
        </w:tc>
        <w:tc>
          <w:tcPr>
            <w:tcW w:w="270" w:type="dxa"/>
          </w:tcPr>
          <w:p w14:paraId="6C6BE514" w14:textId="77777777" w:rsidR="003052A3" w:rsidRPr="00491924" w:rsidRDefault="003052A3" w:rsidP="00305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401F04" w14:textId="3826977D" w:rsidR="003052A3" w:rsidRPr="00491924" w:rsidRDefault="003052A3" w:rsidP="003052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3,862,251</w:t>
            </w:r>
          </w:p>
        </w:tc>
      </w:tr>
    </w:tbl>
    <w:p w14:paraId="0168F4B2" w14:textId="32800411" w:rsidR="00352F93" w:rsidRDefault="00352F93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0AF9" w14:textId="3E90D4C6" w:rsidR="00396A2A" w:rsidRPr="00576B86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B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120B64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highlight w:val="yellow"/>
          <w:lang w:val="x-none"/>
        </w:rPr>
      </w:pPr>
    </w:p>
    <w:p w14:paraId="426C54C8" w14:textId="3A896F62" w:rsidR="00352F93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</w:t>
      </w:r>
      <w:r w:rsidR="00576B86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สำหรับงวดสามเดือนและหกเดือนสิ้นสุดวันที่</w:t>
      </w:r>
      <w:r w:rsidRPr="00576B86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493C71" w:rsidRPr="00576B86">
        <w:rPr>
          <w:rFonts w:asciiTheme="majorBidi" w:hAnsiTheme="majorBidi" w:cs="Angsana New"/>
          <w:sz w:val="30"/>
          <w:szCs w:val="30"/>
        </w:rPr>
        <w:t xml:space="preserve">30 </w:t>
      </w:r>
      <w:r w:rsidR="00493C71" w:rsidRPr="00576B86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493C71" w:rsidRPr="00576B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76B8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52F93" w:rsidRPr="00576B8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576B86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576B86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="00655B3F">
        <w:rPr>
          <w:rFonts w:asciiTheme="majorBidi" w:hAnsiTheme="majorBidi" w:cs="Angsana New"/>
          <w:spacing w:val="-2"/>
          <w:sz w:val="30"/>
          <w:szCs w:val="30"/>
        </w:rPr>
        <w:t xml:space="preserve"> 1,962.5</w:t>
      </w:r>
      <w:r w:rsidR="00445721" w:rsidRPr="00576B86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76B86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="00BA6AD7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 xml:space="preserve"> และ</w:t>
      </w:r>
      <w:r w:rsidR="00655B3F">
        <w:rPr>
          <w:rFonts w:asciiTheme="majorBidi" w:hAnsiTheme="majorBidi" w:cs="Angsana New"/>
          <w:spacing w:val="-2"/>
          <w:sz w:val="30"/>
          <w:szCs w:val="30"/>
        </w:rPr>
        <w:t xml:space="preserve"> 3,795.2 </w:t>
      </w:r>
      <w:r w:rsidR="00BA6AD7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 ตามลำดับ</w:t>
      </w:r>
      <w:r w:rsidRPr="00576B86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576B86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 w:rsidRPr="00576B86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576B86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สำหรับงวดสามเดือนและหกเดือนสิ้นสุดวันที่</w:t>
      </w:r>
      <w:r w:rsidR="00576B86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7238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76B86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มิถุนายน</w:t>
      </w:r>
      <w:r w:rsidR="00576B86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7238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76B8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76B86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="00576B86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ประมาณ</w:t>
      </w:r>
      <w:r w:rsidR="00576B86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576B86" w:rsidRPr="00576B86">
        <w:rPr>
          <w:rFonts w:asciiTheme="majorBidi" w:hAnsiTheme="majorBidi" w:cs="Angsana New"/>
          <w:i/>
          <w:iCs/>
          <w:spacing w:val="-2"/>
          <w:sz w:val="30"/>
          <w:szCs w:val="30"/>
        </w:rPr>
        <w:t>1,651.9</w:t>
      </w:r>
      <w:r w:rsidR="00576B86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6B86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576B86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576B86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และ</w:t>
      </w:r>
      <w:r w:rsidR="00576B86">
        <w:rPr>
          <w:rFonts w:asciiTheme="majorBidi" w:hAnsiTheme="majorBidi" w:cs="Angsana New"/>
          <w:i/>
          <w:iCs/>
          <w:spacing w:val="3"/>
          <w:sz w:val="30"/>
          <w:szCs w:val="30"/>
        </w:rPr>
        <w:t xml:space="preserve"> </w:t>
      </w:r>
      <w:r w:rsidR="00576B86" w:rsidRPr="00576B86">
        <w:rPr>
          <w:rFonts w:asciiTheme="majorBidi" w:hAnsiTheme="majorBidi" w:cs="Angsana New"/>
          <w:i/>
          <w:iCs/>
          <w:spacing w:val="-2"/>
          <w:sz w:val="30"/>
          <w:szCs w:val="30"/>
        </w:rPr>
        <w:t>3,256.8</w:t>
      </w:r>
      <w:r w:rsidR="00576B86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6B86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576B86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576B86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ตามลำดับ</w:t>
      </w:r>
      <w:r w:rsidR="00576B86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576B86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42DF06CF" w14:textId="77777777" w:rsidR="00F66E0F" w:rsidRDefault="00F66E0F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493957B5" w14:textId="77777777" w:rsidR="00273B8E" w:rsidRDefault="00273B8E" w:rsidP="00273B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7E6951E" w14:textId="77777777" w:rsidR="00273B8E" w:rsidRDefault="00273B8E" w:rsidP="0027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F37BFD" w14:textId="5CFE7FDF" w:rsidR="00273B8E" w:rsidRDefault="00273B8E" w:rsidP="0027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23634">
        <w:rPr>
          <w:rFonts w:asciiTheme="majorBidi" w:hAnsiTheme="majorBidi" w:cstheme="majorBidi"/>
          <w:sz w:val="30"/>
          <w:szCs w:val="30"/>
        </w:rPr>
        <w:t xml:space="preserve">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4EE85574" w14:textId="77777777" w:rsidR="00273B8E" w:rsidRDefault="00273B8E" w:rsidP="0027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273B8E" w:rsidRPr="001D532A" w14:paraId="1DE9F43A" w14:textId="77777777" w:rsidTr="00B71CF1">
        <w:tc>
          <w:tcPr>
            <w:tcW w:w="2430" w:type="dxa"/>
            <w:shd w:val="clear" w:color="auto" w:fill="auto"/>
            <w:vAlign w:val="bottom"/>
          </w:tcPr>
          <w:p w14:paraId="422313FD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6C2AA6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0EFA13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9C4C2C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30056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5ED0C09A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979BA3A" w14:textId="77777777" w:rsidR="00273B8E" w:rsidRPr="001D532A" w:rsidDel="00D43E7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73B8E" w:rsidRPr="001D532A" w14:paraId="1C50AA47" w14:textId="77777777" w:rsidTr="00B71CF1">
        <w:tc>
          <w:tcPr>
            <w:tcW w:w="2430" w:type="dxa"/>
            <w:shd w:val="clear" w:color="auto" w:fill="auto"/>
          </w:tcPr>
          <w:p w14:paraId="334B0E8B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179AA2F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382B60D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8ED68F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AC9EA84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6F36972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B8E" w:rsidRPr="001D532A" w14:paraId="65EF1B69" w14:textId="77777777" w:rsidTr="00B71CF1">
        <w:tc>
          <w:tcPr>
            <w:tcW w:w="2430" w:type="dxa"/>
            <w:shd w:val="clear" w:color="auto" w:fill="auto"/>
          </w:tcPr>
          <w:p w14:paraId="5DA11ED0" w14:textId="1FEB1F11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927F42C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CCEF0F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FED0F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A2F457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9845CF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73B8E" w:rsidRPr="001D532A" w14:paraId="19EE3C1C" w14:textId="77777777" w:rsidTr="00B71CF1">
        <w:tc>
          <w:tcPr>
            <w:tcW w:w="2430" w:type="dxa"/>
            <w:shd w:val="clear" w:color="auto" w:fill="auto"/>
          </w:tcPr>
          <w:p w14:paraId="20FB8774" w14:textId="7C87A6CF" w:rsidR="00273B8E" w:rsidRPr="000F669C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6C882DBA" w14:textId="79AC1FA6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3B8E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3F4F2870" w14:textId="2F121505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3B8E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5ACF31DE" w14:textId="438BF867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59B9020A" w14:textId="77777777" w:rsidR="00273B8E" w:rsidRPr="000F669C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9902528" w14:textId="0140CCD0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273B8E" w:rsidRPr="001D532A" w14:paraId="07164404" w14:textId="77777777" w:rsidTr="00B71CF1">
        <w:tc>
          <w:tcPr>
            <w:tcW w:w="2430" w:type="dxa"/>
            <w:shd w:val="clear" w:color="auto" w:fill="auto"/>
          </w:tcPr>
          <w:p w14:paraId="6384CA13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4914D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6B06E91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598E860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84362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76FDF112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B8E" w:rsidRPr="001D532A" w14:paraId="5D311937" w14:textId="77777777" w:rsidTr="00273B8E">
        <w:tc>
          <w:tcPr>
            <w:tcW w:w="2430" w:type="dxa"/>
            <w:shd w:val="clear" w:color="auto" w:fill="auto"/>
          </w:tcPr>
          <w:p w14:paraId="7C3C0652" w14:textId="239AB643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25CB72D3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00C606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DB97E96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3A395A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4B70B15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B8E" w:rsidRPr="001D532A" w14:paraId="3E5B1AAC" w14:textId="77777777" w:rsidTr="00273B8E">
        <w:tc>
          <w:tcPr>
            <w:tcW w:w="2430" w:type="dxa"/>
            <w:shd w:val="clear" w:color="auto" w:fill="auto"/>
          </w:tcPr>
          <w:p w14:paraId="3FA14519" w14:textId="4A08CA73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8E49C10" w14:textId="417D96EC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6543CC54" w14:textId="2F18B1DF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7502AD65" w14:textId="1BB9FA2A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02C2F7B4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CA5592F" w14:textId="5E5CEB4F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  <w:tr w:rsidR="00273B8E" w:rsidRPr="001D532A" w14:paraId="5BD8D756" w14:textId="77777777" w:rsidTr="00273B8E">
        <w:tc>
          <w:tcPr>
            <w:tcW w:w="2430" w:type="dxa"/>
            <w:shd w:val="clear" w:color="auto" w:fill="auto"/>
          </w:tcPr>
          <w:p w14:paraId="7909A6AF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24C8BE7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D9FC80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05C892DB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B6806C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46699729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0168C0E" w14:textId="77777777" w:rsidR="00414DB6" w:rsidRDefault="00414DB6" w:rsidP="00414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50A7A" w14:textId="78BC6FB6" w:rsidR="00F24F74" w:rsidRPr="003E5C70" w:rsidRDefault="0036747C" w:rsidP="00273B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3E5C70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E5C7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74F77" w14:textId="328779F2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E5555D" w:rsidRPr="003E5C70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E5555D" w:rsidRPr="003E5C70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และหนี้สินทางกา</w:t>
      </w:r>
      <w:r w:rsidR="00BA6AD7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01C52C16" w:rsidR="0051386F" w:rsidRPr="003E5C70" w:rsidRDefault="0051386F" w:rsidP="00AC0DF0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270"/>
        <w:gridCol w:w="1620"/>
        <w:gridCol w:w="270"/>
        <w:gridCol w:w="990"/>
        <w:gridCol w:w="270"/>
        <w:gridCol w:w="900"/>
        <w:gridCol w:w="270"/>
        <w:gridCol w:w="900"/>
      </w:tblGrid>
      <w:tr w:rsidR="006841D3" w:rsidRPr="003E5C70" w14:paraId="21855966" w14:textId="77777777" w:rsidTr="00EB7C96">
        <w:trPr>
          <w:trHeight w:val="261"/>
          <w:tblHeader/>
        </w:trPr>
        <w:tc>
          <w:tcPr>
            <w:tcW w:w="2250" w:type="dxa"/>
            <w:vAlign w:val="bottom"/>
          </w:tcPr>
          <w:p w14:paraId="7247F375" w14:textId="77777777" w:rsidR="006841D3" w:rsidRPr="003E5C70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9"/>
          </w:tcPr>
          <w:p w14:paraId="4D53C3A4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841D3" w:rsidRPr="003E5C70" w14:paraId="2773C660" w14:textId="77777777" w:rsidTr="00EB7C96">
        <w:trPr>
          <w:trHeight w:val="261"/>
          <w:tblHeader/>
        </w:trPr>
        <w:tc>
          <w:tcPr>
            <w:tcW w:w="2250" w:type="dxa"/>
            <w:vAlign w:val="bottom"/>
          </w:tcPr>
          <w:p w14:paraId="13C36A56" w14:textId="77777777" w:rsidR="006841D3" w:rsidRPr="003E5C70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AD31545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600" w:type="dxa"/>
            <w:gridSpan w:val="6"/>
            <w:vAlign w:val="bottom"/>
          </w:tcPr>
          <w:p w14:paraId="1EE3E278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841D3" w:rsidRPr="003E5C70" w14:paraId="27612E19" w14:textId="77777777" w:rsidTr="00EB7C96">
        <w:trPr>
          <w:trHeight w:val="261"/>
          <w:tblHeader/>
        </w:trPr>
        <w:tc>
          <w:tcPr>
            <w:tcW w:w="2250" w:type="dxa"/>
            <w:vAlign w:val="bottom"/>
            <w:hideMark/>
          </w:tcPr>
          <w:p w14:paraId="1F8E0DDE" w14:textId="77777777" w:rsidR="006841D3" w:rsidRPr="003E5C70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7B6D1F2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BA0F1A7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636B1C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10EA09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18EF4572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2E47E8BA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B7F7E5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7ADDB3F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3C0A534" w14:textId="77777777" w:rsidR="006841D3" w:rsidRPr="003E5C70" w:rsidRDefault="006841D3" w:rsidP="00084BC0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08E80E7" w14:textId="77777777" w:rsidR="006841D3" w:rsidRPr="003E5C70" w:rsidRDefault="006841D3" w:rsidP="00084BC0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5F3DC8E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841D3" w:rsidRPr="003E5C70" w14:paraId="7D015C2F" w14:textId="77777777" w:rsidTr="00EB7C96">
        <w:trPr>
          <w:trHeight w:val="261"/>
          <w:tblHeader/>
        </w:trPr>
        <w:tc>
          <w:tcPr>
            <w:tcW w:w="2250" w:type="dxa"/>
            <w:vAlign w:val="bottom"/>
          </w:tcPr>
          <w:p w14:paraId="5632337F" w14:textId="77777777" w:rsidR="006841D3" w:rsidRPr="003E5C70" w:rsidRDefault="006841D3" w:rsidP="00084B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110" w:type="dxa"/>
            <w:gridSpan w:val="9"/>
          </w:tcPr>
          <w:p w14:paraId="5EEE74BD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5C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841D3" w:rsidRPr="003E5C70" w14:paraId="451E9730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383A7BFF" w14:textId="3527772A" w:rsidR="006841D3" w:rsidRPr="003E5C70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20B64"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20B64" w:rsidRPr="003E5C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3E5C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36B3C878" w14:textId="77777777" w:rsidR="006841D3" w:rsidRPr="003E5C70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A1E6D7A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6C5A988A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A9AE150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C2AB94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0FEDB1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3E5C70" w14:paraId="0D2A68CE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419AD7E4" w14:textId="77777777" w:rsidR="006841D3" w:rsidRPr="003E5C70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C591C4B" w14:textId="77777777" w:rsidR="006841D3" w:rsidRPr="003E5C70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19F5A9D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49640C21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E3238B0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B58498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14205D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3E5C70" w14:paraId="4C88089F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2F035239" w14:textId="77777777" w:rsidR="006841D3" w:rsidRPr="003E5C70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2D760EB4" w14:textId="0B1A61EF" w:rsidR="006841D3" w:rsidRPr="003E5C70" w:rsidRDefault="003E5C70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</w:rPr>
              <w:t>312,756</w:t>
            </w:r>
          </w:p>
        </w:tc>
        <w:tc>
          <w:tcPr>
            <w:tcW w:w="270" w:type="dxa"/>
          </w:tcPr>
          <w:p w14:paraId="251ED97F" w14:textId="77777777" w:rsidR="006841D3" w:rsidRPr="003E5C70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8AA944" w14:textId="57AC3A56" w:rsidR="006841D3" w:rsidRPr="003E5C70" w:rsidRDefault="00EB7C96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8C5E2A" w14:textId="77777777" w:rsidR="006841D3" w:rsidRPr="003E5C70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05172D" w14:textId="0B165774" w:rsidR="006841D3" w:rsidRPr="003E5C70" w:rsidRDefault="003E5C70" w:rsidP="00E400DE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</w:rPr>
              <w:t>312,756</w:t>
            </w:r>
          </w:p>
        </w:tc>
        <w:tc>
          <w:tcPr>
            <w:tcW w:w="270" w:type="dxa"/>
          </w:tcPr>
          <w:p w14:paraId="3B56C961" w14:textId="77777777" w:rsidR="006841D3" w:rsidRPr="003E5C70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785DC7" w14:textId="1B1B59A2" w:rsidR="006841D3" w:rsidRPr="003E5C70" w:rsidRDefault="00EB7C96" w:rsidP="00E400DE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6841D3" w:rsidRPr="003E5C70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E2041" w14:textId="7325B39C" w:rsidR="006841D3" w:rsidRPr="003E5C70" w:rsidRDefault="003E5C70" w:rsidP="00E400DE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</w:rPr>
              <w:t>312,756</w:t>
            </w:r>
          </w:p>
        </w:tc>
      </w:tr>
      <w:tr w:rsidR="006841D3" w:rsidRPr="000F669C" w14:paraId="287E1FCB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73FA511F" w14:textId="4DEFCE42" w:rsidR="006841D3" w:rsidRPr="003E5C70" w:rsidRDefault="006841D3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 w:rsidR="006819DC" w:rsidRPr="003E5C7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3E5C7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6506F970" w14:textId="6FE89BBB" w:rsidR="006841D3" w:rsidRPr="003E5C70" w:rsidRDefault="001F7CEC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99,711</w:t>
            </w:r>
          </w:p>
        </w:tc>
        <w:tc>
          <w:tcPr>
            <w:tcW w:w="270" w:type="dxa"/>
          </w:tcPr>
          <w:p w14:paraId="579C1C2C" w14:textId="77777777" w:rsidR="006841D3" w:rsidRPr="003E5C70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AF19FB3" w14:textId="0546EA10" w:rsidR="006841D3" w:rsidRPr="003E5C70" w:rsidRDefault="00EB7C96" w:rsidP="00F61191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85617" w14:textId="77777777" w:rsidR="006841D3" w:rsidRPr="003E5C70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5B95D0" w14:textId="7C4FA170" w:rsidR="006841D3" w:rsidRPr="003E5C70" w:rsidRDefault="009C45B0" w:rsidP="00EB7C96">
            <w:pPr>
              <w:tabs>
                <w:tab w:val="clear" w:pos="680"/>
                <w:tab w:val="clear" w:pos="5613"/>
                <w:tab w:val="left" w:pos="1240"/>
                <w:tab w:val="left" w:pos="13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100,270</w:t>
            </w:r>
          </w:p>
        </w:tc>
        <w:tc>
          <w:tcPr>
            <w:tcW w:w="270" w:type="dxa"/>
            <w:vAlign w:val="bottom"/>
          </w:tcPr>
          <w:p w14:paraId="6B8EFDCA" w14:textId="77777777" w:rsidR="006841D3" w:rsidRPr="003E5C70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AB152F" w14:textId="034A625D" w:rsidR="006841D3" w:rsidRPr="003E5C70" w:rsidRDefault="00EB7C96" w:rsidP="00F61191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588E02" w14:textId="77777777" w:rsidR="006841D3" w:rsidRPr="003E5C70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4CA5B6" w14:textId="2DF4468F" w:rsidR="006841D3" w:rsidRPr="003E5C70" w:rsidRDefault="009C45B0" w:rsidP="001F7CEC">
            <w:pPr>
              <w:tabs>
                <w:tab w:val="clear" w:pos="454"/>
                <w:tab w:val="clear" w:pos="680"/>
                <w:tab w:val="clear" w:pos="5613"/>
                <w:tab w:val="left" w:pos="436"/>
                <w:tab w:val="left" w:pos="1240"/>
                <w:tab w:val="left" w:pos="133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100,270</w:t>
            </w:r>
          </w:p>
        </w:tc>
      </w:tr>
      <w:tr w:rsidR="00837F3E" w:rsidRPr="000F669C" w14:paraId="4D77C299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0E922ED9" w14:textId="77777777" w:rsidR="00837F3E" w:rsidRPr="000F669C" w:rsidRDefault="00837F3E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91BE864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EAF0896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7BE94E89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076DB20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AC1301F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05FD267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179BA7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FBB0E2A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61B3973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5555D" w:rsidRPr="000F669C" w14:paraId="18C14653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69EEEE58" w14:textId="13969F6D" w:rsidR="00E5555D" w:rsidRPr="008B2E2D" w:rsidRDefault="00E5555D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E3A8FC5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AA3E52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25D41C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472DFC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BBE109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B4CA80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C934C3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FA19BF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BA865D" w14:textId="77777777" w:rsidR="00E5555D" w:rsidRPr="008B2E2D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0A51" w:rsidRPr="000F669C" w14:paraId="747B882D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26BF9E8F" w14:textId="4A924C60" w:rsidR="007C0A51" w:rsidRPr="008B2E2D" w:rsidRDefault="007C0A51" w:rsidP="007C0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620" w:type="dxa"/>
            <w:vAlign w:val="bottom"/>
          </w:tcPr>
          <w:p w14:paraId="203295D0" w14:textId="1BF1E72B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11,410</w:t>
            </w:r>
          </w:p>
        </w:tc>
        <w:tc>
          <w:tcPr>
            <w:tcW w:w="270" w:type="dxa"/>
          </w:tcPr>
          <w:p w14:paraId="4FAA1970" w14:textId="77777777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9EC576" w14:textId="27E7AD13" w:rsidR="007C0A51" w:rsidRPr="008B2E2D" w:rsidRDefault="007C0A51" w:rsidP="007C0A51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0A2FAA" w14:textId="77777777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D34089" w14:textId="697AE866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11,410</w:t>
            </w:r>
          </w:p>
        </w:tc>
        <w:tc>
          <w:tcPr>
            <w:tcW w:w="270" w:type="dxa"/>
            <w:vAlign w:val="bottom"/>
          </w:tcPr>
          <w:p w14:paraId="4D5F8EF3" w14:textId="77777777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FBEF8B" w14:textId="310F02B5" w:rsidR="007C0A51" w:rsidRPr="008B2E2D" w:rsidRDefault="007C0A51" w:rsidP="007C0A51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219D96" w14:textId="77777777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A74128" w14:textId="131D5556" w:rsidR="007C0A51" w:rsidRPr="008B2E2D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11,410</w:t>
            </w:r>
          </w:p>
        </w:tc>
      </w:tr>
      <w:tr w:rsidR="00A53A28" w:rsidRPr="000F669C" w14:paraId="078B37F9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0556B308" w14:textId="77777777" w:rsidR="00A53A28" w:rsidRPr="008B2E2D" w:rsidRDefault="00A53A28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A1EF9BE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5FE4EF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6DE88C8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21FF8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015998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D6D04B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01B04D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D558C1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BADBB3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1D3" w:rsidRPr="000F669C" w14:paraId="3CC21D12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366EFEC0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B2E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5B2FEC08" w14:textId="77777777" w:rsidR="006841D3" w:rsidRPr="008B2E2D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7ED867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1540DE08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92A0FC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36D9B6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4ADFD4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799125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0F669C" w14:paraId="54FD6C66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7DE21347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50A7F88" w14:textId="77777777" w:rsidR="006841D3" w:rsidRPr="008B2E2D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ECB5E3E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3AEB688F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70F56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3B44AD5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A79922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AA7955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0F669C" w14:paraId="1000A67C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19345994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085D320D" w14:textId="77777777" w:rsidR="006841D3" w:rsidRPr="008B2E2D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7A55C16F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6EABFAD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82F88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D44C86" w14:textId="77777777" w:rsidR="006841D3" w:rsidRPr="008B2E2D" w:rsidRDefault="006841D3" w:rsidP="00084BC0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43887B88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F7FBDA" w14:textId="77777777" w:rsidR="006841D3" w:rsidRPr="008B2E2D" w:rsidRDefault="006841D3" w:rsidP="00084BC0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102FA5" w14:textId="77777777" w:rsidR="006841D3" w:rsidRPr="008B2E2D" w:rsidRDefault="006841D3" w:rsidP="00084BC0">
            <w:pPr>
              <w:tabs>
                <w:tab w:val="clear" w:pos="680"/>
                <w:tab w:val="left" w:pos="59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</w:tr>
      <w:tr w:rsidR="006841D3" w:rsidRPr="000F669C" w14:paraId="0035C126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03FF98D9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ชั่วคราว</w:t>
            </w:r>
          </w:p>
        </w:tc>
        <w:tc>
          <w:tcPr>
            <w:tcW w:w="1620" w:type="dxa"/>
            <w:vAlign w:val="bottom"/>
          </w:tcPr>
          <w:p w14:paraId="7F978057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37CB1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739281" w14:textId="77777777" w:rsidR="006841D3" w:rsidRPr="008B2E2D" w:rsidRDefault="006841D3" w:rsidP="00E400DE">
            <w:pPr>
              <w:tabs>
                <w:tab w:val="clear" w:pos="5613"/>
                <w:tab w:val="left" w:pos="10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</w:tcPr>
          <w:p w14:paraId="2AC8309D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FDB107" w14:textId="77777777" w:rsidR="006841D3" w:rsidRPr="008B2E2D" w:rsidRDefault="006841D3" w:rsidP="00E400DE">
            <w:pPr>
              <w:tabs>
                <w:tab w:val="clear" w:pos="680"/>
                <w:tab w:val="clear" w:pos="5613"/>
                <w:tab w:val="left" w:pos="519"/>
                <w:tab w:val="left" w:pos="12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7D4A04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D2137" w14:textId="77777777" w:rsidR="006841D3" w:rsidRPr="008B2E2D" w:rsidRDefault="006841D3" w:rsidP="00E400DE">
            <w:pPr>
              <w:tabs>
                <w:tab w:val="clear" w:pos="680"/>
                <w:tab w:val="clear" w:pos="5613"/>
                <w:tab w:val="left" w:pos="518"/>
                <w:tab w:val="left" w:pos="12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  <w:vAlign w:val="bottom"/>
          </w:tcPr>
          <w:p w14:paraId="214029CD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9069C0" w14:textId="77777777" w:rsidR="006841D3" w:rsidRPr="008B2E2D" w:rsidRDefault="006841D3" w:rsidP="00E400DE">
            <w:pPr>
              <w:tabs>
                <w:tab w:val="clear" w:pos="454"/>
                <w:tab w:val="clear" w:pos="680"/>
                <w:tab w:val="clear" w:pos="5613"/>
                <w:tab w:val="left" w:pos="435"/>
                <w:tab w:val="left" w:pos="1240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</w:tr>
      <w:tr w:rsidR="006841D3" w:rsidRPr="00697627" w14:paraId="28D1F645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293F6C7A" w14:textId="2FCE2526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 w:rsidR="006819DC"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01315B78" w14:textId="578E603B" w:rsidR="006841D3" w:rsidRPr="008B2E2D" w:rsidRDefault="006841D3" w:rsidP="006819DC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50,258</w:t>
            </w:r>
          </w:p>
        </w:tc>
        <w:tc>
          <w:tcPr>
            <w:tcW w:w="270" w:type="dxa"/>
          </w:tcPr>
          <w:p w14:paraId="5D8EAF9B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5F3C32C" w14:textId="56E6DDBF" w:rsidR="006841D3" w:rsidRPr="008B2E2D" w:rsidRDefault="006841D3" w:rsidP="00084BC0">
            <w:pPr>
              <w:pStyle w:val="acctfourfigures"/>
              <w:tabs>
                <w:tab w:val="clear" w:pos="765"/>
                <w:tab w:val="decimal" w:pos="1407"/>
              </w:tabs>
              <w:spacing w:line="240" w:lineRule="atLeast"/>
              <w:ind w:left="520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34993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7A5708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50,258</w:t>
            </w:r>
          </w:p>
        </w:tc>
        <w:tc>
          <w:tcPr>
            <w:tcW w:w="270" w:type="dxa"/>
            <w:vAlign w:val="bottom"/>
          </w:tcPr>
          <w:p w14:paraId="5469A473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D6A1BF" w14:textId="77777777" w:rsidR="006841D3" w:rsidRPr="008B2E2D" w:rsidRDefault="006841D3" w:rsidP="006819D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811A7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99F17C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50,258</w:t>
            </w:r>
          </w:p>
        </w:tc>
      </w:tr>
    </w:tbl>
    <w:p w14:paraId="5C52DF28" w14:textId="77777777" w:rsidR="006841D3" w:rsidRPr="006819DC" w:rsidRDefault="006841D3" w:rsidP="00830698">
      <w:pPr>
        <w:pStyle w:val="BodyText2"/>
        <w:tabs>
          <w:tab w:val="left" w:pos="540"/>
        </w:tabs>
        <w:spacing w:line="240" w:lineRule="exact"/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78FAE4FF" w:rsidR="00B255C1" w:rsidRDefault="00BA6AD7" w:rsidP="00BA6AD7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  </w:t>
      </w:r>
      <w:r w:rsidR="00A53A28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2FD936F5" w14:textId="77777777" w:rsidR="00B255C1" w:rsidRPr="00A53A28" w:rsidRDefault="00B255C1" w:rsidP="00830698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40" w:lineRule="exact"/>
        <w:ind w:left="547" w:hanging="18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BA6AD7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B46D60" w:rsidRPr="00C81CBE" w14:paraId="2284A8EE" w14:textId="77777777" w:rsidTr="003052A3">
        <w:trPr>
          <w:trHeight w:val="1296"/>
        </w:trPr>
        <w:tc>
          <w:tcPr>
            <w:tcW w:w="2790" w:type="dxa"/>
          </w:tcPr>
          <w:p w14:paraId="464AEAE9" w14:textId="002428BB" w:rsidR="00B46D60" w:rsidRPr="00B53C65" w:rsidRDefault="00B46D60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</w:t>
            </w:r>
            <w:r w:rsidR="00B300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ชั่วคราว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1B7784E0" w14:textId="72FD201C" w:rsidR="00C87EDF" w:rsidRPr="00C81CBE" w:rsidRDefault="00B46D60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3315506" w14:textId="77777777" w:rsidR="00B46D60" w:rsidRPr="00C81CBE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2697A43E" w14:textId="6F9080DE" w:rsidR="00B46D60" w:rsidRPr="00141C04" w:rsidRDefault="00B46D60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  <w:tr w:rsidR="00C87EDF" w:rsidRPr="00C81CBE" w14:paraId="5828BDB9" w14:textId="77777777" w:rsidTr="003052A3">
        <w:trPr>
          <w:trHeight w:val="1296"/>
        </w:trPr>
        <w:tc>
          <w:tcPr>
            <w:tcW w:w="2790" w:type="dxa"/>
          </w:tcPr>
          <w:p w14:paraId="3BD133E1" w14:textId="782EEC88" w:rsidR="00C87EDF" w:rsidRPr="00C81CBE" w:rsidRDefault="00C87EDF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3C004F2" w14:textId="77777777" w:rsidR="00C87EDF" w:rsidRPr="00C81CBE" w:rsidRDefault="00C87EDF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88A9952" w14:textId="46FACA58" w:rsidR="00C87EDF" w:rsidRPr="00C81CBE" w:rsidRDefault="00C87EDF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472AFC7" w14:textId="2C07E781" w:rsidR="00B30065" w:rsidRDefault="00B30065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9016D" w14:textId="79C889F6" w:rsidR="00414DB6" w:rsidRDefault="00414DB6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8BB447" w14:textId="77777777" w:rsidR="00F66E0F" w:rsidRDefault="00F66E0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F66E0F" w:rsidSect="00FB55E2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F0E536F" w14:textId="77777777" w:rsidR="00453AB5" w:rsidRPr="000D63E3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0D63E3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BF3413" w:rsidRPr="000D63E3" w14:paraId="529F432E" w14:textId="77777777" w:rsidTr="005548C5">
        <w:trPr>
          <w:tblHeader/>
        </w:trPr>
        <w:tc>
          <w:tcPr>
            <w:tcW w:w="2880" w:type="dxa"/>
            <w:vAlign w:val="bottom"/>
          </w:tcPr>
          <w:p w14:paraId="7E921C0E" w14:textId="77777777" w:rsidR="00BF3413" w:rsidRPr="000D63E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464B5240" w14:textId="77777777" w:rsidR="00BF3413" w:rsidRPr="000D63E3" w:rsidRDefault="00BF3413" w:rsidP="005548C5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F3413" w:rsidRPr="000D63E3" w14:paraId="639312DD" w14:textId="77777777" w:rsidTr="005548C5">
        <w:trPr>
          <w:tblHeader/>
        </w:trPr>
        <w:tc>
          <w:tcPr>
            <w:tcW w:w="2880" w:type="dxa"/>
            <w:vAlign w:val="bottom"/>
          </w:tcPr>
          <w:p w14:paraId="42E1250F" w14:textId="77777777" w:rsidR="00BF3413" w:rsidRPr="000D63E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52579920" w14:textId="77777777" w:rsidR="00BF3413" w:rsidRPr="000D63E3" w:rsidRDefault="00BF3413" w:rsidP="005548C5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9A30F4" w14:textId="77777777" w:rsidR="00BF3413" w:rsidRPr="000D63E3" w:rsidRDefault="00BF3413" w:rsidP="005548C5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BF3413" w:rsidRPr="000D63E3" w:rsidRDefault="00BF3413" w:rsidP="005548C5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3BA6F0F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E761868" w14:textId="4A326008" w:rsidR="00BF3413" w:rsidRPr="000D63E3" w:rsidRDefault="00576B86" w:rsidP="005548C5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F3413" w:rsidRPr="000D63E3" w14:paraId="497B718A" w14:textId="77777777" w:rsidTr="005548C5">
        <w:tc>
          <w:tcPr>
            <w:tcW w:w="2880" w:type="dxa"/>
            <w:hideMark/>
          </w:tcPr>
          <w:p w14:paraId="1C479442" w14:textId="77777777" w:rsidR="00BF3413" w:rsidRPr="000D63E3" w:rsidRDefault="00BF3413" w:rsidP="005548C5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010F780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413" w:rsidRPr="000D63E3" w14:paraId="5D0CBBE4" w14:textId="77777777" w:rsidTr="005548C5">
        <w:tc>
          <w:tcPr>
            <w:tcW w:w="2880" w:type="dxa"/>
          </w:tcPr>
          <w:p w14:paraId="1FBF974C" w14:textId="5B69814F" w:rsidR="00BF3413" w:rsidRPr="000D63E3" w:rsidRDefault="00BF3413" w:rsidP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0" w:type="dxa"/>
          </w:tcPr>
          <w:p w14:paraId="141C0D9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1F83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BAC0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3207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E08D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91260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6D05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B9F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B40410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214AE76B" w14:textId="77777777" w:rsidTr="005548C5">
        <w:tc>
          <w:tcPr>
            <w:tcW w:w="2880" w:type="dxa"/>
            <w:hideMark/>
          </w:tcPr>
          <w:p w14:paraId="4C91111D" w14:textId="0B23A112" w:rsidR="00BF3413" w:rsidRPr="000D63E3" w:rsidRDefault="00BF3413" w:rsidP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744A65F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B5C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6A0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D42A8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4620D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A67C89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7A1A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503D4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53A138" w14:textId="77777777" w:rsidTr="005548C5">
        <w:tc>
          <w:tcPr>
            <w:tcW w:w="2880" w:type="dxa"/>
            <w:shd w:val="clear" w:color="auto" w:fill="auto"/>
          </w:tcPr>
          <w:p w14:paraId="62D9B68F" w14:textId="77777777" w:rsidR="00BF3413" w:rsidRPr="000D63E3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032E717D" w14:textId="553D644A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  <w:shd w:val="clear" w:color="auto" w:fill="auto"/>
          </w:tcPr>
          <w:p w14:paraId="27C46E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5CEFC4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175AD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C63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7702D6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8AC02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56FA7C3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27B76C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589CB9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DB6" w:rsidRPr="000D63E3" w14:paraId="63865F6E" w14:textId="77777777" w:rsidTr="005548C5">
        <w:tc>
          <w:tcPr>
            <w:tcW w:w="2880" w:type="dxa"/>
            <w:shd w:val="clear" w:color="auto" w:fill="auto"/>
            <w:hideMark/>
          </w:tcPr>
          <w:p w14:paraId="5D5C9A83" w14:textId="5D6554A9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4A08422" w14:textId="1639117B" w:rsidR="00414DB6" w:rsidRPr="000D63E3" w:rsidRDefault="00414DB6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9F673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07B68" w14:textId="0A0BF114" w:rsidR="00414DB6" w:rsidRPr="000D63E3" w:rsidRDefault="00B76BB0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D63E3" w:rsidRPr="000D63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D63E3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B38A0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F7FEB5" w14:textId="5E69C9D2" w:rsidR="00414DB6" w:rsidRPr="000D63E3" w:rsidRDefault="00195655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6BB0" w:rsidRPr="000D63E3">
              <w:rPr>
                <w:rFonts w:asciiTheme="majorBidi" w:hAnsiTheme="majorBidi" w:cstheme="majorBidi"/>
                <w:sz w:val="30"/>
                <w:szCs w:val="30"/>
              </w:rPr>
              <w:t>3,15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6BB0" w:rsidRPr="000D63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F34285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74BADDA" w14:textId="79CBED3C" w:rsidR="00414DB6" w:rsidRPr="000D63E3" w:rsidRDefault="00195655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594D40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F56DE8" w14:textId="0F65F8BA" w:rsidR="00414DB6" w:rsidRPr="000D63E3" w:rsidRDefault="00B76BB0" w:rsidP="00414DB6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312,756</w:t>
            </w:r>
          </w:p>
        </w:tc>
      </w:tr>
      <w:tr w:rsidR="00414DB6" w:rsidRPr="000D63E3" w14:paraId="72EAE586" w14:textId="77777777" w:rsidTr="005548C5">
        <w:tc>
          <w:tcPr>
            <w:tcW w:w="2880" w:type="dxa"/>
            <w:hideMark/>
          </w:tcPr>
          <w:p w14:paraId="3507EC6F" w14:textId="02D6A6F1" w:rsidR="00414DB6" w:rsidRPr="000D63E3" w:rsidRDefault="00414DB6" w:rsidP="00414DB6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26605F7F" w:rsidR="00414DB6" w:rsidRPr="000D63E3" w:rsidRDefault="00414DB6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62107E2F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7E862176" w:rsidR="00414DB6" w:rsidRPr="000D63E3" w:rsidRDefault="00B76BB0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0D63E3"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6" w:type="dxa"/>
            <w:vAlign w:val="bottom"/>
          </w:tcPr>
          <w:p w14:paraId="14B333BE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7E18A72D" w:rsidR="00414DB6" w:rsidRPr="000D63E3" w:rsidRDefault="00195655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(3,152</w:t>
            </w:r>
            <w:r w:rsidR="00B01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047)</w:t>
            </w:r>
          </w:p>
        </w:tc>
        <w:tc>
          <w:tcPr>
            <w:tcW w:w="231" w:type="dxa"/>
            <w:vAlign w:val="bottom"/>
          </w:tcPr>
          <w:p w14:paraId="2F7B6CBC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3E9089BD" w:rsidR="00414DB6" w:rsidRPr="000D63E3" w:rsidRDefault="00195655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1" w:type="dxa"/>
            <w:vAlign w:val="bottom"/>
          </w:tcPr>
          <w:p w14:paraId="083F4463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76A7E8BE" w:rsidR="00414DB6" w:rsidRPr="000D63E3" w:rsidRDefault="00B76BB0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312,756</w:t>
            </w:r>
          </w:p>
        </w:tc>
      </w:tr>
      <w:tr w:rsidR="00BF3413" w:rsidRPr="000D63E3" w14:paraId="6E038AC1" w14:textId="77777777" w:rsidTr="005548C5">
        <w:tc>
          <w:tcPr>
            <w:tcW w:w="2880" w:type="dxa"/>
          </w:tcPr>
          <w:p w14:paraId="3874492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0" w:type="dxa"/>
          </w:tcPr>
          <w:p w14:paraId="60283B28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2586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EA7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CC1D31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68B12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03FE36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6FD3EDBA" w14:textId="77777777" w:rsidTr="005548C5">
        <w:tc>
          <w:tcPr>
            <w:tcW w:w="2880" w:type="dxa"/>
            <w:hideMark/>
          </w:tcPr>
          <w:p w14:paraId="18EF11FD" w14:textId="21D0F7D9" w:rsidR="00BF3413" w:rsidRPr="000D63E3" w:rsidRDefault="00BF3413" w:rsidP="00BF3413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40" w:type="dxa"/>
          </w:tcPr>
          <w:p w14:paraId="2691E4C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1DC1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6251E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ACEE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D08069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1DB05CC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7A5228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E835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F1DDB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161D5199" w14:textId="77777777" w:rsidTr="005548C5">
        <w:tc>
          <w:tcPr>
            <w:tcW w:w="2880" w:type="dxa"/>
            <w:hideMark/>
          </w:tcPr>
          <w:p w14:paraId="3053EB83" w14:textId="4D5CCE35" w:rsidR="00BF3413" w:rsidRPr="000D63E3" w:rsidRDefault="00BF3413" w:rsidP="00BF3413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E7ECCA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976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7275C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CA7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EC241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30AA45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00E9D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17AF9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B8804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24C0D9" w14:textId="77777777" w:rsidTr="005548C5">
        <w:tc>
          <w:tcPr>
            <w:tcW w:w="2880" w:type="dxa"/>
          </w:tcPr>
          <w:p w14:paraId="7BD385F7" w14:textId="77777777" w:rsidR="00BF3413" w:rsidRPr="000D63E3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5F9961C" w14:textId="7CC74D96" w:rsidR="00BF3413" w:rsidRPr="000D63E3" w:rsidRDefault="00BF3413" w:rsidP="00BF3413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</w:tcPr>
          <w:p w14:paraId="43006E4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D69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D14AE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F5AA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0B500B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E89291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4B9FB8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3B090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D5E0FB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B86" w:rsidRPr="000D63E3" w14:paraId="76A469C0" w14:textId="77777777" w:rsidTr="005548C5">
        <w:tc>
          <w:tcPr>
            <w:tcW w:w="2880" w:type="dxa"/>
            <w:hideMark/>
          </w:tcPr>
          <w:p w14:paraId="5706F922" w14:textId="4A6A0630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vAlign w:val="bottom"/>
          </w:tcPr>
          <w:p w14:paraId="41905EF3" w14:textId="6C239A43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5A9779B3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4B7AD" w14:textId="6F7DAD79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2,100,000</w:t>
            </w:r>
          </w:p>
        </w:tc>
        <w:tc>
          <w:tcPr>
            <w:tcW w:w="236" w:type="dxa"/>
            <w:vAlign w:val="bottom"/>
          </w:tcPr>
          <w:p w14:paraId="1BA70DB0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2C4E85C" w14:textId="7633AF56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(2,195,706)</w:t>
            </w:r>
          </w:p>
        </w:tc>
        <w:tc>
          <w:tcPr>
            <w:tcW w:w="231" w:type="dxa"/>
            <w:vAlign w:val="bottom"/>
          </w:tcPr>
          <w:p w14:paraId="07130E55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1197E91" w14:textId="512FFA0E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31" w:type="dxa"/>
            <w:vAlign w:val="bottom"/>
          </w:tcPr>
          <w:p w14:paraId="4A19302E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5A34B2" w14:textId="5B7EFEF6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477,476</w:t>
            </w:r>
          </w:p>
        </w:tc>
      </w:tr>
      <w:tr w:rsidR="00576B86" w:rsidRPr="009E3BC3" w14:paraId="65880DD3" w14:textId="77777777" w:rsidTr="005548C5">
        <w:tc>
          <w:tcPr>
            <w:tcW w:w="2880" w:type="dxa"/>
            <w:hideMark/>
          </w:tcPr>
          <w:p w14:paraId="1C79E9D5" w14:textId="72E889E1" w:rsidR="00576B86" w:rsidRPr="000D63E3" w:rsidRDefault="00576B86" w:rsidP="00576B86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7A04EF57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4DEFF617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15B6D299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2,100,000</w:t>
            </w:r>
          </w:p>
        </w:tc>
        <w:tc>
          <w:tcPr>
            <w:tcW w:w="236" w:type="dxa"/>
            <w:vAlign w:val="bottom"/>
          </w:tcPr>
          <w:p w14:paraId="4278AD5E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788EE12C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(2,195,706)</w:t>
            </w:r>
          </w:p>
        </w:tc>
        <w:tc>
          <w:tcPr>
            <w:tcW w:w="231" w:type="dxa"/>
            <w:vAlign w:val="bottom"/>
          </w:tcPr>
          <w:p w14:paraId="4D2DF7C2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5D05447F" w:rsidR="00576B86" w:rsidRPr="000D63E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31" w:type="dxa"/>
            <w:vAlign w:val="bottom"/>
          </w:tcPr>
          <w:p w14:paraId="0257F0EA" w14:textId="77777777" w:rsidR="00576B86" w:rsidRPr="000D63E3" w:rsidRDefault="00576B86" w:rsidP="00576B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5B4C74EE" w:rsidR="00576B86" w:rsidRPr="009E3BC3" w:rsidRDefault="00576B86" w:rsidP="00576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477,476</w:t>
            </w:r>
          </w:p>
        </w:tc>
      </w:tr>
    </w:tbl>
    <w:p w14:paraId="601E1ED8" w14:textId="77777777" w:rsidR="00BF3413" w:rsidRDefault="00BF3413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1184D2E" w14:textId="00A76C40" w:rsidR="00273916" w:rsidRDefault="00A22316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5166EF6" w14:textId="7929E993" w:rsidR="008B107C" w:rsidRDefault="008B107C" w:rsidP="00E8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E86535" w:rsidRPr="009736FB" w14:paraId="13307FC7" w14:textId="77777777" w:rsidTr="0054195A">
        <w:trPr>
          <w:trHeight w:val="465"/>
        </w:trPr>
        <w:tc>
          <w:tcPr>
            <w:tcW w:w="7020" w:type="dxa"/>
          </w:tcPr>
          <w:p w14:paraId="6F52FF58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5E1ABBB8" w14:textId="48E6F210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B2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B25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B2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42A05949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1C8E1E63" w14:textId="77777777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535" w:rsidRPr="00F905DB" w14:paraId="024EFD04" w14:textId="77777777" w:rsidTr="0054195A">
        <w:trPr>
          <w:trHeight w:val="409"/>
        </w:trPr>
        <w:tc>
          <w:tcPr>
            <w:tcW w:w="7020" w:type="dxa"/>
          </w:tcPr>
          <w:p w14:paraId="46A2B788" w14:textId="77777777" w:rsidR="00E86535" w:rsidRPr="00C85299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6B67A5C2" w14:textId="77777777" w:rsidR="00E86535" w:rsidRPr="009736FB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57E72" w:rsidRPr="009736FB" w14:paraId="7979846D" w14:textId="77777777" w:rsidTr="00957E72">
        <w:trPr>
          <w:trHeight w:val="409"/>
        </w:trPr>
        <w:tc>
          <w:tcPr>
            <w:tcW w:w="7020" w:type="dxa"/>
          </w:tcPr>
          <w:p w14:paraId="7BFFDCE8" w14:textId="6069573D" w:rsidR="00957E72" w:rsidRPr="00C85299" w:rsidRDefault="00957E72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60" w:type="dxa"/>
          </w:tcPr>
          <w:p w14:paraId="21CABB20" w14:textId="77777777" w:rsidR="00957E72" w:rsidRPr="009736FB" w:rsidRDefault="00957E72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957E72" w:rsidRPr="00957E72" w14:paraId="3D42EB39" w14:textId="77777777" w:rsidTr="00957E72">
        <w:trPr>
          <w:trHeight w:val="409"/>
        </w:trPr>
        <w:tc>
          <w:tcPr>
            <w:tcW w:w="7020" w:type="dxa"/>
          </w:tcPr>
          <w:p w14:paraId="0A04401E" w14:textId="2087CDE7" w:rsidR="00957E72" w:rsidRPr="00C85299" w:rsidRDefault="00957E72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01C6B08" w14:textId="50C903B7" w:rsidR="00957E72" w:rsidRPr="00957E72" w:rsidRDefault="00957E72" w:rsidP="0095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264,039</w:t>
            </w:r>
          </w:p>
        </w:tc>
      </w:tr>
      <w:tr w:rsidR="00E86535" w:rsidRPr="009736FB" w14:paraId="040746BE" w14:textId="77777777" w:rsidTr="0054195A">
        <w:trPr>
          <w:trHeight w:val="409"/>
        </w:trPr>
        <w:tc>
          <w:tcPr>
            <w:tcW w:w="7020" w:type="dxa"/>
          </w:tcPr>
          <w:p w14:paraId="2B4D278B" w14:textId="665DA3F1" w:rsidR="00E86535" w:rsidRPr="009736FB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9F2D5F7" w14:textId="77777777" w:rsidR="00E86535" w:rsidRPr="009736FB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957" w:rsidRPr="009736FB" w14:paraId="68B655AE" w14:textId="77777777" w:rsidTr="0054195A">
        <w:trPr>
          <w:trHeight w:val="409"/>
        </w:trPr>
        <w:tc>
          <w:tcPr>
            <w:tcW w:w="7020" w:type="dxa"/>
          </w:tcPr>
          <w:p w14:paraId="6E24529F" w14:textId="0344181C" w:rsidR="00883957" w:rsidRPr="009736FB" w:rsidRDefault="00883957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0282A310" w14:textId="77777777" w:rsidR="00883957" w:rsidRPr="009736FB" w:rsidRDefault="00883957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535" w:rsidRPr="009736FB" w14:paraId="350E956A" w14:textId="77777777" w:rsidTr="0054195A">
        <w:trPr>
          <w:trHeight w:val="371"/>
        </w:trPr>
        <w:tc>
          <w:tcPr>
            <w:tcW w:w="7020" w:type="dxa"/>
          </w:tcPr>
          <w:p w14:paraId="7226D51C" w14:textId="77777777" w:rsidR="00E86535" w:rsidRPr="009736FB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56CA96F8" w14:textId="330D3C61" w:rsidR="00E86535" w:rsidRPr="009736FB" w:rsidRDefault="00BA1D70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219,498</w:t>
            </w:r>
          </w:p>
        </w:tc>
      </w:tr>
      <w:tr w:rsidR="00E86535" w:rsidRPr="009736FB" w14:paraId="5A76F1FC" w14:textId="77777777" w:rsidTr="0054195A">
        <w:trPr>
          <w:trHeight w:val="371"/>
        </w:trPr>
        <w:tc>
          <w:tcPr>
            <w:tcW w:w="7020" w:type="dxa"/>
          </w:tcPr>
          <w:p w14:paraId="0B86DDE0" w14:textId="77777777" w:rsidR="00E86535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4FFA9019" w14:textId="77A0FE02" w:rsidR="00E86535" w:rsidRPr="009736FB" w:rsidRDefault="00BA1D70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E86535" w:rsidRPr="009736FB" w14:paraId="5E1A59FB" w14:textId="77777777" w:rsidTr="0054195A">
        <w:trPr>
          <w:trHeight w:val="208"/>
        </w:trPr>
        <w:tc>
          <w:tcPr>
            <w:tcW w:w="7020" w:type="dxa"/>
          </w:tcPr>
          <w:p w14:paraId="28A53705" w14:textId="77777777" w:rsidR="00E86535" w:rsidRPr="009736FB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53C872B" w14:textId="34B02124" w:rsidR="00E86535" w:rsidRPr="009736FB" w:rsidRDefault="00BA1D70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232,948</w:t>
            </w:r>
          </w:p>
        </w:tc>
      </w:tr>
    </w:tbl>
    <w:p w14:paraId="6B9B2B8A" w14:textId="7CD03DDD" w:rsidR="008B107C" w:rsidRPr="00883957" w:rsidRDefault="008B107C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8B107C" w:rsidRPr="00883957" w:rsidSect="00FB55E2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736F" w14:textId="77777777" w:rsidR="00E1403E" w:rsidRDefault="00E1403E" w:rsidP="004956B4">
      <w:r>
        <w:separator/>
      </w:r>
    </w:p>
  </w:endnote>
  <w:endnote w:type="continuationSeparator" w:id="0">
    <w:p w14:paraId="288239D3" w14:textId="77777777" w:rsidR="00E1403E" w:rsidRDefault="00E1403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16092722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D617A79" w14:textId="77777777" w:rsidR="00CA5826" w:rsidRPr="00570C48" w:rsidRDefault="00CA582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D0DB" w14:textId="77777777" w:rsidR="00E1403E" w:rsidRDefault="00E1403E" w:rsidP="004956B4">
      <w:r>
        <w:separator/>
      </w:r>
    </w:p>
  </w:footnote>
  <w:footnote w:type="continuationSeparator" w:id="0">
    <w:p w14:paraId="54618BDA" w14:textId="77777777" w:rsidR="00E1403E" w:rsidRDefault="00E1403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6037" w14:textId="77777777" w:rsidR="007A73DD" w:rsidRDefault="007A73DD" w:rsidP="00775E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55BAC53" w14:textId="77777777" w:rsidR="00EB7527" w:rsidRDefault="00EB7527" w:rsidP="00775E55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8EEAD1E" w14:textId="55DA3728" w:rsidR="00EB7527" w:rsidRPr="00B755EC" w:rsidRDefault="00EB7527" w:rsidP="00775E55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2579F2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2579F2">
      <w:rPr>
        <w:rFonts w:ascii="Angsana New" w:hAnsi="Angsana New" w:cs="Angsana New"/>
        <w:b/>
        <w:bCs/>
        <w:sz w:val="32"/>
        <w:szCs w:val="32"/>
      </w:rPr>
      <w:t xml:space="preserve">30 </w:t>
    </w:r>
    <w:r w:rsidR="002579F2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B14F8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 w:rsidR="00B14F89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76B7D65" w14:textId="77777777" w:rsidR="007A73DD" w:rsidRPr="00A65EF6" w:rsidRDefault="007A73DD" w:rsidP="00775E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09F7" w14:textId="77777777" w:rsidR="004C200E" w:rsidRDefault="004C200E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03B159B" w14:textId="77777777" w:rsidR="004C200E" w:rsidRDefault="004C200E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B2A42B0" w14:textId="77777777" w:rsidR="006D05D5" w:rsidRPr="00B755EC" w:rsidRDefault="006D05D5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70AD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DE2822E" w14:textId="77777777" w:rsidR="00E578A7" w:rsidRPr="00B755EC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9DBA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BEA48D9" w14:textId="77777777" w:rsidR="00E578A7" w:rsidRPr="00B755EC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39"/>
  </w:num>
  <w:num w:numId="14" w16cid:durableId="260529232">
    <w:abstractNumId w:val="24"/>
  </w:num>
  <w:num w:numId="15" w16cid:durableId="529610153">
    <w:abstractNumId w:val="28"/>
  </w:num>
  <w:num w:numId="16" w16cid:durableId="392234781">
    <w:abstractNumId w:val="44"/>
  </w:num>
  <w:num w:numId="17" w16cid:durableId="924654048">
    <w:abstractNumId w:val="46"/>
  </w:num>
  <w:num w:numId="18" w16cid:durableId="298658120">
    <w:abstractNumId w:val="36"/>
  </w:num>
  <w:num w:numId="19" w16cid:durableId="814033687">
    <w:abstractNumId w:val="42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7"/>
  </w:num>
  <w:num w:numId="23" w16cid:durableId="1052463409">
    <w:abstractNumId w:val="29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5"/>
  </w:num>
  <w:num w:numId="27" w16cid:durableId="875695325">
    <w:abstractNumId w:val="35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0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3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7"/>
  </w:num>
  <w:num w:numId="39" w16cid:durableId="1116948508">
    <w:abstractNumId w:val="41"/>
  </w:num>
  <w:num w:numId="40" w16cid:durableId="1784109760">
    <w:abstractNumId w:val="38"/>
  </w:num>
  <w:num w:numId="41" w16cid:durableId="1153254633">
    <w:abstractNumId w:val="31"/>
  </w:num>
  <w:num w:numId="42" w16cid:durableId="285429986">
    <w:abstractNumId w:val="37"/>
  </w:num>
  <w:num w:numId="43" w16cid:durableId="1035693921">
    <w:abstractNumId w:val="30"/>
  </w:num>
  <w:num w:numId="44" w16cid:durableId="1457017930">
    <w:abstractNumId w:val="34"/>
  </w:num>
  <w:num w:numId="45" w16cid:durableId="1006247100">
    <w:abstractNumId w:val="32"/>
  </w:num>
  <w:num w:numId="46" w16cid:durableId="1256553189">
    <w:abstractNumId w:val="26"/>
  </w:num>
  <w:num w:numId="47" w16cid:durableId="1427073153">
    <w:abstractNumId w:val="33"/>
  </w:num>
  <w:num w:numId="48" w16cid:durableId="1891843650">
    <w:abstractNumId w:val="21"/>
  </w:num>
  <w:num w:numId="49" w16cid:durableId="91089065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7EE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C59EA-18D2-423B-89D2-A65A26286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13</Pages>
  <Words>2482</Words>
  <Characters>10871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4</cp:revision>
  <cp:lastPrinted>2024-08-01T07:31:00Z</cp:lastPrinted>
  <dcterms:created xsi:type="dcterms:W3CDTF">2024-08-01T04:37:00Z</dcterms:created>
  <dcterms:modified xsi:type="dcterms:W3CDTF">2024-08-07T02:12:00Z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