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D54D6DB" w:rsidR="00362320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04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การสูญเสียอำนาจควบคุม</w:t>
            </w:r>
          </w:p>
        </w:tc>
      </w:tr>
      <w:tr w:rsidR="003C3641" w:rsidRPr="00C075DE" w14:paraId="3D3D19D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5EDB69" w14:textId="77777777" w:rsidR="003C3641" w:rsidRPr="00C075DE" w:rsidRDefault="003C364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4DA438CB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635998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213CBB88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635998" w:rsidRPr="00C075DE" w14:paraId="0B89396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73F28FA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54A202EC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47281" w:rsidRPr="00C075DE" w14:paraId="7B31732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44D3BC2" w14:textId="77777777" w:rsidR="00A47281" w:rsidRPr="00DC0DF6" w:rsidRDefault="00A47281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A87F9" w14:textId="77777777" w:rsidR="00A47281" w:rsidRPr="00DC0DF6" w:rsidRDefault="00A47281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3F3719" w14:textId="24E28E2D" w:rsidR="00A47281" w:rsidRPr="00A47281" w:rsidRDefault="00A47281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4728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635998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F91A43B" w:rsidR="00635998" w:rsidRPr="00635998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1FADB0B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4A8751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115668D4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61BA1619" w:rsidR="00635998" w:rsidRPr="00C075DE" w:rsidRDefault="003C5880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588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6122E0C9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13</w:t>
      </w:r>
      <w:r w:rsidR="00A47281">
        <w:rPr>
          <w:rFonts w:asciiTheme="majorBidi" w:hAnsiTheme="majorBidi" w:cstheme="majorBidi"/>
          <w:sz w:val="30"/>
          <w:szCs w:val="30"/>
        </w:rPr>
        <w:t xml:space="preserve"> </w:t>
      </w:r>
      <w:r w:rsidR="00A4728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47281" w:rsidRPr="00FB1C5B">
        <w:rPr>
          <w:rFonts w:asciiTheme="majorBidi" w:hAnsiTheme="majorBidi" w:cstheme="majorBidi"/>
          <w:sz w:val="30"/>
          <w:szCs w:val="30"/>
        </w:rPr>
        <w:t>256</w:t>
      </w:r>
      <w:r w:rsidR="00A47281">
        <w:rPr>
          <w:rFonts w:asciiTheme="majorBidi" w:hAnsiTheme="majorBidi" w:cstheme="majorBidi"/>
          <w:sz w:val="30"/>
          <w:szCs w:val="30"/>
        </w:rPr>
        <w:t>7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38D4D103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72423">
        <w:rPr>
          <w:rFonts w:asciiTheme="majorBidi" w:hAnsiTheme="majorBidi" w:cstheme="majorBidi"/>
          <w:sz w:val="30"/>
          <w:szCs w:val="30"/>
        </w:rPr>
        <w:br/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6A6E81AD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8A339B7" w14:textId="744378F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B84C25F" w14:textId="0F218F2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57DA070" w14:textId="0F80B74A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8045A1D" w14:textId="3A01E84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3881D2" w14:textId="70D93E90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941FC18" w14:textId="5371003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21C2C7" w14:textId="778C5E1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01F404" w14:textId="4DBE324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49B373E" w14:textId="21A3058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175114" w14:textId="53072CB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54AB29B" w14:textId="6236920F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8E2D2D" w14:textId="77777777" w:rsidR="007602EF" w:rsidRPr="00C075DE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09154" w14:textId="479668D4" w:rsidR="00C1187A" w:rsidRPr="00F57B94" w:rsidRDefault="00DC6182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 w:rsidR="00256F4D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การกำหนดราคาในระหว่างงวด</w:t>
      </w:r>
      <w:r w:rsidR="00F22BA4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22BA4">
        <w:rPr>
          <w:rFonts w:asciiTheme="majorBidi" w:hAnsiTheme="majorBidi" w:cstheme="majorBidi"/>
          <w:sz w:val="30"/>
          <w:szCs w:val="30"/>
        </w:rPr>
        <w:t xml:space="preserve">30 </w:t>
      </w:r>
      <w:r w:rsidR="00F22BA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7836DD7C" w14:textId="76146A85" w:rsidR="00FF7CE0" w:rsidRDefault="00FF7CE0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613194" w:rsidRPr="00C075DE" w14:paraId="2943E48E" w14:textId="77777777" w:rsidTr="5C2177B7">
        <w:trPr>
          <w:tblHeader/>
        </w:trPr>
        <w:tc>
          <w:tcPr>
            <w:tcW w:w="3690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94" w:rsidRPr="00C075DE" w14:paraId="50A1DA5C" w14:textId="77777777" w:rsidTr="5C2177B7">
        <w:trPr>
          <w:tblHeader/>
        </w:trPr>
        <w:tc>
          <w:tcPr>
            <w:tcW w:w="3690" w:type="dxa"/>
          </w:tcPr>
          <w:p w14:paraId="2CA3E5FE" w14:textId="77EF4824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2B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22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22B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3" w:type="dxa"/>
          </w:tcPr>
          <w:p w14:paraId="26BB02EA" w14:textId="50488637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8CA4F6" w14:textId="23694095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341FEE" w14:textId="6C381210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9B6C97" w14:textId="038FA169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13194" w:rsidRPr="00C075DE" w14:paraId="4EABFDAB" w14:textId="77777777" w:rsidTr="5C2177B7">
        <w:trPr>
          <w:tblHeader/>
        </w:trPr>
        <w:tc>
          <w:tcPr>
            <w:tcW w:w="3690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194" w:rsidRPr="00C075DE" w14:paraId="1E0052CE" w14:textId="77777777" w:rsidTr="5C2177B7">
        <w:tc>
          <w:tcPr>
            <w:tcW w:w="3690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FC0" w:rsidRPr="00F83795" w14:paraId="433A20BA" w14:textId="77777777" w:rsidTr="5C2177B7">
        <w:tc>
          <w:tcPr>
            <w:tcW w:w="3690" w:type="dxa"/>
          </w:tcPr>
          <w:p w14:paraId="0D756FCC" w14:textId="77777777" w:rsidR="00A91FC0" w:rsidRPr="00852FC8" w:rsidRDefault="00A91FC0" w:rsidP="00A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D4E991B" w14:textId="1DB512A2" w:rsidR="00A91FC0" w:rsidRPr="00FD65CF" w:rsidRDefault="00A91FC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54A341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07FDF4" w14:textId="037F98E1" w:rsidR="00A91FC0" w:rsidRPr="00FD65CF" w:rsidRDefault="00A91FC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A677E5" w14:textId="77777777" w:rsidR="00A91FC0" w:rsidRPr="00852FC8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526895" w14:textId="196BC3E3" w:rsidR="00A91FC0" w:rsidRPr="00852FC8" w:rsidRDefault="009907B7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7F82CE2D" w14:textId="77777777" w:rsidR="00A91FC0" w:rsidRPr="00852FC8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82CA170" w14:textId="3F2D2073" w:rsidR="00A91FC0" w:rsidRPr="00F83795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</w:p>
        </w:tc>
      </w:tr>
      <w:tr w:rsidR="00A91FC0" w:rsidRPr="00F83795" w14:paraId="5101A933" w14:textId="77777777" w:rsidTr="5C2177B7">
        <w:tc>
          <w:tcPr>
            <w:tcW w:w="3690" w:type="dxa"/>
          </w:tcPr>
          <w:p w14:paraId="28064DA6" w14:textId="77777777" w:rsidR="00A91FC0" w:rsidRPr="00F83795" w:rsidRDefault="00A91FC0" w:rsidP="00A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4DD9720" w14:textId="46989BEE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B547C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E4D2D1" w14:textId="5118938E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78777E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C8CCEE7" w14:textId="55B66DE4" w:rsidR="00A91FC0" w:rsidRPr="00F83795" w:rsidRDefault="002320E8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48,925</w:t>
            </w:r>
          </w:p>
        </w:tc>
        <w:tc>
          <w:tcPr>
            <w:tcW w:w="245" w:type="dxa"/>
            <w:shd w:val="clear" w:color="auto" w:fill="auto"/>
          </w:tcPr>
          <w:p w14:paraId="60EA3B3F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4EFDD18" w14:textId="4142BFF5" w:rsidR="00A91FC0" w:rsidRPr="00F83795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</w:tr>
      <w:tr w:rsidR="00A91FC0" w:rsidRPr="00F83795" w14:paraId="035E2107" w14:textId="77777777" w:rsidTr="5C2177B7">
        <w:tc>
          <w:tcPr>
            <w:tcW w:w="3690" w:type="dxa"/>
          </w:tcPr>
          <w:p w14:paraId="47C4EE4E" w14:textId="77777777" w:rsidR="00A91FC0" w:rsidRPr="00F83795" w:rsidRDefault="00A91FC0" w:rsidP="00A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68F70BF0" w14:textId="017D72B7" w:rsidR="00A91FC0" w:rsidRPr="00FD65CF" w:rsidRDefault="00FD65CF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91DBB7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A6DA0A" w14:textId="36E181AF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079451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7D1A35F" w14:textId="6DEE4BB8" w:rsidR="00A91FC0" w:rsidRPr="00F83795" w:rsidRDefault="00426409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7532F9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B3174E5" w14:textId="38CAF9B0" w:rsidR="00A91FC0" w:rsidRPr="00F83795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A91FC0" w:rsidRPr="00F83795" w14:paraId="44433FC1" w14:textId="77777777" w:rsidTr="5C2177B7">
        <w:tc>
          <w:tcPr>
            <w:tcW w:w="3690" w:type="dxa"/>
          </w:tcPr>
          <w:p w14:paraId="4D25C6FC" w14:textId="77777777" w:rsidR="00A91FC0" w:rsidRPr="00F83795" w:rsidRDefault="00A91FC0" w:rsidP="00A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3D4F894A" w14:textId="6C96C262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52AA42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15A7FAB" w14:textId="0438DAEA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E086DB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BA26130" w14:textId="0DF3DA80" w:rsidR="00A91FC0" w:rsidRPr="00F83795" w:rsidRDefault="000A65E2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45" w:type="dxa"/>
            <w:shd w:val="clear" w:color="auto" w:fill="auto"/>
          </w:tcPr>
          <w:p w14:paraId="7F776246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2021097" w14:textId="5DD9AD0D" w:rsidR="00A91FC0" w:rsidRPr="00F83795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265</w:t>
            </w:r>
          </w:p>
        </w:tc>
      </w:tr>
      <w:tr w:rsidR="00A91FC0" w:rsidRPr="00F83795" w14:paraId="4A84E58E" w14:textId="77777777" w:rsidTr="5C2177B7">
        <w:tc>
          <w:tcPr>
            <w:tcW w:w="3690" w:type="dxa"/>
          </w:tcPr>
          <w:p w14:paraId="62F1B337" w14:textId="77777777" w:rsidR="00A91FC0" w:rsidRPr="00F83795" w:rsidRDefault="00A91FC0" w:rsidP="00A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6EAC211C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5C7F2495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D7144C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432E94D" w14:textId="77777777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002CDB7C" w:rsidR="00A91FC0" w:rsidRPr="00FD65CF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A3DA4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165E29" w14:textId="77777777" w:rsidR="00A91FC0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4FA5F047" w:rsidR="000A65E2" w:rsidRPr="00F83795" w:rsidRDefault="009B6CB9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45" w:type="dxa"/>
            <w:shd w:val="clear" w:color="auto" w:fill="auto"/>
          </w:tcPr>
          <w:p w14:paraId="6EB4A141" w14:textId="77777777" w:rsidR="00A91FC0" w:rsidRPr="00F83795" w:rsidRDefault="00A91FC0" w:rsidP="00A91F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02D0BCF2" w14:textId="77777777" w:rsidR="00A91FC0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1CED2EA3" w:rsidR="00A91FC0" w:rsidRPr="00F83795" w:rsidRDefault="00A91FC0" w:rsidP="00A9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557</w:t>
            </w:r>
          </w:p>
        </w:tc>
      </w:tr>
      <w:tr w:rsidR="00F22BA4" w:rsidRPr="00F83795" w14:paraId="48EAA1F7" w14:textId="77777777" w:rsidTr="5C2177B7">
        <w:tc>
          <w:tcPr>
            <w:tcW w:w="3690" w:type="dxa"/>
          </w:tcPr>
          <w:p w14:paraId="34C9EBAD" w14:textId="77777777" w:rsidR="00F22BA4" w:rsidRPr="00F83795" w:rsidRDefault="00F22BA4" w:rsidP="00F2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1631820" w14:textId="77777777" w:rsidR="00F22BA4" w:rsidRPr="00FD65CF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1A15A05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60735D9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A9C357" w14:textId="77777777" w:rsidR="00F22BA4" w:rsidRPr="00F83795" w:rsidRDefault="00F22BA4" w:rsidP="00F22BA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B79DAC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328AABF" w14:textId="77777777" w:rsidR="00F22BA4" w:rsidRPr="00F83795" w:rsidRDefault="00F22BA4" w:rsidP="00F22BA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A2B445E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22BA4" w:rsidRPr="00F83795" w14:paraId="79243C44" w14:textId="77777777" w:rsidTr="5C2177B7">
        <w:tc>
          <w:tcPr>
            <w:tcW w:w="3690" w:type="dxa"/>
          </w:tcPr>
          <w:p w14:paraId="2B7B7540" w14:textId="3D3D77B1" w:rsidR="00F22BA4" w:rsidRPr="00F83795" w:rsidRDefault="00F22BA4" w:rsidP="00F2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3A4DE4D4" w14:textId="77777777" w:rsidR="00F22BA4" w:rsidRPr="00FD65CF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950706B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DF5A178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406850" w14:textId="77777777" w:rsidR="00F22BA4" w:rsidRPr="00F83795" w:rsidRDefault="00F22BA4" w:rsidP="00F22BA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EE984E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455E0F9" w14:textId="77777777" w:rsidR="00F22BA4" w:rsidRPr="00F83795" w:rsidRDefault="00F22BA4" w:rsidP="00F22BA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0DA474DF" w14:textId="77777777" w:rsidR="00F22BA4" w:rsidRPr="00F83795" w:rsidRDefault="00F22BA4" w:rsidP="00F2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F1A1C" w:rsidRPr="00F83795" w14:paraId="104D2555" w14:textId="77777777" w:rsidTr="5C2177B7">
        <w:tc>
          <w:tcPr>
            <w:tcW w:w="3690" w:type="dxa"/>
          </w:tcPr>
          <w:p w14:paraId="7E28F1D0" w14:textId="7A258FBF" w:rsidR="001F1A1C" w:rsidRPr="00F83795" w:rsidRDefault="001F1A1C" w:rsidP="001F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03D1B52C" w14:textId="18FDDDC5" w:rsidR="001F1A1C" w:rsidRPr="00FD65CF" w:rsidRDefault="001F1A1C" w:rsidP="001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200F29" w14:textId="77777777" w:rsidR="001F1A1C" w:rsidRPr="00F83795" w:rsidRDefault="001F1A1C" w:rsidP="001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F257E3" w14:textId="53ECD37A" w:rsidR="001F1A1C" w:rsidRPr="00F83795" w:rsidRDefault="001F1A1C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FB1C5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0B225797" w14:textId="77777777" w:rsidR="001F1A1C" w:rsidRPr="00F83795" w:rsidRDefault="001F1A1C" w:rsidP="001F1A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86F134" w14:textId="79870BD1" w:rsidR="001F1A1C" w:rsidRPr="00F83795" w:rsidRDefault="001F1A1C" w:rsidP="001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E03E52" w14:textId="77777777" w:rsidR="001F1A1C" w:rsidRPr="00F83795" w:rsidRDefault="001F1A1C" w:rsidP="001F1A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3C38EE1" w14:textId="5222E8D3" w:rsidR="001F1A1C" w:rsidRPr="00F83795" w:rsidRDefault="001F1A1C" w:rsidP="001F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</w:tr>
      <w:tr w:rsidR="00C558C0" w:rsidRPr="00F83795" w14:paraId="10F951D6" w14:textId="77777777" w:rsidTr="5C2177B7">
        <w:tc>
          <w:tcPr>
            <w:tcW w:w="3690" w:type="dxa"/>
          </w:tcPr>
          <w:p w14:paraId="7A9DEE50" w14:textId="3079ABB4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7CC7B5C" w14:textId="783FC5DE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5,375</w:t>
            </w:r>
          </w:p>
        </w:tc>
        <w:tc>
          <w:tcPr>
            <w:tcW w:w="255" w:type="dxa"/>
            <w:shd w:val="clear" w:color="auto" w:fill="auto"/>
          </w:tcPr>
          <w:p w14:paraId="1AA53B7C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E7CD53" w14:textId="3F79C856" w:rsidR="00C558C0" w:rsidRPr="00F83795" w:rsidRDefault="00C558C0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55" w:type="dxa"/>
            <w:shd w:val="clear" w:color="auto" w:fill="auto"/>
          </w:tcPr>
          <w:p w14:paraId="0ABCDBB9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A45F145" w14:textId="59D9E6CE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5,375</w:t>
            </w:r>
          </w:p>
        </w:tc>
        <w:tc>
          <w:tcPr>
            <w:tcW w:w="245" w:type="dxa"/>
            <w:shd w:val="clear" w:color="auto" w:fill="auto"/>
          </w:tcPr>
          <w:p w14:paraId="3845AC39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3ECDD79" w14:textId="204ACDAE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</w:tr>
      <w:tr w:rsidR="00C558C0" w:rsidRPr="00F83795" w14:paraId="69446430" w14:textId="77777777" w:rsidTr="5C2177B7">
        <w:tc>
          <w:tcPr>
            <w:tcW w:w="3690" w:type="dxa"/>
          </w:tcPr>
          <w:p w14:paraId="47C54147" w14:textId="62198B92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75662605" w14:textId="2FDEB6FF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CD76DD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755EF99" w14:textId="3E076B60" w:rsidR="00C558C0" w:rsidRPr="00F83795" w:rsidRDefault="00C558C0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55" w:type="dxa"/>
            <w:shd w:val="clear" w:color="auto" w:fill="auto"/>
          </w:tcPr>
          <w:p w14:paraId="66D5AF66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EB6CEB2" w14:textId="7A9B8C23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24590F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B79587C" w14:textId="70C15CAE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023</w:t>
            </w:r>
          </w:p>
        </w:tc>
      </w:tr>
      <w:tr w:rsidR="00C558C0" w:rsidRPr="00F83795" w14:paraId="20464D01" w14:textId="77777777" w:rsidTr="5C2177B7">
        <w:tc>
          <w:tcPr>
            <w:tcW w:w="3690" w:type="dxa"/>
          </w:tcPr>
          <w:p w14:paraId="73403FC8" w14:textId="77777777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2DBC04A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36C8843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5B440B8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F239D2C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4518203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5F5B5E8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E507931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58C0" w:rsidRPr="00F83795" w14:paraId="6F0ED196" w14:textId="77777777" w:rsidTr="5C2177B7">
        <w:tc>
          <w:tcPr>
            <w:tcW w:w="3690" w:type="dxa"/>
          </w:tcPr>
          <w:p w14:paraId="6C545612" w14:textId="2C5ED416" w:rsidR="00C558C0" w:rsidRPr="00F83795" w:rsidRDefault="00C558C0" w:rsidP="00C5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7A76EC78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5AA238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0E041B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C03768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81A6214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731762D" w14:textId="77777777" w:rsidR="00C558C0" w:rsidRPr="00F83795" w:rsidRDefault="00C558C0" w:rsidP="00C55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F8F7F2D" w14:textId="77777777" w:rsidR="00C558C0" w:rsidRPr="00F83795" w:rsidRDefault="00C558C0" w:rsidP="00C55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41319C8B" w14:textId="77777777" w:rsidTr="5C2177B7">
        <w:tc>
          <w:tcPr>
            <w:tcW w:w="3690" w:type="dxa"/>
          </w:tcPr>
          <w:p w14:paraId="7AF0ADED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7E4D4FE2" w14:textId="0DB3D446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55" w:type="dxa"/>
            <w:shd w:val="clear" w:color="auto" w:fill="auto"/>
          </w:tcPr>
          <w:p w14:paraId="76FE9BCA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0AB9CFB" w14:textId="217F5A8E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B201C0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1FA2846" w14:textId="38735811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45" w:type="dxa"/>
            <w:shd w:val="clear" w:color="auto" w:fill="auto"/>
          </w:tcPr>
          <w:p w14:paraId="64E7D347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CA1406F" w14:textId="601519A0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D0EA2" w:rsidRPr="00F83795" w14:paraId="5DDEA4E3" w14:textId="77777777" w:rsidTr="5C2177B7">
        <w:tc>
          <w:tcPr>
            <w:tcW w:w="3690" w:type="dxa"/>
          </w:tcPr>
          <w:p w14:paraId="25D95AA1" w14:textId="6F0CF393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E768884" w14:textId="46E34C5C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83,986</w:t>
            </w:r>
          </w:p>
        </w:tc>
        <w:tc>
          <w:tcPr>
            <w:tcW w:w="255" w:type="dxa"/>
            <w:shd w:val="clear" w:color="auto" w:fill="auto"/>
          </w:tcPr>
          <w:p w14:paraId="445FE201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D6E2717" w14:textId="27847FB4" w:rsidR="001D0EA2" w:rsidRPr="00F83795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55" w:type="dxa"/>
            <w:shd w:val="clear" w:color="auto" w:fill="auto"/>
          </w:tcPr>
          <w:p w14:paraId="75DE7851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AA8E5" w14:textId="568EC3C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83,986</w:t>
            </w:r>
          </w:p>
        </w:tc>
        <w:tc>
          <w:tcPr>
            <w:tcW w:w="245" w:type="dxa"/>
            <w:shd w:val="clear" w:color="auto" w:fill="auto"/>
          </w:tcPr>
          <w:p w14:paraId="7DEE4190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8563291" w14:textId="3C7D6036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</w:tr>
      <w:tr w:rsidR="001D0EA2" w:rsidRPr="00F83795" w14:paraId="3B4EA3A6" w14:textId="77777777" w:rsidTr="5C2177B7">
        <w:tc>
          <w:tcPr>
            <w:tcW w:w="3690" w:type="dxa"/>
          </w:tcPr>
          <w:p w14:paraId="1FAB43D8" w14:textId="5EE93414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8568113" w14:textId="18F5317A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55" w:type="dxa"/>
            <w:shd w:val="clear" w:color="auto" w:fill="auto"/>
          </w:tcPr>
          <w:p w14:paraId="79A273F1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6CDAC" w14:textId="2123EE5D" w:rsidR="001D0EA2" w:rsidRPr="00F83795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55" w:type="dxa"/>
            <w:shd w:val="clear" w:color="auto" w:fill="auto"/>
          </w:tcPr>
          <w:p w14:paraId="7F4D39B0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0AB1EF4" w14:textId="58B2DC60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45" w:type="dxa"/>
            <w:shd w:val="clear" w:color="auto" w:fill="auto"/>
          </w:tcPr>
          <w:p w14:paraId="4FCF66F5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2ADA98E" w14:textId="30E0BF06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</w:tr>
      <w:tr w:rsidR="001D0EA2" w:rsidRPr="00F83795" w14:paraId="165B2278" w14:textId="77777777" w:rsidTr="5C2177B7">
        <w:tc>
          <w:tcPr>
            <w:tcW w:w="3690" w:type="dxa"/>
          </w:tcPr>
          <w:p w14:paraId="02EA151D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938A9A3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DD0C39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CEC152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F453D4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340E3FA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76C03D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B9DCDF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53150658" w14:textId="77777777" w:rsidTr="5C2177B7">
        <w:tc>
          <w:tcPr>
            <w:tcW w:w="3690" w:type="dxa"/>
          </w:tcPr>
          <w:p w14:paraId="1A777D37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50B659E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14658E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2CD958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3EDF5F7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B01FF1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6A3E0A8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EE7BED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18306E53" w14:textId="77777777" w:rsidTr="5C2177B7">
        <w:tc>
          <w:tcPr>
            <w:tcW w:w="3690" w:type="dxa"/>
          </w:tcPr>
          <w:p w14:paraId="6599C77C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5786D04A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9F18477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173C469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142E1AA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DD7F16C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55C50E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75830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0DEECEB5" w14:textId="77777777" w:rsidTr="5C2177B7">
        <w:tc>
          <w:tcPr>
            <w:tcW w:w="3690" w:type="dxa"/>
          </w:tcPr>
          <w:p w14:paraId="15B064B5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2B142BCD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E12C3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C6A2487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F08341F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8C46461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14B8BEA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43966D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4B9C325B" w14:textId="77777777" w:rsidTr="5C2177B7">
        <w:tc>
          <w:tcPr>
            <w:tcW w:w="3690" w:type="dxa"/>
          </w:tcPr>
          <w:p w14:paraId="1244AB6A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70C22B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D5E275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5D7FA4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F687F3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CCA5929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9CB323E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533EC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60515F9F" w14:textId="77777777" w:rsidTr="5C2177B7">
        <w:tc>
          <w:tcPr>
            <w:tcW w:w="3690" w:type="dxa"/>
          </w:tcPr>
          <w:p w14:paraId="53007E14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54F1A8D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5E74FAB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5E82DDC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34297C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7286EB7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52C0ED7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4215F5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503DA16A" w14:textId="77777777" w:rsidTr="5C2177B7">
        <w:tc>
          <w:tcPr>
            <w:tcW w:w="3690" w:type="dxa"/>
          </w:tcPr>
          <w:p w14:paraId="523002DD" w14:textId="77777777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16EAB4AD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2202E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4D61848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6E5D1E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F7355E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73F73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9F29E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C520E" w:rsidRPr="00F83795" w14:paraId="798638BE" w14:textId="77777777" w:rsidTr="5C2177B7">
        <w:tc>
          <w:tcPr>
            <w:tcW w:w="3690" w:type="dxa"/>
          </w:tcPr>
          <w:p w14:paraId="67664FD3" w14:textId="77777777" w:rsidR="00CC520E" w:rsidRPr="00F83795" w:rsidRDefault="00CC520E" w:rsidP="00CC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5B113634" w14:textId="30A8CE41" w:rsidR="00CC520E" w:rsidRPr="00F83795" w:rsidRDefault="00CC520E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595FF4" w14:textId="77777777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C2DF2C" w14:textId="26189C6D" w:rsidR="00CC520E" w:rsidRPr="00F83795" w:rsidRDefault="00CC520E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55" w:type="dxa"/>
            <w:shd w:val="clear" w:color="auto" w:fill="auto"/>
          </w:tcPr>
          <w:p w14:paraId="1FF8520F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70D056" w14:textId="15F3AA14" w:rsidR="00CC520E" w:rsidRPr="00F83795" w:rsidRDefault="00CC520E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52046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4E3FDA3" w14:textId="25B4493B" w:rsidR="00CC520E" w:rsidRPr="00F83795" w:rsidRDefault="00CC520E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C520E" w:rsidRPr="00F83795" w14:paraId="3586D869" w14:textId="77777777" w:rsidTr="5C2177B7">
        <w:tc>
          <w:tcPr>
            <w:tcW w:w="3690" w:type="dxa"/>
          </w:tcPr>
          <w:p w14:paraId="170F93D2" w14:textId="549DC985" w:rsidR="00CC520E" w:rsidRPr="00F83795" w:rsidRDefault="00CC520E" w:rsidP="00CC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4BA699A8" w14:textId="56FD52DA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161AEFA" w14:textId="77777777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828AB5" w14:textId="1935DB11" w:rsidR="00CC520E" w:rsidRPr="00F83795" w:rsidRDefault="00CC520E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55" w:type="dxa"/>
            <w:shd w:val="clear" w:color="auto" w:fill="auto"/>
          </w:tcPr>
          <w:p w14:paraId="4A100C15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4AC62A9" w14:textId="5DC9CD48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451CFDA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19FAB99" w14:textId="106A24D1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</w:tr>
      <w:tr w:rsidR="00CC520E" w:rsidRPr="00F83795" w14:paraId="6CCD5B39" w14:textId="77777777" w:rsidTr="5C2177B7">
        <w:tc>
          <w:tcPr>
            <w:tcW w:w="3690" w:type="dxa"/>
          </w:tcPr>
          <w:p w14:paraId="19573364" w14:textId="77777777" w:rsidR="00CC520E" w:rsidRPr="00F83795" w:rsidRDefault="00CC520E" w:rsidP="00CC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5B34EE" w14:textId="4F605AB9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55" w:type="dxa"/>
            <w:shd w:val="clear" w:color="auto" w:fill="auto"/>
          </w:tcPr>
          <w:p w14:paraId="630A71BD" w14:textId="77777777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BA535A" w14:textId="4221CA02" w:rsidR="00CC520E" w:rsidRPr="00F83795" w:rsidRDefault="00CC520E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55" w:type="dxa"/>
            <w:shd w:val="clear" w:color="auto" w:fill="auto"/>
          </w:tcPr>
          <w:p w14:paraId="611C688D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9E3E6A8" w14:textId="126C5481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45" w:type="dxa"/>
            <w:shd w:val="clear" w:color="auto" w:fill="auto"/>
          </w:tcPr>
          <w:p w14:paraId="5714710E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641FE80" w14:textId="53132B3C" w:rsidR="00CC520E" w:rsidRPr="00AE68C7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</w:tr>
      <w:tr w:rsidR="00CC520E" w:rsidRPr="00F83795" w14:paraId="2C41DAE5" w14:textId="77777777" w:rsidTr="5C2177B7">
        <w:tc>
          <w:tcPr>
            <w:tcW w:w="3690" w:type="dxa"/>
          </w:tcPr>
          <w:p w14:paraId="2C0C68CE" w14:textId="47EC2E6D" w:rsidR="00CC520E" w:rsidRPr="00F83795" w:rsidRDefault="00CC520E" w:rsidP="00CC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731D5F41" w14:textId="3E8549C4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55" w:type="dxa"/>
            <w:shd w:val="clear" w:color="auto" w:fill="auto"/>
          </w:tcPr>
          <w:p w14:paraId="48DC3833" w14:textId="77777777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364D278" w14:textId="254F765C" w:rsidR="00CC520E" w:rsidRPr="00F83795" w:rsidRDefault="00CC520E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14:paraId="0DEB2C8C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218C05E" w14:textId="4B5DE286" w:rsidR="00CC520E" w:rsidRPr="00F83795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45" w:type="dxa"/>
            <w:shd w:val="clear" w:color="auto" w:fill="auto"/>
          </w:tcPr>
          <w:p w14:paraId="5A9890E4" w14:textId="77777777" w:rsidR="00CC520E" w:rsidRPr="00F83795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9FB6441" w14:textId="216E7750" w:rsidR="00CC520E" w:rsidRPr="00AE68C7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</w:tr>
      <w:tr w:rsidR="00CC520E" w:rsidRPr="00183D2F" w14:paraId="56DA6201" w14:textId="77777777" w:rsidTr="5C2177B7">
        <w:tc>
          <w:tcPr>
            <w:tcW w:w="3690" w:type="dxa"/>
            <w:shd w:val="clear" w:color="auto" w:fill="auto"/>
          </w:tcPr>
          <w:p w14:paraId="1A169A2D" w14:textId="77777777" w:rsidR="00CC520E" w:rsidRPr="00183D2F" w:rsidRDefault="00CC520E" w:rsidP="00CC520E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70256671" w14:textId="1A6BC6E3" w:rsidR="00CC520E" w:rsidRPr="00183D2F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65D802CC" w14:textId="77777777" w:rsidR="00CC520E" w:rsidRPr="00183D2F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AF02ECB" w14:textId="747C73C5" w:rsidR="00CC520E" w:rsidRPr="00183D2F" w:rsidRDefault="00CC520E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5B3FDDB0" w14:textId="77777777" w:rsidR="00CC520E" w:rsidRPr="00183D2F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288EC4" w14:textId="0B66579C" w:rsidR="00CC520E" w:rsidRPr="00183D2F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  <w:shd w:val="clear" w:color="auto" w:fill="auto"/>
          </w:tcPr>
          <w:p w14:paraId="7AF9C945" w14:textId="77777777" w:rsidR="00CC520E" w:rsidRPr="00183D2F" w:rsidRDefault="00CC520E" w:rsidP="00CC52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BAB54A0" w14:textId="25E3FBBA" w:rsidR="00CC520E" w:rsidRPr="00183D2F" w:rsidRDefault="00CC520E" w:rsidP="00CC5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1D0EA2" w:rsidRPr="00B0559E" w14:paraId="737B2906" w14:textId="77777777" w:rsidTr="00D23900">
        <w:tc>
          <w:tcPr>
            <w:tcW w:w="3690" w:type="dxa"/>
          </w:tcPr>
          <w:p w14:paraId="12EE9F13" w14:textId="77777777" w:rsidR="001D0EA2" w:rsidRPr="00183D2F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183D2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387DAA3A" w14:textId="77777777" w:rsidR="001D0EA2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BB0E698" w14:textId="47F84F28" w:rsidR="00581A12" w:rsidRPr="00183D2F" w:rsidRDefault="00581A12" w:rsidP="00581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8B3BCB" w14:textId="77777777" w:rsidR="001D0EA2" w:rsidRPr="00183D2F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572504A" w14:textId="77777777" w:rsidR="001D0EA2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2D0C403" w14:textId="6D7F0D4F" w:rsidR="001D0EA2" w:rsidRPr="00183D2F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5" w:type="dxa"/>
            <w:shd w:val="clear" w:color="auto" w:fill="auto"/>
          </w:tcPr>
          <w:p w14:paraId="1DFC6B21" w14:textId="77777777" w:rsidR="001D0EA2" w:rsidRPr="00183D2F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375A279" w14:textId="77777777" w:rsidR="001D0EA2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9CD3690" w14:textId="7FFB25FB" w:rsidR="00CC520E" w:rsidRPr="00183D2F" w:rsidRDefault="00024D6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B2FD9D" w14:textId="77777777" w:rsidR="001D0EA2" w:rsidRPr="00183D2F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63CC2DF" w14:textId="77777777" w:rsidR="001D0EA2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51EA3B5" w14:textId="540CB69C" w:rsidR="001D0EA2" w:rsidRPr="00B0559E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D0EA2" w:rsidRPr="00F83795" w14:paraId="3BFF4FCD" w14:textId="77777777" w:rsidTr="5C2177B7">
        <w:tc>
          <w:tcPr>
            <w:tcW w:w="3690" w:type="dxa"/>
          </w:tcPr>
          <w:p w14:paraId="56E1B5F4" w14:textId="77777777" w:rsidR="001D0EA2" w:rsidRPr="00852FC8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2C0E2556" w14:textId="50606B22" w:rsidR="001D0EA2" w:rsidRPr="00852FC8" w:rsidRDefault="00B705E7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E76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35BB29F6" w14:textId="77777777" w:rsidR="001D0EA2" w:rsidRPr="00852FC8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59469" w14:textId="3E2E7527" w:rsidR="001D0EA2" w:rsidRPr="00852FC8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505B7C60" w14:textId="77777777" w:rsidR="001D0EA2" w:rsidRPr="00852FC8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0BF4EDB" w14:textId="60ED15CD" w:rsidR="001D0EA2" w:rsidRPr="00852FC8" w:rsidRDefault="00024D6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6411B8D" w14:textId="77777777" w:rsidR="001D0EA2" w:rsidRPr="00852FC8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CAAA98" w14:textId="06C65119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D0EA2" w:rsidRPr="00F83795" w14:paraId="211EB685" w14:textId="77777777" w:rsidTr="5C2177B7">
        <w:tc>
          <w:tcPr>
            <w:tcW w:w="3690" w:type="dxa"/>
          </w:tcPr>
          <w:p w14:paraId="17C8F2EB" w14:textId="723DECD9" w:rsidR="001D0EA2" w:rsidRPr="00F83795" w:rsidRDefault="001D0EA2" w:rsidP="001D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131BDE4A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B8A3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461FE7A" w14:textId="77777777" w:rsidR="001D0EA2" w:rsidRPr="00F83795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6C6563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F7A635B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5424C1C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B6EB4E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A2" w:rsidRPr="00F83795" w14:paraId="25A779D4" w14:textId="77777777" w:rsidTr="5C2177B7">
        <w:tc>
          <w:tcPr>
            <w:tcW w:w="3690" w:type="dxa"/>
          </w:tcPr>
          <w:p w14:paraId="0DDA8EB8" w14:textId="77777777" w:rsidR="001D0EA2" w:rsidRPr="00F83795" w:rsidRDefault="001D0EA2" w:rsidP="001D0EA2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14A1DBA6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7428A1" w14:textId="77777777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475A3E" w14:textId="54D04EDF" w:rsidR="001D0EA2" w:rsidRPr="00F83795" w:rsidRDefault="001D0EA2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5DC761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9953" w14:textId="32DFF53F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B24CAC2" w14:textId="77777777" w:rsidR="001D0EA2" w:rsidRPr="00F83795" w:rsidRDefault="001D0EA2" w:rsidP="001D0E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2D836ADD" w14:textId="74AD2E8E" w:rsidR="001D0EA2" w:rsidRPr="00F83795" w:rsidRDefault="001D0EA2" w:rsidP="001D0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F4FE8" w:rsidRPr="00F83795" w14:paraId="6FF7248B" w14:textId="77777777" w:rsidTr="5C2177B7">
        <w:tc>
          <w:tcPr>
            <w:tcW w:w="3690" w:type="dxa"/>
          </w:tcPr>
          <w:p w14:paraId="24F96FD1" w14:textId="77777777" w:rsidR="003F4FE8" w:rsidRPr="00F83795" w:rsidRDefault="003F4FE8" w:rsidP="003F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10436870" w14:textId="5FB1158E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B705E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705E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  <w:tc>
          <w:tcPr>
            <w:tcW w:w="255" w:type="dxa"/>
            <w:shd w:val="clear" w:color="auto" w:fill="auto"/>
          </w:tcPr>
          <w:p w14:paraId="050A5D6B" w14:textId="77777777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AE8558" w14:textId="175130E9" w:rsidR="003F4FE8" w:rsidRPr="00F83795" w:rsidRDefault="003F4FE8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255" w:type="dxa"/>
            <w:shd w:val="clear" w:color="auto" w:fill="auto"/>
          </w:tcPr>
          <w:p w14:paraId="373E7901" w14:textId="77777777" w:rsidR="003F4FE8" w:rsidRPr="00F83795" w:rsidRDefault="003F4FE8" w:rsidP="003F4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4F4E6" w14:textId="2AC5E8EC" w:rsidR="003F4FE8" w:rsidRPr="00F83795" w:rsidRDefault="00B705E7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105,819</w:t>
            </w:r>
          </w:p>
        </w:tc>
        <w:tc>
          <w:tcPr>
            <w:tcW w:w="245" w:type="dxa"/>
            <w:shd w:val="clear" w:color="auto" w:fill="auto"/>
          </w:tcPr>
          <w:p w14:paraId="23241E15" w14:textId="77777777" w:rsidR="003F4FE8" w:rsidRPr="00F83795" w:rsidRDefault="003F4FE8" w:rsidP="003F4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BA2CF4A" w14:textId="0121D812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</w:tr>
      <w:tr w:rsidR="003F4FE8" w:rsidRPr="00F83795" w14:paraId="6C49D450" w14:textId="77777777" w:rsidTr="5C2177B7">
        <w:tc>
          <w:tcPr>
            <w:tcW w:w="3690" w:type="dxa"/>
          </w:tcPr>
          <w:p w14:paraId="7741E074" w14:textId="77777777" w:rsidR="003F4FE8" w:rsidRPr="00F83795" w:rsidRDefault="003F4FE8" w:rsidP="003F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354CBB00" w14:textId="2D5567CC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9,570</w:t>
            </w:r>
          </w:p>
        </w:tc>
        <w:tc>
          <w:tcPr>
            <w:tcW w:w="255" w:type="dxa"/>
            <w:shd w:val="clear" w:color="auto" w:fill="auto"/>
          </w:tcPr>
          <w:p w14:paraId="5BAEC863" w14:textId="77777777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B4A728D" w14:textId="20CE2906" w:rsidR="003F4FE8" w:rsidRPr="00F83795" w:rsidRDefault="003F4FE8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55" w:type="dxa"/>
            <w:shd w:val="clear" w:color="auto" w:fill="auto"/>
          </w:tcPr>
          <w:p w14:paraId="52197D56" w14:textId="77777777" w:rsidR="003F4FE8" w:rsidRPr="00F83795" w:rsidRDefault="003F4FE8" w:rsidP="003F4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6EA3E95" w14:textId="4D5CE25E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9,570</w:t>
            </w:r>
          </w:p>
        </w:tc>
        <w:tc>
          <w:tcPr>
            <w:tcW w:w="245" w:type="dxa"/>
            <w:shd w:val="clear" w:color="auto" w:fill="auto"/>
          </w:tcPr>
          <w:p w14:paraId="536FBB03" w14:textId="77777777" w:rsidR="003F4FE8" w:rsidRPr="00F83795" w:rsidRDefault="003F4FE8" w:rsidP="003F4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066369D" w14:textId="0A6ACF8F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</w:t>
            </w:r>
          </w:p>
        </w:tc>
      </w:tr>
      <w:tr w:rsidR="003F4FE8" w:rsidRPr="00F83795" w14:paraId="3548CB41" w14:textId="77777777" w:rsidTr="5C2177B7">
        <w:tc>
          <w:tcPr>
            <w:tcW w:w="3690" w:type="dxa"/>
          </w:tcPr>
          <w:p w14:paraId="6762F281" w14:textId="782F98B0" w:rsidR="003F4FE8" w:rsidRPr="00F83795" w:rsidRDefault="003F4FE8" w:rsidP="003F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59FE273D" w14:textId="407BB77B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  <w:tc>
          <w:tcPr>
            <w:tcW w:w="255" w:type="dxa"/>
            <w:shd w:val="clear" w:color="auto" w:fill="auto"/>
          </w:tcPr>
          <w:p w14:paraId="063429FA" w14:textId="77777777" w:rsidR="003F4FE8" w:rsidRPr="00F83795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3B14FE" w14:textId="20087E82" w:rsidR="003F4FE8" w:rsidRPr="00DC3E8C" w:rsidRDefault="003F4FE8" w:rsidP="004C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55" w:type="dxa"/>
            <w:shd w:val="clear" w:color="auto" w:fill="auto"/>
          </w:tcPr>
          <w:p w14:paraId="67A11E73" w14:textId="77777777" w:rsidR="003F4FE8" w:rsidRPr="00DC3E8C" w:rsidRDefault="003F4FE8" w:rsidP="003F4F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B1A1B3D" w14:textId="6B0D2D75" w:rsidR="003F4FE8" w:rsidRPr="00DC3E8C" w:rsidRDefault="003F4FE8" w:rsidP="00C46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Pr="00C460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049</w:t>
            </w:r>
          </w:p>
        </w:tc>
        <w:tc>
          <w:tcPr>
            <w:tcW w:w="245" w:type="dxa"/>
            <w:shd w:val="clear" w:color="auto" w:fill="auto"/>
          </w:tcPr>
          <w:p w14:paraId="2393B77F" w14:textId="77777777" w:rsidR="003F4FE8" w:rsidRPr="00DC3E8C" w:rsidRDefault="003F4FE8" w:rsidP="003F4F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74F34FC9" w14:textId="3EA94A16" w:rsidR="003F4FE8" w:rsidRPr="00DC3E8C" w:rsidRDefault="003F4FE8" w:rsidP="003F4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</w:t>
            </w:r>
          </w:p>
        </w:tc>
      </w:tr>
    </w:tbl>
    <w:p w14:paraId="6012DF39" w14:textId="77777777" w:rsidR="002C0FEE" w:rsidRPr="00F83795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65BFCCD0" w:rsidR="00480BFD" w:rsidRPr="00F83795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F83795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</w:t>
      </w:r>
      <w:r w:rsidR="003D73E8"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="00AE5CEF"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923322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52633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ดือน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45AD3">
        <w:rPr>
          <w:rFonts w:asciiTheme="majorBidi" w:hAnsiTheme="majorBidi" w:cstheme="majorBidi"/>
          <w:spacing w:val="-2"/>
          <w:sz w:val="30"/>
          <w:szCs w:val="30"/>
        </w:rPr>
        <w:br/>
      </w:r>
      <w:r w:rsidR="0036435A" w:rsidRPr="00FB1C5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36435A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6435A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E2E22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163A58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163A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346B" w:rsidRPr="00163A58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B705E7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53346B" w:rsidRPr="00163A5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705E7">
        <w:rPr>
          <w:rFonts w:asciiTheme="majorBidi" w:hAnsiTheme="majorBidi" w:cstheme="majorBidi"/>
          <w:spacing w:val="-2"/>
          <w:sz w:val="30"/>
          <w:szCs w:val="30"/>
        </w:rPr>
        <w:t>99</w:t>
      </w:r>
      <w:r w:rsidR="00523735" w:rsidRPr="00163A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163A58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E68C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6435A">
        <w:rPr>
          <w:rFonts w:asciiTheme="majorBidi" w:hAnsiTheme="majorBidi" w:cstheme="majorBidi"/>
          <w:i/>
          <w:iCs/>
          <w:spacing w:val="-2"/>
          <w:sz w:val="30"/>
          <w:szCs w:val="30"/>
        </w:rPr>
        <w:t>59.80</w:t>
      </w:r>
      <w:r w:rsidR="00A60D65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F8379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F83795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B7B0B8" w14:textId="77777777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09007" w14:textId="65EAF0CD" w:rsidR="00D650E2" w:rsidRPr="00F83795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36435A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6435A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AE68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AE68C7">
        <w:rPr>
          <w:rFonts w:asciiTheme="majorBidi" w:hAnsiTheme="majorBidi" w:cstheme="majorBidi"/>
          <w:sz w:val="30"/>
          <w:szCs w:val="30"/>
        </w:rPr>
        <w:t>6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6E2DF8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0"/>
        <w:gridCol w:w="1082"/>
        <w:gridCol w:w="268"/>
        <w:gridCol w:w="1139"/>
        <w:gridCol w:w="281"/>
        <w:gridCol w:w="1128"/>
        <w:gridCol w:w="239"/>
        <w:gridCol w:w="39"/>
        <w:gridCol w:w="1102"/>
        <w:gridCol w:w="7"/>
      </w:tblGrid>
      <w:tr w:rsidR="007C24ED" w:rsidRPr="00F83795" w14:paraId="61EA2DE5" w14:textId="77777777" w:rsidTr="00A33DCC">
        <w:trPr>
          <w:tblHeader/>
        </w:trPr>
        <w:tc>
          <w:tcPr>
            <w:tcW w:w="2175" w:type="pct"/>
          </w:tcPr>
          <w:p w14:paraId="28298FC2" w14:textId="77777777" w:rsidR="007C24ED" w:rsidRPr="00F83795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5D7CCCBB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5"/>
          </w:tcPr>
          <w:p w14:paraId="4BF71B96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35A" w:rsidRPr="00F83795" w14:paraId="22CF04C7" w14:textId="77777777" w:rsidTr="00A33DCC">
        <w:trPr>
          <w:tblHeader/>
        </w:trPr>
        <w:tc>
          <w:tcPr>
            <w:tcW w:w="2175" w:type="pct"/>
          </w:tcPr>
          <w:p w14:paraId="603D6C04" w14:textId="77777777" w:rsidR="0036435A" w:rsidRPr="00F83795" w:rsidRDefault="0036435A" w:rsidP="0036435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78903E30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1E4E3DC" w14:textId="2154475F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36435A" w:rsidRPr="00F83795" w:rsidRDefault="0036435A" w:rsidP="00364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8AFE5BA" w14:textId="7BAFAA75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F0CD847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AD1EF1D" w14:textId="6D70503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F83795" w14:paraId="2D587CBA" w14:textId="77777777" w:rsidTr="00A33DCC">
        <w:trPr>
          <w:tblHeader/>
        </w:trPr>
        <w:tc>
          <w:tcPr>
            <w:tcW w:w="2175" w:type="pct"/>
          </w:tcPr>
          <w:p w14:paraId="6FEF9350" w14:textId="08476EA6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4F35E32" w14:textId="775A2BBF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86EB8DC" w14:textId="0D14AF83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09501CE" w14:textId="013F1170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F731B25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DE53615" w14:textId="61240015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E6010" w:rsidRPr="00F83795" w14:paraId="3C912656" w14:textId="77777777" w:rsidTr="009F6AB1">
        <w:trPr>
          <w:tblHeader/>
        </w:trPr>
        <w:tc>
          <w:tcPr>
            <w:tcW w:w="2175" w:type="pct"/>
          </w:tcPr>
          <w:p w14:paraId="36B5AEC8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9"/>
          </w:tcPr>
          <w:p w14:paraId="72FF05DF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14C" w:rsidRPr="00F83795" w14:paraId="099AE272" w14:textId="77777777" w:rsidTr="00A33DCC">
        <w:tc>
          <w:tcPr>
            <w:tcW w:w="2175" w:type="pct"/>
          </w:tcPr>
          <w:p w14:paraId="2778817E" w14:textId="376C935F" w:rsidR="00A9314C" w:rsidRPr="00F83795" w:rsidRDefault="00A9314C" w:rsidP="00A9314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550C86DA" w14:textId="5493C96B" w:rsidR="00A9314C" w:rsidRPr="00F83795" w:rsidRDefault="00A9314C" w:rsidP="00A931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9E4F5B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057410E" w14:textId="7FCF73A0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679E9C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3CAF6D" w14:textId="6417CAE4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B2299AC" w14:textId="77777777" w:rsidR="00A9314C" w:rsidRPr="00F83795" w:rsidRDefault="00A9314C" w:rsidP="00A9314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96E5AB7" w14:textId="293151B1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4C" w:rsidRPr="00F83795" w14:paraId="7792502D" w14:textId="77777777" w:rsidTr="00A33DCC">
        <w:tc>
          <w:tcPr>
            <w:tcW w:w="2175" w:type="pct"/>
          </w:tcPr>
          <w:p w14:paraId="3568DEF4" w14:textId="047E938F" w:rsidR="00A9314C" w:rsidRPr="002C56F1" w:rsidRDefault="00A9314C" w:rsidP="00A9314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33DF582" w14:textId="6748C2D4" w:rsidR="00A9314C" w:rsidRDefault="002A58EE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03EEA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37A63CF" w14:textId="69785770" w:rsidR="00A9314C" w:rsidRPr="00DC3E8C" w:rsidRDefault="00A9314C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</w:rPr>
            </w:pPr>
            <w:r w:rsidRPr="00DC3E8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953DD01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526347" w14:textId="0A8A6CE4" w:rsidR="00A9314C" w:rsidRDefault="001C51A2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gridSpan w:val="2"/>
          </w:tcPr>
          <w:p w14:paraId="60B7748E" w14:textId="77777777" w:rsidR="00A9314C" w:rsidRPr="00F83795" w:rsidRDefault="00A9314C" w:rsidP="00A9314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8FF5CA6" w14:textId="6DC49D66" w:rsidR="00A9314C" w:rsidRDefault="00A9314C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AB1" w:rsidRPr="00F83795" w14:paraId="11E51334" w14:textId="77777777" w:rsidTr="00A33DCC">
        <w:trPr>
          <w:trHeight w:val="87"/>
        </w:trPr>
        <w:tc>
          <w:tcPr>
            <w:tcW w:w="2175" w:type="pct"/>
          </w:tcPr>
          <w:p w14:paraId="5BE1DC68" w14:textId="1AE431DD" w:rsidR="009F6AB1" w:rsidRPr="00A9314C" w:rsidRDefault="009F6AB1" w:rsidP="009F6AB1">
            <w:pPr>
              <w:tabs>
                <w:tab w:val="clear" w:pos="9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02D17579" w14:textId="5A446437" w:rsidR="009F6AB1" w:rsidRPr="00F83795" w:rsidRDefault="009F6AB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9467D1" w14:textId="77777777" w:rsidR="009F6AB1" w:rsidRPr="00F83795" w:rsidRDefault="009F6AB1" w:rsidP="009F6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5F93FF" w14:textId="4A7D9CC9" w:rsidR="009F6AB1" w:rsidRPr="00F83795" w:rsidRDefault="009F6AB1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50" w:type="pct"/>
          </w:tcPr>
          <w:p w14:paraId="5DBD6AA9" w14:textId="77777777" w:rsidR="009F6AB1" w:rsidRPr="00F83795" w:rsidRDefault="009F6AB1" w:rsidP="009F6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6B1CB1B" w14:textId="6D671B40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2DC9B25C" w14:textId="77777777" w:rsidR="009F6AB1" w:rsidRPr="00F83795" w:rsidRDefault="009F6AB1" w:rsidP="009F6A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DCC4E50" w14:textId="797C0589" w:rsidR="009F6AB1" w:rsidRPr="00F83795" w:rsidRDefault="009F6AB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9F6AB1" w:rsidRPr="00F83795" w14:paraId="4E960F4D" w14:textId="77777777" w:rsidTr="00A33DCC">
        <w:tc>
          <w:tcPr>
            <w:tcW w:w="2175" w:type="pct"/>
          </w:tcPr>
          <w:p w14:paraId="2CD84E0F" w14:textId="77777777" w:rsidR="009F6AB1" w:rsidRPr="00A9314C" w:rsidRDefault="009F6AB1" w:rsidP="009F6A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0CC574D0" w:rsidR="009F6AB1" w:rsidRPr="00F83795" w:rsidRDefault="009F6AB1" w:rsidP="00FD65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38,654</w:t>
            </w:r>
          </w:p>
        </w:tc>
        <w:tc>
          <w:tcPr>
            <w:tcW w:w="143" w:type="pct"/>
          </w:tcPr>
          <w:p w14:paraId="45174E2D" w14:textId="77777777" w:rsidR="009F6AB1" w:rsidRPr="00F83795" w:rsidRDefault="009F6AB1" w:rsidP="009F6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1EFFB9" w14:textId="7FB019CA" w:rsidR="009F6AB1" w:rsidRPr="00F83795" w:rsidRDefault="009F6AB1" w:rsidP="009F6A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3,188</w:t>
            </w:r>
          </w:p>
        </w:tc>
        <w:tc>
          <w:tcPr>
            <w:tcW w:w="150" w:type="pct"/>
          </w:tcPr>
          <w:p w14:paraId="02452651" w14:textId="77777777" w:rsidR="009F6AB1" w:rsidRPr="00F83795" w:rsidRDefault="009F6AB1" w:rsidP="009F6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DB9731" w14:textId="6B099920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38,654</w:t>
            </w:r>
          </w:p>
        </w:tc>
        <w:tc>
          <w:tcPr>
            <w:tcW w:w="149" w:type="pct"/>
            <w:gridSpan w:val="2"/>
          </w:tcPr>
          <w:p w14:paraId="5043FB42" w14:textId="77777777" w:rsidR="009F6AB1" w:rsidRPr="00F83795" w:rsidRDefault="009F6AB1" w:rsidP="009F6A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B0AF641" w14:textId="4FEEE861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9F6AB1" w:rsidRPr="00F83795" w14:paraId="479EDDCD" w14:textId="77777777" w:rsidTr="00A33DCC">
        <w:tc>
          <w:tcPr>
            <w:tcW w:w="2175" w:type="pct"/>
            <w:shd w:val="clear" w:color="auto" w:fill="auto"/>
          </w:tcPr>
          <w:p w14:paraId="03546062" w14:textId="77777777" w:rsidR="009F6AB1" w:rsidRPr="002C56F1" w:rsidRDefault="009F6AB1" w:rsidP="009F6A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0E1F1972" w:rsidR="009F6AB1" w:rsidRPr="00F83795" w:rsidRDefault="009F6AB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0A99FA" w14:textId="77777777" w:rsidR="009F6AB1" w:rsidRPr="00F83795" w:rsidRDefault="009F6AB1" w:rsidP="009F6A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7C1BEC5" w14:textId="21D7D480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50" w:type="pct"/>
            <w:shd w:val="clear" w:color="auto" w:fill="auto"/>
          </w:tcPr>
          <w:p w14:paraId="6EC0792F" w14:textId="77777777" w:rsidR="009F6AB1" w:rsidRPr="00F83795" w:rsidRDefault="009F6AB1" w:rsidP="009F6A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8F5F64F" w14:textId="6A443F5F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EF726D1" w14:textId="77777777" w:rsidR="009F6AB1" w:rsidRPr="00F83795" w:rsidRDefault="009F6AB1" w:rsidP="009F6A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A98EBE8" w14:textId="47BED2A3" w:rsidR="009F6AB1" w:rsidRPr="00F83795" w:rsidRDefault="009F6AB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C3E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6AB1" w:rsidRPr="00F83795" w14:paraId="1D3703AA" w14:textId="77777777" w:rsidTr="00A33DCC">
        <w:tc>
          <w:tcPr>
            <w:tcW w:w="2175" w:type="pct"/>
          </w:tcPr>
          <w:p w14:paraId="18AE34FD" w14:textId="77777777" w:rsidR="009F6AB1" w:rsidRPr="00F83795" w:rsidRDefault="009F6AB1" w:rsidP="009F6AB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5CD8F433" w:rsidR="009F6AB1" w:rsidRPr="00F83795" w:rsidRDefault="009F6AB1" w:rsidP="009F6AB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38,654</w:t>
            </w:r>
          </w:p>
        </w:tc>
        <w:tc>
          <w:tcPr>
            <w:tcW w:w="143" w:type="pct"/>
          </w:tcPr>
          <w:p w14:paraId="48A42863" w14:textId="77777777" w:rsidR="009F6AB1" w:rsidRPr="00F83795" w:rsidRDefault="009F6AB1" w:rsidP="009F6A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3DE1E9B0" w:rsidR="009F6AB1" w:rsidRPr="00F83795" w:rsidRDefault="009F6AB1" w:rsidP="009F6A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4,568</w:t>
            </w:r>
          </w:p>
        </w:tc>
        <w:tc>
          <w:tcPr>
            <w:tcW w:w="150" w:type="pct"/>
          </w:tcPr>
          <w:p w14:paraId="233AE487" w14:textId="77777777" w:rsidR="009F6AB1" w:rsidRPr="00F83795" w:rsidRDefault="009F6AB1" w:rsidP="009F6A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3F8E6F15" w:rsidR="009F6AB1" w:rsidRPr="00163A58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3A58">
              <w:rPr>
                <w:rFonts w:ascii="Angsana New" w:hAnsi="Angsana New"/>
                <w:b/>
                <w:bCs/>
                <w:sz w:val="30"/>
                <w:szCs w:val="30"/>
              </w:rPr>
              <w:t>38,65</w:t>
            </w:r>
            <w:r w:rsidR="006C425A" w:rsidRPr="00163A5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1A102D93" w14:textId="77777777" w:rsidR="009F6AB1" w:rsidRPr="00F83795" w:rsidRDefault="009F6AB1" w:rsidP="001C7C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B12DCD" w14:textId="273A5065" w:rsidR="009F6AB1" w:rsidRPr="00CB4D92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D92"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</w:tr>
      <w:tr w:rsidR="009F6AB1" w:rsidRPr="00F83795" w14:paraId="31621546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2020ADE5" w14:textId="77777777" w:rsidR="009F6AB1" w:rsidRPr="00F83795" w:rsidRDefault="009F6AB1" w:rsidP="009F6AB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BBE6D0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926B03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04DCD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5560AE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6AB753" w14:textId="77777777" w:rsidR="009F6AB1" w:rsidRPr="00163A58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07B9E5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1B734D1D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AB1" w:rsidRPr="00F83795" w14:paraId="7A46E139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5460E68" w14:textId="533254E9" w:rsidR="009F6AB1" w:rsidRPr="00F83795" w:rsidRDefault="009F6AB1" w:rsidP="009F6AB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8" w:type="pct"/>
          </w:tcPr>
          <w:p w14:paraId="1BA3AB76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F5951F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866BC80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85A4641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A45F796" w14:textId="316FEB10" w:rsidR="009F6AB1" w:rsidRPr="00163A58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383CBC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2D7EF341" w14:textId="2E55ECF3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AB1" w:rsidRPr="00F83795" w14:paraId="2225D306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382C1CF8" w14:textId="713C15B4" w:rsidR="009F6AB1" w:rsidRPr="002C56F1" w:rsidRDefault="009F6AB1" w:rsidP="009F6AB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0F602F30" w14:textId="18ED4297" w:rsidR="009F6AB1" w:rsidRPr="00A33DCC" w:rsidRDefault="00A33DCC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D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FEF6C9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B4E7FA0" w14:textId="03D24E15" w:rsidR="009F6AB1" w:rsidRPr="00F83795" w:rsidRDefault="009F6AB1" w:rsidP="009F6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82C150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3F0FFF" w14:textId="5B7A4B71" w:rsidR="009F6AB1" w:rsidRPr="00163A58" w:rsidRDefault="004150F4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3A58">
              <w:rPr>
                <w:rFonts w:ascii="Angsana New" w:hAnsi="Angsana New"/>
                <w:sz w:val="30"/>
                <w:szCs w:val="30"/>
              </w:rPr>
              <w:t>1</w:t>
            </w:r>
            <w:r w:rsidR="00C4607A" w:rsidRPr="00163A58">
              <w:rPr>
                <w:rFonts w:ascii="Angsana New" w:hAnsi="Angsana New"/>
                <w:sz w:val="30"/>
                <w:szCs w:val="30"/>
              </w:rPr>
              <w:t>3</w:t>
            </w:r>
            <w:r w:rsidRPr="00163A58">
              <w:rPr>
                <w:rFonts w:ascii="Angsana New" w:hAnsi="Angsana New"/>
                <w:sz w:val="30"/>
                <w:szCs w:val="30"/>
              </w:rPr>
              <w:t>,</w:t>
            </w:r>
            <w:r w:rsidR="00C4607A" w:rsidRPr="00163A58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28" w:type="pct"/>
          </w:tcPr>
          <w:p w14:paraId="1A55A618" w14:textId="77777777" w:rsidR="009F6AB1" w:rsidRPr="00F83795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62D1B551" w14:textId="38CBF236" w:rsidR="009F6AB1" w:rsidRPr="00784BFD" w:rsidRDefault="009F6AB1" w:rsidP="009F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84B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2A3EE6" w:rsidRPr="00F83795" w14:paraId="24E8675A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195C13B7" w14:textId="1A8DF2D3" w:rsidR="002A3EE6" w:rsidRPr="002C56F1" w:rsidRDefault="002A3EE6" w:rsidP="002A3E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C6D1EC8" w14:textId="65B1C052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43" w:type="pct"/>
          </w:tcPr>
          <w:p w14:paraId="0142CD8E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AD46D77" w14:textId="76D06A67" w:rsidR="002A3EE6" w:rsidRPr="00FD65CF" w:rsidRDefault="002A3EE6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65CF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50" w:type="pct"/>
          </w:tcPr>
          <w:p w14:paraId="427866DE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00F2299" w14:textId="5AE66C66" w:rsidR="002A3EE6" w:rsidRPr="00163A58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3A58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28" w:type="pct"/>
          </w:tcPr>
          <w:p w14:paraId="7FAF1A26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7B8B2A73" w14:textId="68966C93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2A3EE6" w:rsidRPr="00F83795" w14:paraId="158157D9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5F362389" w14:textId="77777777" w:rsidR="002A3EE6" w:rsidRPr="002C56F1" w:rsidRDefault="002A3EE6" w:rsidP="002A3E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AFE2CD7" w14:textId="6F2BEBA5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43" w:type="pct"/>
          </w:tcPr>
          <w:p w14:paraId="440B076D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628B9D6" w14:textId="0317D730" w:rsidR="002A3EE6" w:rsidRPr="00DE16FC" w:rsidRDefault="002A3EE6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B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50" w:type="pct"/>
          </w:tcPr>
          <w:p w14:paraId="136E2D66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4D04FD7" w14:textId="00FD93DD" w:rsidR="002A3EE6" w:rsidRPr="00163A58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3A58">
              <w:rPr>
                <w:rFonts w:ascii="Angsana New" w:hAnsi="Angsana New"/>
                <w:sz w:val="30"/>
                <w:szCs w:val="30"/>
              </w:rPr>
              <w:t>17</w:t>
            </w:r>
            <w:r w:rsidR="00C4607A" w:rsidRPr="00163A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6939DE8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281DACF7" w14:textId="44A7108C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2A3EE6" w:rsidRPr="00F83795" w14:paraId="1FD363DA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20B92DFC" w14:textId="77777777" w:rsidR="002A3EE6" w:rsidRPr="00784BFD" w:rsidRDefault="002A3EE6" w:rsidP="002A3E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7B25D51D" w14:textId="02FBFB54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756DBF0E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47704E" w14:textId="2C8D6A77" w:rsidR="002A3EE6" w:rsidRPr="00DE16FC" w:rsidRDefault="002A3EE6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65AC0952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EE7658" w14:textId="41C1DBEF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" w:type="pct"/>
          </w:tcPr>
          <w:p w14:paraId="3E3EC27E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8B84247" w14:textId="77F8798F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A3EE6" w:rsidRPr="00F83795" w14:paraId="6A5F9721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5690A72E" w14:textId="77777777" w:rsidR="002A3EE6" w:rsidRPr="00F83795" w:rsidRDefault="002A3EE6" w:rsidP="002A3EE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66A741E" w14:textId="4E73050B" w:rsidR="002A3EE6" w:rsidRPr="00F83795" w:rsidRDefault="00D74D74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3CF565A9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2D49D82A" w14:textId="48650797" w:rsidR="002A3EE6" w:rsidRPr="00DE16FC" w:rsidRDefault="002A3EE6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</w:tcPr>
          <w:p w14:paraId="04F69FF3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0462D4D8" w14:textId="28B5D624" w:rsidR="002A3EE6" w:rsidRPr="00F83795" w:rsidRDefault="002A3EE6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4607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4607A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28" w:type="pct"/>
          </w:tcPr>
          <w:p w14:paraId="5E8C1259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</w:tcPr>
          <w:p w14:paraId="3EA8BCCB" w14:textId="7E27AD1D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56F1">
              <w:rPr>
                <w:rFonts w:ascii="Angsana New" w:hAnsi="Angsana New"/>
                <w:sz w:val="30"/>
                <w:szCs w:val="30"/>
              </w:rPr>
              <w:t>23,802</w:t>
            </w:r>
          </w:p>
        </w:tc>
      </w:tr>
      <w:tr w:rsidR="002A3EE6" w:rsidRPr="00F83795" w14:paraId="0DCC3620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035AF97" w14:textId="5832A8F8" w:rsidR="002A3EE6" w:rsidRPr="00F83795" w:rsidRDefault="002A3EE6" w:rsidP="002A3EE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8" w:type="pct"/>
            <w:shd w:val="clear" w:color="auto" w:fill="auto"/>
          </w:tcPr>
          <w:p w14:paraId="569E358E" w14:textId="2A892855" w:rsidR="002A3EE6" w:rsidRPr="00F83795" w:rsidRDefault="002A3EE6" w:rsidP="002A3E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E79729D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642EA555" w14:textId="6ADD107B" w:rsidR="002A3EE6" w:rsidRPr="00F83795" w:rsidRDefault="002A3EE6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89A5D6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7ABFB86" w14:textId="3DCE231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DD3C64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16293C9" w14:textId="2824EC1E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EE6" w:rsidRPr="00F83795" w14:paraId="5CBF87C0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39B1FA2" w14:textId="509E66EC" w:rsidR="002A3EE6" w:rsidRPr="00F83795" w:rsidRDefault="002A3EE6" w:rsidP="002A3EE6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11975FA" w14:textId="2D9559C1" w:rsidR="002A3EE6" w:rsidRPr="00D74D74" w:rsidRDefault="00D74D74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4D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CFAF7D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8C4D0B" w14:textId="0D84E391" w:rsidR="002A3EE6" w:rsidRPr="002E618B" w:rsidRDefault="002A3EE6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6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74516C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8647F72" w14:textId="1EFF3275" w:rsidR="002A3EE6" w:rsidRPr="00114D9C" w:rsidRDefault="002A3EE6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14D9C">
              <w:rPr>
                <w:rFonts w:ascii="Angsana New" w:hAnsi="Angsana New"/>
                <w:sz w:val="30"/>
                <w:szCs w:val="30"/>
              </w:rPr>
              <w:t>(12,221)</w:t>
            </w:r>
          </w:p>
        </w:tc>
        <w:tc>
          <w:tcPr>
            <w:tcW w:w="128" w:type="pct"/>
          </w:tcPr>
          <w:p w14:paraId="6279EF69" w14:textId="77777777" w:rsidR="002A3EE6" w:rsidRPr="00114D9C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7AE2756B" w14:textId="2A8DA70E" w:rsidR="002A3EE6" w:rsidRPr="00CB4D92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6E3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</w:tr>
      <w:tr w:rsidR="002A3EE6" w:rsidRPr="00F83795" w14:paraId="0D12F893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6E4534A0" w14:textId="77777777" w:rsidR="002A3EE6" w:rsidRPr="00F83795" w:rsidRDefault="002A3EE6" w:rsidP="002A3EE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121A47EA" w:rsidR="002A3EE6" w:rsidRPr="00F83795" w:rsidRDefault="00D74D74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3" w:type="pct"/>
          </w:tcPr>
          <w:p w14:paraId="6B5879F4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5F0F2D14" w:rsidR="002A3EE6" w:rsidRPr="00FD65CF" w:rsidRDefault="002A3EE6" w:rsidP="00FD65C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6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</w:tcPr>
          <w:p w14:paraId="370190BC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2FB6C163" w:rsidR="002A3EE6" w:rsidRPr="00784BFD" w:rsidRDefault="00C4607A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A3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28" w:type="pct"/>
          </w:tcPr>
          <w:p w14:paraId="57C06A60" w14:textId="77777777" w:rsidR="002A3EE6" w:rsidRPr="00F83795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DD7F8" w14:textId="6B4F74E5" w:rsidR="002A3EE6" w:rsidRPr="00784BFD" w:rsidRDefault="002A3EE6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F1">
              <w:rPr>
                <w:rFonts w:ascii="Angsana New" w:hAnsi="Angsana New"/>
                <w:b/>
                <w:bCs/>
                <w:sz w:val="30"/>
                <w:szCs w:val="30"/>
              </w:rPr>
              <w:t>8,302</w:t>
            </w:r>
          </w:p>
        </w:tc>
      </w:tr>
    </w:tbl>
    <w:p w14:paraId="7844DCD7" w14:textId="39A4FDE0" w:rsidR="007C24ED" w:rsidRPr="00F83795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F83795" w14:paraId="1D389E66" w14:textId="77777777" w:rsidTr="5C2177B7">
        <w:trPr>
          <w:tblHeader/>
        </w:trPr>
        <w:tc>
          <w:tcPr>
            <w:tcW w:w="2174" w:type="pct"/>
          </w:tcPr>
          <w:p w14:paraId="6F84DCAF" w14:textId="77777777" w:rsidR="00A370B1" w:rsidRPr="00F83795" w:rsidRDefault="00A370B1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F83795" w:rsidRDefault="00A370B1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F83795" w14:paraId="41841B9C" w14:textId="77777777" w:rsidTr="5C2177B7">
        <w:trPr>
          <w:tblHeader/>
        </w:trPr>
        <w:tc>
          <w:tcPr>
            <w:tcW w:w="2174" w:type="pct"/>
          </w:tcPr>
          <w:p w14:paraId="20216E85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7C148DBF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725A07B3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F83795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5A0A7725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E14E42" w14:textId="6049F92B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370B1" w:rsidRPr="00F83795" w14:paraId="45807BC5" w14:textId="77777777" w:rsidTr="5C2177B7">
        <w:trPr>
          <w:tblHeader/>
        </w:trPr>
        <w:tc>
          <w:tcPr>
            <w:tcW w:w="2174" w:type="pct"/>
          </w:tcPr>
          <w:p w14:paraId="0423FD27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F83795" w:rsidRDefault="00A370B1" w:rsidP="00D331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37A3D627" w14:textId="77777777" w:rsidTr="5C2177B7">
        <w:tc>
          <w:tcPr>
            <w:tcW w:w="2174" w:type="pct"/>
          </w:tcPr>
          <w:p w14:paraId="5437A192" w14:textId="46C50F20" w:rsidR="00341683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D1911B3" w14:textId="76050E11" w:rsidR="007E6010" w:rsidRPr="00F83795" w:rsidRDefault="007E6010" w:rsidP="002C56F1">
            <w:pPr>
              <w:tabs>
                <w:tab w:val="left" w:pos="720"/>
              </w:tabs>
              <w:spacing w:line="240" w:lineRule="auto"/>
              <w:ind w:left="16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B5E9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9" w:type="pct"/>
          </w:tcPr>
          <w:p w14:paraId="75C8F7C3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9D5D7D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C74C5E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C9A17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20F624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28F89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ABF" w:rsidRPr="00F83795" w14:paraId="7D4FBDB1" w14:textId="77777777" w:rsidTr="5C2177B7">
        <w:tc>
          <w:tcPr>
            <w:tcW w:w="2174" w:type="pct"/>
          </w:tcPr>
          <w:p w14:paraId="235B5C61" w14:textId="1FD103D4" w:rsidR="00B41ABF" w:rsidRPr="004D5E1A" w:rsidRDefault="00B41ABF" w:rsidP="00B41AB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0317D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6435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6435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709C4811" w:rsidR="00B41ABF" w:rsidRPr="004D5E1A" w:rsidRDefault="00C822B6" w:rsidP="00B41A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9BE9917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228FA3FD" w:rsidR="00B41ABF" w:rsidRPr="004D5E1A" w:rsidRDefault="00B41ABF" w:rsidP="00B41A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5E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B41ABF" w:rsidRPr="004D5E1A" w:rsidRDefault="00B41ABF" w:rsidP="00B4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3AFA18D6" w:rsidR="00B41ABF" w:rsidRPr="004D5E1A" w:rsidRDefault="00B65A0A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163A58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29" w:type="pct"/>
          </w:tcPr>
          <w:p w14:paraId="7B00FA3A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F8C8824" w14:textId="0472384C" w:rsidR="00B41ABF" w:rsidRPr="00F83795" w:rsidRDefault="0036435A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</w:tbl>
    <w:p w14:paraId="5A14829D" w14:textId="34C1AF0F" w:rsidR="00FF7CE0" w:rsidRDefault="00FF7CE0"/>
    <w:p w14:paraId="056594FD" w14:textId="3571F78C" w:rsidR="007602EF" w:rsidRDefault="007602EF"/>
    <w:p w14:paraId="7032988A" w14:textId="6012C870" w:rsidR="007602EF" w:rsidRPr="002C56F1" w:rsidRDefault="007602EF" w:rsidP="0079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62"/>
        </w:tabs>
        <w:spacing w:line="240" w:lineRule="auto"/>
        <w:ind w:right="-110"/>
        <w:rPr>
          <w:rFonts w:ascii="Angsana New" w:hAnsi="Angsana New"/>
          <w:sz w:val="30"/>
          <w:szCs w:val="30"/>
        </w:rPr>
      </w:pPr>
    </w:p>
    <w:p w14:paraId="456F90A8" w14:textId="2251E6E0" w:rsidR="007602EF" w:rsidRDefault="007602EF"/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F83795" w14:paraId="2483344A" w14:textId="77777777" w:rsidTr="002C6077">
        <w:tc>
          <w:tcPr>
            <w:tcW w:w="2174" w:type="pct"/>
          </w:tcPr>
          <w:p w14:paraId="04D91613" w14:textId="319FC9FB" w:rsidR="007C24ED" w:rsidRPr="00F83795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F83795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35A" w:rsidRPr="00F83795" w14:paraId="40E713C3" w14:textId="77777777" w:rsidTr="002C6077">
        <w:tc>
          <w:tcPr>
            <w:tcW w:w="2174" w:type="pct"/>
          </w:tcPr>
          <w:p w14:paraId="5E4B4602" w14:textId="77777777" w:rsidR="0036435A" w:rsidRPr="00F83795" w:rsidRDefault="0036435A" w:rsidP="0036435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70BF6965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24569701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36435A" w:rsidRPr="00F83795" w:rsidRDefault="0036435A" w:rsidP="00364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49D54EC2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03F10402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E618B" w:rsidRPr="00F83795" w14:paraId="1EB5BA6C" w14:textId="77777777" w:rsidTr="002C6077">
        <w:tc>
          <w:tcPr>
            <w:tcW w:w="2174" w:type="pct"/>
          </w:tcPr>
          <w:p w14:paraId="5879C549" w14:textId="78EC231B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2926985" w14:textId="02F5FC0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7B2B9BA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5409549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375744F6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3E4" w:rsidRPr="00F83795" w14:paraId="1AEBCDBC" w14:textId="77777777" w:rsidTr="002C6077">
        <w:tc>
          <w:tcPr>
            <w:tcW w:w="2174" w:type="pct"/>
          </w:tcPr>
          <w:p w14:paraId="3CBD8113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38A" w:rsidRPr="00F83795" w14:paraId="11D72BBF" w14:textId="77777777" w:rsidTr="002C56F1">
        <w:tc>
          <w:tcPr>
            <w:tcW w:w="2174" w:type="pct"/>
          </w:tcPr>
          <w:p w14:paraId="6340649C" w14:textId="160BC88F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3860A12B" w14:textId="76D39E3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13C90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152782" w14:textId="52573686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995ECC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D69745" w14:textId="6C2E96AC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75FFC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CE1E9E7" w14:textId="22492C20" w:rsidR="0005738A" w:rsidRPr="002E618B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5738A" w:rsidRPr="00F83795" w14:paraId="4518B2D4" w14:textId="77777777" w:rsidTr="00AE5079">
        <w:tc>
          <w:tcPr>
            <w:tcW w:w="2174" w:type="pct"/>
          </w:tcPr>
          <w:p w14:paraId="62FA7ADD" w14:textId="1FCA1315" w:rsidR="0005738A" w:rsidRPr="002C56F1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E486878" w14:textId="608E5541" w:rsidR="0005738A" w:rsidRPr="00B61640" w:rsidRDefault="00500BE8" w:rsidP="00FD65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DCAAEB" w14:textId="77777777" w:rsidR="0005738A" w:rsidRPr="0005738A" w:rsidRDefault="0005738A" w:rsidP="002C56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E95E5B7" w14:textId="1DA17302" w:rsidR="0005738A" w:rsidRPr="00B61640" w:rsidRDefault="0005738A" w:rsidP="00FD65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79A907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FA62B15" w14:textId="37D67001" w:rsidR="0005738A" w:rsidRDefault="00D057A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129" w:type="pct"/>
          </w:tcPr>
          <w:p w14:paraId="04CFA165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C6F4E39" w14:textId="211E748E" w:rsidR="0005738A" w:rsidRPr="00E77500" w:rsidRDefault="0005738A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D83913" w:rsidRPr="00F83795" w14:paraId="4F2179E6" w14:textId="77777777" w:rsidTr="00AE5079">
        <w:tc>
          <w:tcPr>
            <w:tcW w:w="2174" w:type="pct"/>
          </w:tcPr>
          <w:p w14:paraId="7F5FF2E2" w14:textId="0B50CEB6" w:rsidR="00D83913" w:rsidRPr="00D83913" w:rsidRDefault="00D83913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9" w:type="pct"/>
          </w:tcPr>
          <w:p w14:paraId="1EF5CCE1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6C18DA8" w14:textId="77777777" w:rsidR="00D83913" w:rsidRPr="0005738A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644F87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554BE4A7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8FC91C" w14:textId="77777777" w:rsidR="00D83913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6232D56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8F00DF" w14:textId="77777777" w:rsidR="00D83913" w:rsidRPr="00E77500" w:rsidRDefault="00D8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38A" w:rsidRPr="00F83795" w14:paraId="09B188A2" w14:textId="77777777" w:rsidTr="002C6077">
        <w:tc>
          <w:tcPr>
            <w:tcW w:w="2174" w:type="pct"/>
          </w:tcPr>
          <w:p w14:paraId="21698AA3" w14:textId="445F0918" w:rsidR="0005738A" w:rsidRPr="00F83795" w:rsidRDefault="0005738A" w:rsidP="002C56F1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4F69766E" w:rsidR="0005738A" w:rsidRPr="00F83795" w:rsidRDefault="00500BE8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3893AB42" w:rsidR="0005738A" w:rsidRPr="00F83795" w:rsidRDefault="00D057AA" w:rsidP="00FD65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A23F2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7944346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38A" w:rsidRPr="00F83795" w14:paraId="19CEFFD7" w14:textId="77777777" w:rsidTr="002C6077">
        <w:tc>
          <w:tcPr>
            <w:tcW w:w="2174" w:type="pct"/>
          </w:tcPr>
          <w:p w14:paraId="7AD36792" w14:textId="77777777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1BF12F4F" w:rsidR="0005738A" w:rsidRPr="00F83795" w:rsidRDefault="00500BE8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00770553" w:rsidR="0005738A" w:rsidRPr="00F83795" w:rsidRDefault="00D057A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</w:t>
            </w:r>
          </w:p>
        </w:tc>
        <w:tc>
          <w:tcPr>
            <w:tcW w:w="129" w:type="pct"/>
          </w:tcPr>
          <w:p w14:paraId="7439410A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0629777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3F20762C" w14:textId="167E19D1" w:rsidR="00895035" w:rsidRPr="002C56F1" w:rsidRDefault="00895035" w:rsidP="002C56F1">
      <w:pPr>
        <w:ind w:left="54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F83795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F83795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F83795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8B" w:rsidRPr="00F83795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15C9E46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069C4CAB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5C0A8061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09004D1D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6077" w:rsidRPr="00F83795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F83795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F83795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325244A2" w14:textId="77777777" w:rsidTr="00FF7CE0">
        <w:tc>
          <w:tcPr>
            <w:tcW w:w="2186" w:type="pct"/>
          </w:tcPr>
          <w:p w14:paraId="34C49162" w14:textId="7AF80E09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B5E9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740A1C1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2E38C3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881F3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230C2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5F8F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711" w:rsidRPr="00F83795" w14:paraId="2647FF64" w14:textId="77777777" w:rsidTr="002C56F1">
        <w:tc>
          <w:tcPr>
            <w:tcW w:w="2186" w:type="pct"/>
          </w:tcPr>
          <w:p w14:paraId="191FC0EA" w14:textId="799F0330" w:rsidR="00787711" w:rsidRPr="00F83795" w:rsidRDefault="00787711" w:rsidP="007877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44355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6435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6435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660ECAFE" w:rsidR="00787711" w:rsidRPr="00F83795" w:rsidRDefault="00500BE8" w:rsidP="007877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C4B05B5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787711" w:rsidRPr="00F83795" w:rsidRDefault="00787711" w:rsidP="007877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787711" w:rsidRPr="00F83795" w:rsidRDefault="00787711" w:rsidP="007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6282354" w14:textId="7113F320" w:rsidR="00787711" w:rsidRPr="00F83795" w:rsidRDefault="00D057AA" w:rsidP="00FD65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E02EDA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410403E0" w:rsidR="00787711" w:rsidRPr="00F83795" w:rsidRDefault="0036435A" w:rsidP="007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</w:tbl>
    <w:p w14:paraId="7CAB8D17" w14:textId="565EBC1D" w:rsidR="00A370B1" w:rsidRPr="002C56F1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5"/>
        <w:gridCol w:w="269"/>
        <w:gridCol w:w="1175"/>
        <w:gridCol w:w="271"/>
        <w:gridCol w:w="1046"/>
        <w:gridCol w:w="295"/>
        <w:gridCol w:w="1096"/>
      </w:tblGrid>
      <w:tr w:rsidR="007C24ED" w:rsidRPr="00F83795" w14:paraId="642AA0E9" w14:textId="77777777" w:rsidTr="002C56F1">
        <w:trPr>
          <w:trHeight w:val="396"/>
          <w:tblHeader/>
        </w:trPr>
        <w:tc>
          <w:tcPr>
            <w:tcW w:w="2181" w:type="pct"/>
          </w:tcPr>
          <w:p w14:paraId="58CE21AC" w14:textId="77777777" w:rsidR="007C24ED" w:rsidRPr="00F83795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59" w:type="pct"/>
            <w:gridSpan w:val="3"/>
          </w:tcPr>
          <w:p w14:paraId="76EEB8F8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3AFB1A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4BFFBC5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35A" w:rsidRPr="00F83795" w14:paraId="36CD25CA" w14:textId="77777777" w:rsidTr="002C56F1">
        <w:trPr>
          <w:trHeight w:val="410"/>
          <w:tblHeader/>
        </w:trPr>
        <w:tc>
          <w:tcPr>
            <w:tcW w:w="2181" w:type="pct"/>
          </w:tcPr>
          <w:p w14:paraId="57B81ECB" w14:textId="77777777" w:rsidR="0036435A" w:rsidRPr="00F83795" w:rsidRDefault="0036435A" w:rsidP="0036435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D822C7C" w14:textId="0CBCDFA8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5F1699D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6D7A55" w14:textId="11E0F2A5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7FB07F7" w14:textId="77777777" w:rsidR="0036435A" w:rsidRPr="00F83795" w:rsidRDefault="0036435A" w:rsidP="00364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6D5696" w14:textId="3287EC90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" w:type="pct"/>
          </w:tcPr>
          <w:p w14:paraId="519F99C0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DA2BBF" w14:textId="27329FF4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E618B" w:rsidRPr="00F83795" w14:paraId="163F95A0" w14:textId="77777777" w:rsidTr="002C56F1">
        <w:trPr>
          <w:trHeight w:val="410"/>
          <w:tblHeader/>
        </w:trPr>
        <w:tc>
          <w:tcPr>
            <w:tcW w:w="2181" w:type="pct"/>
          </w:tcPr>
          <w:p w14:paraId="526BFD82" w14:textId="7FE4918A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13E94F87" w14:textId="4E514832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89CA5B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8E35BF" w14:textId="5AB2875E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6B0B953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C2964C" w14:textId="1F644110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9" w:type="pct"/>
          </w:tcPr>
          <w:p w14:paraId="580C9FB9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586C4C" w14:textId="3810D798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3E4" w:rsidRPr="00F83795" w14:paraId="2071A8FB" w14:textId="77777777" w:rsidTr="002C56F1">
        <w:trPr>
          <w:trHeight w:val="396"/>
          <w:tblHeader/>
        </w:trPr>
        <w:tc>
          <w:tcPr>
            <w:tcW w:w="2181" w:type="pct"/>
          </w:tcPr>
          <w:p w14:paraId="205BD1E6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7D9035EC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369" w:rsidRPr="00F83795" w14:paraId="18897B07" w14:textId="77777777" w:rsidTr="002C56F1">
        <w:trPr>
          <w:trHeight w:val="439"/>
        </w:trPr>
        <w:tc>
          <w:tcPr>
            <w:tcW w:w="2181" w:type="pct"/>
          </w:tcPr>
          <w:p w14:paraId="1C57AE93" w14:textId="7EB04DC5" w:rsidR="00365369" w:rsidRPr="00F83795" w:rsidRDefault="00365369" w:rsidP="0036536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0" w:type="pct"/>
            <w:vAlign w:val="bottom"/>
          </w:tcPr>
          <w:p w14:paraId="6AD1058E" w14:textId="4CA47B79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F15B7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680F481" w14:textId="5D21A301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30EFC6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C6B62F6" w14:textId="6E77333B" w:rsidR="00365369" w:rsidRPr="00F83795" w:rsidRDefault="00365369" w:rsidP="0036536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EC03DA7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09F1AF" w14:textId="6DF53E6A" w:rsidR="00365369" w:rsidRPr="00934376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218A7238" w14:textId="77777777" w:rsidTr="002C56F1">
        <w:trPr>
          <w:trHeight w:val="439"/>
        </w:trPr>
        <w:tc>
          <w:tcPr>
            <w:tcW w:w="2181" w:type="pct"/>
          </w:tcPr>
          <w:p w14:paraId="1B65165F" w14:textId="53AA025C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1018012C" w14:textId="3E9E8A66" w:rsidR="007602EF" w:rsidRPr="00081109" w:rsidDel="00365369" w:rsidRDefault="00024BA6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03F1B37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F1587" w14:textId="19BDA715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2869BD74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5C3B5" w14:textId="7F72FB83" w:rsidR="007602EF" w:rsidRPr="00081109" w:rsidDel="00365369" w:rsidRDefault="00024BA6" w:rsidP="00FD65C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9" w:type="pct"/>
            <w:shd w:val="clear" w:color="auto" w:fill="auto"/>
          </w:tcPr>
          <w:p w14:paraId="3B81FC47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7FDA6" w14:textId="214C62AB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7602EF" w:rsidRPr="00F83795" w14:paraId="3147FBFB" w14:textId="77777777" w:rsidTr="002C56F1">
        <w:trPr>
          <w:trHeight w:val="439"/>
        </w:trPr>
        <w:tc>
          <w:tcPr>
            <w:tcW w:w="2181" w:type="pct"/>
          </w:tcPr>
          <w:p w14:paraId="103222B8" w14:textId="77777777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E6AA078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9AFB35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53A3CB09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B10D9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1C63DE62" w14:textId="77777777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571EB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2F42D090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692D6204" w14:textId="77777777" w:rsidTr="002C56F1">
        <w:trPr>
          <w:trHeight w:val="439"/>
        </w:trPr>
        <w:tc>
          <w:tcPr>
            <w:tcW w:w="2181" w:type="pct"/>
          </w:tcPr>
          <w:p w14:paraId="5356D5B4" w14:textId="00605C4E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0" w:type="pct"/>
          </w:tcPr>
          <w:p w14:paraId="45513A4D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3662A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9729F58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D57B92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967D4C2" w14:textId="77777777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F59CF0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368DE86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399443A9" w14:textId="77777777" w:rsidTr="002C56F1">
        <w:trPr>
          <w:trHeight w:val="439"/>
        </w:trPr>
        <w:tc>
          <w:tcPr>
            <w:tcW w:w="2181" w:type="pct"/>
          </w:tcPr>
          <w:p w14:paraId="7C2AFD12" w14:textId="0BC1C16E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83B92D4" w14:textId="3D38B3E3" w:rsidR="007602EF" w:rsidRPr="00081109" w:rsidDel="00365369" w:rsidRDefault="00154E30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7CA02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8193A3C" w14:textId="0ECDEA8F" w:rsidR="007602EF" w:rsidRPr="00081109" w:rsidDel="00365369" w:rsidRDefault="007602EF" w:rsidP="003B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479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DBD48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E74485B" w14:textId="2080A6C3" w:rsidR="007602EF" w:rsidRPr="00081109" w:rsidDel="00365369" w:rsidRDefault="0054550A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B51C0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59" w:type="pct"/>
            <w:shd w:val="clear" w:color="auto" w:fill="auto"/>
          </w:tcPr>
          <w:p w14:paraId="7E08AFAF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48CAAE" w14:textId="44911A6B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12,759</w:t>
            </w:r>
          </w:p>
        </w:tc>
      </w:tr>
      <w:tr w:rsidR="007602EF" w:rsidRPr="00F83795" w14:paraId="0B516F52" w14:textId="77777777" w:rsidTr="002C56F1">
        <w:trPr>
          <w:trHeight w:val="439"/>
        </w:trPr>
        <w:tc>
          <w:tcPr>
            <w:tcW w:w="2181" w:type="pct"/>
          </w:tcPr>
          <w:p w14:paraId="7DEF2312" w14:textId="1D0B7367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</w:tcPr>
          <w:p w14:paraId="5A21524A" w14:textId="73AA877E" w:rsidR="007602EF" w:rsidRPr="00081109" w:rsidDel="00365369" w:rsidRDefault="00154E30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1B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B5EB85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BD22105" w14:textId="30748692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6" w:type="pct"/>
            <w:shd w:val="clear" w:color="auto" w:fill="auto"/>
          </w:tcPr>
          <w:p w14:paraId="174980A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9D862B9" w14:textId="108F31B0" w:rsidR="007602EF" w:rsidRPr="00081109" w:rsidDel="00365369" w:rsidRDefault="00B51C0A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9" w:type="pct"/>
            <w:shd w:val="clear" w:color="auto" w:fill="auto"/>
          </w:tcPr>
          <w:p w14:paraId="7D5042E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B245159" w14:textId="2A54D71A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</w:tr>
      <w:tr w:rsidR="007602EF" w:rsidRPr="00F83795" w14:paraId="52300D35" w14:textId="77777777" w:rsidTr="002C56F1">
        <w:trPr>
          <w:trHeight w:val="439"/>
        </w:trPr>
        <w:tc>
          <w:tcPr>
            <w:tcW w:w="2181" w:type="pct"/>
          </w:tcPr>
          <w:p w14:paraId="0D70BBD2" w14:textId="13CCCF59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8E23152" w14:textId="5E318005" w:rsidR="007602EF" w:rsidRPr="00081109" w:rsidDel="00365369" w:rsidRDefault="00154E30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40,571</w:t>
            </w:r>
          </w:p>
        </w:tc>
        <w:tc>
          <w:tcPr>
            <w:tcW w:w="145" w:type="pct"/>
          </w:tcPr>
          <w:p w14:paraId="588ADBF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6224C5DA" w14:textId="05DBAD4E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6" w:type="pct"/>
            <w:shd w:val="clear" w:color="auto" w:fill="auto"/>
          </w:tcPr>
          <w:p w14:paraId="37C72E76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F4E3EC7" w14:textId="717050C0" w:rsidR="007602EF" w:rsidRPr="00081109" w:rsidDel="00365369" w:rsidRDefault="00154E30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40,571</w:t>
            </w:r>
          </w:p>
        </w:tc>
        <w:tc>
          <w:tcPr>
            <w:tcW w:w="159" w:type="pct"/>
            <w:shd w:val="clear" w:color="auto" w:fill="auto"/>
          </w:tcPr>
          <w:p w14:paraId="27CB574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EE0D3F4" w14:textId="6E8D268B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22,365</w:t>
            </w:r>
          </w:p>
        </w:tc>
      </w:tr>
      <w:tr w:rsidR="007602EF" w:rsidRPr="00F83795" w14:paraId="7B1FD893" w14:textId="77777777" w:rsidTr="002C56F1">
        <w:trPr>
          <w:trHeight w:val="439"/>
        </w:trPr>
        <w:tc>
          <w:tcPr>
            <w:tcW w:w="2181" w:type="pct"/>
          </w:tcPr>
          <w:p w14:paraId="44C8059F" w14:textId="380CA16D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8C87E4" w14:textId="6492E47F" w:rsidR="007602EF" w:rsidRPr="005C1B4C" w:rsidDel="00365369" w:rsidRDefault="005C1B4C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5C1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5C1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5C1B4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40,593</w:t>
            </w:r>
            <w:r w:rsidRPr="005C1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52461B94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F03A" w14:textId="3BC42A04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26,777 </w:t>
            </w:r>
          </w:p>
        </w:tc>
        <w:tc>
          <w:tcPr>
            <w:tcW w:w="146" w:type="pct"/>
            <w:shd w:val="clear" w:color="auto" w:fill="auto"/>
          </w:tcPr>
          <w:p w14:paraId="2DB8DDC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22E" w14:textId="7CCF7141" w:rsidR="007602EF" w:rsidRPr="00154E30" w:rsidDel="00365369" w:rsidRDefault="00154E30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154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154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154E3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51,762</w:t>
            </w:r>
            <w:r w:rsidRPr="00154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9" w:type="pct"/>
            <w:shd w:val="clear" w:color="auto" w:fill="auto"/>
          </w:tcPr>
          <w:p w14:paraId="6C9AA9F9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79871" w14:textId="05E57AF9" w:rsidR="007602EF" w:rsidRPr="00081109" w:rsidDel="0036536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39,536 </w:t>
            </w:r>
          </w:p>
        </w:tc>
      </w:tr>
      <w:tr w:rsidR="007602EF" w:rsidRPr="00F83795" w14:paraId="494308AE" w14:textId="77777777" w:rsidTr="002C56F1">
        <w:trPr>
          <w:trHeight w:val="439"/>
        </w:trPr>
        <w:tc>
          <w:tcPr>
            <w:tcW w:w="2181" w:type="pct"/>
          </w:tcPr>
          <w:p w14:paraId="725AE054" w14:textId="77777777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35CF885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B6BF7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3DDCE897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5ED3BBF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BDE43F9" w14:textId="77777777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8E29A7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84CE6E7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1598" w:rsidRPr="00F83795" w14:paraId="2C719E13" w14:textId="77777777" w:rsidTr="002C56F1">
        <w:trPr>
          <w:trHeight w:val="439"/>
        </w:trPr>
        <w:tc>
          <w:tcPr>
            <w:tcW w:w="2181" w:type="pct"/>
          </w:tcPr>
          <w:p w14:paraId="58ACD90F" w14:textId="77777777" w:rsidR="009D1598" w:rsidRPr="00645E39" w:rsidRDefault="009D1598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A0FE9B7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860671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3B20BB8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4078768C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868B77E" w14:textId="77777777" w:rsidR="009D1598" w:rsidRPr="00645E39" w:rsidRDefault="009D1598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454466D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01E7B6C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2EF" w:rsidRPr="00F83795" w14:paraId="611A59A1" w14:textId="77777777" w:rsidTr="003C5F66">
        <w:trPr>
          <w:trHeight w:val="439"/>
        </w:trPr>
        <w:tc>
          <w:tcPr>
            <w:tcW w:w="2181" w:type="pct"/>
          </w:tcPr>
          <w:p w14:paraId="05D729AF" w14:textId="56E04E4C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80" w:type="pct"/>
          </w:tcPr>
          <w:p w14:paraId="2A66E276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80A921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92A823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0D491A4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881441F" w14:textId="77777777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221F338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097D58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2EF" w:rsidRPr="00F83795" w14:paraId="5B12E099" w14:textId="77777777" w:rsidTr="003C5F66">
        <w:trPr>
          <w:trHeight w:val="439"/>
        </w:trPr>
        <w:tc>
          <w:tcPr>
            <w:tcW w:w="2181" w:type="pct"/>
          </w:tcPr>
          <w:p w14:paraId="715646A8" w14:textId="762891A6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5E185BB" w14:textId="738AE411" w:rsidR="007602EF" w:rsidRPr="00DD6A3D" w:rsidRDefault="00DD6A3D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D6A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7D42397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066045C" w14:textId="7BBF4BF0" w:rsidR="007602EF" w:rsidRPr="00645E3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23995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A27BBDA" w14:textId="56548CDC" w:rsidR="007602EF" w:rsidRPr="008560F5" w:rsidRDefault="008560F5" w:rsidP="00FD65C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560F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9" w:type="pct"/>
            <w:shd w:val="clear" w:color="auto" w:fill="auto"/>
          </w:tcPr>
          <w:p w14:paraId="615E9946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52AEEAC" w14:textId="182097AA" w:rsidR="007602EF" w:rsidRPr="00645E39" w:rsidRDefault="007602EF" w:rsidP="00DA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</w:tr>
      <w:tr w:rsidR="007602EF" w:rsidRPr="00F83795" w14:paraId="2343B9D4" w14:textId="77777777" w:rsidTr="002C56F1">
        <w:trPr>
          <w:trHeight w:val="439"/>
        </w:trPr>
        <w:tc>
          <w:tcPr>
            <w:tcW w:w="2181" w:type="pct"/>
          </w:tcPr>
          <w:p w14:paraId="60DA3769" w14:textId="356704F0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8CB434" w14:textId="11C6056C" w:rsidR="007602EF" w:rsidRPr="00DD6A3D" w:rsidRDefault="00551E29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778</w:t>
            </w:r>
          </w:p>
        </w:tc>
        <w:tc>
          <w:tcPr>
            <w:tcW w:w="145" w:type="pct"/>
          </w:tcPr>
          <w:p w14:paraId="66E9E86F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686D759" w14:textId="31781CCC" w:rsidR="007602EF" w:rsidRPr="00645E3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93F34"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146" w:type="pct"/>
            <w:shd w:val="clear" w:color="auto" w:fill="auto"/>
          </w:tcPr>
          <w:p w14:paraId="6E002FD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3777DD" w14:textId="4A8D5D99" w:rsidR="007602EF" w:rsidRPr="00BA772B" w:rsidRDefault="00BA772B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A772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59" w:type="pct"/>
            <w:shd w:val="clear" w:color="auto" w:fill="auto"/>
          </w:tcPr>
          <w:p w14:paraId="22FE1468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19953" w14:textId="4F9D2772" w:rsidR="007602EF" w:rsidRPr="00645E39" w:rsidRDefault="007602EF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2EF" w:rsidRPr="00F83795" w14:paraId="36564CF8" w14:textId="77777777" w:rsidTr="002C56F1">
        <w:trPr>
          <w:trHeight w:val="439"/>
        </w:trPr>
        <w:tc>
          <w:tcPr>
            <w:tcW w:w="2181" w:type="pct"/>
          </w:tcPr>
          <w:p w14:paraId="1F9450D1" w14:textId="5AFF24AB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D218B" w14:textId="1997976D" w:rsidR="007602EF" w:rsidRPr="00645E39" w:rsidRDefault="00551E29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778</w:t>
            </w:r>
          </w:p>
        </w:tc>
        <w:tc>
          <w:tcPr>
            <w:tcW w:w="145" w:type="pct"/>
          </w:tcPr>
          <w:p w14:paraId="7F2C8D2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F6808" w14:textId="5A3CA5B6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,443</w:t>
            </w:r>
          </w:p>
        </w:tc>
        <w:tc>
          <w:tcPr>
            <w:tcW w:w="146" w:type="pct"/>
            <w:shd w:val="clear" w:color="auto" w:fill="auto"/>
          </w:tcPr>
          <w:p w14:paraId="14B6DF8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A6283" w14:textId="16445A7C" w:rsidR="007602EF" w:rsidRPr="00645E39" w:rsidRDefault="007A6B00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9" w:type="pct"/>
            <w:shd w:val="clear" w:color="auto" w:fill="auto"/>
          </w:tcPr>
          <w:p w14:paraId="119209F8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5226C" w14:textId="281DD50E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4,833</w:t>
            </w:r>
          </w:p>
        </w:tc>
      </w:tr>
      <w:tr w:rsidR="000D4405" w:rsidRPr="00F83795" w14:paraId="22172E4C" w14:textId="77777777" w:rsidTr="002C56F1">
        <w:trPr>
          <w:trHeight w:val="439"/>
        </w:trPr>
        <w:tc>
          <w:tcPr>
            <w:tcW w:w="2181" w:type="pct"/>
          </w:tcPr>
          <w:p w14:paraId="476C51C9" w14:textId="77777777" w:rsidR="000D4405" w:rsidRPr="00F83795" w:rsidRDefault="000D4405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18A5B4C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DD2CD4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DA006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0C0EC4F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65C47" w14:textId="77777777" w:rsidR="000D4405" w:rsidRPr="00D93F34" w:rsidRDefault="000D4405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447EF7DE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7E4F3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01706430" w14:textId="77777777" w:rsidTr="002C56F1">
        <w:trPr>
          <w:trHeight w:val="439"/>
        </w:trPr>
        <w:tc>
          <w:tcPr>
            <w:tcW w:w="2181" w:type="pct"/>
          </w:tcPr>
          <w:p w14:paraId="799F3745" w14:textId="7726A312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6C1841D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9A36F0F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DE8801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B86027D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F1A47FB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48487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610E6BA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6EB626AC" w14:textId="77777777" w:rsidTr="002C56F1">
        <w:trPr>
          <w:trHeight w:val="439"/>
        </w:trPr>
        <w:tc>
          <w:tcPr>
            <w:tcW w:w="2181" w:type="pct"/>
          </w:tcPr>
          <w:p w14:paraId="7D1B37E9" w14:textId="204AF176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83CE8D9" w14:textId="32188276" w:rsidR="00050237" w:rsidRPr="00050237" w:rsidRDefault="00A3396F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,060</w:t>
            </w:r>
          </w:p>
        </w:tc>
        <w:tc>
          <w:tcPr>
            <w:tcW w:w="145" w:type="pct"/>
          </w:tcPr>
          <w:p w14:paraId="73BD8267" w14:textId="77777777" w:rsidR="00050237" w:rsidRPr="002C56F1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4840A4C0" w14:textId="7853B388" w:rsidR="00050237" w:rsidRP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37,886</w:t>
            </w:r>
          </w:p>
        </w:tc>
        <w:tc>
          <w:tcPr>
            <w:tcW w:w="146" w:type="pct"/>
            <w:shd w:val="clear" w:color="auto" w:fill="auto"/>
          </w:tcPr>
          <w:p w14:paraId="72FD32FD" w14:textId="77777777" w:rsidR="00050237" w:rsidRPr="002C56F1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7699FA8F" w14:textId="160D45F5" w:rsidR="00050237" w:rsidRPr="00050237" w:rsidRDefault="00B606CC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27,311</w:t>
            </w:r>
          </w:p>
        </w:tc>
        <w:tc>
          <w:tcPr>
            <w:tcW w:w="159" w:type="pct"/>
            <w:shd w:val="clear" w:color="auto" w:fill="auto"/>
          </w:tcPr>
          <w:p w14:paraId="0C2E3A76" w14:textId="77777777" w:rsidR="00050237" w:rsidRPr="002C56F1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648573BE" w14:textId="399D9C0B" w:rsidR="00050237" w:rsidRP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31,089</w:t>
            </w:r>
          </w:p>
        </w:tc>
      </w:tr>
      <w:tr w:rsidR="00050237" w:rsidRPr="00F83795" w14:paraId="417FA9DF" w14:textId="77777777" w:rsidTr="002C56F1">
        <w:trPr>
          <w:trHeight w:val="439"/>
        </w:trPr>
        <w:tc>
          <w:tcPr>
            <w:tcW w:w="2181" w:type="pct"/>
          </w:tcPr>
          <w:p w14:paraId="1A825388" w14:textId="77777777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14CB489F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DC8C9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6FCBCBC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8E1397C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36724EF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700CB54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4851B9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5B245644" w14:textId="77777777" w:rsidTr="002C56F1">
        <w:trPr>
          <w:trHeight w:val="439"/>
        </w:trPr>
        <w:tc>
          <w:tcPr>
            <w:tcW w:w="2181" w:type="pct"/>
          </w:tcPr>
          <w:p w14:paraId="180FE800" w14:textId="73ED568D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0" w:type="pct"/>
          </w:tcPr>
          <w:p w14:paraId="354413FA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BF3EB5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6D553E9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00E74A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AB5CCF7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7B84D35A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1AD29A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3CFF38D2" w14:textId="77777777" w:rsidTr="002C56F1">
        <w:trPr>
          <w:trHeight w:val="439"/>
        </w:trPr>
        <w:tc>
          <w:tcPr>
            <w:tcW w:w="2181" w:type="pct"/>
          </w:tcPr>
          <w:p w14:paraId="59DBD500" w14:textId="731E4F63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61874D92" w14:textId="2F4B1B49" w:rsidR="00050237" w:rsidRDefault="00C91AB2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5,390</w:t>
            </w:r>
          </w:p>
        </w:tc>
        <w:tc>
          <w:tcPr>
            <w:tcW w:w="145" w:type="pct"/>
          </w:tcPr>
          <w:p w14:paraId="1EB7BB73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EE35A" w14:textId="499A4DCD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,470</w:t>
            </w:r>
          </w:p>
        </w:tc>
        <w:tc>
          <w:tcPr>
            <w:tcW w:w="146" w:type="pct"/>
            <w:shd w:val="clear" w:color="auto" w:fill="auto"/>
          </w:tcPr>
          <w:p w14:paraId="2F84AC7E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DA2B7A" w14:textId="2309486D" w:rsidR="00050237" w:rsidRPr="00D93F34" w:rsidRDefault="00B606CC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FC2A8A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1DDC" w14:textId="17C6A2B0" w:rsidR="00050237" w:rsidRDefault="00050237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50237" w:rsidRPr="00F83795" w14:paraId="6E77ACE0" w14:textId="77777777" w:rsidTr="002C56F1">
        <w:trPr>
          <w:trHeight w:val="439"/>
        </w:trPr>
        <w:tc>
          <w:tcPr>
            <w:tcW w:w="2181" w:type="pct"/>
          </w:tcPr>
          <w:p w14:paraId="4B935C44" w14:textId="77777777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F478CC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13DC3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FDB189E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4C106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81E49A8" w14:textId="6B1F18DA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CFCB71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6095110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3C745136" w14:textId="77777777" w:rsidTr="002C56F1">
        <w:trPr>
          <w:trHeight w:val="439"/>
        </w:trPr>
        <w:tc>
          <w:tcPr>
            <w:tcW w:w="2181" w:type="pct"/>
          </w:tcPr>
          <w:p w14:paraId="47D30A9B" w14:textId="3A5BFC66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80" w:type="pct"/>
          </w:tcPr>
          <w:p w14:paraId="064AAECF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A20EE26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C5D156C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A0BC68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0CCBB6E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93F4B65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C32C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0667A996" w14:textId="77777777" w:rsidTr="002C56F1">
        <w:trPr>
          <w:trHeight w:val="439"/>
        </w:trPr>
        <w:tc>
          <w:tcPr>
            <w:tcW w:w="2181" w:type="pct"/>
          </w:tcPr>
          <w:p w14:paraId="582D3A33" w14:textId="75EEB350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A1E95C3" w14:textId="0F8CB742" w:rsidR="00050237" w:rsidRDefault="00762F8A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642E82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385914CF" w14:textId="0570574D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4C800C09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675A9001" w14:textId="362C405C" w:rsidR="00050237" w:rsidRPr="00D93F34" w:rsidRDefault="00B606CC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853754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54C78C8C" w14:textId="2D074751" w:rsidR="00050237" w:rsidRDefault="00050237" w:rsidP="002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595839" w14:textId="689A82FB" w:rsidR="007507C4" w:rsidRDefault="007507C4" w:rsidP="00B060D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A9FD631" w14:textId="103D6FE0" w:rsidR="007507C4" w:rsidRPr="002C56F1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2C56F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สัญญาที่สำคัญที่ทำกับบุคคลหรือกิจการที่เกี่ยวข้องกัน</w:t>
      </w:r>
    </w:p>
    <w:p w14:paraId="21F983AF" w14:textId="7F4FA58F" w:rsidR="007507C4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D8F5111" w14:textId="48BB6DDC" w:rsidR="007507C4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การยกหนี้เงินให้กู้ยืมแก่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Sappe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Europe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s.r.o.</w:t>
      </w:r>
      <w:proofErr w:type="spellEnd"/>
    </w:p>
    <w:p w14:paraId="59727420" w14:textId="5D6535E7" w:rsidR="007507C4" w:rsidRPr="002C56F1" w:rsidRDefault="007507C4" w:rsidP="002C56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29501" w14:textId="2C37C965" w:rsidR="007507C4" w:rsidRPr="002D026E" w:rsidRDefault="007507C4" w:rsidP="002C56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2F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C2F4A">
        <w:rPr>
          <w:rFonts w:asciiTheme="majorBidi" w:hAnsiTheme="majorBidi" w:cstheme="majorBidi"/>
          <w:sz w:val="30"/>
          <w:szCs w:val="30"/>
        </w:rPr>
        <w:t xml:space="preserve">13 </w:t>
      </w:r>
      <w:r w:rsidRPr="002C2F4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C2F4A">
        <w:rPr>
          <w:rFonts w:asciiTheme="majorBidi" w:hAnsiTheme="majorBidi" w:cstheme="majorBidi"/>
          <w:sz w:val="30"/>
          <w:szCs w:val="30"/>
        </w:rPr>
        <w:t xml:space="preserve">2567 </w:t>
      </w:r>
      <w:r w:rsidRPr="002C2F4A">
        <w:rPr>
          <w:rFonts w:asciiTheme="majorBidi" w:hAnsiTheme="majorBidi" w:cstheme="majorBidi"/>
          <w:sz w:val="30"/>
          <w:szCs w:val="30"/>
          <w:cs/>
        </w:rPr>
        <w:t>บริษัทได้ทำสัญญาเพื่อ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ยกหนี้</w:t>
      </w:r>
      <w:r w:rsidRPr="002C2F4A">
        <w:rPr>
          <w:rFonts w:asciiTheme="majorBidi" w:hAnsiTheme="majorBidi" w:cstheme="majorBidi"/>
          <w:sz w:val="30"/>
          <w:szCs w:val="30"/>
          <w:cs/>
        </w:rPr>
        <w:t>เงินให้กู้ยื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2C2F4A">
        <w:rPr>
          <w:rFonts w:asciiTheme="majorBidi" w:hAnsiTheme="majorBidi" w:cstheme="majorBidi"/>
          <w:sz w:val="30"/>
          <w:szCs w:val="30"/>
          <w:cs/>
        </w:rPr>
        <w:t>แก่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2C2F4A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2C2F4A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2C2F4A">
        <w:rPr>
          <w:rFonts w:asciiTheme="majorBidi" w:hAnsiTheme="majorBidi" w:cstheme="majorBidi"/>
          <w:sz w:val="30"/>
          <w:szCs w:val="30"/>
        </w:rPr>
        <w:t>s.r.o.</w:t>
      </w:r>
      <w:proofErr w:type="spellEnd"/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0.26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9.14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2C2F4A">
        <w:rPr>
          <w:rFonts w:asciiTheme="majorBidi" w:hAnsiTheme="majorBidi" w:cstheme="majorBidi"/>
          <w:sz w:val="30"/>
          <w:szCs w:val="30"/>
          <w:cs/>
        </w:rPr>
        <w:t>รวมถึงดอกเบี้ย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C2F4A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0.11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4.17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บริษัทได้ตั้ง</w:t>
      </w:r>
      <w:r w:rsidR="00D72A85" w:rsidRPr="002C2F4A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="00D72A85" w:rsidRPr="002C2F4A">
        <w:rPr>
          <w:rFonts w:asciiTheme="majorBidi" w:hAnsiTheme="majorBidi" w:hint="cs"/>
          <w:sz w:val="30"/>
          <w:szCs w:val="30"/>
          <w:cs/>
        </w:rPr>
        <w:t xml:space="preserve">นสำหรับจำนวนดังกล่าวทั้งจำนวนแล้ว ดังนั้น การยกหนี้ดังกล่าว </w:t>
      </w:r>
      <w:r w:rsidR="00D72A85" w:rsidRPr="00C4607A">
        <w:rPr>
          <w:rFonts w:asciiTheme="majorBidi" w:hAnsiTheme="majorBidi" w:hint="cs"/>
          <w:sz w:val="30"/>
          <w:szCs w:val="30"/>
          <w:cs/>
        </w:rPr>
        <w:t>จึงไม่มีผลกระทบต่องบกำไรขาดทุนเฉพาะกิจการ</w:t>
      </w:r>
      <w:r w:rsidR="002D026E" w:rsidRPr="00C4607A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C4607A" w:rsidRPr="00C4607A">
        <w:rPr>
          <w:rFonts w:asciiTheme="majorBidi" w:hAnsiTheme="majorBidi" w:hint="cs"/>
          <w:sz w:val="30"/>
          <w:szCs w:val="30"/>
          <w:cs/>
        </w:rPr>
        <w:t>หก</w:t>
      </w:r>
      <w:r w:rsidR="002D026E" w:rsidRPr="00C4607A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2D026E" w:rsidRPr="00C4607A">
        <w:rPr>
          <w:rFonts w:asciiTheme="majorBidi" w:hAnsiTheme="majorBidi"/>
          <w:sz w:val="30"/>
          <w:szCs w:val="30"/>
        </w:rPr>
        <w:t xml:space="preserve">       </w:t>
      </w:r>
      <w:r w:rsidR="00C4607A" w:rsidRPr="00C4607A">
        <w:rPr>
          <w:rFonts w:asciiTheme="majorBidi" w:hAnsiTheme="majorBidi" w:hint="cs"/>
          <w:sz w:val="30"/>
          <w:szCs w:val="30"/>
          <w:cs/>
        </w:rPr>
        <w:t xml:space="preserve">   </w:t>
      </w:r>
      <w:r w:rsidR="002D026E" w:rsidRPr="00C4607A">
        <w:rPr>
          <w:rFonts w:asciiTheme="majorBidi" w:hAnsiTheme="majorBidi"/>
          <w:sz w:val="30"/>
          <w:szCs w:val="30"/>
        </w:rPr>
        <w:t>3</w:t>
      </w:r>
      <w:r w:rsidR="00C4607A" w:rsidRPr="00C4607A">
        <w:rPr>
          <w:rFonts w:asciiTheme="majorBidi" w:hAnsiTheme="majorBidi"/>
          <w:sz w:val="30"/>
          <w:szCs w:val="30"/>
        </w:rPr>
        <w:t>0</w:t>
      </w:r>
      <w:r w:rsidR="002D026E" w:rsidRPr="00C4607A">
        <w:rPr>
          <w:rFonts w:asciiTheme="majorBidi" w:hAnsiTheme="majorBidi"/>
          <w:sz w:val="30"/>
          <w:szCs w:val="30"/>
        </w:rPr>
        <w:t xml:space="preserve"> </w:t>
      </w:r>
      <w:r w:rsidR="00C4607A" w:rsidRPr="00C4607A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2D026E" w:rsidRPr="00C4607A">
        <w:rPr>
          <w:rFonts w:asciiTheme="majorBidi" w:hAnsiTheme="majorBidi"/>
          <w:sz w:val="30"/>
          <w:szCs w:val="30"/>
        </w:rPr>
        <w:t>2567</w:t>
      </w:r>
    </w:p>
    <w:p w14:paraId="74822884" w14:textId="5854C00F" w:rsidR="00B060DE" w:rsidRPr="00B06C57" w:rsidRDefault="0075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D1B967" w14:textId="1FAF5E70" w:rsidR="000B6B1C" w:rsidRPr="00495CE5" w:rsidRDefault="00BA2939" w:rsidP="00B060DE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5CE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การสูญเสียอำนาจควบคุม</w:t>
      </w:r>
    </w:p>
    <w:p w14:paraId="5338BD6A" w14:textId="77777777" w:rsidR="00B060DE" w:rsidRPr="00610566" w:rsidRDefault="00B060DE">
      <w:pPr>
        <w:rPr>
          <w:rFonts w:asciiTheme="majorBidi" w:hAnsiTheme="majorBidi" w:cstheme="majorBidi"/>
          <w:sz w:val="30"/>
          <w:szCs w:val="30"/>
        </w:rPr>
      </w:pPr>
    </w:p>
    <w:p w14:paraId="1BE82103" w14:textId="2677DE0C" w:rsidR="00DB3221" w:rsidRPr="002C56F1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C56F1">
        <w:rPr>
          <w:rFonts w:asciiTheme="majorBidi" w:hAnsiTheme="majorBidi"/>
          <w:i/>
          <w:iCs/>
          <w:sz w:val="30"/>
          <w:szCs w:val="30"/>
          <w:cs/>
        </w:rPr>
        <w:t>การสูญเสียอำนาจควบคุมใน</w:t>
      </w:r>
      <w:r w:rsidR="00B163FC" w:rsidRPr="002C56F1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="00B163FC" w:rsidRPr="002C56F1">
        <w:rPr>
          <w:rFonts w:asciiTheme="majorBidi" w:hAnsiTheme="majorBidi" w:cstheme="majorBidi"/>
          <w:i/>
          <w:iCs/>
          <w:sz w:val="30"/>
          <w:szCs w:val="30"/>
        </w:rPr>
        <w:t>Sappe</w:t>
      </w:r>
      <w:proofErr w:type="spellEnd"/>
      <w:r w:rsidR="00B163FC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 Europe </w:t>
      </w:r>
      <w:proofErr w:type="spellStart"/>
      <w:r w:rsidR="00B163FC" w:rsidRPr="002C56F1">
        <w:rPr>
          <w:rFonts w:asciiTheme="majorBidi" w:hAnsiTheme="majorBidi" w:cstheme="majorBidi"/>
          <w:i/>
          <w:iCs/>
          <w:sz w:val="30"/>
          <w:szCs w:val="30"/>
        </w:rPr>
        <w:t>s.r.o.</w:t>
      </w:r>
      <w:proofErr w:type="spellEnd"/>
    </w:p>
    <w:p w14:paraId="1474F56C" w14:textId="77777777" w:rsidR="00BA2939" w:rsidRPr="00610566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27B69" w14:textId="562D4DFB" w:rsidR="00CA04FB" w:rsidRDefault="00BA2939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0" w:name="_Hlk149818704"/>
      <w:r w:rsidRPr="00BA2939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B163FC">
        <w:rPr>
          <w:rFonts w:asciiTheme="majorBidi" w:hAnsiTheme="majorBidi"/>
          <w:sz w:val="30"/>
          <w:szCs w:val="30"/>
        </w:rPr>
        <w:t>10</w:t>
      </w:r>
      <w:r w:rsidRPr="00BA2939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B163FC">
        <w:rPr>
          <w:rFonts w:asciiTheme="majorBidi" w:hAnsiTheme="majorBidi"/>
          <w:sz w:val="30"/>
          <w:szCs w:val="30"/>
        </w:rPr>
        <w:t>2566</w:t>
      </w:r>
      <w:r w:rsidRPr="00BA2939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ที่ประชุมมีมติอนุมัติการจำหน่ายเงินลงทุนทั้งหมด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ใน </w:t>
      </w:r>
      <w:proofErr w:type="spellStart"/>
      <w:r w:rsidRPr="002C56F1">
        <w:rPr>
          <w:rFonts w:asciiTheme="majorBidi" w:hAnsiTheme="majorBidi" w:cstheme="majorBidi"/>
          <w:spacing w:val="6"/>
          <w:sz w:val="30"/>
          <w:szCs w:val="30"/>
        </w:rPr>
        <w:t>Sappe</w:t>
      </w:r>
      <w:proofErr w:type="spellEnd"/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 Europe </w:t>
      </w:r>
      <w:proofErr w:type="spellStart"/>
      <w:r w:rsidRPr="002C56F1">
        <w:rPr>
          <w:rFonts w:asciiTheme="majorBidi" w:hAnsiTheme="majorBidi" w:cstheme="majorBidi"/>
          <w:spacing w:val="6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CA5DD1" w:rsidRPr="002C56F1">
        <w:rPr>
          <w:rFonts w:asciiTheme="majorBidi" w:hAnsiTheme="majorBidi"/>
          <w:spacing w:val="6"/>
          <w:sz w:val="30"/>
          <w:szCs w:val="30"/>
        </w:rPr>
        <w:t>60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 ของทุนจดทะเบียน </w:t>
      </w:r>
      <w:r w:rsidRPr="00BA2939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B163FC">
        <w:rPr>
          <w:rFonts w:asciiTheme="majorBidi" w:hAnsiTheme="majorBidi"/>
          <w:sz w:val="30"/>
          <w:szCs w:val="30"/>
        </w:rPr>
        <w:t>13</w:t>
      </w:r>
      <w:r w:rsidRPr="00BA293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B163FC">
        <w:rPr>
          <w:rFonts w:asciiTheme="majorBidi" w:hAnsiTheme="majorBidi"/>
          <w:sz w:val="30"/>
          <w:szCs w:val="30"/>
        </w:rPr>
        <w:t>2567</w:t>
      </w:r>
      <w:r w:rsidRPr="00BA2939">
        <w:rPr>
          <w:rFonts w:asciiTheme="majorBidi" w:hAnsiTheme="majorBidi"/>
          <w:sz w:val="30"/>
          <w:szCs w:val="30"/>
          <w:cs/>
        </w:rPr>
        <w:t xml:space="preserve"> บริษัทจำหน่ายเงิน</w:t>
      </w:r>
      <w:r w:rsidR="006E4EAE">
        <w:rPr>
          <w:rFonts w:asciiTheme="majorBidi" w:hAnsiTheme="majorBidi" w:hint="cs"/>
          <w:sz w:val="30"/>
          <w:szCs w:val="30"/>
          <w:cs/>
        </w:rPr>
        <w:t>ลง</w:t>
      </w:r>
      <w:r w:rsidRPr="00BA2939">
        <w:rPr>
          <w:rFonts w:asciiTheme="majorBidi" w:hAnsiTheme="majorBidi"/>
          <w:sz w:val="30"/>
          <w:szCs w:val="30"/>
          <w:cs/>
        </w:rPr>
        <w:t>ทุนดังกล่าว</w:t>
      </w:r>
      <w:r w:rsidR="006E4EAE">
        <w:rPr>
          <w:rFonts w:asciiTheme="majorBidi" w:hAnsiTheme="majorBidi" w:hint="cs"/>
          <w:sz w:val="30"/>
          <w:szCs w:val="30"/>
          <w:cs/>
        </w:rPr>
        <w:t xml:space="preserve"> โดยมีมูลค่ายุติธรรมของสิ่งตอบแทนที่ได้รับ</w:t>
      </w:r>
      <w:r w:rsidR="00842203">
        <w:rPr>
          <w:rFonts w:asciiTheme="majorBidi" w:hAnsiTheme="majorBidi" w:hint="cs"/>
          <w:sz w:val="30"/>
          <w:szCs w:val="30"/>
          <w:cs/>
        </w:rPr>
        <w:t>เ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ป็นจำนวนเงิน </w:t>
      </w:r>
      <w:r w:rsidR="00842203">
        <w:rPr>
          <w:rFonts w:asciiTheme="majorBidi" w:hAnsiTheme="majorBidi"/>
          <w:sz w:val="30"/>
          <w:szCs w:val="30"/>
        </w:rPr>
        <w:t>3,983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 ยูโร</w:t>
      </w:r>
      <w:r w:rsidRPr="00BA2939">
        <w:rPr>
          <w:rFonts w:asciiTheme="majorBidi" w:hAnsiTheme="majorBidi"/>
          <w:sz w:val="30"/>
          <w:szCs w:val="30"/>
          <w:cs/>
        </w:rPr>
        <w:t xml:space="preserve"> </w:t>
      </w:r>
      <w:r w:rsidR="006D14E7">
        <w:rPr>
          <w:rFonts w:asciiTheme="majorBidi" w:hAnsiTheme="majorBidi" w:hint="cs"/>
          <w:sz w:val="30"/>
          <w:szCs w:val="30"/>
          <w:cs/>
        </w:rPr>
        <w:t>หรือ</w:t>
      </w:r>
      <w:r w:rsidR="006D14E7" w:rsidRPr="002C56F1">
        <w:rPr>
          <w:rFonts w:asciiTheme="majorBidi" w:hAnsiTheme="majorBidi"/>
          <w:spacing w:val="2"/>
          <w:sz w:val="30"/>
          <w:szCs w:val="30"/>
          <w:cs/>
        </w:rPr>
        <w:t xml:space="preserve">เทียบเท่า </w:t>
      </w:r>
      <w:r w:rsidR="006D14E7" w:rsidRPr="002C56F1">
        <w:rPr>
          <w:rFonts w:asciiTheme="majorBidi" w:hAnsiTheme="majorBidi"/>
          <w:spacing w:val="2"/>
          <w:sz w:val="30"/>
          <w:szCs w:val="30"/>
        </w:rPr>
        <w:t xml:space="preserve">0.16 </w:t>
      </w:r>
      <w:r w:rsidR="006D14E7" w:rsidRPr="002C56F1">
        <w:rPr>
          <w:rFonts w:asciiTheme="majorBidi" w:hAnsiTheme="majorBidi"/>
          <w:spacing w:val="2"/>
          <w:sz w:val="30"/>
          <w:szCs w:val="30"/>
          <w:cs/>
        </w:rPr>
        <w:t xml:space="preserve">ล้านบาท </w:t>
      </w:r>
      <w:r w:rsidRPr="002C56F1">
        <w:rPr>
          <w:rFonts w:asciiTheme="majorBidi" w:hAnsiTheme="majorBidi"/>
          <w:spacing w:val="2"/>
          <w:sz w:val="30"/>
          <w:szCs w:val="30"/>
          <w:cs/>
        </w:rPr>
        <w:t xml:space="preserve">ส่งผลให้กลุ่มบริษัทสูญเสียอำนาจควบคุมใน </w:t>
      </w:r>
      <w:proofErr w:type="spellStart"/>
      <w:r w:rsidRPr="002C56F1">
        <w:rPr>
          <w:rFonts w:asciiTheme="majorBidi" w:hAnsiTheme="majorBidi" w:cstheme="majorBidi"/>
          <w:spacing w:val="2"/>
          <w:sz w:val="30"/>
          <w:szCs w:val="30"/>
        </w:rPr>
        <w:t>Sappe</w:t>
      </w:r>
      <w:proofErr w:type="spellEnd"/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Europe </w:t>
      </w:r>
      <w:proofErr w:type="spellStart"/>
      <w:r w:rsidRPr="002C56F1">
        <w:rPr>
          <w:rFonts w:asciiTheme="majorBidi" w:hAnsiTheme="majorBidi" w:cstheme="majorBidi"/>
          <w:spacing w:val="2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กลุ่มบริษัทรับรู้</w:t>
      </w:r>
      <w:r w:rsidR="006B0537" w:rsidRPr="002C56F1">
        <w:rPr>
          <w:rFonts w:asciiTheme="majorBidi" w:hAnsiTheme="majorBidi" w:cstheme="majorBidi"/>
          <w:spacing w:val="2"/>
          <w:sz w:val="30"/>
          <w:szCs w:val="30"/>
          <w:cs/>
        </w:rPr>
        <w:t>การกลับรายการ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ผลต่างที่เกิดจากรายการภายใต้การควบคุมเดียวกันเป็นจำนวน 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</w:rPr>
        <w:t xml:space="preserve">4.37 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1384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1C6617" w:rsidRPr="002C56F1">
        <w:rPr>
          <w:rFonts w:asciiTheme="majorBidi" w:hAnsiTheme="majorBidi" w:cstheme="majorBidi"/>
          <w:spacing w:val="-8"/>
          <w:sz w:val="30"/>
          <w:szCs w:val="30"/>
          <w:cs/>
        </w:rPr>
        <w:t>ในกำไรสะสม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และรับรู้ขาดทุนจากการเสียอำนาจควบคุมในบริษัทย่อยในงบกำไรขาดทุนรวมเป็นจำนวนเงิน </w:t>
      </w:r>
      <w:r w:rsidR="00DD6B08" w:rsidRPr="002C56F1">
        <w:rPr>
          <w:rFonts w:asciiTheme="majorBidi" w:hAnsiTheme="majorBidi"/>
          <w:spacing w:val="-8"/>
          <w:sz w:val="30"/>
          <w:szCs w:val="30"/>
        </w:rPr>
        <w:t>2</w:t>
      </w:r>
      <w:r w:rsidR="00430B90" w:rsidRPr="002C56F1">
        <w:rPr>
          <w:rFonts w:asciiTheme="majorBidi" w:hAnsiTheme="majorBidi"/>
          <w:spacing w:val="-8"/>
          <w:sz w:val="30"/>
          <w:szCs w:val="30"/>
        </w:rPr>
        <w:t>.</w:t>
      </w:r>
      <w:r w:rsidR="00B73A69" w:rsidRPr="002C56F1">
        <w:rPr>
          <w:rFonts w:asciiTheme="majorBidi" w:hAnsiTheme="majorBidi"/>
          <w:spacing w:val="-8"/>
          <w:sz w:val="30"/>
          <w:szCs w:val="30"/>
        </w:rPr>
        <w:t>55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</w:p>
    <w:p w14:paraId="38EE7AA8" w14:textId="16644F1E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55"/>
        <w:gridCol w:w="865"/>
        <w:gridCol w:w="2160"/>
      </w:tblGrid>
      <w:tr w:rsidR="00B163FC" w:rsidRPr="00B4356A" w14:paraId="0A6DC197" w14:textId="77777777" w:rsidTr="002C56F1">
        <w:trPr>
          <w:tblHeader/>
        </w:trPr>
        <w:tc>
          <w:tcPr>
            <w:tcW w:w="6155" w:type="dxa"/>
            <w:vAlign w:val="bottom"/>
          </w:tcPr>
          <w:p w14:paraId="1D7865D8" w14:textId="2B27F293" w:rsidR="00B163FC" w:rsidRPr="00B4356A" w:rsidRDefault="00B163FC" w:rsidP="0027295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ผลกระทบจากการสูญเสียอำนาจควบคุมต่องบฐานะการเงินรวม</w:t>
            </w:r>
          </w:p>
        </w:tc>
        <w:tc>
          <w:tcPr>
            <w:tcW w:w="865" w:type="dxa"/>
          </w:tcPr>
          <w:p w14:paraId="2EE7D4F7" w14:textId="77777777" w:rsidR="00B163FC" w:rsidRPr="00B4356A" w:rsidRDefault="00B163FC" w:rsidP="0027295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0EE1E07D" w14:textId="4C387E75" w:rsidR="00B163FC" w:rsidRPr="00B4356A" w:rsidRDefault="00B163FC" w:rsidP="002C56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B4356A" w14:paraId="4F923723" w14:textId="77777777" w:rsidTr="002C56F1">
        <w:trPr>
          <w:tblHeader/>
        </w:trPr>
        <w:tc>
          <w:tcPr>
            <w:tcW w:w="6155" w:type="dxa"/>
            <w:vAlign w:val="bottom"/>
          </w:tcPr>
          <w:p w14:paraId="2FA87318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ind w:left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วันที่สูญเสียอำนาจควบคุม</w:t>
            </w:r>
          </w:p>
        </w:tc>
        <w:tc>
          <w:tcPr>
            <w:tcW w:w="865" w:type="dxa"/>
          </w:tcPr>
          <w:p w14:paraId="6C542882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3A3020A" w14:textId="63E55130" w:rsidR="005841E4" w:rsidRPr="00B4356A" w:rsidRDefault="005841E4" w:rsidP="002C56F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4356A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4356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41E4" w:rsidRPr="00B4356A" w14:paraId="16F049B8" w14:textId="77777777" w:rsidTr="005841E4">
        <w:trPr>
          <w:tblHeader/>
        </w:trPr>
        <w:tc>
          <w:tcPr>
            <w:tcW w:w="6155" w:type="dxa"/>
            <w:vAlign w:val="bottom"/>
          </w:tcPr>
          <w:p w14:paraId="5752F11F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23F91984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6549BF8" w14:textId="6F68908D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B4356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35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E4" w:rsidRPr="00B4356A" w14:paraId="3668A754" w14:textId="77777777" w:rsidTr="002C56F1">
        <w:trPr>
          <w:tblHeader/>
        </w:trPr>
        <w:tc>
          <w:tcPr>
            <w:tcW w:w="6155" w:type="dxa"/>
            <w:vAlign w:val="bottom"/>
          </w:tcPr>
          <w:p w14:paraId="375A1D25" w14:textId="7A5946BF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865" w:type="dxa"/>
          </w:tcPr>
          <w:p w14:paraId="171CEFB5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C24AF5F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B4356A" w14:paraId="3D331036" w14:textId="77777777" w:rsidTr="002C56F1">
        <w:trPr>
          <w:tblHeader/>
        </w:trPr>
        <w:tc>
          <w:tcPr>
            <w:tcW w:w="6155" w:type="dxa"/>
            <w:vAlign w:val="bottom"/>
          </w:tcPr>
          <w:p w14:paraId="67E816DB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4356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5" w:type="dxa"/>
          </w:tcPr>
          <w:p w14:paraId="4DC1CB7D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64E3" w14:textId="23157DA9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3,7</w:t>
            </w:r>
            <w:r w:rsidR="003F5DF7" w:rsidRPr="00B4356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B4356A" w14:paraId="2944B93A" w14:textId="77777777" w:rsidTr="002C56F1">
        <w:trPr>
          <w:tblHeader/>
        </w:trPr>
        <w:tc>
          <w:tcPr>
            <w:tcW w:w="6155" w:type="dxa"/>
            <w:vAlign w:val="bottom"/>
          </w:tcPr>
          <w:p w14:paraId="6B01C6D9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5" w:type="dxa"/>
          </w:tcPr>
          <w:p w14:paraId="3E366DDD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9B04" w14:textId="0A829051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4,98</w:t>
            </w:r>
            <w:r w:rsidR="003F5DF7"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B4356A" w14:paraId="7D5529FF" w14:textId="77777777" w:rsidTr="002C56F1">
        <w:trPr>
          <w:tblHeader/>
        </w:trPr>
        <w:tc>
          <w:tcPr>
            <w:tcW w:w="6155" w:type="dxa"/>
            <w:vAlign w:val="bottom"/>
          </w:tcPr>
          <w:p w14:paraId="63719871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65" w:type="dxa"/>
          </w:tcPr>
          <w:p w14:paraId="17F200D1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1CA1" w14:textId="37B0356E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4,132 </w:t>
            </w:r>
          </w:p>
        </w:tc>
      </w:tr>
      <w:tr w:rsidR="005841E4" w:rsidRPr="00B4356A" w14:paraId="3FD187F4" w14:textId="77777777" w:rsidTr="002C56F1">
        <w:trPr>
          <w:tblHeader/>
        </w:trPr>
        <w:tc>
          <w:tcPr>
            <w:tcW w:w="6155" w:type="dxa"/>
            <w:vAlign w:val="bottom"/>
          </w:tcPr>
          <w:p w14:paraId="2C76CDFC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5" w:type="dxa"/>
          </w:tcPr>
          <w:p w14:paraId="64C90454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7E4CF" w14:textId="3B93E6DA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677 </w:t>
            </w:r>
          </w:p>
        </w:tc>
      </w:tr>
      <w:tr w:rsidR="005841E4" w:rsidRPr="00B4356A" w14:paraId="0C8CC2B1" w14:textId="77777777" w:rsidTr="002C56F1">
        <w:trPr>
          <w:tblHeader/>
        </w:trPr>
        <w:tc>
          <w:tcPr>
            <w:tcW w:w="6155" w:type="dxa"/>
            <w:vAlign w:val="bottom"/>
          </w:tcPr>
          <w:p w14:paraId="645982AA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58F6AA98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B6635" w14:textId="70DB447B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13,556 </w:t>
            </w:r>
          </w:p>
        </w:tc>
      </w:tr>
      <w:tr w:rsidR="005841E4" w:rsidRPr="00B4356A" w14:paraId="3BCEA7F6" w14:textId="77777777" w:rsidTr="002C56F1">
        <w:trPr>
          <w:tblHeader/>
        </w:trPr>
        <w:tc>
          <w:tcPr>
            <w:tcW w:w="6155" w:type="dxa"/>
            <w:vAlign w:val="bottom"/>
          </w:tcPr>
          <w:p w14:paraId="0F15C610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865" w:type="dxa"/>
          </w:tcPr>
          <w:p w14:paraId="515C0B69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2E8C71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E4" w:rsidRPr="00B4356A" w14:paraId="16A33DF9" w14:textId="77777777" w:rsidTr="002C56F1">
        <w:trPr>
          <w:tblHeader/>
        </w:trPr>
        <w:tc>
          <w:tcPr>
            <w:tcW w:w="6155" w:type="dxa"/>
            <w:vAlign w:val="bottom"/>
          </w:tcPr>
          <w:p w14:paraId="020E6B34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5" w:type="dxa"/>
          </w:tcPr>
          <w:p w14:paraId="7E334D67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6C5F" w14:textId="6638CFB6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(1,563)</w:t>
            </w:r>
          </w:p>
        </w:tc>
      </w:tr>
      <w:tr w:rsidR="005841E4" w:rsidRPr="00B4356A" w14:paraId="2F27EBCF" w14:textId="77777777" w:rsidTr="002C56F1">
        <w:trPr>
          <w:tblHeader/>
        </w:trPr>
        <w:tc>
          <w:tcPr>
            <w:tcW w:w="6155" w:type="dxa"/>
            <w:vAlign w:val="bottom"/>
          </w:tcPr>
          <w:p w14:paraId="0F8D3B8C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dxa"/>
          </w:tcPr>
          <w:p w14:paraId="38322547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CF034" w14:textId="45619699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(6,901)</w:t>
            </w:r>
          </w:p>
        </w:tc>
      </w:tr>
      <w:tr w:rsidR="005841E4" w:rsidRPr="00B4356A" w14:paraId="201FA639" w14:textId="77777777" w:rsidTr="002C56F1">
        <w:trPr>
          <w:tblHeader/>
        </w:trPr>
        <w:tc>
          <w:tcPr>
            <w:tcW w:w="6155" w:type="dxa"/>
            <w:vAlign w:val="bottom"/>
          </w:tcPr>
          <w:p w14:paraId="298E33DA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5" w:type="dxa"/>
          </w:tcPr>
          <w:p w14:paraId="4F67E8E4" w14:textId="1F4964EA" w:rsidR="005841E4" w:rsidRPr="00B4356A" w:rsidRDefault="005841E4" w:rsidP="005841E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6398" w14:textId="51B5E172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(4,995)</w:t>
            </w:r>
          </w:p>
        </w:tc>
      </w:tr>
      <w:tr w:rsidR="005841E4" w:rsidRPr="00B4356A" w14:paraId="6C9F4B21" w14:textId="77777777" w:rsidTr="002C56F1">
        <w:trPr>
          <w:tblHeader/>
        </w:trPr>
        <w:tc>
          <w:tcPr>
            <w:tcW w:w="6155" w:type="dxa"/>
            <w:vAlign w:val="bottom"/>
          </w:tcPr>
          <w:p w14:paraId="7A28F229" w14:textId="77777777" w:rsidR="005841E4" w:rsidRPr="00B4356A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5" w:type="dxa"/>
          </w:tcPr>
          <w:p w14:paraId="0FDEF600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0F13" w14:textId="4329D623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(4,326)</w:t>
            </w:r>
          </w:p>
        </w:tc>
      </w:tr>
      <w:tr w:rsidR="005841E4" w:rsidRPr="00B4356A" w14:paraId="1D946864" w14:textId="77777777" w:rsidTr="002C56F1">
        <w:trPr>
          <w:tblHeader/>
        </w:trPr>
        <w:tc>
          <w:tcPr>
            <w:tcW w:w="6155" w:type="dxa"/>
          </w:tcPr>
          <w:p w14:paraId="36121B50" w14:textId="77777777" w:rsidR="005841E4" w:rsidRPr="00B4356A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FAE9C4F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F7125" w14:textId="45CDA780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(17,785)</w:t>
            </w:r>
          </w:p>
        </w:tc>
      </w:tr>
      <w:tr w:rsidR="005841E4" w:rsidRPr="00B4356A" w14:paraId="429186C6" w14:textId="77777777" w:rsidTr="002C56F1">
        <w:trPr>
          <w:trHeight w:val="361"/>
          <w:tblHeader/>
        </w:trPr>
        <w:tc>
          <w:tcPr>
            <w:tcW w:w="6155" w:type="dxa"/>
          </w:tcPr>
          <w:p w14:paraId="617596E6" w14:textId="3A2A1ED0" w:rsidR="005841E4" w:rsidRPr="00B4356A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865" w:type="dxa"/>
          </w:tcPr>
          <w:p w14:paraId="772AD5D6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5C3E" w14:textId="7682E4D4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(4,229)</w:t>
            </w:r>
          </w:p>
        </w:tc>
      </w:tr>
      <w:tr w:rsidR="005841E4" w:rsidRPr="00B4356A" w14:paraId="2BF4E665" w14:textId="77777777" w:rsidTr="002C56F1">
        <w:trPr>
          <w:tblHeader/>
        </w:trPr>
        <w:tc>
          <w:tcPr>
            <w:tcW w:w="6155" w:type="dxa"/>
          </w:tcPr>
          <w:p w14:paraId="63EC2202" w14:textId="77777777" w:rsidR="005841E4" w:rsidRPr="00B4356A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35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865" w:type="dxa"/>
          </w:tcPr>
          <w:p w14:paraId="74E19CE3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9B77" w14:textId="3A0BFDB8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7,013</w:t>
            </w:r>
          </w:p>
        </w:tc>
      </w:tr>
      <w:tr w:rsidR="005841E4" w:rsidRPr="00FE1240" w14:paraId="624A00A9" w14:textId="77777777" w:rsidTr="002C56F1">
        <w:trPr>
          <w:tblHeader/>
        </w:trPr>
        <w:tc>
          <w:tcPr>
            <w:tcW w:w="6155" w:type="dxa"/>
          </w:tcPr>
          <w:p w14:paraId="6D377313" w14:textId="77777777" w:rsidR="005841E4" w:rsidRPr="00B4356A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865" w:type="dxa"/>
          </w:tcPr>
          <w:p w14:paraId="03469D90" w14:textId="77777777" w:rsidR="005841E4" w:rsidRPr="00B4356A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1741F4" w14:textId="1253ABEC" w:rsidR="005841E4" w:rsidRPr="002C56F1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2,784</w:t>
            </w:r>
          </w:p>
        </w:tc>
      </w:tr>
    </w:tbl>
    <w:p w14:paraId="0C38D7BF" w14:textId="5E043F24" w:rsidR="00CA04FB" w:rsidRDefault="00CA04F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7273C" w14:textId="77777777" w:rsidR="00430ABB" w:rsidRDefault="00430AB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4D543B41" w14:textId="77777777" w:rsidR="00CA04FB" w:rsidRPr="00301D85" w:rsidRDefault="00CA04FB" w:rsidP="00CA04FB">
      <w:pPr>
        <w:pStyle w:val="Heading1"/>
        <w:keepLines/>
        <w:shd w:val="clear" w:color="auto" w:fill="auto"/>
        <w:spacing w:line="240" w:lineRule="auto"/>
        <w:ind w:left="567"/>
        <w:jc w:val="thaiDistribute"/>
        <w:rPr>
          <w:rFonts w:ascii="Angsana New" w:hAnsi="Angsana New"/>
          <w:b w:val="0"/>
          <w:bCs w:val="0"/>
          <w:color w:val="000000"/>
          <w:spacing w:val="-8"/>
          <w:sz w:val="30"/>
          <w:szCs w:val="30"/>
          <w:u w:val="none"/>
          <w:lang w:val="th-TH"/>
        </w:rPr>
      </w:pPr>
      <w:r w:rsidRPr="00301D85">
        <w:rPr>
          <w:rFonts w:ascii="Angsana New" w:hAnsi="Angsana New" w:hint="cs"/>
          <w:b w:val="0"/>
          <w:bCs w:val="0"/>
          <w:color w:val="000000"/>
          <w:spacing w:val="-8"/>
          <w:sz w:val="30"/>
          <w:szCs w:val="30"/>
          <w:u w:val="none"/>
          <w:cs/>
          <w:lang w:val="th-TH"/>
        </w:rPr>
        <w:lastRenderedPageBreak/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33721AE9" w14:textId="77777777" w:rsidR="00CA04FB" w:rsidRPr="00301D85" w:rsidRDefault="00CA04FB" w:rsidP="00CA04FB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6148"/>
        <w:gridCol w:w="1429"/>
        <w:gridCol w:w="1684"/>
      </w:tblGrid>
      <w:tr w:rsidR="00CA04FB" w:rsidRPr="00B4356A" w14:paraId="7B09EB22" w14:textId="77777777" w:rsidTr="008C0A4F">
        <w:trPr>
          <w:tblHeader/>
        </w:trPr>
        <w:tc>
          <w:tcPr>
            <w:tcW w:w="6148" w:type="dxa"/>
          </w:tcPr>
          <w:p w14:paraId="3B7F1E82" w14:textId="77777777" w:rsidR="00CA04FB" w:rsidRPr="00B4356A" w:rsidRDefault="00CA04FB" w:rsidP="0027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16C22E1B" w14:textId="1D7222CB" w:rsidR="00CA04FB" w:rsidRPr="00B4356A" w:rsidRDefault="00CA04FB" w:rsidP="002729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326F8339" w14:textId="77777777" w:rsidR="00CA04FB" w:rsidRPr="00B4356A" w:rsidRDefault="00CA04FB" w:rsidP="002729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35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3727" w:rsidRPr="00B4356A" w14:paraId="51E55A0C" w14:textId="77777777" w:rsidTr="002C56F1">
        <w:trPr>
          <w:tblHeader/>
        </w:trPr>
        <w:tc>
          <w:tcPr>
            <w:tcW w:w="6148" w:type="dxa"/>
            <w:vAlign w:val="bottom"/>
          </w:tcPr>
          <w:p w14:paraId="3E8E5DFE" w14:textId="269862BF" w:rsidR="00743727" w:rsidRPr="00B4356A" w:rsidRDefault="00743727" w:rsidP="0074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429" w:type="dxa"/>
          </w:tcPr>
          <w:p w14:paraId="76B8B2E2" w14:textId="77777777" w:rsidR="00743727" w:rsidRPr="00B4356A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26B39199" w14:textId="76665C22" w:rsidR="00743727" w:rsidRPr="00B4356A" w:rsidRDefault="00743727" w:rsidP="002C56F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B73A69"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2,78</w:t>
            </w:r>
            <w:r w:rsidR="004A1E27"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743727" w:rsidRPr="00B4356A" w14:paraId="31DE2C14" w14:textId="77777777" w:rsidTr="002C56F1">
        <w:trPr>
          <w:tblHeader/>
        </w:trPr>
        <w:tc>
          <w:tcPr>
            <w:tcW w:w="6148" w:type="dxa"/>
            <w:vAlign w:val="bottom"/>
          </w:tcPr>
          <w:p w14:paraId="468E77DA" w14:textId="7DFBD452" w:rsidR="00743727" w:rsidRPr="00B4356A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29" w:type="dxa"/>
          </w:tcPr>
          <w:p w14:paraId="6298D3D0" w14:textId="3EAD8D27" w:rsidR="00743727" w:rsidRPr="00B4356A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C8CD" w14:textId="70590C33" w:rsidR="00743727" w:rsidRPr="00B4356A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(16</w:t>
            </w:r>
            <w:r w:rsidR="00757037"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743727" w:rsidRPr="00B4356A" w14:paraId="477018F0" w14:textId="77777777" w:rsidTr="008C0A4F">
        <w:trPr>
          <w:tblHeader/>
        </w:trPr>
        <w:tc>
          <w:tcPr>
            <w:tcW w:w="6148" w:type="dxa"/>
            <w:vAlign w:val="bottom"/>
          </w:tcPr>
          <w:p w14:paraId="6F0FB769" w14:textId="466CCD91" w:rsidR="00743727" w:rsidRPr="00B4356A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สำรองการแปลงค่างบการเงิน</w:t>
            </w:r>
          </w:p>
        </w:tc>
        <w:tc>
          <w:tcPr>
            <w:tcW w:w="1429" w:type="dxa"/>
          </w:tcPr>
          <w:p w14:paraId="48FC3B3E" w14:textId="77777777" w:rsidR="00743727" w:rsidRPr="00B4356A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9C5B" w14:textId="627A4B9A" w:rsidR="00743727" w:rsidRPr="00B4356A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(74)</w:t>
            </w:r>
          </w:p>
        </w:tc>
      </w:tr>
      <w:tr w:rsidR="00743727" w:rsidRPr="00301D85" w14:paraId="2CE14306" w14:textId="77777777" w:rsidTr="002C56F1">
        <w:trPr>
          <w:tblHeader/>
        </w:trPr>
        <w:tc>
          <w:tcPr>
            <w:tcW w:w="6148" w:type="dxa"/>
            <w:vAlign w:val="bottom"/>
          </w:tcPr>
          <w:p w14:paraId="716508D7" w14:textId="252C885E" w:rsidR="00743727" w:rsidRPr="00B4356A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ขาดทุนจากการสูญเสียอำนาจการควบคุมในบริษัทย่อย</w:t>
            </w:r>
          </w:p>
        </w:tc>
        <w:tc>
          <w:tcPr>
            <w:tcW w:w="1429" w:type="dxa"/>
          </w:tcPr>
          <w:p w14:paraId="4C111CB6" w14:textId="77777777" w:rsidR="00743727" w:rsidRPr="00B4356A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874EA7" w14:textId="22BED1EE" w:rsidR="00743727" w:rsidRPr="002C56F1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</w:t>
            </w:r>
            <w:r w:rsidR="00B73A69"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54</w:t>
            </w:r>
            <w:r w:rsidR="005B12F2"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C911D55" w14:textId="65103753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14A1A66" w14:textId="77777777" w:rsidR="003C3641" w:rsidRPr="00C075DE" w:rsidRDefault="003C3641" w:rsidP="003C3641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2C56F1" w:rsidRDefault="003C3641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C3641" w:rsidRPr="00C075DE" w14:paraId="200244C7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344B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344B8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38CF59D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1B74C98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6226" w:rsidRPr="00C075DE" w14:paraId="06D16DC5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2C6226" w:rsidRPr="00C075DE" w:rsidRDefault="002C6226" w:rsidP="002C62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2A1FF56C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D8A3D8F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21DE19FF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0980481" w14:textId="239DDEF8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2F1C3E5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3641" w:rsidRPr="00C075DE" w14:paraId="7F7784F4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3C3641" w:rsidRPr="00C075DE" w:rsidRDefault="003C3641" w:rsidP="00344B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D98D32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B184F1A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E9FA023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CCF5D1E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3641" w:rsidRPr="00C075DE" w14:paraId="22220A20" w14:textId="77777777" w:rsidTr="00344B83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344B8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641" w:rsidRPr="00C075DE" w14:paraId="5A169BC6" w14:textId="77777777" w:rsidTr="00344B83">
        <w:trPr>
          <w:cantSplit/>
        </w:trPr>
        <w:tc>
          <w:tcPr>
            <w:tcW w:w="3960" w:type="dxa"/>
            <w:hideMark/>
          </w:tcPr>
          <w:p w14:paraId="0EEB278C" w14:textId="77777777" w:rsidR="003C3641" w:rsidRPr="00C075DE" w:rsidRDefault="003C3641" w:rsidP="00344B83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31D5B3C5" w:rsidR="003C3641" w:rsidRPr="00C075DE" w:rsidRDefault="00367CA4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302,96</w:t>
            </w:r>
            <w:r w:rsidR="000C58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EF4EE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77777777" w:rsidR="003C3641" w:rsidRPr="00C075DE" w:rsidRDefault="003C364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178" w:type="dxa"/>
          </w:tcPr>
          <w:p w14:paraId="42E7048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A59612" w14:textId="278012BE" w:rsidR="003C3641" w:rsidRPr="00C075DE" w:rsidRDefault="0059772C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13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45D0D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80" w:type="dxa"/>
          </w:tcPr>
          <w:p w14:paraId="727B0102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77777777" w:rsidR="003C3641" w:rsidRPr="00C075DE" w:rsidRDefault="003C3641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3C3641" w:rsidRPr="00C075DE" w14:paraId="4E70F2AB" w14:textId="77777777" w:rsidTr="00344B83">
        <w:trPr>
          <w:cantSplit/>
        </w:trPr>
        <w:tc>
          <w:tcPr>
            <w:tcW w:w="3960" w:type="dxa"/>
            <w:hideMark/>
          </w:tcPr>
          <w:p w14:paraId="3062EE19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3C3641" w:rsidRPr="00C075DE" w:rsidRDefault="003C3641" w:rsidP="00344B8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1BA16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0BB193" w14:textId="77777777" w:rsidR="003C3641" w:rsidRPr="00C075DE" w:rsidRDefault="003C3641" w:rsidP="00344B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641" w:rsidRPr="00C075DE" w14:paraId="6DC8179B" w14:textId="77777777" w:rsidTr="00344B83">
        <w:trPr>
          <w:cantSplit/>
        </w:trPr>
        <w:tc>
          <w:tcPr>
            <w:tcW w:w="3960" w:type="dxa"/>
            <w:hideMark/>
          </w:tcPr>
          <w:p w14:paraId="5E1A5A85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1236467C" w:rsidR="003C3641" w:rsidRPr="00C075DE" w:rsidRDefault="00367CA4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251,868</w:t>
            </w:r>
          </w:p>
        </w:tc>
        <w:tc>
          <w:tcPr>
            <w:tcW w:w="180" w:type="dxa"/>
          </w:tcPr>
          <w:p w14:paraId="503B88CC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78" w:type="dxa"/>
          </w:tcPr>
          <w:p w14:paraId="58ADE40A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12398A" w14:textId="7D5020A0" w:rsidR="003C3641" w:rsidRPr="00C075DE" w:rsidRDefault="00745D0D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249,147</w:t>
            </w:r>
          </w:p>
        </w:tc>
        <w:tc>
          <w:tcPr>
            <w:tcW w:w="180" w:type="dxa"/>
          </w:tcPr>
          <w:p w14:paraId="303617C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3C3641" w:rsidRPr="00C075DE" w14:paraId="46F3F0AD" w14:textId="77777777" w:rsidTr="00344B83">
        <w:trPr>
          <w:cantSplit/>
        </w:trPr>
        <w:tc>
          <w:tcPr>
            <w:tcW w:w="3960" w:type="dxa"/>
            <w:hideMark/>
          </w:tcPr>
          <w:p w14:paraId="303E8FE4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59E07C5A" w:rsidR="003C3641" w:rsidRPr="00C075DE" w:rsidRDefault="0062309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  <w:tc>
          <w:tcPr>
            <w:tcW w:w="180" w:type="dxa"/>
          </w:tcPr>
          <w:p w14:paraId="3875A1EE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78" w:type="dxa"/>
          </w:tcPr>
          <w:p w14:paraId="7A5ABAB6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B9CD16" w14:textId="3A290F7C" w:rsidR="003C3641" w:rsidRPr="00C075DE" w:rsidRDefault="00745D0D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80" w:type="dxa"/>
          </w:tcPr>
          <w:p w14:paraId="43FD66E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3C3641" w:rsidRPr="00C075DE" w14:paraId="181EC633" w14:textId="77777777" w:rsidTr="00344B83">
        <w:trPr>
          <w:cantSplit/>
        </w:trPr>
        <w:tc>
          <w:tcPr>
            <w:tcW w:w="3960" w:type="dxa"/>
            <w:hideMark/>
          </w:tcPr>
          <w:p w14:paraId="17650693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1F114751" w:rsidR="003C3641" w:rsidRPr="00C075DE" w:rsidRDefault="0062309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80" w:type="dxa"/>
          </w:tcPr>
          <w:p w14:paraId="0DD9DDE3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78" w:type="dxa"/>
          </w:tcPr>
          <w:p w14:paraId="0434DE9E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4CFE2E" w14:textId="1251BFA1" w:rsidR="003C3641" w:rsidRPr="00163A58" w:rsidRDefault="00745D0D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6D11EE" w:rsidRPr="00163A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3C0200C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3C3641" w:rsidRPr="00C075DE" w14:paraId="225D282E" w14:textId="77777777" w:rsidTr="00344B83">
        <w:trPr>
          <w:cantSplit/>
        </w:trPr>
        <w:tc>
          <w:tcPr>
            <w:tcW w:w="3960" w:type="dxa"/>
            <w:hideMark/>
          </w:tcPr>
          <w:p w14:paraId="6FA6488C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08A80359" w:rsidR="003C3641" w:rsidRPr="00C075DE" w:rsidRDefault="0062309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27,011</w:t>
            </w:r>
          </w:p>
        </w:tc>
        <w:tc>
          <w:tcPr>
            <w:tcW w:w="180" w:type="dxa"/>
          </w:tcPr>
          <w:p w14:paraId="262950F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78" w:type="dxa"/>
          </w:tcPr>
          <w:p w14:paraId="673A770F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6D54B521" w:rsidR="003C3641" w:rsidRPr="00163A58" w:rsidRDefault="00745D0D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</w:rPr>
              <w:t>3,316</w:t>
            </w:r>
          </w:p>
        </w:tc>
        <w:tc>
          <w:tcPr>
            <w:tcW w:w="180" w:type="dxa"/>
          </w:tcPr>
          <w:p w14:paraId="2F373399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3C3641" w:rsidRPr="00C075DE" w14:paraId="1293D213" w14:textId="77777777" w:rsidTr="00344B83">
        <w:trPr>
          <w:cantSplit/>
        </w:trPr>
        <w:tc>
          <w:tcPr>
            <w:tcW w:w="3960" w:type="dxa"/>
            <w:hideMark/>
          </w:tcPr>
          <w:p w14:paraId="6ADB4367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4E1FA494" w:rsidR="003C3641" w:rsidRPr="00C075DE" w:rsidRDefault="0062309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448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83,978</w:t>
            </w:r>
          </w:p>
        </w:tc>
        <w:tc>
          <w:tcPr>
            <w:tcW w:w="180" w:type="dxa"/>
          </w:tcPr>
          <w:p w14:paraId="6BBAAB2C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78" w:type="dxa"/>
          </w:tcPr>
          <w:p w14:paraId="507B2D4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608C3201" w:rsidR="003C3641" w:rsidRPr="00163A58" w:rsidRDefault="00691323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="00BB29DC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,76</w:t>
            </w:r>
            <w:r w:rsidR="003C0435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7FE8F7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3C3641" w:rsidRPr="00C075DE" w14:paraId="5235E612" w14:textId="77777777" w:rsidTr="00344B83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3C3641" w:rsidRPr="00C075DE" w:rsidRDefault="003C3641" w:rsidP="002C56F1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40D13089" w:rsidR="003C3641" w:rsidRPr="00C075DE" w:rsidRDefault="000C58EE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0C9">
              <w:rPr>
                <w:rFonts w:asciiTheme="majorBidi" w:hAnsiTheme="majorBidi" w:cstheme="majorBidi"/>
                <w:sz w:val="30"/>
                <w:szCs w:val="30"/>
              </w:rPr>
              <w:t>26,309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31284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77777777" w:rsidR="003C3641" w:rsidRPr="00C075DE" w:rsidRDefault="003C3641" w:rsidP="00344B8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D4218F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7B768FCE" w:rsidR="003C3641" w:rsidRPr="00163A58" w:rsidRDefault="00691323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17CF" w:rsidRPr="00163A58">
              <w:rPr>
                <w:rFonts w:asciiTheme="majorBidi" w:hAnsiTheme="majorBidi" w:cstheme="majorBidi"/>
                <w:sz w:val="30"/>
                <w:szCs w:val="30"/>
              </w:rPr>
              <w:t>2,582</w:t>
            </w:r>
            <w:r w:rsidRPr="00163A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A5B66A" w14:textId="77777777" w:rsidR="003C3641" w:rsidRPr="00C075DE" w:rsidRDefault="003C3641" w:rsidP="00344B8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</w:rPr>
              <w:t>889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641" w:rsidRPr="00C075DE" w14:paraId="5A63B97B" w14:textId="77777777" w:rsidTr="00344B83">
        <w:trPr>
          <w:cantSplit/>
        </w:trPr>
        <w:tc>
          <w:tcPr>
            <w:tcW w:w="3960" w:type="dxa"/>
            <w:hideMark/>
          </w:tcPr>
          <w:p w14:paraId="78C824CA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3CD95D1C" w:rsidR="003C3641" w:rsidRPr="00C075DE" w:rsidRDefault="006140C9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557,669</w:t>
            </w:r>
          </w:p>
        </w:tc>
        <w:tc>
          <w:tcPr>
            <w:tcW w:w="180" w:type="dxa"/>
          </w:tcPr>
          <w:p w14:paraId="5A055EE9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5A8A391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7A7CA5C7" w:rsidR="003C3641" w:rsidRPr="00163A58" w:rsidRDefault="00E917CF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548,18</w:t>
            </w:r>
            <w:r w:rsidR="00476DB9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816988E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</w:tr>
    </w:tbl>
    <w:p w14:paraId="58EA1C3E" w14:textId="77777777" w:rsidR="007507C4" w:rsidRPr="002C56F1" w:rsidRDefault="007507C4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C3641" w:rsidRPr="00B060DE" w14:paraId="057BDAAB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39966946" w14:textId="77777777" w:rsidR="003C3641" w:rsidRPr="007212DA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A5179F2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2C018C0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E823D71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641" w:rsidRPr="00B060DE" w14:paraId="4BC29A12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7B808897" w14:textId="77777777" w:rsidR="003C3641" w:rsidRPr="00B060DE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050B1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586F2C8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1CA770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67506A2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051464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4EBF8F9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BB4E9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C3641" w:rsidRPr="00B060DE" w14:paraId="7A6BFB42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039D8C9E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E284856" w14:textId="4DE737AF" w:rsidR="003C3641" w:rsidRPr="00B060DE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445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12DA" w:rsidRPr="00B060DE" w14:paraId="7688F462" w14:textId="77777777" w:rsidTr="00FF6218">
        <w:trPr>
          <w:cantSplit/>
          <w:trHeight w:val="20"/>
        </w:trPr>
        <w:tc>
          <w:tcPr>
            <w:tcW w:w="3960" w:type="dxa"/>
          </w:tcPr>
          <w:p w14:paraId="1B930206" w14:textId="77777777" w:rsidR="007212DA" w:rsidRPr="00B060D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1C15B25" w14:textId="406A2984" w:rsidR="007212DA" w:rsidRPr="00820C7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78" w:type="dxa"/>
            <w:vAlign w:val="bottom"/>
          </w:tcPr>
          <w:p w14:paraId="21D298C6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3BA100" w14:textId="03AA6F37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  <w:vAlign w:val="bottom"/>
          </w:tcPr>
          <w:p w14:paraId="359C31E6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332789" w14:textId="68A4C412" w:rsidR="007212DA" w:rsidRPr="00820C7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178" w:type="dxa"/>
            <w:vAlign w:val="bottom"/>
          </w:tcPr>
          <w:p w14:paraId="79808A95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5171D6" w14:textId="74071951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7212DA" w:rsidRPr="001C25FC" w14:paraId="66DE8CCE" w14:textId="77777777" w:rsidTr="00344B83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F14450A" w14:textId="77777777" w:rsidR="007212DA" w:rsidRPr="001C25FC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7A99122" w14:textId="3826AAD8" w:rsidR="007212DA" w:rsidRPr="001C25FC" w:rsidRDefault="007D7CF9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78" w:type="dxa"/>
            <w:shd w:val="clear" w:color="auto" w:fill="auto"/>
          </w:tcPr>
          <w:p w14:paraId="4F31B2F9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ABCA55" w14:textId="3C793732" w:rsidR="007212DA" w:rsidRPr="001C25FC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78" w:type="dxa"/>
            <w:shd w:val="clear" w:color="auto" w:fill="auto"/>
          </w:tcPr>
          <w:p w14:paraId="197DEA7C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E995517" w14:textId="3C1DCAA4" w:rsidR="007212DA" w:rsidRPr="001C25FC" w:rsidRDefault="00DA23C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62161E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F750AA" w14:textId="4F632B4A" w:rsidR="007212DA" w:rsidRPr="001C25FC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12DA" w:rsidRPr="00B060DE" w14:paraId="1BCA4A1F" w14:textId="77777777" w:rsidTr="00344B83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CCAF34" w14:textId="77777777" w:rsidR="007212DA" w:rsidRPr="001C25FC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016A14BE" w14:textId="3E74E960" w:rsidR="007212DA" w:rsidRPr="001C25FC" w:rsidRDefault="007D7CF9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AA6F00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E7149C1" w14:textId="11474512" w:rsidR="007212DA" w:rsidRPr="001C25FC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275A64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FC369BE" w14:textId="5BDD0D92" w:rsidR="007212DA" w:rsidRPr="001C25FC" w:rsidRDefault="00DA23CA" w:rsidP="007212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29C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6BC9FCE" w14:textId="77777777" w:rsidR="007212DA" w:rsidRPr="001C25FC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4B4608" w14:textId="2A80A142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12DA" w:rsidRPr="00B060DE" w14:paraId="6D194B65" w14:textId="77777777" w:rsidTr="00FF6218">
        <w:trPr>
          <w:cantSplit/>
          <w:trHeight w:val="20"/>
        </w:trPr>
        <w:tc>
          <w:tcPr>
            <w:tcW w:w="3960" w:type="dxa"/>
          </w:tcPr>
          <w:p w14:paraId="3A8A36FE" w14:textId="1C0DE10C" w:rsidR="007212DA" w:rsidRPr="00B060D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C7CCC" w14:textId="04A53C2D" w:rsidR="007212DA" w:rsidRPr="00B060DE" w:rsidRDefault="00204691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26,309</w:t>
            </w:r>
          </w:p>
        </w:tc>
        <w:tc>
          <w:tcPr>
            <w:tcW w:w="178" w:type="dxa"/>
            <w:vAlign w:val="bottom"/>
          </w:tcPr>
          <w:p w14:paraId="53FC85BC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5F28" w14:textId="76317716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78" w:type="dxa"/>
            <w:vAlign w:val="bottom"/>
          </w:tcPr>
          <w:p w14:paraId="2B863D8D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10A7" w14:textId="355C2F94" w:rsidR="007212DA" w:rsidRPr="00B060DE" w:rsidRDefault="002529C3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</w:t>
            </w:r>
          </w:p>
        </w:tc>
        <w:tc>
          <w:tcPr>
            <w:tcW w:w="178" w:type="dxa"/>
            <w:vAlign w:val="bottom"/>
          </w:tcPr>
          <w:p w14:paraId="492FCCFB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8BC1" w14:textId="23B71F9E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</w:tr>
    </w:tbl>
    <w:p w14:paraId="76A49BB2" w14:textId="5BF6E629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464BC5CE" w14:textId="77777777" w:rsidR="00610566" w:rsidRPr="004A1D8F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5C2177B7">
        <w:trPr>
          <w:tblHeader/>
        </w:trPr>
        <w:tc>
          <w:tcPr>
            <w:tcW w:w="1840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6226" w:rsidRPr="00C075DE" w14:paraId="02A78A71" w14:textId="77777777" w:rsidTr="5C2177B7">
        <w:trPr>
          <w:tblHeader/>
        </w:trPr>
        <w:tc>
          <w:tcPr>
            <w:tcW w:w="1840" w:type="pct"/>
          </w:tcPr>
          <w:p w14:paraId="47861375" w14:textId="77777777" w:rsidR="002C6226" w:rsidRPr="00C075DE" w:rsidRDefault="002C6226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5359473D" w:rsidR="002C6226" w:rsidRPr="00C075DE" w:rsidRDefault="002C6226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B1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1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1" w:type="pct"/>
            <w:vAlign w:val="bottom"/>
          </w:tcPr>
          <w:p w14:paraId="22CF6E4A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1551D3B2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567DEFC7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5C2177B7">
        <w:trPr>
          <w:tblHeader/>
        </w:trPr>
        <w:tc>
          <w:tcPr>
            <w:tcW w:w="1840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0402FB" w14:paraId="7A4A4645" w14:textId="77777777" w:rsidTr="5C2177B7">
        <w:trPr>
          <w:tblHeader/>
        </w:trPr>
        <w:tc>
          <w:tcPr>
            <w:tcW w:w="1840" w:type="pct"/>
          </w:tcPr>
          <w:p w14:paraId="165131C8" w14:textId="51901510" w:rsidR="00813785" w:rsidRPr="000402FB" w:rsidRDefault="00C91832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1" w:type="pct"/>
          </w:tcPr>
          <w:p w14:paraId="43EF7BFB" w14:textId="4D4D901B" w:rsidR="00813785" w:rsidRPr="000402FB" w:rsidRDefault="00D62E7F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813785" w:rsidRPr="000402FB" w:rsidRDefault="0081378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21A7A6A" w14:textId="091B7FFB" w:rsidR="00813785" w:rsidRPr="000402FB" w:rsidRDefault="00F944C7" w:rsidP="00F9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CD710F9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4E0FC784" w:rsidR="00813785" w:rsidRPr="000402FB" w:rsidRDefault="008F6C18" w:rsidP="0040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24" w:type="pct"/>
          </w:tcPr>
          <w:p w14:paraId="554DFFED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2C600270" w14:textId="4339526A" w:rsidR="00813785" w:rsidRPr="000402FB" w:rsidRDefault="00F944C7" w:rsidP="00F9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473" w:rsidRPr="000402FB" w14:paraId="40F83A87" w14:textId="77777777" w:rsidTr="00401BBE">
        <w:trPr>
          <w:tblHeader/>
        </w:trPr>
        <w:tc>
          <w:tcPr>
            <w:tcW w:w="1840" w:type="pct"/>
          </w:tcPr>
          <w:p w14:paraId="747D6D45" w14:textId="77777777" w:rsidR="00233473" w:rsidRPr="000402FB" w:rsidRDefault="00233473" w:rsidP="0040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0AD5EFF9" w14:textId="743C4E6C" w:rsidR="00233473" w:rsidRPr="000402FB" w:rsidRDefault="00C67AFF" w:rsidP="0040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331,717</w:t>
            </w:r>
          </w:p>
        </w:tc>
        <w:tc>
          <w:tcPr>
            <w:tcW w:w="124" w:type="pct"/>
            <w:shd w:val="clear" w:color="auto" w:fill="auto"/>
          </w:tcPr>
          <w:p w14:paraId="4C63D954" w14:textId="77777777" w:rsidR="00233473" w:rsidRPr="000402FB" w:rsidRDefault="00233473" w:rsidP="0040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2D955C5C" w14:textId="2E09A41C" w:rsidR="00233473" w:rsidRPr="000402FB" w:rsidRDefault="0077077A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124" w:type="pct"/>
          </w:tcPr>
          <w:p w14:paraId="5604FE07" w14:textId="77777777" w:rsidR="00233473" w:rsidRPr="000402FB" w:rsidRDefault="00233473" w:rsidP="0040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922CC2" w14:textId="7D1B9A6D" w:rsidR="00233473" w:rsidRPr="000402FB" w:rsidRDefault="003138CD" w:rsidP="0040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331,654</w:t>
            </w:r>
          </w:p>
        </w:tc>
        <w:tc>
          <w:tcPr>
            <w:tcW w:w="124" w:type="pct"/>
          </w:tcPr>
          <w:p w14:paraId="3ACBDCA1" w14:textId="77777777" w:rsidR="00233473" w:rsidRPr="000402FB" w:rsidRDefault="00233473" w:rsidP="0040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39DBD146" w14:textId="31488AF3" w:rsidR="00233473" w:rsidRPr="000402FB" w:rsidRDefault="00EA784A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</w:tr>
      <w:tr w:rsidR="00B66DD0" w:rsidRPr="000402FB" w14:paraId="2A7A1E52" w14:textId="77777777" w:rsidTr="5C2177B7">
        <w:trPr>
          <w:tblHeader/>
        </w:trPr>
        <w:tc>
          <w:tcPr>
            <w:tcW w:w="1840" w:type="pct"/>
          </w:tcPr>
          <w:p w14:paraId="0E76BF21" w14:textId="1B1050F5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64DD7DC2" w:rsidR="00B66DD0" w:rsidRPr="000402FB" w:rsidRDefault="00C67AFF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387,86</w:t>
            </w:r>
            <w:r w:rsidR="00D327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50B737" w14:textId="2367A390" w:rsidR="00B66DD0" w:rsidRPr="000402FB" w:rsidRDefault="0077077A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(1,540)</w:t>
            </w:r>
          </w:p>
        </w:tc>
        <w:tc>
          <w:tcPr>
            <w:tcW w:w="124" w:type="pct"/>
          </w:tcPr>
          <w:p w14:paraId="5F9172F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61AE6B44" w:rsidR="00B66DD0" w:rsidRPr="000402FB" w:rsidRDefault="00577A3F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386,985</w:t>
            </w:r>
          </w:p>
        </w:tc>
        <w:tc>
          <w:tcPr>
            <w:tcW w:w="124" w:type="pct"/>
          </w:tcPr>
          <w:p w14:paraId="6A4E123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75F7BAB1" w:rsidR="00B66DD0" w:rsidRPr="000402FB" w:rsidRDefault="00EA784A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(1,047)</w:t>
            </w:r>
          </w:p>
        </w:tc>
      </w:tr>
      <w:tr w:rsidR="00B66DD0" w:rsidRPr="000402FB" w14:paraId="286060D4" w14:textId="77777777" w:rsidTr="5C2177B7">
        <w:trPr>
          <w:tblHeader/>
        </w:trPr>
        <w:tc>
          <w:tcPr>
            <w:tcW w:w="1840" w:type="pct"/>
          </w:tcPr>
          <w:p w14:paraId="29EA062F" w14:textId="74FA6A2A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516CEBCA" w:rsidR="00374FC4" w:rsidRPr="000402FB" w:rsidRDefault="00EC7D9D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4,075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427155B" w14:textId="7F390132" w:rsidR="00374FC4" w:rsidRPr="000402FB" w:rsidRDefault="0077077A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</w:t>
            </w:r>
            <w:r w:rsidR="007062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481DEAE8" w:rsidR="0083402C" w:rsidRPr="000402FB" w:rsidRDefault="00577A3F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4,071</w:t>
            </w:r>
          </w:p>
        </w:tc>
        <w:tc>
          <w:tcPr>
            <w:tcW w:w="124" w:type="pct"/>
          </w:tcPr>
          <w:p w14:paraId="138F4C50" w14:textId="77777777" w:rsidR="00B66DD0" w:rsidRPr="000402FB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7B2DD564" w14:textId="5EEE8EBA" w:rsidR="005F2A5E" w:rsidRPr="000402FB" w:rsidRDefault="00521C2D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</w:tr>
      <w:tr w:rsidR="004C1DB5" w:rsidRPr="000402FB" w14:paraId="314A56CE" w14:textId="77777777" w:rsidTr="5C2177B7">
        <w:trPr>
          <w:tblHeader/>
        </w:trPr>
        <w:tc>
          <w:tcPr>
            <w:tcW w:w="1840" w:type="pct"/>
          </w:tcPr>
          <w:p w14:paraId="58020E99" w14:textId="7767AE2B" w:rsidR="004C1DB5" w:rsidRPr="000402FB" w:rsidRDefault="79BF0AF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05E2E9C2" w:rsidR="004C1DB5" w:rsidRPr="000402FB" w:rsidRDefault="00EC7D9D" w:rsidP="00EC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124" w:type="pct"/>
            <w:shd w:val="clear" w:color="auto" w:fill="auto"/>
          </w:tcPr>
          <w:p w14:paraId="5ACC5989" w14:textId="77777777" w:rsidR="004C1DB5" w:rsidRPr="000402FB" w:rsidRDefault="004C1DB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C93D5C7" w14:textId="23C6FCC4" w:rsidR="004C1DB5" w:rsidRPr="000402FB" w:rsidRDefault="00706288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  <w:tc>
          <w:tcPr>
            <w:tcW w:w="124" w:type="pct"/>
          </w:tcPr>
          <w:p w14:paraId="7E7D1A8A" w14:textId="77777777" w:rsidR="004C1DB5" w:rsidRPr="000402FB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446AB560" w:rsidR="004C1DB5" w:rsidRPr="000402FB" w:rsidRDefault="00577A3F" w:rsidP="00C0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124" w:type="pct"/>
          </w:tcPr>
          <w:p w14:paraId="0A55C0D1" w14:textId="77777777" w:rsidR="004C1DB5" w:rsidRPr="000402FB" w:rsidRDefault="004C1DB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16D2D537" w14:textId="416F38E8" w:rsidR="004C1DB5" w:rsidRPr="000402FB" w:rsidRDefault="00521C2D" w:rsidP="00C6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</w:tr>
      <w:tr w:rsidR="00B66DD0" w:rsidRPr="00C075DE" w14:paraId="5F9D1825" w14:textId="77777777" w:rsidTr="5C2177B7">
        <w:trPr>
          <w:tblHeader/>
        </w:trPr>
        <w:tc>
          <w:tcPr>
            <w:tcW w:w="1840" w:type="pct"/>
          </w:tcPr>
          <w:p w14:paraId="0660D85E" w14:textId="231316D8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C5942F9" w14:textId="0946409C" w:rsidR="00B66DD0" w:rsidRPr="000402FB" w:rsidRDefault="00EC7D9D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480,331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347B8B4E" w:rsidR="00B66DD0" w:rsidRPr="000402FB" w:rsidRDefault="00706288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(682,084)</w:t>
            </w:r>
          </w:p>
        </w:tc>
        <w:tc>
          <w:tcPr>
            <w:tcW w:w="124" w:type="pct"/>
          </w:tcPr>
          <w:p w14:paraId="616E2760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6FE773A7" w:rsidR="00B66DD0" w:rsidRPr="000402FB" w:rsidRDefault="00603CB3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480,015</w:t>
            </w:r>
          </w:p>
        </w:tc>
        <w:tc>
          <w:tcPr>
            <w:tcW w:w="124" w:type="pct"/>
          </w:tcPr>
          <w:p w14:paraId="6A1FEA71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571F3A6" w14:textId="60A054EC" w:rsidR="00B66DD0" w:rsidRPr="00C075DE" w:rsidRDefault="00521C2D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(680,995)</w:t>
            </w:r>
          </w:p>
        </w:tc>
      </w:tr>
      <w:tr w:rsidR="00B66DD0" w:rsidRPr="00C075DE" w14:paraId="4CF110A2" w14:textId="77777777" w:rsidTr="5C2177B7">
        <w:trPr>
          <w:tblHeader/>
        </w:trPr>
        <w:tc>
          <w:tcPr>
            <w:tcW w:w="1840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03148E87" w:rsidR="00B66DD0" w:rsidRPr="00C075DE" w:rsidRDefault="00D32711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1,213,460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3E786812" w:rsidR="00B66DD0" w:rsidRPr="00C075DE" w:rsidRDefault="001573BA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(684,880)</w:t>
            </w:r>
          </w:p>
        </w:tc>
        <w:tc>
          <w:tcPr>
            <w:tcW w:w="124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38FE147C" w:rsidR="00B66DD0" w:rsidRPr="00C075DE" w:rsidRDefault="00603CB3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1,212,193</w:t>
            </w:r>
          </w:p>
        </w:tc>
        <w:tc>
          <w:tcPr>
            <w:tcW w:w="124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7E9FDA8F" w:rsidR="00B66DD0" w:rsidRPr="00C075DE" w:rsidRDefault="00521C2D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(683,29</w:t>
            </w:r>
            <w:r w:rsidR="00313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9FBC6AB" w14:textId="77777777" w:rsidR="007507C4" w:rsidRPr="002C56F1" w:rsidRDefault="007507C4" w:rsidP="007507C4">
      <w:pPr>
        <w:rPr>
          <w:cs/>
          <w:lang w:val="th-TH"/>
        </w:rPr>
      </w:pPr>
    </w:p>
    <w:p w14:paraId="6BA96B81" w14:textId="5C1ADB0F" w:rsidR="00AB51B2" w:rsidRPr="00C075DE" w:rsidRDefault="00AB51B2" w:rsidP="007507C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226" w:rsidRPr="00C075DE" w14:paraId="1C2CB6A0" w14:textId="77777777" w:rsidTr="007D309F">
        <w:trPr>
          <w:trHeight w:val="433"/>
        </w:trPr>
        <w:tc>
          <w:tcPr>
            <w:tcW w:w="3649" w:type="dxa"/>
          </w:tcPr>
          <w:p w14:paraId="15F22B04" w14:textId="77777777" w:rsidR="002C6226" w:rsidRPr="00C075DE" w:rsidRDefault="002C6226" w:rsidP="002C6226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2C6226" w:rsidRPr="00C075DE" w:rsidRDefault="002C6226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398CC95F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8" w:type="dxa"/>
          </w:tcPr>
          <w:p w14:paraId="02FC81EA" w14:textId="77777777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150F642E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4D904A38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5" w:type="dxa"/>
          </w:tcPr>
          <w:p w14:paraId="0C9BB9DA" w14:textId="77777777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58686996" w:rsidR="002C6226" w:rsidRPr="00C075DE" w:rsidRDefault="002C6226" w:rsidP="002C622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309F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7D309F" w:rsidRPr="00C075DE" w:rsidRDefault="007D309F" w:rsidP="007D309F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6765CCE1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1CA7E818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702B6D25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8" w:type="dxa"/>
          </w:tcPr>
          <w:p w14:paraId="6D41E758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59DE2355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</w:tcPr>
          <w:p w14:paraId="2039B626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2501AC1B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67B4D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6217B589" w14:textId="77777777" w:rsidR="00E67B4D" w:rsidRPr="00C075DE" w:rsidRDefault="00E67B4D" w:rsidP="00E67B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309F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020ED95A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25CEB561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04C5F112" w14:textId="05632C04" w:rsidR="007D309F" w:rsidRPr="00C10574" w:rsidRDefault="00D370C3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78" w:type="dxa"/>
          </w:tcPr>
          <w:p w14:paraId="38BDE60E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60A1D49E" w:rsidR="007D309F" w:rsidRPr="00C075DE" w:rsidRDefault="00C33BE4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8" w:type="dxa"/>
          </w:tcPr>
          <w:p w14:paraId="7DC8BFED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977E79A" w14:textId="57DDBBF9" w:rsidR="007D309F" w:rsidRPr="00C075DE" w:rsidRDefault="0079012F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5" w:type="dxa"/>
          </w:tcPr>
          <w:p w14:paraId="27FCC634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4F534C2F" w:rsidR="007D309F" w:rsidRPr="00C075DE" w:rsidRDefault="007D309F" w:rsidP="00DA664D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</w:tr>
      <w:tr w:rsidR="007D309F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55A49A76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29210BC" w14:textId="3002900F" w:rsidR="007D309F" w:rsidRPr="00C075DE" w:rsidRDefault="005A79C3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351,261</w:t>
            </w:r>
          </w:p>
        </w:tc>
        <w:tc>
          <w:tcPr>
            <w:tcW w:w="278" w:type="dxa"/>
          </w:tcPr>
          <w:p w14:paraId="1898EEF1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4C942B53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8" w:type="dxa"/>
          </w:tcPr>
          <w:p w14:paraId="04146F2B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EF97567" w14:textId="4DAB6436" w:rsidR="007D309F" w:rsidRPr="00613410" w:rsidRDefault="004A0278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344,533</w:t>
            </w:r>
          </w:p>
        </w:tc>
        <w:tc>
          <w:tcPr>
            <w:tcW w:w="275" w:type="dxa"/>
          </w:tcPr>
          <w:p w14:paraId="6319AD68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1439F316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7D309F" w:rsidRPr="00C075DE" w14:paraId="1BCB60ED" w14:textId="77777777" w:rsidTr="007D309F">
        <w:trPr>
          <w:trHeight w:val="433"/>
        </w:trPr>
        <w:tc>
          <w:tcPr>
            <w:tcW w:w="3649" w:type="dxa"/>
          </w:tcPr>
          <w:p w14:paraId="776BBA81" w14:textId="2733255E" w:rsidR="007D309F" w:rsidRPr="00C075DE" w:rsidRDefault="007D309F" w:rsidP="007D309F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7ADED2AF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51456C19" w14:textId="771EF70C" w:rsidR="007D309F" w:rsidRPr="00C075DE" w:rsidRDefault="005A79C3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158,572</w:t>
            </w:r>
          </w:p>
        </w:tc>
        <w:tc>
          <w:tcPr>
            <w:tcW w:w="278" w:type="dxa"/>
          </w:tcPr>
          <w:p w14:paraId="6F50E3E7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4BCBFB46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8" w:type="dxa"/>
          </w:tcPr>
          <w:p w14:paraId="0894B07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B422C81" w14:textId="4F45D450" w:rsidR="007D309F" w:rsidRPr="00C075DE" w:rsidRDefault="004A0278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158,572</w:t>
            </w:r>
          </w:p>
        </w:tc>
        <w:tc>
          <w:tcPr>
            <w:tcW w:w="275" w:type="dxa"/>
          </w:tcPr>
          <w:p w14:paraId="44B22CF3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48A364C3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7D309F" w:rsidRPr="00C075DE" w14:paraId="534813EE" w14:textId="77777777" w:rsidTr="007D309F">
        <w:trPr>
          <w:trHeight w:val="421"/>
        </w:trPr>
        <w:tc>
          <w:tcPr>
            <w:tcW w:w="3649" w:type="dxa"/>
          </w:tcPr>
          <w:p w14:paraId="2D9E8E69" w14:textId="77777777" w:rsidR="007D309F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36CA2B3C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4E97584" w14:textId="1295EC3A" w:rsidR="007D309F" w:rsidRPr="00845E35" w:rsidRDefault="005A79C3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275,440</w:t>
            </w:r>
          </w:p>
        </w:tc>
        <w:tc>
          <w:tcPr>
            <w:tcW w:w="278" w:type="dxa"/>
          </w:tcPr>
          <w:p w14:paraId="0B4DFED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4C263D64" w:rsidR="007D309F" w:rsidRPr="00845E35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8" w:type="dxa"/>
          </w:tcPr>
          <w:p w14:paraId="0E4C31BF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1D203D" w14:textId="3C7F787B" w:rsidR="007D309F" w:rsidRPr="00845E35" w:rsidRDefault="004A0278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265,</w:t>
            </w:r>
            <w:r w:rsidR="00B578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5" w:type="dxa"/>
          </w:tcPr>
          <w:p w14:paraId="246A9250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7EEDDF39" w:rsidR="007D309F" w:rsidRPr="00845E35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7D309F" w:rsidRPr="00C075DE" w14:paraId="24445446" w14:textId="77777777" w:rsidTr="007D309F">
        <w:trPr>
          <w:trHeight w:val="433"/>
        </w:trPr>
        <w:tc>
          <w:tcPr>
            <w:tcW w:w="3649" w:type="dxa"/>
          </w:tcPr>
          <w:p w14:paraId="6E59600D" w14:textId="15A15619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5C6C55C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58E5753" w14:textId="2FBDD5D9" w:rsidR="007D309F" w:rsidRPr="00C075DE" w:rsidRDefault="00A1428C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183,69</w:t>
            </w:r>
            <w:r w:rsidR="00CF44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8" w:type="dxa"/>
          </w:tcPr>
          <w:p w14:paraId="20B90390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CA812D" w14:textId="1DA6EA6F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8" w:type="dxa"/>
          </w:tcPr>
          <w:p w14:paraId="17CAA1B2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3A9F75D" w14:textId="315D1654" w:rsidR="007D309F" w:rsidRPr="00C22715" w:rsidRDefault="00B5781B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173,688</w:t>
            </w:r>
          </w:p>
        </w:tc>
        <w:tc>
          <w:tcPr>
            <w:tcW w:w="275" w:type="dxa"/>
          </w:tcPr>
          <w:p w14:paraId="3A83927D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649787DF" w14:textId="49F1CBE5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44451F" w:rsidRPr="00C075DE" w14:paraId="45D385FB" w14:textId="77777777" w:rsidTr="007D309F">
        <w:trPr>
          <w:trHeight w:val="433"/>
        </w:trPr>
        <w:tc>
          <w:tcPr>
            <w:tcW w:w="3649" w:type="dxa"/>
          </w:tcPr>
          <w:p w14:paraId="146EA640" w14:textId="58AACD78" w:rsidR="0044451F" w:rsidRPr="0087049C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42" w:type="dxa"/>
          </w:tcPr>
          <w:p w14:paraId="73ECB33F" w14:textId="1C450368" w:rsidR="0044451F" w:rsidRPr="00C075DE" w:rsidRDefault="00C70430" w:rsidP="002C56F1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29" w:type="dxa"/>
            <w:shd w:val="clear" w:color="auto" w:fill="auto"/>
          </w:tcPr>
          <w:p w14:paraId="5AA57B76" w14:textId="11DE504D" w:rsidR="0044451F" w:rsidRDefault="00A1428C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278" w:type="dxa"/>
          </w:tcPr>
          <w:p w14:paraId="197E3636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19F26F04" w14:textId="595B7FAA" w:rsidR="0044451F" w:rsidRPr="00E77500" w:rsidRDefault="0044451F" w:rsidP="00721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499A52E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5627615" w14:textId="2A2696CA" w:rsidR="0044451F" w:rsidRDefault="00B5781B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12,900</w:t>
            </w:r>
          </w:p>
        </w:tc>
        <w:tc>
          <w:tcPr>
            <w:tcW w:w="275" w:type="dxa"/>
          </w:tcPr>
          <w:p w14:paraId="7D58C916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52273971" w14:textId="783B09D0" w:rsidR="0044451F" w:rsidRPr="00E77500" w:rsidRDefault="0044451F" w:rsidP="00721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09F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F3A51DE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F5FC231" w14:textId="094EE820" w:rsidR="007D309F" w:rsidRPr="00C075DE" w:rsidRDefault="00A1428C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23,980</w:t>
            </w:r>
          </w:p>
        </w:tc>
        <w:tc>
          <w:tcPr>
            <w:tcW w:w="278" w:type="dxa"/>
          </w:tcPr>
          <w:p w14:paraId="57A998FC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5C846FF9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8" w:type="dxa"/>
          </w:tcPr>
          <w:p w14:paraId="70AE8E53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96FB6A" w14:textId="32CB6CDC" w:rsidR="007D309F" w:rsidRPr="00C075DE" w:rsidRDefault="00F463B3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17,448</w:t>
            </w:r>
          </w:p>
        </w:tc>
        <w:tc>
          <w:tcPr>
            <w:tcW w:w="275" w:type="dxa"/>
          </w:tcPr>
          <w:p w14:paraId="0237F5B1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5CB57C0C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7D309F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7D309F" w:rsidRPr="00C075DE" w:rsidRDefault="007D309F" w:rsidP="007D30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68AFCADD" w:rsidR="007D309F" w:rsidRPr="00C075DE" w:rsidRDefault="00CF448B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1,006,627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8" w:type="dxa"/>
          </w:tcPr>
          <w:p w14:paraId="19DB3A5B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2975DE8B" w:rsidR="007D309F" w:rsidRPr="00C075DE" w:rsidRDefault="007D309F" w:rsidP="00091FE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1F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8" w:type="dxa"/>
          </w:tcPr>
          <w:p w14:paraId="4C1262CA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6A4B67E8" w:rsidR="007D309F" w:rsidRPr="00C075DE" w:rsidRDefault="00F463B3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bidi="th-TH"/>
              </w:rPr>
              <w:t>973,120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275" w:type="dxa"/>
          </w:tcPr>
          <w:p w14:paraId="4E2D8E5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69D56083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</w:tbl>
    <w:p w14:paraId="098D97F6" w14:textId="4248CC8E" w:rsidR="00B163FC" w:rsidRDefault="00B163FC" w:rsidP="00A74C29">
      <w:pPr>
        <w:rPr>
          <w:rFonts w:asciiTheme="majorBidi" w:hAnsiTheme="majorBidi" w:cstheme="majorBidi"/>
          <w:sz w:val="30"/>
          <w:szCs w:val="30"/>
        </w:rPr>
      </w:pPr>
    </w:p>
    <w:p w14:paraId="7DDC3AF3" w14:textId="0F1155FE" w:rsidR="007507C4" w:rsidRDefault="007507C4" w:rsidP="00A74C29">
      <w:pPr>
        <w:rPr>
          <w:rFonts w:asciiTheme="majorBidi" w:hAnsiTheme="majorBidi" w:cstheme="majorBidi"/>
          <w:sz w:val="30"/>
          <w:szCs w:val="30"/>
        </w:rPr>
      </w:pPr>
    </w:p>
    <w:p w14:paraId="2BC31059" w14:textId="13CFD79D" w:rsidR="00701E04" w:rsidRPr="00DA664D" w:rsidRDefault="007507C4" w:rsidP="00DA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541544" w14:textId="48A9B806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17A654EB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70230" w:rsidRPr="0027023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70230" w:rsidRPr="0027023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70230" w:rsidRPr="0027023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70230" w:rsidRPr="0027023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70230" w:rsidRPr="0027023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0EE46928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1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2C56F1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6B3B70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Pr="006B3B70">
        <w:rPr>
          <w:rFonts w:asciiTheme="majorBidi" w:hAnsiTheme="majorBidi"/>
          <w:sz w:val="30"/>
          <w:szCs w:val="30"/>
        </w:rPr>
        <w:t xml:space="preserve">1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6B3B70">
        <w:rPr>
          <w:rFonts w:asciiTheme="majorBidi" w:hAnsiTheme="majorBidi"/>
          <w:sz w:val="30"/>
          <w:szCs w:val="30"/>
        </w:rPr>
        <w:t xml:space="preserve">10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6B3B70">
        <w:rPr>
          <w:rFonts w:asciiTheme="majorBidi" w:hAnsiTheme="majorBidi"/>
          <w:sz w:val="30"/>
          <w:szCs w:val="30"/>
        </w:rPr>
        <w:t xml:space="preserve">15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6B3B70">
        <w:rPr>
          <w:rFonts w:asciiTheme="majorBidi" w:hAnsiTheme="majorBidi"/>
          <w:sz w:val="30"/>
          <w:szCs w:val="30"/>
        </w:rPr>
        <w:t xml:space="preserve">85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642F31C7" w14:textId="5CA6BE44" w:rsidR="006B3B70" w:rsidRDefault="006B3B70" w:rsidP="00A12EA4">
      <w:pPr>
        <w:rPr>
          <w:rFonts w:asciiTheme="majorBidi" w:hAnsiTheme="majorBidi" w:cstheme="majorBidi"/>
          <w:sz w:val="24"/>
          <w:szCs w:val="24"/>
        </w:rPr>
      </w:pPr>
    </w:p>
    <w:p w14:paraId="106F01A2" w14:textId="764585D0" w:rsidR="007310BF" w:rsidRPr="00D76CA2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2C6226" w:rsidRPr="00D76CA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C6226" w:rsidRPr="00D76CA2">
        <w:rPr>
          <w:rFonts w:asciiTheme="majorBidi" w:hAnsiTheme="majorBidi" w:cstheme="majorBidi"/>
          <w:sz w:val="30"/>
          <w:szCs w:val="30"/>
        </w:rPr>
        <w:t xml:space="preserve">30 </w:t>
      </w:r>
      <w:r w:rsidR="002C6226" w:rsidRPr="00D76CA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0230" w:rsidRPr="00D76CA2">
        <w:rPr>
          <w:rFonts w:asciiTheme="majorBidi" w:hAnsiTheme="majorBidi" w:cstheme="majorBidi"/>
          <w:sz w:val="30"/>
          <w:szCs w:val="30"/>
        </w:rPr>
        <w:t>256</w:t>
      </w:r>
      <w:r w:rsidR="00D53E70" w:rsidRPr="00D76CA2">
        <w:rPr>
          <w:rFonts w:asciiTheme="majorBidi" w:hAnsiTheme="majorBidi" w:cstheme="majorBidi"/>
          <w:sz w:val="30"/>
          <w:szCs w:val="30"/>
        </w:rPr>
        <w:t>7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24E00" w:rsidRPr="00D76CA2">
        <w:rPr>
          <w:rFonts w:asciiTheme="majorBidi" w:hAnsiTheme="majorBidi" w:cstheme="majorBidi"/>
          <w:sz w:val="30"/>
          <w:szCs w:val="30"/>
        </w:rPr>
        <w:t>6.19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(2566: 0.45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4EF4CA" w14:textId="6511DD98" w:rsidR="000E50E5" w:rsidRPr="00D76CA2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6D83CE6D" w14:textId="59426253" w:rsidR="002B5E4A" w:rsidRPr="00C075DE" w:rsidRDefault="00652642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B408A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D76CA2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3D68E1" w:rsidRPr="00D76CA2">
        <w:rPr>
          <w:rFonts w:asciiTheme="majorBidi" w:hAnsiTheme="majorBidi" w:hint="cs"/>
          <w:sz w:val="30"/>
          <w:szCs w:val="30"/>
          <w:cs/>
        </w:rPr>
        <w:t>หก</w:t>
      </w:r>
      <w:r w:rsidRPr="00D76CA2">
        <w:rPr>
          <w:rFonts w:asciiTheme="majorBidi" w:hAnsiTheme="majorBidi" w:hint="cs"/>
          <w:sz w:val="30"/>
          <w:szCs w:val="30"/>
          <w:cs/>
        </w:rPr>
        <w:t>เดือนสิ้นสุด</w:t>
      </w: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3D68E1">
        <w:rPr>
          <w:rFonts w:asciiTheme="majorBidi" w:hAnsiTheme="majorBidi"/>
          <w:sz w:val="30"/>
          <w:szCs w:val="30"/>
        </w:rPr>
        <w:t xml:space="preserve">30 </w:t>
      </w:r>
      <w:r w:rsidR="003D68E1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บริษัทรับรู้หุ้นทุนซื้อคืนเพิ่มขึ้นจำนวน</w:t>
      </w:r>
      <w:r w:rsidR="00C63B43">
        <w:rPr>
          <w:rFonts w:asciiTheme="majorBidi" w:hAnsiTheme="majorBidi"/>
          <w:sz w:val="30"/>
          <w:szCs w:val="30"/>
        </w:rPr>
        <w:t xml:space="preserve"> 124</w:t>
      </w:r>
      <w:r w:rsidR="00DA3D98">
        <w:rPr>
          <w:rFonts w:asciiTheme="majorBidi" w:hAnsiTheme="majorBidi"/>
          <w:sz w:val="30"/>
          <w:szCs w:val="30"/>
        </w:rPr>
        <w:t>,</w:t>
      </w:r>
      <w:r w:rsidR="00C63B43">
        <w:rPr>
          <w:rFonts w:asciiTheme="majorBidi" w:hAnsiTheme="majorBidi"/>
          <w:sz w:val="30"/>
          <w:szCs w:val="30"/>
        </w:rPr>
        <w:t>993</w:t>
      </w:r>
      <w:r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 </w:t>
      </w:r>
      <w:r w:rsidR="00C63B43">
        <w:rPr>
          <w:rFonts w:asciiTheme="majorBidi" w:hAnsiTheme="majorBidi"/>
          <w:sz w:val="30"/>
          <w:szCs w:val="30"/>
        </w:rPr>
        <w:t>12.20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3D68E1">
        <w:rPr>
          <w:rFonts w:asciiTheme="majorBidi" w:hAnsiTheme="majorBidi"/>
          <w:sz w:val="30"/>
          <w:szCs w:val="30"/>
        </w:rPr>
        <w:t xml:space="preserve">30 </w:t>
      </w:r>
      <w:r w:rsidR="003D68E1">
        <w:rPr>
          <w:rFonts w:asciiTheme="majorBidi" w:hAnsiTheme="majorBidi" w:hint="cs"/>
          <w:sz w:val="30"/>
          <w:szCs w:val="30"/>
          <w:cs/>
        </w:rPr>
        <w:t>มิถุนายน</w:t>
      </w:r>
      <w:r w:rsidR="00D53E70">
        <w:rPr>
          <w:rFonts w:asciiTheme="majorBidi" w:hAnsiTheme="majorBidi" w:hint="cs"/>
          <w:sz w:val="30"/>
          <w:szCs w:val="30"/>
          <w:cs/>
        </w:rPr>
        <w:t xml:space="preserve"> </w:t>
      </w:r>
      <w:r w:rsidR="00D53E70">
        <w:rPr>
          <w:rFonts w:asciiTheme="majorBidi" w:hAnsiTheme="majorBidi"/>
          <w:sz w:val="30"/>
          <w:szCs w:val="30"/>
        </w:rPr>
        <w:t>2567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0E50E5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0E50E5">
        <w:rPr>
          <w:rFonts w:asciiTheme="majorBidi" w:hAnsiTheme="majorBidi"/>
          <w:sz w:val="30"/>
          <w:szCs w:val="30"/>
          <w:cs/>
        </w:rPr>
        <w:t>(</w:t>
      </w:r>
      <w:r w:rsidR="000E50E5" w:rsidRPr="000E50E5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0E50E5">
        <w:rPr>
          <w:rFonts w:asciiTheme="majorBidi" w:hAnsiTheme="majorBidi"/>
          <w:sz w:val="30"/>
          <w:szCs w:val="30"/>
          <w:cs/>
        </w:rPr>
        <w:t>จำนวน</w:t>
      </w:r>
      <w:r w:rsidR="001D400F">
        <w:rPr>
          <w:rFonts w:asciiTheme="majorBidi" w:hAnsiTheme="majorBidi"/>
          <w:sz w:val="30"/>
          <w:szCs w:val="30"/>
        </w:rPr>
        <w:t xml:space="preserve"> </w:t>
      </w:r>
      <w:r w:rsidR="00540957">
        <w:rPr>
          <w:rFonts w:asciiTheme="majorBidi" w:hAnsiTheme="majorBidi"/>
          <w:sz w:val="30"/>
          <w:szCs w:val="30"/>
        </w:rPr>
        <w:t>272,785</w:t>
      </w:r>
      <w:r w:rsidR="000E50E5" w:rsidRPr="000E50E5">
        <w:rPr>
          <w:rFonts w:asciiTheme="majorBidi" w:hAnsiTheme="majorBidi"/>
          <w:sz w:val="30"/>
          <w:szCs w:val="30"/>
        </w:rPr>
        <w:t xml:space="preserve"> </w:t>
      </w:r>
      <w:r w:rsidR="000E50E5" w:rsidRPr="000E50E5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1D400F">
        <w:rPr>
          <w:rFonts w:asciiTheme="majorBidi" w:hAnsiTheme="majorBidi"/>
          <w:sz w:val="30"/>
          <w:szCs w:val="30"/>
        </w:rPr>
        <w:t xml:space="preserve"> </w:t>
      </w:r>
      <w:r w:rsidR="001111BE">
        <w:rPr>
          <w:rFonts w:asciiTheme="majorBidi" w:hAnsiTheme="majorBidi"/>
          <w:sz w:val="30"/>
          <w:szCs w:val="30"/>
        </w:rPr>
        <w:t>0.09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1111BE">
        <w:rPr>
          <w:rFonts w:asciiTheme="majorBidi" w:hAnsiTheme="majorBidi"/>
          <w:sz w:val="30"/>
          <w:szCs w:val="30"/>
        </w:rPr>
        <w:t xml:space="preserve">24.77 </w:t>
      </w:r>
      <w:r w:rsidR="008130A3">
        <w:rPr>
          <w:rFonts w:asciiTheme="majorBidi" w:hAnsiTheme="majorBidi"/>
          <w:sz w:val="30"/>
          <w:szCs w:val="30"/>
        </w:rPr>
        <w:br/>
      </w:r>
      <w:r w:rsidR="000E50E5" w:rsidRPr="000E50E5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 (31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2566: 12.57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49327C0" w14:textId="77777777" w:rsidR="002354D1" w:rsidRPr="0073031F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1D1A59" w:rsidRPr="00C075DE" w14:paraId="237312D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81" w:type="dxa"/>
            <w:gridSpan w:val="23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CFC" w:rsidRPr="00C075DE" w14:paraId="2C7C39C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0A70DFD" w14:textId="6A60CC20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021" w:type="dxa"/>
            <w:gridSpan w:val="3"/>
          </w:tcPr>
          <w:p w14:paraId="73D05FC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4F6E2C0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70DC3D89" w14:textId="338A8204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268D929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2D0959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B4E0E0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822CFC" w:rsidRPr="00C075DE" w14:paraId="6777A0DA" w14:textId="77777777" w:rsidTr="00822CF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3B83542" w14:textId="1E83D27A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FB1C5B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5CDFFC31" w14:textId="08EC077E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7DACE20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02271CC" w14:textId="2060D1FA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74869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55BFC6A" w14:textId="13561159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4EF32C5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7B7540" w14:textId="3853FDAA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64DEF3E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DFF2F1" w14:textId="6AE89E9D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760658" w14:textId="6FDAAF7F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C209DB" w14:textId="13741838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0D6A0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367736" w14:textId="7B266E88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E88509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7D7EB" w14:textId="6B438706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C7314E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F5ED82" w14:textId="49B73D09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26A57D5A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5C6B977" w14:textId="71CA6471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38934B" w14:textId="42F3EB6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22CFC" w:rsidRPr="00C075DE" w14:paraId="12BDAA28" w14:textId="77777777" w:rsidTr="002C56F1">
        <w:trPr>
          <w:tblHeader/>
        </w:trPr>
        <w:tc>
          <w:tcPr>
            <w:tcW w:w="2340" w:type="dxa"/>
            <w:shd w:val="clear" w:color="auto" w:fill="auto"/>
          </w:tcPr>
          <w:p w14:paraId="7362A7B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2AC9974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4D0EC71C" w14:textId="77777777" w:rsidTr="002C56F1">
        <w:tc>
          <w:tcPr>
            <w:tcW w:w="15221" w:type="dxa"/>
            <w:gridSpan w:val="24"/>
          </w:tcPr>
          <w:p w14:paraId="113583D2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822CFC" w:rsidRPr="00C075DE" w14:paraId="0453579F" w14:textId="77777777" w:rsidTr="00822CFC">
        <w:tc>
          <w:tcPr>
            <w:tcW w:w="2340" w:type="dxa"/>
            <w:shd w:val="clear" w:color="auto" w:fill="auto"/>
            <w:vAlign w:val="bottom"/>
          </w:tcPr>
          <w:p w14:paraId="2D2F318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068CF9D1" w14:textId="39599D76" w:rsidR="00822CFC" w:rsidRPr="000016D7" w:rsidRDefault="002828D7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3,683</w:t>
            </w:r>
            <w:r w:rsidR="000B46A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,739</w:t>
            </w:r>
          </w:p>
        </w:tc>
        <w:tc>
          <w:tcPr>
            <w:tcW w:w="236" w:type="dxa"/>
            <w:vAlign w:val="bottom"/>
          </w:tcPr>
          <w:p w14:paraId="6958899C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04A418D7" w14:textId="56426B68" w:rsidR="00822CFC" w:rsidRPr="000016D7" w:rsidRDefault="00822CFC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36" w:type="dxa"/>
            <w:vAlign w:val="bottom"/>
          </w:tcPr>
          <w:p w14:paraId="2659AA8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0B0C6" w14:textId="2FCE9B97" w:rsidR="00822CFC" w:rsidRPr="000016D7" w:rsidRDefault="00227DEB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144,953</w:t>
            </w:r>
          </w:p>
        </w:tc>
        <w:tc>
          <w:tcPr>
            <w:tcW w:w="236" w:type="dxa"/>
            <w:vAlign w:val="bottom"/>
          </w:tcPr>
          <w:p w14:paraId="24BA75B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</w:tcPr>
          <w:p w14:paraId="2041F85F" w14:textId="21FE4507" w:rsidR="00822CFC" w:rsidRPr="000016D7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36" w:type="dxa"/>
            <w:vAlign w:val="bottom"/>
          </w:tcPr>
          <w:p w14:paraId="1DE20BA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3E62040" w14:textId="4BC3E3BD" w:rsidR="00822CFC" w:rsidRPr="000016D7" w:rsidRDefault="00BD1E66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2E6FE02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14F7657B" w14:textId="6C6866DB" w:rsidR="00822CFC" w:rsidRPr="000016D7" w:rsidRDefault="00822CFC" w:rsidP="00DA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CD85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C03F4A5" w14:textId="52309849" w:rsidR="00822CFC" w:rsidRPr="000016D7" w:rsidRDefault="00315D20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3,832,261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CD279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F74E143" w14:textId="576DAD74" w:rsidR="00822CFC" w:rsidRPr="000016D7" w:rsidRDefault="00822CFC" w:rsidP="00DA6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177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2A885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37E6CA" w14:textId="6DE7934D" w:rsidR="00822CFC" w:rsidRPr="000016D7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9D793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50404F21" w14:textId="13A668D8" w:rsidR="00822CFC" w:rsidRPr="000016D7" w:rsidRDefault="00822CFC" w:rsidP="0027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4E28938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5AFB8FF" w14:textId="6C84D1F6" w:rsidR="00822CFC" w:rsidRPr="000016D7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3,8</w:t>
            </w:r>
            <w:r w:rsidR="00F5466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32,261</w:t>
            </w:r>
          </w:p>
        </w:tc>
        <w:tc>
          <w:tcPr>
            <w:tcW w:w="237" w:type="dxa"/>
            <w:vAlign w:val="bottom"/>
          </w:tcPr>
          <w:p w14:paraId="4158CF26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70FCDB5" w14:textId="340D23B1" w:rsidR="00822CFC" w:rsidRPr="000016D7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177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172</w:t>
            </w:r>
          </w:p>
        </w:tc>
      </w:tr>
      <w:tr w:rsidR="00822CFC" w:rsidRPr="00C075DE" w14:paraId="2695CE1E" w14:textId="77777777" w:rsidTr="00822CFC">
        <w:tc>
          <w:tcPr>
            <w:tcW w:w="2340" w:type="dxa"/>
            <w:shd w:val="clear" w:color="auto" w:fill="auto"/>
            <w:vAlign w:val="bottom"/>
          </w:tcPr>
          <w:p w14:paraId="0C5531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56D594" w14:textId="67C79126" w:rsidR="00822CFC" w:rsidRPr="000016D7" w:rsidRDefault="000B46A3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D4C6F9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486127F4" w14:textId="4D1F6061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2469567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817B" w14:textId="7D7841C4" w:rsidR="00822CFC" w:rsidRPr="000016D7" w:rsidRDefault="00227DEB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49,088</w:t>
            </w:r>
          </w:p>
        </w:tc>
        <w:tc>
          <w:tcPr>
            <w:tcW w:w="236" w:type="dxa"/>
            <w:vAlign w:val="bottom"/>
          </w:tcPr>
          <w:p w14:paraId="0B1A4F90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B6AEECE" w14:textId="32AAE0FB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36" w:type="dxa"/>
            <w:vAlign w:val="bottom"/>
          </w:tcPr>
          <w:p w14:paraId="2057FDC0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AE68F8" w14:textId="3504B003" w:rsidR="00822CFC" w:rsidRPr="000016D7" w:rsidRDefault="00BD1E66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DD11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74BB894" w14:textId="7C3EDB56" w:rsidR="00822CFC" w:rsidRPr="000016D7" w:rsidRDefault="00822CFC" w:rsidP="00482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4A8F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38D43" w14:textId="252E33E2" w:rsidR="00822CFC" w:rsidRPr="000016D7" w:rsidRDefault="00D320C5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49,093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F025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2DAE" w14:textId="25A42458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75723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694E8" w14:textId="1C452605" w:rsidR="00822CFC" w:rsidRPr="000016D7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(49,093)</w:t>
            </w:r>
          </w:p>
        </w:tc>
        <w:tc>
          <w:tcPr>
            <w:tcW w:w="236" w:type="dxa"/>
            <w:vAlign w:val="bottom"/>
          </w:tcPr>
          <w:p w14:paraId="3F7B7527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3015" w14:textId="7210F045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F238A70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182F1C9" w14:textId="3E77C360" w:rsidR="00822CFC" w:rsidRPr="000016D7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78272A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2763BB4" w14:textId="771F1198" w:rsidR="00822CFC" w:rsidRPr="000016D7" w:rsidRDefault="00822CFC" w:rsidP="0027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22CFC" w:rsidRPr="00C075DE" w14:paraId="154C625A" w14:textId="77777777" w:rsidTr="00822CFC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2C5184F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7BCD8" w14:textId="38066435" w:rsidR="00822CFC" w:rsidRPr="000016D7" w:rsidRDefault="000B46A3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instrText>=</w:instrTex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8"/>
                <w:szCs w:val="28"/>
              </w:rPr>
              <w:instrText>SUM(ABOVE)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744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7CC489A0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1AE0B331" w14:textId="47C13CC8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075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  <w:vAlign w:val="bottom"/>
          </w:tcPr>
          <w:p w14:paraId="39472037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A768" w14:textId="3B298034" w:rsidR="00822CFC" w:rsidRPr="000016D7" w:rsidRDefault="00227DEB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194,041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6C424148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4CF54C7" w14:textId="6085C2F1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36" w:type="dxa"/>
            <w:vAlign w:val="bottom"/>
          </w:tcPr>
          <w:p w14:paraId="60F4263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116BEB19" w14:textId="366EF7E2" w:rsidR="00822CFC" w:rsidRPr="000016D7" w:rsidRDefault="00BD1E66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426D800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1396181" w14:textId="12717525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E3BB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FCD4" w14:textId="1AC839E3" w:rsidR="00822CFC" w:rsidRPr="000016D7" w:rsidRDefault="00D320C5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3,881,354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472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7BD746B" w14:textId="2512F858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215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81C5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006A" w14:textId="4A659082" w:rsidR="00822CFC" w:rsidRPr="000016D7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(49,093)</w:t>
            </w:r>
          </w:p>
        </w:tc>
        <w:tc>
          <w:tcPr>
            <w:tcW w:w="236" w:type="dxa"/>
            <w:vAlign w:val="bottom"/>
          </w:tcPr>
          <w:p w14:paraId="197DBA2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17C2" w14:textId="0EDE840D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462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30824EC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A7D5B76" w14:textId="60FF691A" w:rsidR="00822CFC" w:rsidRPr="000016D7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3,832,261</w:t>
            </w:r>
          </w:p>
        </w:tc>
        <w:tc>
          <w:tcPr>
            <w:tcW w:w="237" w:type="dxa"/>
            <w:vAlign w:val="bottom"/>
          </w:tcPr>
          <w:p w14:paraId="562A7CB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36FFFAFC" w14:textId="7DF2DB51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172</w:t>
            </w:r>
          </w:p>
        </w:tc>
      </w:tr>
      <w:tr w:rsidR="00822CFC" w:rsidRPr="00C075DE" w14:paraId="7BB22B4A" w14:textId="77777777" w:rsidTr="00F36F33">
        <w:tc>
          <w:tcPr>
            <w:tcW w:w="2340" w:type="dxa"/>
            <w:shd w:val="clear" w:color="auto" w:fill="auto"/>
            <w:vAlign w:val="bottom"/>
          </w:tcPr>
          <w:p w14:paraId="574CD0EC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7D74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BC8E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3A27A355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1C40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B0E33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1C8E7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91960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5C36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5B149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F352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2C6802B3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C508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A8AD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DF3C3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</w:tcPr>
          <w:p w14:paraId="42DD5196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8FC7D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2C04E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8161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5704ABE6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438931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3198E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2846FC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373808B0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2CFC" w:rsidRPr="00C075DE" w14:paraId="01A5010E" w14:textId="77777777" w:rsidTr="00BD1E66">
        <w:trPr>
          <w:trHeight w:val="68"/>
        </w:trPr>
        <w:tc>
          <w:tcPr>
            <w:tcW w:w="2340" w:type="dxa"/>
            <w:shd w:val="clear" w:color="auto" w:fill="auto"/>
            <w:vAlign w:val="bottom"/>
          </w:tcPr>
          <w:p w14:paraId="7D33B08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8854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F062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4CD14C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34973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5457FD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73F3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51EDF6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22D84D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3D0C4F5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0D3A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056598ED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85FF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77746F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AA50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55CA174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C8DF5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20ED78E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03D79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</w:tcPr>
          <w:p w14:paraId="42F33176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6BD41E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596F492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B3145D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C519A9C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2CFC" w:rsidRPr="00C075DE" w14:paraId="01E8D280" w14:textId="77777777" w:rsidTr="00F36F33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2263A46" w14:textId="77777777" w:rsidR="00822CFC" w:rsidRPr="00C075DE" w:rsidRDefault="00822CFC" w:rsidP="00822CF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964E2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40C80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0447A4D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8AB6B3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38FC387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CC4F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652E31E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EE11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85CDC8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42FB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2916A8C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6213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44591BA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F4565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17A2777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CEF5B6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B53842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C2074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8B5F250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1D9751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542D75D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4CFBEE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4699794" w14:textId="77777777" w:rsidR="00822CFC" w:rsidRPr="000016D7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2CFC" w:rsidRPr="00E9555A" w14:paraId="1BAF24A5" w14:textId="77777777" w:rsidTr="00F36F33">
        <w:tc>
          <w:tcPr>
            <w:tcW w:w="2340" w:type="dxa"/>
            <w:shd w:val="clear" w:color="auto" w:fill="auto"/>
            <w:vAlign w:val="bottom"/>
          </w:tcPr>
          <w:p w14:paraId="43D53971" w14:textId="77777777" w:rsidR="00822CFC" w:rsidRPr="001C6B90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66097B1E" w14:textId="2C47541B" w:rsidR="00822CFC" w:rsidRPr="002C56F1" w:rsidRDefault="003950C1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546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,983</w:t>
            </w:r>
          </w:p>
        </w:tc>
        <w:tc>
          <w:tcPr>
            <w:tcW w:w="236" w:type="dxa"/>
            <w:vAlign w:val="bottom"/>
          </w:tcPr>
          <w:p w14:paraId="14C50A4A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66286AEF" w14:textId="5B45B2CD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36" w:type="dxa"/>
            <w:vAlign w:val="bottom"/>
          </w:tcPr>
          <w:p w14:paraId="379B398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BB12F" w14:textId="2A9CEE36" w:rsidR="00822CFC" w:rsidRPr="002C56F1" w:rsidRDefault="005F6A70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140,295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9458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67DCDCC" w14:textId="06947584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104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CDEF4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7121A4B" w14:textId="5C3176C7" w:rsidR="00822CFC" w:rsidRPr="000016D7" w:rsidRDefault="00BD1E66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9F6B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9FB7C33" w14:textId="25A7CC82" w:rsidR="00822CFC" w:rsidRPr="000016D7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8906F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229DF58" w14:textId="36FCC803" w:rsidR="00822CFC" w:rsidRPr="000016D7" w:rsidRDefault="00035D92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687,278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A17D2" w14:textId="77777777" w:rsidR="00822CFC" w:rsidRPr="000016D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1020BFDD" w14:textId="63CE2088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600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D3C54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0B04174" w14:textId="01FB3B51" w:rsidR="00822CFC" w:rsidRPr="00163A58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3D0805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3D0805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93</w:t>
            </w:r>
            <w:r w:rsidR="003106F7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B7F0" w14:textId="77777777" w:rsidR="00822CFC" w:rsidRPr="00163A58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365C3FE4" w14:textId="097C994E" w:rsidR="00822CFC" w:rsidRPr="00163A58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(38,462)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BCF2B" w14:textId="77777777" w:rsidR="00822CFC" w:rsidRPr="00163A58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C176715" w14:textId="419A29C1" w:rsidR="00822CFC" w:rsidRPr="00163A58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67872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67872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DA6EE3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EDCE7A3" w14:textId="68D4B03A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562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533</w:t>
            </w:r>
          </w:p>
        </w:tc>
      </w:tr>
      <w:tr w:rsidR="00822CFC" w:rsidRPr="008771A7" w14:paraId="5315C160" w14:textId="77777777" w:rsidTr="00F36F33">
        <w:tc>
          <w:tcPr>
            <w:tcW w:w="2340" w:type="dxa"/>
            <w:shd w:val="clear" w:color="auto" w:fill="auto"/>
            <w:vAlign w:val="bottom"/>
          </w:tcPr>
          <w:p w14:paraId="291D8BE9" w14:textId="77777777" w:rsidR="00822CFC" w:rsidRPr="008771A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  <w:shd w:val="clear" w:color="auto" w:fill="auto"/>
          </w:tcPr>
          <w:p w14:paraId="6D8D256F" w14:textId="33561A65" w:rsidR="00822CFC" w:rsidRPr="002C56F1" w:rsidRDefault="00A479D9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1,962,30</w:t>
            </w:r>
            <w:r w:rsidR="008932D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21194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DC93727" w14:textId="1BE93CC4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1,708,779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5AB96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0A459DB" w14:textId="66E38F86" w:rsidR="00822CFC" w:rsidRPr="002C56F1" w:rsidRDefault="005F6A70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51,823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180185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3FFF38C9" w14:textId="086CF3E4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20,257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25F65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828081" w14:textId="70A69C7D" w:rsidR="00822CFC" w:rsidRPr="002C56F1" w:rsidRDefault="00BD1E66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88B466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C7D773C" w14:textId="315D5651" w:rsidR="00822CFC" w:rsidRPr="002C56F1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0BE5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591487" w14:textId="51A587F4" w:rsidR="00822CFC" w:rsidRPr="002C56F1" w:rsidRDefault="0099475F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2,014,124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54BB2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71E5BE88" w14:textId="75C2F611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1,729,036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B6391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6B76467" w14:textId="3D328650" w:rsidR="00822CFC" w:rsidRPr="00163A58" w:rsidRDefault="00307586" w:rsidP="0030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91BEA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91BEA"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163A5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39C22" w14:textId="77777777" w:rsidR="00822CFC" w:rsidRPr="00163A58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DD9A097" w14:textId="0C11E9C1" w:rsidR="00822CFC" w:rsidRPr="00163A58" w:rsidRDefault="00822CFC" w:rsidP="0027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28B56" w14:textId="77777777" w:rsidR="00822CFC" w:rsidRPr="00163A58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3D82AD9" w14:textId="78A3F4F8" w:rsidR="00822CFC" w:rsidRPr="00163A58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2,0</w:t>
            </w:r>
            <w:r w:rsidR="00980630"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01</w:t>
            </w:r>
            <w:r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980630" w:rsidRPr="00163A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F0A10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85F1782" w14:textId="4279A060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1,729,036</w:t>
            </w:r>
          </w:p>
        </w:tc>
      </w:tr>
      <w:tr w:rsidR="00822CFC" w:rsidRPr="008771A7" w14:paraId="35FD8B3C" w14:textId="77777777" w:rsidTr="00F36F33">
        <w:tc>
          <w:tcPr>
            <w:tcW w:w="2340" w:type="dxa"/>
            <w:shd w:val="clear" w:color="auto" w:fill="auto"/>
            <w:vAlign w:val="bottom"/>
          </w:tcPr>
          <w:p w14:paraId="04A84FFA" w14:textId="77777777" w:rsidR="00822CFC" w:rsidRPr="008771A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  <w:shd w:val="clear" w:color="auto" w:fill="auto"/>
          </w:tcPr>
          <w:p w14:paraId="4810E3F7" w14:textId="142B9862" w:rsidR="00822CFC" w:rsidRPr="002C56F1" w:rsidRDefault="00A479D9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870,995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652C5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CA239D0" w14:textId="5DCCD9F5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659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0D022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C8D6D95" w14:textId="616B65BB" w:rsidR="00822CFC" w:rsidRPr="002C56F1" w:rsidRDefault="005F6A70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1E709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BF9327D" w14:textId="56D52860" w:rsidR="00822CFC" w:rsidRPr="002C56F1" w:rsidRDefault="00822CFC" w:rsidP="0027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2C6AA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55C5F1F" w14:textId="4746E681" w:rsidR="00822CFC" w:rsidRPr="002C56F1" w:rsidRDefault="00BD1E66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9E94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E37FBEC" w14:textId="64C53904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E073C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87B7A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A35E2FE" w14:textId="32B639E3" w:rsidR="00822CFC" w:rsidRPr="002C56F1" w:rsidRDefault="0099475F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874,564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204C9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158E7D0C" w14:textId="5366E342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FE9B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96A9DC" w14:textId="1151F2D8" w:rsidR="00822CFC" w:rsidRPr="002C56F1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F5196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BE9BA4A" w14:textId="26414F3B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C77B5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DA937E3" w14:textId="367A17F2" w:rsidR="00822CFC" w:rsidRPr="002C56F1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874,564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D1F734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505438F" w14:textId="4F0A4DA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751</w:t>
            </w:r>
          </w:p>
        </w:tc>
      </w:tr>
      <w:tr w:rsidR="00822CFC" w:rsidRPr="008771A7" w14:paraId="4C5C9D68" w14:textId="77777777" w:rsidTr="00F36F33">
        <w:tc>
          <w:tcPr>
            <w:tcW w:w="2340" w:type="dxa"/>
            <w:shd w:val="clear" w:color="auto" w:fill="auto"/>
            <w:vAlign w:val="bottom"/>
          </w:tcPr>
          <w:p w14:paraId="5AD33ECF" w14:textId="77777777" w:rsidR="00822CFC" w:rsidRPr="008771A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  <w:shd w:val="clear" w:color="auto" w:fill="auto"/>
          </w:tcPr>
          <w:p w14:paraId="751D6602" w14:textId="4133301E" w:rsidR="00822CFC" w:rsidRPr="002C56F1" w:rsidRDefault="008932DD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215,343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60A1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B8AA461" w14:textId="16D27308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132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0F74E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BAC2B8C" w14:textId="2C620E2D" w:rsidR="00822CFC" w:rsidRPr="002C56F1" w:rsidRDefault="00C17EE3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F8D4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3AAAAB23" w14:textId="4A7ACDB5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44438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769DE67" w14:textId="0605B690" w:rsidR="00822CFC" w:rsidRPr="002C56F1" w:rsidRDefault="00BD1E66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5E8E3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034433A5" w14:textId="7D293540" w:rsidR="00822CFC" w:rsidRPr="002C56F1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DF8FC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C5D6A7" w14:textId="39D7A667" w:rsidR="00822CFC" w:rsidRPr="002C56F1" w:rsidRDefault="006A38BF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217,266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8C638" w14:textId="77777777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16692E6F" w14:textId="2D294933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714D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58597F" w14:textId="0FDDF01C" w:rsidR="00822CFC" w:rsidRPr="002C56F1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E3699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9318724" w14:textId="3289542A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37C9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DAED57" w14:textId="12062F5A" w:rsidR="00822CFC" w:rsidRPr="002C56F1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217,266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CFFBD7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EFD741F" w14:textId="5951E425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483</w:t>
            </w:r>
          </w:p>
        </w:tc>
      </w:tr>
      <w:tr w:rsidR="00822CFC" w:rsidRPr="008771A7" w14:paraId="0BD85495" w14:textId="77777777" w:rsidTr="00C353F0">
        <w:tc>
          <w:tcPr>
            <w:tcW w:w="2340" w:type="dxa"/>
            <w:shd w:val="clear" w:color="auto" w:fill="auto"/>
            <w:vAlign w:val="bottom"/>
          </w:tcPr>
          <w:p w14:paraId="180F77F3" w14:textId="77777777" w:rsidR="00822CFC" w:rsidRPr="008771A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87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795E99" w14:textId="6D940060" w:rsidR="00822CFC" w:rsidRPr="002C56F1" w:rsidRDefault="008932DD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88,122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EEBB2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2614FCE2" w14:textId="2293CA62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78</w:t>
            </w: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62F3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0A0C" w14:textId="48C6AD70" w:rsidR="00822CFC" w:rsidRPr="002C56F1" w:rsidRDefault="00C17EE3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73E63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C610F24" w14:textId="643262A2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EB43D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208" w14:textId="243961AB" w:rsidR="00822CFC" w:rsidRPr="002C56F1" w:rsidRDefault="00BD1E66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49012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CE7E359" w14:textId="30ECE08C" w:rsidR="00822CFC" w:rsidRPr="002C56F1" w:rsidRDefault="00822CFC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9AE3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A9DE" w14:textId="344A474E" w:rsidR="00822CFC" w:rsidRPr="002C56F1" w:rsidRDefault="006A38BF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88,122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C7459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87E35" w14:textId="23E9E46C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851B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2C15" w14:textId="50511905" w:rsidR="00822CFC" w:rsidRPr="002C56F1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90236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446B0A0" w14:textId="596E9EE8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2D04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C1745" w14:textId="3C736A41" w:rsidR="00822CFC" w:rsidRPr="002C56F1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88,122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857AC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2D291" w14:textId="35AA4F89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E0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22CFC" w:rsidRPr="00C075DE" w14:paraId="62E16C9D" w14:textId="77777777" w:rsidTr="00F36F33">
        <w:tc>
          <w:tcPr>
            <w:tcW w:w="2340" w:type="dxa"/>
            <w:shd w:val="clear" w:color="auto" w:fill="auto"/>
            <w:vAlign w:val="bottom"/>
          </w:tcPr>
          <w:p w14:paraId="750A8FB3" w14:textId="77777777" w:rsidR="00822CFC" w:rsidRPr="008771A7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71A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7AFE7" w14:textId="55293C0C" w:rsidR="00822CFC" w:rsidRPr="002C56F1" w:rsidRDefault="008932DD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3,683,744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3FDB8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57095CA6" w14:textId="1AC7C83A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075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44039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07E1B" w14:textId="373EC8AD" w:rsidR="00822CFC" w:rsidRPr="002C56F1" w:rsidRDefault="00DA7B62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194,041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2C2E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3AE8F6" w14:textId="7BFEBE6F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130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7FA30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CE97" w14:textId="78932928" w:rsidR="00822CFC" w:rsidRPr="002C56F1" w:rsidRDefault="00BD1E66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7D1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66CA20C" w14:textId="0A6F1DEC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19E3E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A258" w14:textId="627CEEF2" w:rsidR="00822CFC" w:rsidRPr="002C56F1" w:rsidRDefault="006A38BF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3,881,354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0BA27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6DC215C6" w14:textId="5EECD43B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  <w:r w:rsidRPr="00E07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A4231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35FA" w14:textId="68B391C7" w:rsidR="00822CFC" w:rsidRPr="002C56F1" w:rsidRDefault="006A38BF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(49,093)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5B266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F98E" w14:textId="03D30759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38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462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771DC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7E462" w14:textId="5619302E" w:rsidR="00822CFC" w:rsidRPr="002C56F1" w:rsidRDefault="00F54661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3,832,261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C146CF" w14:textId="77777777" w:rsidR="00822CFC" w:rsidRPr="002C56F1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7C670C8" w14:textId="61BA0A6B" w:rsidR="00822CFC" w:rsidRPr="002C56F1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177</w:t>
            </w:r>
            <w:r w:rsidRPr="00E073C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1C5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172</w:t>
            </w:r>
          </w:p>
        </w:tc>
      </w:tr>
      <w:tr w:rsidR="00822CFC" w:rsidRPr="00C075DE" w14:paraId="329ABA55" w14:textId="77777777" w:rsidTr="00822CFC">
        <w:tc>
          <w:tcPr>
            <w:tcW w:w="2340" w:type="dxa"/>
            <w:shd w:val="clear" w:color="auto" w:fill="auto"/>
            <w:vAlign w:val="bottom"/>
          </w:tcPr>
          <w:p w14:paraId="36F04319" w14:textId="77777777" w:rsidR="00822CFC" w:rsidRPr="00C075DE" w:rsidRDefault="00822CFC" w:rsidP="00822CF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4AD9BE" w14:textId="77777777" w:rsidR="00822CFC" w:rsidRPr="00F347F2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028A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0975B98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45B8F32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11D26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062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2089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FBE8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D13B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92E2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DCCD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73EA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FA4BA6" w14:textId="77777777" w:rsidR="00822CFC" w:rsidRPr="00C075DE" w:rsidRDefault="00822CFC" w:rsidP="00822CFC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231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089C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01FE92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FDCC3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A1507B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73D6FB3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1971064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0A0DAF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BBC825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78E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8E388F" w:rsidRPr="00C075DE" w14:paraId="2DF6176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26A2FD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0EBAC3C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CFC" w:rsidRPr="00C075DE" w14:paraId="1059990D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4ED2116" w14:textId="53A518F4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019" w:type="dxa"/>
            <w:gridSpan w:val="3"/>
          </w:tcPr>
          <w:p w14:paraId="281B323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6615C8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027F2B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27968B5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556BE83C" w14:textId="25E9665E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B93405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070D5EB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6F73D1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5F068E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22F68C2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76B098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822CFC" w:rsidRPr="00C075DE" w14:paraId="23305BFD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85137C0" w14:textId="7FBB1A9C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FB1C5B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3ED4AB26" w14:textId="7681DD50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FB6A7F1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D55D245" w14:textId="74185BA4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0707584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58F143" w14:textId="5D5D94DF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02C8CE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265F25" w14:textId="2AF697AD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31CF790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524985" w14:textId="3BF41372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B570C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DA73823" w14:textId="57EC4F5A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2142D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0E5826" w14:textId="684700F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8710F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6F642AF" w14:textId="32BDC2CF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069258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CD2039D" w14:textId="22FF9E8D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FE167C3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699DA" w14:textId="11B2A626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46591D42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3C43761" w14:textId="2EC870FD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D6C3C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17E3E7F" w14:textId="4B2F2356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22CFC" w:rsidRPr="00C075DE" w14:paraId="32B6730B" w14:textId="77777777" w:rsidTr="002C56F1">
        <w:trPr>
          <w:tblHeader/>
        </w:trPr>
        <w:tc>
          <w:tcPr>
            <w:tcW w:w="2340" w:type="dxa"/>
            <w:shd w:val="clear" w:color="auto" w:fill="auto"/>
          </w:tcPr>
          <w:p w14:paraId="1145C8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3D1D93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7A31708D" w14:textId="77777777" w:rsidTr="002C56F1">
        <w:tc>
          <w:tcPr>
            <w:tcW w:w="2340" w:type="dxa"/>
            <w:shd w:val="clear" w:color="auto" w:fill="auto"/>
            <w:vAlign w:val="bottom"/>
          </w:tcPr>
          <w:p w14:paraId="296ABBED" w14:textId="77777777" w:rsidR="00822CFC" w:rsidRPr="001C6B90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7EB8441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19341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7F1563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085446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9F48F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F0246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AC7096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0835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47A9E8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2094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F3D54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A2CD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A7B782" w14:textId="77777777" w:rsidR="00822CFC" w:rsidRPr="00C075DE" w:rsidRDefault="00822CFC" w:rsidP="00822CFC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7C9EC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4A38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A648C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62E34F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2B7075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42A0A26A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7839D3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F34311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4CD3F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E6D826D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652A10" w:rsidRPr="00C075DE" w14:paraId="2CC0B28E" w14:textId="77777777" w:rsidTr="002C56F1">
        <w:tc>
          <w:tcPr>
            <w:tcW w:w="2340" w:type="dxa"/>
            <w:shd w:val="clear" w:color="auto" w:fill="auto"/>
            <w:vAlign w:val="bottom"/>
          </w:tcPr>
          <w:p w14:paraId="6B04F2B6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37E014F9" w14:textId="54593AF4" w:rsidR="00652A10" w:rsidRPr="001E0B80" w:rsidRDefault="00676D04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3,419,40</w:t>
            </w:r>
            <w:r w:rsidR="006C00F1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2A915AD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2555CCE8" w14:textId="1653127D" w:rsidR="00652A10" w:rsidRPr="001E0B80" w:rsidRDefault="00652A10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2,812,831</w:t>
            </w:r>
          </w:p>
        </w:tc>
        <w:tc>
          <w:tcPr>
            <w:tcW w:w="236" w:type="dxa"/>
            <w:vAlign w:val="bottom"/>
          </w:tcPr>
          <w:p w14:paraId="67A2B6F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524E5D" w14:textId="70A35F86" w:rsidR="00652A10" w:rsidRPr="001E0B80" w:rsidRDefault="006C00F1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151,602</w:t>
            </w:r>
          </w:p>
        </w:tc>
        <w:tc>
          <w:tcPr>
            <w:tcW w:w="236" w:type="dxa"/>
            <w:vAlign w:val="bottom"/>
          </w:tcPr>
          <w:p w14:paraId="389532C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4ECAEDB0" w14:textId="731EB021" w:rsidR="00652A10" w:rsidRPr="001E0B80" w:rsidRDefault="00652A10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97,429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D658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EFC0DA2" w14:textId="139F2EE7" w:rsidR="00652A10" w:rsidRPr="001E0B80" w:rsidRDefault="007D7A2B" w:rsidP="001E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3DEC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7A6A42E" w14:textId="68BBE59E" w:rsidR="00652A10" w:rsidRPr="001E0B80" w:rsidRDefault="00652A10" w:rsidP="00522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5466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9B11D9" w14:textId="023DB928" w:rsidR="00652A10" w:rsidRPr="001E0B80" w:rsidRDefault="0042466E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3,574,579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8744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9623F82" w14:textId="69543E08" w:rsidR="00652A10" w:rsidRPr="001E0B80" w:rsidRDefault="00652A10" w:rsidP="00DA6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2,919,904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B3C0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AAB0EFF" w14:textId="6CEFC650" w:rsidR="00652A10" w:rsidRPr="001E0B80" w:rsidRDefault="00D2076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(18,468)</w:t>
            </w:r>
          </w:p>
        </w:tc>
        <w:tc>
          <w:tcPr>
            <w:tcW w:w="236" w:type="dxa"/>
            <w:vAlign w:val="bottom"/>
          </w:tcPr>
          <w:p w14:paraId="5F6B0B8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8A5168D" w14:textId="0978B284" w:rsidR="00652A10" w:rsidRPr="001E0B80" w:rsidRDefault="00652A1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(15,646)</w:t>
            </w:r>
          </w:p>
        </w:tc>
        <w:tc>
          <w:tcPr>
            <w:tcW w:w="239" w:type="dxa"/>
            <w:vAlign w:val="bottom"/>
          </w:tcPr>
          <w:p w14:paraId="605EEC0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49182FD" w14:textId="12F261D7" w:rsidR="00652A10" w:rsidRPr="001E0B80" w:rsidRDefault="00450D2C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3,556,111</w:t>
            </w:r>
          </w:p>
        </w:tc>
        <w:tc>
          <w:tcPr>
            <w:tcW w:w="237" w:type="dxa"/>
            <w:vAlign w:val="bottom"/>
          </w:tcPr>
          <w:p w14:paraId="4D5AF17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4EE15A2" w14:textId="2B18D6A6" w:rsidR="00652A10" w:rsidRPr="001E0B80" w:rsidRDefault="00652A10" w:rsidP="00522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2,904,258</w:t>
            </w:r>
          </w:p>
        </w:tc>
      </w:tr>
      <w:tr w:rsidR="00652A10" w:rsidRPr="00C075DE" w14:paraId="4A7031F1" w14:textId="77777777" w:rsidTr="00FF59FA">
        <w:tc>
          <w:tcPr>
            <w:tcW w:w="2340" w:type="dxa"/>
            <w:shd w:val="clear" w:color="auto" w:fill="auto"/>
            <w:vAlign w:val="bottom"/>
          </w:tcPr>
          <w:p w14:paraId="778ECF18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3CABBFEF" w14:textId="5B22A761" w:rsidR="00652A10" w:rsidRPr="001E0B80" w:rsidRDefault="00676D04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105,223</w:t>
            </w:r>
          </w:p>
        </w:tc>
        <w:tc>
          <w:tcPr>
            <w:tcW w:w="236" w:type="dxa"/>
            <w:vAlign w:val="bottom"/>
          </w:tcPr>
          <w:p w14:paraId="23EF032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2359968A" w14:textId="0BF8F85D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111,839</w:t>
            </w:r>
          </w:p>
        </w:tc>
        <w:tc>
          <w:tcPr>
            <w:tcW w:w="236" w:type="dxa"/>
            <w:vAlign w:val="bottom"/>
          </w:tcPr>
          <w:p w14:paraId="3EF0E0A8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E77389" w14:textId="46948227" w:rsidR="00652A10" w:rsidRPr="001E0B80" w:rsidRDefault="006C00F1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4814D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0B53DC7D" w14:textId="7B57D0E1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E686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36F0DC" w14:textId="5CD70D29" w:rsidR="00652A10" w:rsidRPr="001E0B80" w:rsidRDefault="007D7A2B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2F46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427BE88" w14:textId="0B64C2BB" w:rsidR="00652A10" w:rsidRPr="001E0B80" w:rsidRDefault="00652A10" w:rsidP="00C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5457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05D852" w14:textId="74F5D15E" w:rsidR="00652A10" w:rsidRPr="001E0B80" w:rsidRDefault="0042466E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105,223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8743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379F4530" w14:textId="5FDCBA75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111,839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1FC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886BB63" w14:textId="4597D828" w:rsidR="00652A10" w:rsidRPr="001E0B80" w:rsidRDefault="00D2076A" w:rsidP="00C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CF9C8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5EB5DA63" w14:textId="766524D4" w:rsidR="00652A10" w:rsidRPr="001E0B80" w:rsidRDefault="00652A10" w:rsidP="0027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187E9E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624DF8A" w14:textId="76B1E9F2" w:rsidR="00652A10" w:rsidRPr="001E0B80" w:rsidRDefault="00E6343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105,223</w:t>
            </w:r>
          </w:p>
        </w:tc>
        <w:tc>
          <w:tcPr>
            <w:tcW w:w="237" w:type="dxa"/>
            <w:vAlign w:val="bottom"/>
          </w:tcPr>
          <w:p w14:paraId="5FA099CF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F3975FD" w14:textId="72EF5DC4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111,839</w:t>
            </w:r>
          </w:p>
        </w:tc>
      </w:tr>
      <w:tr w:rsidR="00652A10" w:rsidRPr="00C075DE" w14:paraId="7E08FDFA" w14:textId="77777777" w:rsidTr="002C56F1">
        <w:tc>
          <w:tcPr>
            <w:tcW w:w="2340" w:type="dxa"/>
            <w:shd w:val="clear" w:color="auto" w:fill="auto"/>
            <w:vAlign w:val="bottom"/>
          </w:tcPr>
          <w:p w14:paraId="4D38CBE2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F27512" w14:textId="27359822" w:rsidR="00652A10" w:rsidRPr="001E0B80" w:rsidRDefault="00676D04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159,113</w:t>
            </w:r>
          </w:p>
        </w:tc>
        <w:tc>
          <w:tcPr>
            <w:tcW w:w="236" w:type="dxa"/>
            <w:vAlign w:val="bottom"/>
          </w:tcPr>
          <w:p w14:paraId="6E81F074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9F285D5" w14:textId="695CCF0A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150,357</w:t>
            </w:r>
          </w:p>
        </w:tc>
        <w:tc>
          <w:tcPr>
            <w:tcW w:w="236" w:type="dxa"/>
            <w:vAlign w:val="bottom"/>
          </w:tcPr>
          <w:p w14:paraId="3805013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30D583A" w14:textId="0F0A551D" w:rsidR="00652A10" w:rsidRPr="001E0B80" w:rsidRDefault="006C00F1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42,439</w:t>
            </w:r>
          </w:p>
        </w:tc>
        <w:tc>
          <w:tcPr>
            <w:tcW w:w="236" w:type="dxa"/>
            <w:vAlign w:val="bottom"/>
          </w:tcPr>
          <w:p w14:paraId="21FE857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C52B1EB" w14:textId="72F54158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33,534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6B1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790C" w14:textId="4083C961" w:rsidR="00652A10" w:rsidRPr="001E0B80" w:rsidRDefault="007D7A2B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5887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F112587" w14:textId="338F3BBA" w:rsidR="00652A10" w:rsidRPr="001E0B80" w:rsidRDefault="00652A10" w:rsidP="00C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9A64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C8FA" w14:textId="74537EAF" w:rsidR="00652A10" w:rsidRPr="001E0B80" w:rsidRDefault="00E262BD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201,552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A15F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6592AA6" w14:textId="31E9F684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183,891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6098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71F6" w14:textId="33FEB98F" w:rsidR="00652A10" w:rsidRPr="001E0B80" w:rsidRDefault="00D2076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(30,625)</w:t>
            </w:r>
          </w:p>
        </w:tc>
        <w:tc>
          <w:tcPr>
            <w:tcW w:w="236" w:type="dxa"/>
            <w:vAlign w:val="bottom"/>
          </w:tcPr>
          <w:p w14:paraId="5D45E15A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CE3249E" w14:textId="2142BFAB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(22,816)</w:t>
            </w:r>
          </w:p>
        </w:tc>
        <w:tc>
          <w:tcPr>
            <w:tcW w:w="239" w:type="dxa"/>
            <w:vAlign w:val="bottom"/>
          </w:tcPr>
          <w:p w14:paraId="1100A2F5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0785783" w14:textId="7F5303DA" w:rsidR="00652A10" w:rsidRPr="001E0B80" w:rsidRDefault="00E6343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170,927</w:t>
            </w:r>
          </w:p>
        </w:tc>
        <w:tc>
          <w:tcPr>
            <w:tcW w:w="237" w:type="dxa"/>
            <w:vAlign w:val="bottom"/>
          </w:tcPr>
          <w:p w14:paraId="03C2138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77330AD" w14:textId="63ED22A2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161,075</w:t>
            </w:r>
          </w:p>
        </w:tc>
      </w:tr>
      <w:tr w:rsidR="00652A10" w:rsidRPr="00C075DE" w14:paraId="116B57E1" w14:textId="77777777" w:rsidTr="005851DF">
        <w:tc>
          <w:tcPr>
            <w:tcW w:w="2340" w:type="dxa"/>
            <w:shd w:val="clear" w:color="auto" w:fill="auto"/>
            <w:vAlign w:val="bottom"/>
          </w:tcPr>
          <w:p w14:paraId="2E8763D8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E111D" w14:textId="1E1E04CF" w:rsidR="00652A10" w:rsidRPr="001E0B80" w:rsidRDefault="006C00F1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1E0B80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3,683,744</w: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5B34F7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AFD52F7" w14:textId="287FA8DF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3,075,027</w:t>
            </w:r>
          </w:p>
        </w:tc>
        <w:tc>
          <w:tcPr>
            <w:tcW w:w="236" w:type="dxa"/>
            <w:vAlign w:val="bottom"/>
          </w:tcPr>
          <w:p w14:paraId="73649E6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EAD7C" w14:textId="05FEF752" w:rsidR="00652A10" w:rsidRPr="001E0B80" w:rsidRDefault="007D7A2B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194,041</w:t>
            </w:r>
          </w:p>
        </w:tc>
        <w:tc>
          <w:tcPr>
            <w:tcW w:w="236" w:type="dxa"/>
            <w:vAlign w:val="bottom"/>
          </w:tcPr>
          <w:p w14:paraId="11F271D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658CB" w14:textId="45D8C5AE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130,963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8917C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0D67A" w14:textId="2489ED5B" w:rsidR="00652A10" w:rsidRPr="001E0B80" w:rsidRDefault="007D7A2B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C2D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06922" w14:textId="18F326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E226F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B114" w14:textId="4DC7A33D" w:rsidR="00652A10" w:rsidRPr="001E0B80" w:rsidRDefault="00E262BD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1E0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1E0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1E0B8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3,881,354</w:t>
            </w:r>
            <w:r w:rsidRPr="001E0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FAF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BF5F8" w14:textId="77A301E3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3,215,634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82634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E5D12" w14:textId="67136675" w:rsidR="00652A10" w:rsidRPr="001E0B80" w:rsidRDefault="00450D2C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(49,093)</w:t>
            </w:r>
          </w:p>
        </w:tc>
        <w:tc>
          <w:tcPr>
            <w:tcW w:w="236" w:type="dxa"/>
            <w:vAlign w:val="bottom"/>
          </w:tcPr>
          <w:p w14:paraId="224586F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265F" w14:textId="18BFD745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(38,462)</w:t>
            </w:r>
          </w:p>
        </w:tc>
        <w:tc>
          <w:tcPr>
            <w:tcW w:w="239" w:type="dxa"/>
            <w:vAlign w:val="bottom"/>
          </w:tcPr>
          <w:p w14:paraId="30C4E68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C7E9F" w14:textId="3A18B02D" w:rsidR="00652A10" w:rsidRPr="001E0B80" w:rsidRDefault="00E6343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1E0B80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3,832,261</w: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1C22485F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F173C" w14:textId="1B569990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3,177,172</w:t>
            </w:r>
          </w:p>
        </w:tc>
      </w:tr>
      <w:tr w:rsidR="00652A10" w:rsidRPr="006B1DD4" w14:paraId="60F9F3BC" w14:textId="77777777" w:rsidTr="00657FAC">
        <w:tc>
          <w:tcPr>
            <w:tcW w:w="2340" w:type="dxa"/>
            <w:shd w:val="clear" w:color="auto" w:fill="auto"/>
            <w:vAlign w:val="bottom"/>
          </w:tcPr>
          <w:p w14:paraId="4AFE4FEA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4C9EC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2DDF4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</w:tcPr>
          <w:p w14:paraId="70B9A7F0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C9B4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8D9449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E95C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4C44B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B324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4E779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0D55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25252FEB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BFE8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01E5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8CA44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</w:tcPr>
          <w:p w14:paraId="51648AAA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286E2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7AD0F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6E3D5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426F0B84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199614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F4FEA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C984E5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2CFC2A92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52A10" w:rsidRPr="00C075DE" w14:paraId="3EC864B6" w14:textId="77777777" w:rsidTr="00A756B1">
        <w:tc>
          <w:tcPr>
            <w:tcW w:w="2340" w:type="dxa"/>
            <w:shd w:val="clear" w:color="auto" w:fill="auto"/>
            <w:vAlign w:val="bottom"/>
          </w:tcPr>
          <w:p w14:paraId="07DDF13E" w14:textId="663FCB86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7C99C2" w14:textId="0831C1F9" w:rsidR="00652A10" w:rsidRPr="001E0B80" w:rsidRDefault="001F2089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(126)</w:t>
            </w:r>
          </w:p>
        </w:tc>
        <w:tc>
          <w:tcPr>
            <w:tcW w:w="236" w:type="dxa"/>
            <w:vAlign w:val="bottom"/>
          </w:tcPr>
          <w:p w14:paraId="0F23973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47E3E9D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A34F171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3B48565" w14:textId="1C1F3ED0" w:rsidR="00652A10" w:rsidRPr="001E0B80" w:rsidRDefault="00652A1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(632)</w:t>
            </w:r>
          </w:p>
        </w:tc>
        <w:tc>
          <w:tcPr>
            <w:tcW w:w="236" w:type="dxa"/>
            <w:vAlign w:val="bottom"/>
          </w:tcPr>
          <w:p w14:paraId="3F6E209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EE479AC" w14:textId="1BEDCFFA" w:rsidR="00652A10" w:rsidRPr="001E0B80" w:rsidRDefault="001F2089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CA64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8246FAA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8DCA33A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07335F1" w14:textId="636EB312" w:rsidR="00652A10" w:rsidRPr="001E0B80" w:rsidRDefault="00652A10" w:rsidP="00C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E90E2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DCFEEF1" w14:textId="700DE407" w:rsidR="00652A10" w:rsidRPr="001E0B80" w:rsidRDefault="0029668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1,969</w:t>
            </w:r>
          </w:p>
        </w:tc>
        <w:tc>
          <w:tcPr>
            <w:tcW w:w="270" w:type="dxa"/>
            <w:vAlign w:val="bottom"/>
          </w:tcPr>
          <w:p w14:paraId="6D0E5D0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317592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1C50B28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475B325A" w14:textId="65F3B5BE" w:rsidR="00652A10" w:rsidRPr="001E0B80" w:rsidRDefault="00652A1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(11,29</w:t>
            </w:r>
            <w:r w:rsidR="00E76D2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772E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EFB0FC" w14:textId="397D9351" w:rsidR="00652A10" w:rsidRPr="001E0B80" w:rsidRDefault="00080273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5555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38C5CC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AD0D75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BAF7728" w14:textId="5B7276E8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(11,92</w:t>
            </w:r>
            <w:r w:rsidR="00E76D2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B45F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5373E0A" w14:textId="3B90A7CE" w:rsidR="00652A10" w:rsidRPr="001E0B80" w:rsidRDefault="00DD010F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53D968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2B224DF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73D3855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EFCC08A" w14:textId="62A6ECFE" w:rsidR="00652A10" w:rsidRPr="001E0B80" w:rsidRDefault="00652A10" w:rsidP="00C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1734A99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F01889A" w14:textId="6E248FD8" w:rsidR="00652A10" w:rsidRPr="001E0B80" w:rsidRDefault="006E3001" w:rsidP="005A5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237" w:type="dxa"/>
            <w:vAlign w:val="bottom"/>
          </w:tcPr>
          <w:p w14:paraId="58E25E8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4DF4B0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DB0F9CD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8299867" w14:textId="2D2ED328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(11,92</w:t>
            </w:r>
            <w:r w:rsidR="00E76D2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52A10" w:rsidRPr="00C075DE" w14:paraId="50D3D211" w14:textId="77777777" w:rsidTr="00A756B1">
        <w:tc>
          <w:tcPr>
            <w:tcW w:w="2340" w:type="dxa"/>
            <w:shd w:val="clear" w:color="auto" w:fill="auto"/>
            <w:vAlign w:val="bottom"/>
          </w:tcPr>
          <w:p w14:paraId="28CC63EC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44222B5A" w14:textId="6811CC0F" w:rsidR="00652A10" w:rsidRPr="001E0B80" w:rsidRDefault="001F2089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951,966</w:t>
            </w:r>
          </w:p>
        </w:tc>
        <w:tc>
          <w:tcPr>
            <w:tcW w:w="236" w:type="dxa"/>
            <w:vAlign w:val="bottom"/>
          </w:tcPr>
          <w:p w14:paraId="6DE5F4A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5B98554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89283E8" w14:textId="693CEA90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765,078</w:t>
            </w:r>
          </w:p>
        </w:tc>
        <w:tc>
          <w:tcPr>
            <w:tcW w:w="236" w:type="dxa"/>
            <w:vAlign w:val="bottom"/>
          </w:tcPr>
          <w:p w14:paraId="47DB0C95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7E9DE6" w14:textId="0CE8AD5B" w:rsidR="00652A10" w:rsidRPr="001E0B80" w:rsidRDefault="00852E69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7,115</w:t>
            </w:r>
          </w:p>
        </w:tc>
        <w:tc>
          <w:tcPr>
            <w:tcW w:w="236" w:type="dxa"/>
            <w:vAlign w:val="bottom"/>
          </w:tcPr>
          <w:p w14:paraId="497C5E5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8D8B2ED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6230362" w14:textId="1C54EB77" w:rsidR="00652A10" w:rsidRPr="001E0B80" w:rsidRDefault="00652A10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(30,337)</w:t>
            </w:r>
          </w:p>
        </w:tc>
        <w:tc>
          <w:tcPr>
            <w:tcW w:w="236" w:type="dxa"/>
            <w:vAlign w:val="bottom"/>
          </w:tcPr>
          <w:p w14:paraId="5845825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DA554B5" w14:textId="6DAEFEC9" w:rsidR="00652A10" w:rsidRPr="001E0B80" w:rsidRDefault="0029668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15,561</w:t>
            </w:r>
          </w:p>
        </w:tc>
        <w:tc>
          <w:tcPr>
            <w:tcW w:w="270" w:type="dxa"/>
            <w:vAlign w:val="bottom"/>
          </w:tcPr>
          <w:p w14:paraId="4AAFAA8D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164ABFA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CA6F7D" w14:textId="4E266E63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hAnsiTheme="majorBidi" w:cstheme="majorBidi"/>
                <w:sz w:val="28"/>
                <w:szCs w:val="28"/>
              </w:rPr>
              <w:t>(13,537)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3D31F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671565" w14:textId="36225AEF" w:rsidR="00652A10" w:rsidRPr="001E0B80" w:rsidRDefault="00080273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974,64</w:t>
            </w:r>
            <w:r w:rsidR="008A1CED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C81F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E5632B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2DE97B43" w14:textId="2BE38978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721,204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73DB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4AB9372" w14:textId="0DE4D6D5" w:rsidR="00652A10" w:rsidRPr="001E0B80" w:rsidRDefault="00DD010F" w:rsidP="00FD6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(15,382)</w:t>
            </w:r>
          </w:p>
        </w:tc>
        <w:tc>
          <w:tcPr>
            <w:tcW w:w="236" w:type="dxa"/>
            <w:vAlign w:val="bottom"/>
          </w:tcPr>
          <w:p w14:paraId="45442BB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8DEBD7E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F6E5104" w14:textId="54184FDB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239" w:type="dxa"/>
            <w:vAlign w:val="bottom"/>
          </w:tcPr>
          <w:p w14:paraId="6626BFB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795072C" w14:textId="594BA9A9" w:rsidR="00652A10" w:rsidRPr="001E0B80" w:rsidRDefault="008960CA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959,260</w:t>
            </w:r>
          </w:p>
        </w:tc>
        <w:tc>
          <w:tcPr>
            <w:tcW w:w="237" w:type="dxa"/>
            <w:vAlign w:val="bottom"/>
          </w:tcPr>
          <w:p w14:paraId="2B411853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EC64C3B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DE76329" w14:textId="08673453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722,217</w:t>
            </w:r>
          </w:p>
        </w:tc>
      </w:tr>
      <w:tr w:rsidR="00652A10" w:rsidRPr="006B1DD4" w14:paraId="58BCE310" w14:textId="77777777" w:rsidTr="002C56F1">
        <w:tc>
          <w:tcPr>
            <w:tcW w:w="2340" w:type="dxa"/>
            <w:shd w:val="clear" w:color="auto" w:fill="auto"/>
            <w:vAlign w:val="bottom"/>
          </w:tcPr>
          <w:p w14:paraId="692EBC87" w14:textId="77777777" w:rsidR="00652A10" w:rsidRPr="001C6B9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036587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AC7C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47AE1D8A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B01C95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457E15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02D28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005287C4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F2911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1475A3B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5D3E42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192A45FE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CBD6DA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7FE17C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3EC8F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7F7291A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0ADA7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F42A607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E82386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6A7A260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0CF66C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45653E4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DD36AE" w14:textId="77777777" w:rsidR="00652A10" w:rsidRPr="001E0B80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7879DC8" w14:textId="77777777" w:rsidR="00652A10" w:rsidRPr="001E0B80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2C22" w:rsidRPr="00C075DE" w14:paraId="5890E058" w14:textId="77777777" w:rsidTr="00A756B1">
        <w:tc>
          <w:tcPr>
            <w:tcW w:w="2340" w:type="dxa"/>
            <w:shd w:val="clear" w:color="auto" w:fill="auto"/>
            <w:vAlign w:val="bottom"/>
          </w:tcPr>
          <w:p w14:paraId="615FBBBF" w14:textId="58988E43" w:rsidR="005A2C22" w:rsidRPr="001C6B9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0B26D8C" w14:textId="1CFB6144" w:rsidR="005A2C22" w:rsidRPr="001E0B80" w:rsidRDefault="001F2089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5,713,6</w:t>
            </w:r>
            <w:r w:rsidR="00967E50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36" w:type="dxa"/>
            <w:vAlign w:val="bottom"/>
          </w:tcPr>
          <w:p w14:paraId="4821618F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2701AF5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50ED321" w14:textId="61C6F02F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5,693,921</w:t>
            </w:r>
          </w:p>
        </w:tc>
        <w:tc>
          <w:tcPr>
            <w:tcW w:w="236" w:type="dxa"/>
            <w:vAlign w:val="bottom"/>
          </w:tcPr>
          <w:p w14:paraId="14C67740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D9990F" w14:textId="020422DB" w:rsidR="005A2C22" w:rsidRPr="001E0B80" w:rsidRDefault="00852E69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232,342</w:t>
            </w:r>
          </w:p>
        </w:tc>
        <w:tc>
          <w:tcPr>
            <w:tcW w:w="236" w:type="dxa"/>
            <w:vAlign w:val="bottom"/>
          </w:tcPr>
          <w:p w14:paraId="62D1A0E0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F1595B5" w14:textId="49571EDA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218,785</w:t>
            </w:r>
          </w:p>
        </w:tc>
        <w:tc>
          <w:tcPr>
            <w:tcW w:w="236" w:type="dxa"/>
            <w:vAlign w:val="bottom"/>
          </w:tcPr>
          <w:p w14:paraId="1A1CFC8D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115EC0" w14:textId="5AAF6C3A" w:rsidR="005A2C22" w:rsidRPr="001E0B80" w:rsidRDefault="00296680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244,91</w:t>
            </w:r>
            <w:r w:rsidR="00967E50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66CC80F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6266C36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4D8D1D4" w14:textId="5B12213E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240,048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66664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3C2E2E6" w14:textId="6AFAD565" w:rsidR="005A2C22" w:rsidRPr="001E0B80" w:rsidRDefault="0018543B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6,190,90</w:t>
            </w:r>
            <w:r w:rsidR="00211890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7397D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4798FB1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69CF4FF" w14:textId="168A24D6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6,152,754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F959B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9CB3347" w14:textId="1C41E950" w:rsidR="005A2C22" w:rsidRPr="001E0B80" w:rsidRDefault="006E3001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(463,385)</w:t>
            </w:r>
          </w:p>
        </w:tc>
        <w:tc>
          <w:tcPr>
            <w:tcW w:w="236" w:type="dxa"/>
            <w:vAlign w:val="bottom"/>
          </w:tcPr>
          <w:p w14:paraId="737AE7B5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C32441C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C892046" w14:textId="5F6BE014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(472,513)</w:t>
            </w:r>
          </w:p>
        </w:tc>
        <w:tc>
          <w:tcPr>
            <w:tcW w:w="239" w:type="dxa"/>
            <w:vAlign w:val="bottom"/>
          </w:tcPr>
          <w:p w14:paraId="23A7F480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D5B8885" w14:textId="47F832CE" w:rsidR="005A2C22" w:rsidRPr="001E0B80" w:rsidRDefault="0042454E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5,727,52</w:t>
            </w:r>
            <w:r w:rsidR="00CA28ED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bottom"/>
          </w:tcPr>
          <w:p w14:paraId="3B915518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3C75DA5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5ED2D060" w14:textId="42607DF9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5,680,241</w:t>
            </w:r>
          </w:p>
        </w:tc>
      </w:tr>
      <w:tr w:rsidR="005A2C22" w:rsidRPr="00C075DE" w14:paraId="1AD48EA9" w14:textId="77777777" w:rsidTr="00A756B1">
        <w:tc>
          <w:tcPr>
            <w:tcW w:w="2340" w:type="dxa"/>
            <w:shd w:val="clear" w:color="auto" w:fill="auto"/>
            <w:vAlign w:val="bottom"/>
          </w:tcPr>
          <w:p w14:paraId="48FB7845" w14:textId="05C0D9B7" w:rsidR="005A2C22" w:rsidRPr="001C6B9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241C2E9" w14:textId="27BD157B" w:rsidR="005A2C22" w:rsidRPr="001E0B80" w:rsidRDefault="001F2089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1,689,994</w:t>
            </w:r>
          </w:p>
        </w:tc>
        <w:tc>
          <w:tcPr>
            <w:tcW w:w="236" w:type="dxa"/>
            <w:vAlign w:val="bottom"/>
          </w:tcPr>
          <w:p w14:paraId="5FDF484C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7F92A58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65D017A6" w14:textId="18F01DD9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1,752,9</w:t>
            </w:r>
            <w:r w:rsidR="00E76D2F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7B28325D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0210BAD" w14:textId="77210ED5" w:rsidR="005A2C22" w:rsidRPr="001E0B80" w:rsidRDefault="00296680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61,857</w:t>
            </w:r>
          </w:p>
        </w:tc>
        <w:tc>
          <w:tcPr>
            <w:tcW w:w="236" w:type="dxa"/>
            <w:vAlign w:val="bottom"/>
          </w:tcPr>
          <w:p w14:paraId="1EC9C949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E3BBC67" w14:textId="2E4764F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54,698</w:t>
            </w:r>
          </w:p>
        </w:tc>
        <w:tc>
          <w:tcPr>
            <w:tcW w:w="236" w:type="dxa"/>
            <w:vAlign w:val="bottom"/>
          </w:tcPr>
          <w:p w14:paraId="14B78ED1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0EEA1C5" w14:textId="6A86C3DB" w:rsidR="005A2C22" w:rsidRPr="001E0B80" w:rsidRDefault="00080273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37,684</w:t>
            </w:r>
          </w:p>
        </w:tc>
        <w:tc>
          <w:tcPr>
            <w:tcW w:w="270" w:type="dxa"/>
            <w:vAlign w:val="bottom"/>
          </w:tcPr>
          <w:p w14:paraId="3DC0E519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1922841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67A5DD9" w14:textId="3F1F328F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46,049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2127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57AE69" w14:textId="35EC0BE2" w:rsidR="005A2C22" w:rsidRPr="001E0B80" w:rsidRDefault="00DD010F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1,789,535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AB26F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CB3EDAC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DE0B504" w14:textId="2E6F5DBE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1,853,72</w:t>
            </w:r>
            <w:r w:rsidR="00E76D2F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D4261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6385A9C" w14:textId="005EB0C1" w:rsidR="005A2C22" w:rsidRPr="001E0B80" w:rsidRDefault="006E3001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(51,779)</w:t>
            </w:r>
          </w:p>
        </w:tc>
        <w:tc>
          <w:tcPr>
            <w:tcW w:w="236" w:type="dxa"/>
            <w:vAlign w:val="bottom"/>
          </w:tcPr>
          <w:p w14:paraId="3AF8BE35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8804D7C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8A4564D" w14:textId="610C9E6C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(69,35</w:t>
            </w:r>
            <w:r w:rsidR="00E76D2F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138F94ED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651107B" w14:textId="69A1491C" w:rsidR="005A2C22" w:rsidRPr="001E0B80" w:rsidRDefault="0042454E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1,737,756</w:t>
            </w:r>
          </w:p>
        </w:tc>
        <w:tc>
          <w:tcPr>
            <w:tcW w:w="237" w:type="dxa"/>
            <w:vAlign w:val="bottom"/>
          </w:tcPr>
          <w:p w14:paraId="6EF203FD" w14:textId="77777777" w:rsidR="005A2C22" w:rsidRPr="001E0B80" w:rsidRDefault="005A2C22" w:rsidP="005A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CD9D31" w14:textId="7777777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0A1660C" w14:textId="0D140B37" w:rsidR="005A2C22" w:rsidRPr="001E0B80" w:rsidRDefault="005A2C22" w:rsidP="005A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1,784,376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FC1665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652A10" w:rsidRPr="00C075DE" w14:paraId="08FEB4BA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B280C5F" w14:textId="7E3B8198" w:rsidR="00652A10" w:rsidRPr="00A55E75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B1C5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2" w:type="dxa"/>
          </w:tcPr>
          <w:p w14:paraId="2A6F7161" w14:textId="39EEFAB3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105D5A0D" w14:textId="77777777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4AF8377A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A55E75" w:rsidRPr="00C075DE" w14:paraId="3E529107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FC1665">
        <w:tc>
          <w:tcPr>
            <w:tcW w:w="5850" w:type="dxa"/>
            <w:shd w:val="clear" w:color="auto" w:fill="auto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FC1665">
        <w:tc>
          <w:tcPr>
            <w:tcW w:w="5850" w:type="dxa"/>
            <w:shd w:val="clear" w:color="auto" w:fill="auto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6319D5" w:rsidRPr="00E073CF" w14:paraId="5AAED624" w14:textId="77777777" w:rsidTr="004D535D">
        <w:tc>
          <w:tcPr>
            <w:tcW w:w="5850" w:type="dxa"/>
            <w:shd w:val="clear" w:color="auto" w:fill="auto"/>
            <w:vAlign w:val="bottom"/>
          </w:tcPr>
          <w:p w14:paraId="22C58BE1" w14:textId="77777777" w:rsidR="006319D5" w:rsidRPr="00985190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7C41BCB0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546,983</w:t>
            </w:r>
          </w:p>
        </w:tc>
        <w:tc>
          <w:tcPr>
            <w:tcW w:w="262" w:type="dxa"/>
            <w:vAlign w:val="bottom"/>
          </w:tcPr>
          <w:p w14:paraId="3C10C92D" w14:textId="77777777" w:rsidR="006319D5" w:rsidRPr="0073031F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B0284D5" w14:textId="2F56DF56" w:rsidR="006319D5" w:rsidRPr="0073031F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496</w:t>
            </w:r>
            <w:r w:rsidRPr="00E073C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330</w:t>
            </w:r>
          </w:p>
        </w:tc>
      </w:tr>
      <w:tr w:rsidR="006319D5" w:rsidRPr="00E073CF" w14:paraId="702B7652" w14:textId="77777777" w:rsidTr="002C56F1">
        <w:tc>
          <w:tcPr>
            <w:tcW w:w="5850" w:type="dxa"/>
            <w:shd w:val="clear" w:color="auto" w:fill="auto"/>
            <w:vAlign w:val="bottom"/>
          </w:tcPr>
          <w:p w14:paraId="0059F92D" w14:textId="77777777" w:rsidR="006319D5" w:rsidRPr="00C075DE" w:rsidRDefault="006319D5" w:rsidP="006319D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  <w:shd w:val="clear" w:color="auto" w:fill="auto"/>
          </w:tcPr>
          <w:p w14:paraId="16B8DB83" w14:textId="29DDEBDD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1,962,301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C9F1DA" w14:textId="77777777" w:rsidR="006319D5" w:rsidRPr="0073031F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7A50286A" w14:textId="74FF0F69" w:rsidR="006319D5" w:rsidRPr="003A08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,708,779</w:t>
            </w:r>
          </w:p>
        </w:tc>
      </w:tr>
      <w:tr w:rsidR="006319D5" w:rsidRPr="00E073CF" w14:paraId="3C17E8F0" w14:textId="77777777" w:rsidTr="002C56F1">
        <w:tc>
          <w:tcPr>
            <w:tcW w:w="5850" w:type="dxa"/>
            <w:shd w:val="clear" w:color="auto" w:fill="auto"/>
            <w:vAlign w:val="bottom"/>
          </w:tcPr>
          <w:p w14:paraId="4E6725E5" w14:textId="77777777" w:rsidR="006319D5" w:rsidRPr="00985190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  <w:shd w:val="clear" w:color="auto" w:fill="auto"/>
          </w:tcPr>
          <w:p w14:paraId="662590A4" w14:textId="530D2074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870,995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2AC43C" w14:textId="77777777" w:rsidR="006319D5" w:rsidRPr="0073031F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65B717C6" w14:textId="10898088" w:rsidR="006319D5" w:rsidRPr="003A08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659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107</w:t>
            </w:r>
          </w:p>
        </w:tc>
      </w:tr>
      <w:tr w:rsidR="006319D5" w:rsidRPr="00E073CF" w14:paraId="038507F9" w14:textId="77777777" w:rsidTr="002C56F1">
        <w:tc>
          <w:tcPr>
            <w:tcW w:w="5850" w:type="dxa"/>
            <w:shd w:val="clear" w:color="auto" w:fill="auto"/>
            <w:vAlign w:val="bottom"/>
          </w:tcPr>
          <w:p w14:paraId="7C500923" w14:textId="77777777" w:rsidR="006319D5" w:rsidRPr="00E073CF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  <w:shd w:val="clear" w:color="auto" w:fill="auto"/>
          </w:tcPr>
          <w:p w14:paraId="257B8EA2" w14:textId="3670EE48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215,343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1BADB4" w14:textId="77777777" w:rsidR="006319D5" w:rsidRPr="0073031F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10E3857F" w14:textId="60EAD964" w:rsidR="006319D5" w:rsidRPr="003A08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132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447</w:t>
            </w:r>
          </w:p>
        </w:tc>
      </w:tr>
      <w:tr w:rsidR="006319D5" w:rsidRPr="00C075DE" w14:paraId="3BBDBA27" w14:textId="77777777" w:rsidTr="002C56F1">
        <w:tc>
          <w:tcPr>
            <w:tcW w:w="5850" w:type="dxa"/>
            <w:shd w:val="clear" w:color="auto" w:fill="auto"/>
            <w:vAlign w:val="bottom"/>
          </w:tcPr>
          <w:p w14:paraId="218F7CBA" w14:textId="77777777" w:rsidR="006319D5" w:rsidRPr="00E073CF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8B0B7ED" w14:textId="233CD5C1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88,122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8CB618" w14:textId="77777777" w:rsidR="006319D5" w:rsidRPr="0073031F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07329D00" w14:textId="77FA9D60" w:rsidR="006319D5" w:rsidRPr="003A08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78</w:t>
            </w:r>
            <w:r w:rsidRPr="00E073C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364</w:t>
            </w:r>
          </w:p>
        </w:tc>
      </w:tr>
      <w:tr w:rsidR="00652A10" w:rsidRPr="00C075DE" w14:paraId="2F86A381" w14:textId="77777777" w:rsidTr="008F5789">
        <w:tc>
          <w:tcPr>
            <w:tcW w:w="5850" w:type="dxa"/>
            <w:shd w:val="clear" w:color="auto" w:fill="auto"/>
            <w:vAlign w:val="bottom"/>
          </w:tcPr>
          <w:p w14:paraId="789B4A00" w14:textId="77777777" w:rsidR="00652A10" w:rsidRPr="00A55E75" w:rsidRDefault="00652A10" w:rsidP="00652A1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C80D" w14:textId="6502DBB6" w:rsidR="00652A10" w:rsidRPr="003A082C" w:rsidRDefault="006319D5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3,683,744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667183D8" w14:textId="77777777" w:rsidR="00652A10" w:rsidRPr="0073031F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2BDBEFAE" w14:textId="60D91338" w:rsidR="00652A10" w:rsidRPr="0073031F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075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027</w:t>
            </w:r>
          </w:p>
        </w:tc>
      </w:tr>
      <w:tr w:rsidR="00652A10" w:rsidRPr="00C075DE" w14:paraId="3A829FF1" w14:textId="77777777" w:rsidTr="00A97D6E">
        <w:tc>
          <w:tcPr>
            <w:tcW w:w="5850" w:type="dxa"/>
            <w:shd w:val="clear" w:color="auto" w:fill="auto"/>
            <w:vAlign w:val="bottom"/>
          </w:tcPr>
          <w:p w14:paraId="54033C08" w14:textId="77777777" w:rsidR="00652A10" w:rsidRPr="00A55E75" w:rsidRDefault="00652A10" w:rsidP="00652A1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652A10" w:rsidRPr="00DE122C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652A10" w:rsidRPr="00DE122C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A89FB83" w14:textId="77777777" w:rsidR="00652A10" w:rsidRPr="00DE122C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52A10" w:rsidRPr="00C075DE" w14:paraId="2A53EDF1" w14:textId="77777777" w:rsidTr="00A97D6E">
        <w:tc>
          <w:tcPr>
            <w:tcW w:w="5850" w:type="dxa"/>
            <w:shd w:val="clear" w:color="auto" w:fill="auto"/>
            <w:vAlign w:val="bottom"/>
          </w:tcPr>
          <w:p w14:paraId="403EA1BD" w14:textId="77777777" w:rsidR="00652A10" w:rsidRPr="00A55E75" w:rsidRDefault="00652A10" w:rsidP="00652A1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652A10" w:rsidRPr="00DE122C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652A10" w:rsidRPr="00DE122C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2C5DECD8" w14:textId="77777777" w:rsidR="00652A10" w:rsidRPr="00DE122C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319D5" w:rsidRPr="00C075DE" w14:paraId="2DBD809C" w14:textId="77777777" w:rsidTr="008F5789">
        <w:tc>
          <w:tcPr>
            <w:tcW w:w="5850" w:type="dxa"/>
            <w:shd w:val="clear" w:color="auto" w:fill="auto"/>
            <w:vAlign w:val="bottom"/>
          </w:tcPr>
          <w:p w14:paraId="1D0D9251" w14:textId="77777777" w:rsidR="006319D5" w:rsidRPr="00A55E75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0E968C5E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3,419,408</w:t>
            </w:r>
          </w:p>
        </w:tc>
        <w:tc>
          <w:tcPr>
            <w:tcW w:w="262" w:type="dxa"/>
            <w:vAlign w:val="bottom"/>
          </w:tcPr>
          <w:p w14:paraId="6500745F" w14:textId="77777777" w:rsidR="006319D5" w:rsidRPr="00DE122C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D7D5F4A" w14:textId="15565827" w:rsidR="006319D5" w:rsidRPr="00DE12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812</w:t>
            </w:r>
            <w:r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831</w:t>
            </w:r>
          </w:p>
        </w:tc>
      </w:tr>
      <w:tr w:rsidR="006319D5" w:rsidRPr="00C075DE" w14:paraId="1C2EE730" w14:textId="77777777" w:rsidTr="008F5789">
        <w:tc>
          <w:tcPr>
            <w:tcW w:w="5850" w:type="dxa"/>
            <w:shd w:val="clear" w:color="auto" w:fill="auto"/>
            <w:vAlign w:val="bottom"/>
          </w:tcPr>
          <w:p w14:paraId="59FBBBA2" w14:textId="77777777" w:rsidR="006319D5" w:rsidRPr="00A55E75" w:rsidRDefault="006319D5" w:rsidP="006319D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4093B0B7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105,223</w:t>
            </w:r>
          </w:p>
        </w:tc>
        <w:tc>
          <w:tcPr>
            <w:tcW w:w="262" w:type="dxa"/>
            <w:vAlign w:val="bottom"/>
          </w:tcPr>
          <w:p w14:paraId="0209E918" w14:textId="77777777" w:rsidR="006319D5" w:rsidRPr="00DE122C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13FEB33" w14:textId="598F1662" w:rsidR="006319D5" w:rsidRPr="00DE12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111</w:t>
            </w:r>
            <w:r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839</w:t>
            </w:r>
          </w:p>
        </w:tc>
      </w:tr>
      <w:tr w:rsidR="006319D5" w:rsidRPr="00C075DE" w14:paraId="326A7B85" w14:textId="77777777" w:rsidTr="008F5789">
        <w:tc>
          <w:tcPr>
            <w:tcW w:w="5850" w:type="dxa"/>
            <w:shd w:val="clear" w:color="auto" w:fill="auto"/>
            <w:vAlign w:val="bottom"/>
          </w:tcPr>
          <w:p w14:paraId="4E67D6E2" w14:textId="77777777" w:rsidR="006319D5" w:rsidRPr="00A55E75" w:rsidRDefault="006319D5" w:rsidP="006319D5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7CEF29A7" w:rsidR="006319D5" w:rsidRPr="006319D5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159,113</w:t>
            </w:r>
          </w:p>
        </w:tc>
        <w:tc>
          <w:tcPr>
            <w:tcW w:w="262" w:type="dxa"/>
            <w:vAlign w:val="bottom"/>
          </w:tcPr>
          <w:p w14:paraId="4B01056F" w14:textId="77777777" w:rsidR="006319D5" w:rsidRPr="00DE122C" w:rsidRDefault="006319D5" w:rsidP="0063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13A3E08" w14:textId="696C8753" w:rsidR="006319D5" w:rsidRPr="00DE122C" w:rsidRDefault="006319D5" w:rsidP="00631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150</w:t>
            </w:r>
            <w:r w:rsidRPr="0049197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color w:val="000000"/>
                <w:sz w:val="30"/>
                <w:szCs w:val="30"/>
              </w:rPr>
              <w:t>357</w:t>
            </w:r>
          </w:p>
        </w:tc>
      </w:tr>
      <w:tr w:rsidR="00652A10" w:rsidRPr="00C075DE" w14:paraId="502C5AFA" w14:textId="77777777" w:rsidTr="008F5789">
        <w:tc>
          <w:tcPr>
            <w:tcW w:w="5850" w:type="dxa"/>
            <w:shd w:val="clear" w:color="auto" w:fill="auto"/>
            <w:vAlign w:val="bottom"/>
          </w:tcPr>
          <w:p w14:paraId="3A116327" w14:textId="77777777" w:rsidR="00652A10" w:rsidRPr="00A55E75" w:rsidRDefault="00652A10" w:rsidP="00652A1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37AD8CC1" w:rsidR="00652A10" w:rsidRPr="003A082C" w:rsidRDefault="006319D5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>SUM(ABOVE)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  <w:cs/>
              </w:rPr>
              <w:t>683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  <w:cs/>
              </w:rPr>
              <w:t>744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7FA46EA8" w14:textId="77777777" w:rsidR="00652A10" w:rsidRPr="00DE122C" w:rsidRDefault="00652A1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62361765" w14:textId="5507CFB3" w:rsidR="00652A10" w:rsidRPr="00DE122C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49197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075</w:t>
            </w:r>
            <w:r w:rsidRPr="0049197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1C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027</w:t>
            </w:r>
          </w:p>
        </w:tc>
      </w:tr>
    </w:tbl>
    <w:p w14:paraId="276597DF" w14:textId="77777777" w:rsid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7BD65E" w14:textId="6F053E09" w:rsidR="00701E04" w:rsidRDefault="00701E04" w:rsidP="00000099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3729C46C" w14:textId="77777777" w:rsidR="00701E04" w:rsidRPr="00701E04" w:rsidRDefault="00701E04" w:rsidP="00701E04">
      <w:pPr>
        <w:rPr>
          <w:lang w:val="th-TH"/>
        </w:rPr>
      </w:pPr>
    </w:p>
    <w:tbl>
      <w:tblPr>
        <w:tblStyle w:val="TableGrid"/>
        <w:tblW w:w="918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701E04" w:rsidRPr="00C075DE" w:rsidDel="00D43E7A" w14:paraId="4A649C81" w14:textId="77777777" w:rsidTr="00E67B95">
        <w:trPr>
          <w:tblHeader/>
        </w:trPr>
        <w:tc>
          <w:tcPr>
            <w:tcW w:w="2340" w:type="dxa"/>
            <w:vAlign w:val="bottom"/>
          </w:tcPr>
          <w:p w14:paraId="120ABFF0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7204D2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4E2FD3B1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1BD8FA41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E0557FE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5E0D96F2" w14:textId="77777777" w:rsidR="00701E04" w:rsidRPr="00C075DE" w:rsidDel="00D43E7A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01E04" w:rsidRPr="00C075DE" w14:paraId="26A4AE5D" w14:textId="77777777" w:rsidTr="00E67B95">
        <w:trPr>
          <w:tblHeader/>
        </w:trPr>
        <w:tc>
          <w:tcPr>
            <w:tcW w:w="2340" w:type="dxa"/>
          </w:tcPr>
          <w:p w14:paraId="10D4CB7F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8F7751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0E13065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0A87F5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10E7FD2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344A6F82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1E04" w:rsidRPr="00C075DE" w14:paraId="37F3F358" w14:textId="77777777" w:rsidTr="00E67B95">
        <w:tc>
          <w:tcPr>
            <w:tcW w:w="2340" w:type="dxa"/>
          </w:tcPr>
          <w:p w14:paraId="16C1DAFD" w14:textId="47097C83" w:rsidR="00701E04" w:rsidRPr="005A48E2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5FACE0A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1BF1CF7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70693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3FCE2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A194EE0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E04" w:rsidRPr="00C075DE" w14:paraId="3C05E579" w14:textId="77777777" w:rsidTr="00E67B95">
        <w:tc>
          <w:tcPr>
            <w:tcW w:w="2340" w:type="dxa"/>
          </w:tcPr>
          <w:p w14:paraId="24CB3623" w14:textId="151BA243" w:rsidR="00701E04" w:rsidRPr="005A48E2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2E894EA" w14:textId="777D9D14" w:rsidR="00701E04" w:rsidRPr="00C075DE" w:rsidRDefault="00B705E7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01E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1E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01E04"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</w:tcPr>
          <w:p w14:paraId="4FA59153" w14:textId="34EED0B2" w:rsidR="00701E04" w:rsidRPr="00C075DE" w:rsidRDefault="00466563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01E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701E04"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DC4FF76" w14:textId="505B39CC" w:rsidR="00701E04" w:rsidRPr="00C075DE" w:rsidRDefault="00466563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2.18</w:t>
            </w:r>
          </w:p>
        </w:tc>
        <w:tc>
          <w:tcPr>
            <w:tcW w:w="270" w:type="dxa"/>
          </w:tcPr>
          <w:p w14:paraId="29891155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6ABDF4" w14:textId="410DBBE3" w:rsidR="00701E04" w:rsidRPr="00C075DE" w:rsidRDefault="006C0409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022">
              <w:rPr>
                <w:rFonts w:asciiTheme="majorBidi" w:hAnsiTheme="majorBidi" w:cstheme="majorBidi"/>
                <w:sz w:val="30"/>
                <w:szCs w:val="30"/>
              </w:rPr>
              <w:t>670,73</w:t>
            </w:r>
            <w:r w:rsidR="005138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1E04" w:rsidRPr="00C075DE" w14:paraId="0F59FCB7" w14:textId="77777777" w:rsidTr="00E67B95">
        <w:tc>
          <w:tcPr>
            <w:tcW w:w="2340" w:type="dxa"/>
          </w:tcPr>
          <w:p w14:paraId="494136C3" w14:textId="77777777" w:rsidR="00701E04" w:rsidRPr="005A48E2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DEAE94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ADC5881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C268D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FD952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761006B" w14:textId="77777777" w:rsidR="00701E04" w:rsidRPr="00C075DE" w:rsidRDefault="00701E04" w:rsidP="001B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8D" w:rsidRPr="00C075DE" w14:paraId="1BD1A4DC" w14:textId="77777777" w:rsidTr="00E67B95">
        <w:tc>
          <w:tcPr>
            <w:tcW w:w="2340" w:type="dxa"/>
          </w:tcPr>
          <w:p w14:paraId="0A40A4EB" w14:textId="4BFC0661" w:rsidR="003F6B8D" w:rsidRPr="005A48E2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88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D0373D4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87F8F84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18C67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40FE8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C2EB82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8D" w:rsidRPr="00C075DE" w14:paraId="14C7126A" w14:textId="77777777" w:rsidTr="00E67B95">
        <w:tc>
          <w:tcPr>
            <w:tcW w:w="2340" w:type="dxa"/>
          </w:tcPr>
          <w:p w14:paraId="54AE3C1A" w14:textId="35D01749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B44836B" w14:textId="05574941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</w:tcPr>
          <w:p w14:paraId="4E726EC5" w14:textId="5E42BADB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7105FAC" w14:textId="5151E695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A3316BC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4FC0E8D" w14:textId="1A0AC789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508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73E7491" w14:textId="77777777" w:rsidR="00701E04" w:rsidRPr="00701E04" w:rsidRDefault="00701E04" w:rsidP="00701E04">
      <w:pPr>
        <w:rPr>
          <w:lang w:val="th-TH"/>
        </w:rPr>
      </w:pPr>
    </w:p>
    <w:p w14:paraId="7B194380" w14:textId="58614577" w:rsidR="00701E04" w:rsidRDefault="00701E04" w:rsidP="00701E04">
      <w:pPr>
        <w:rPr>
          <w:lang w:val="th-TH"/>
        </w:rPr>
      </w:pPr>
    </w:p>
    <w:p w14:paraId="26B2C517" w14:textId="333FDB8C" w:rsidR="00701E04" w:rsidRDefault="00701E04" w:rsidP="00701E04">
      <w:pPr>
        <w:rPr>
          <w:lang w:val="th-TH"/>
        </w:rPr>
      </w:pPr>
    </w:p>
    <w:p w14:paraId="33D65BAF" w14:textId="4188098A" w:rsidR="00701E04" w:rsidRDefault="00701E04" w:rsidP="00701E04">
      <w:pPr>
        <w:rPr>
          <w:lang w:val="th-TH"/>
        </w:rPr>
      </w:pPr>
    </w:p>
    <w:p w14:paraId="071EB45B" w14:textId="77777777" w:rsidR="00701E04" w:rsidRPr="00701E04" w:rsidRDefault="00701E04" w:rsidP="00701E04">
      <w:pPr>
        <w:rPr>
          <w:cs/>
          <w:lang w:val="th-TH"/>
        </w:rPr>
      </w:pPr>
    </w:p>
    <w:p w14:paraId="26517C59" w14:textId="5AB20A25" w:rsidR="00000099" w:rsidRDefault="00000099" w:rsidP="00701E04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B3C1909" w14:textId="77777777" w:rsidR="00701E04" w:rsidRPr="00701E04" w:rsidRDefault="00701E04" w:rsidP="00701E04">
      <w:pPr>
        <w:rPr>
          <w:lang w:val="th-TH"/>
        </w:rPr>
      </w:pPr>
    </w:p>
    <w:p w14:paraId="1F1C1B81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77777777" w:rsidR="00000099" w:rsidRPr="00D60F45" w:rsidRDefault="00000099" w:rsidP="00000099">
      <w:pPr>
        <w:pStyle w:val="block"/>
        <w:spacing w:after="0" w:line="240" w:lineRule="auto"/>
        <w:ind w:left="99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D60F45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D60F45">
          <w:headerReference w:type="default" r:id="rId15"/>
          <w:footerReference w:type="default" r:id="rId16"/>
          <w:pgSz w:w="11909" w:h="16834" w:code="9"/>
          <w:pgMar w:top="1152" w:right="1019" w:bottom="1152" w:left="691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B411F" w:rsidRPr="0087049C" w14:paraId="569EBBDF" w14:textId="77777777" w:rsidTr="00903680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6A18FCE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7B5DC014" w14:textId="64CA8A90" w:rsidR="004B411F" w:rsidRPr="002C56F1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D67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D6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FD679E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11F" w:rsidRPr="0087049C" w14:paraId="2A4331E6" w14:textId="77777777" w:rsidTr="004E347C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09890085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AA23773" w14:textId="606EB404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08AE8579" w14:textId="3DA84429" w:rsidR="004B411F" w:rsidRPr="002C56F1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26AF" w:rsidRPr="0087049C" w14:paraId="54BF1336" w14:textId="77777777" w:rsidTr="002C56F1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6DC538A" w14:textId="77777777" w:rsidR="00E026AF" w:rsidRPr="0087049C" w:rsidRDefault="00E026A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45445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B880" w14:textId="77777777" w:rsidR="00E026AF" w:rsidRPr="0087049C" w:rsidRDefault="00E026AF" w:rsidP="00BC23F2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FF3BE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2DC530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F28A85" w14:textId="77777777" w:rsidR="00E026AF" w:rsidRPr="0087049C" w:rsidRDefault="00E026AF" w:rsidP="00BC23F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B8E01E" w14:textId="77777777" w:rsidR="00E026AF" w:rsidRPr="0087049C" w:rsidRDefault="00E026AF" w:rsidP="00BC23F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E080E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B411F" w:rsidRPr="0087049C" w14:paraId="23FF3561" w14:textId="77777777" w:rsidTr="006C0DD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BF6C3CE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15EC4426" w14:textId="18DD46DF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26AF" w:rsidRPr="0087049C" w14:paraId="670ACEE8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8A270D5" w14:textId="7922043A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F6B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F82C8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E026AF" w:rsidRPr="0087049C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3DDDE7EA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16D6A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8365615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76E2AD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7FA1D5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7C260D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1B73B77A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24B08535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5FDC99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42A9F9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239042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59C2FA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CC4380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A495CA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50C323FE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41528A21" w14:textId="77777777" w:rsidR="00E026AF" w:rsidRPr="0087049C" w:rsidRDefault="00E026AF" w:rsidP="00C5157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77777777" w:rsidR="00E026AF" w:rsidRPr="00126F05" w:rsidRDefault="00E026AF" w:rsidP="00C5157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4C0A0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9264D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F329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F133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7671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319237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71D29A80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948A335" w14:textId="77777777" w:rsidR="00E026AF" w:rsidRPr="0087049C" w:rsidRDefault="00E026AF" w:rsidP="00C5157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2C3026A8" w:rsidR="00E026AF" w:rsidRPr="00163A58" w:rsidRDefault="00CB22C6" w:rsidP="00B00C7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EB7B04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EB7B04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</w:tcPr>
          <w:p w14:paraId="25B6CED9" w14:textId="77777777" w:rsidR="00E026AF" w:rsidRPr="00163A58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5BABDF76" w:rsidR="00E026AF" w:rsidRPr="00163A58" w:rsidRDefault="004C541B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FBA3B" w14:textId="77777777" w:rsidR="00E026AF" w:rsidRPr="00163A58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28588E" w14:textId="64381ECD" w:rsidR="00E026AF" w:rsidRPr="00163A58" w:rsidRDefault="0012048B" w:rsidP="00B00C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49,898</w:t>
            </w:r>
          </w:p>
        </w:tc>
        <w:tc>
          <w:tcPr>
            <w:tcW w:w="270" w:type="dxa"/>
            <w:shd w:val="clear" w:color="auto" w:fill="auto"/>
          </w:tcPr>
          <w:p w14:paraId="4FDA0173" w14:textId="77777777" w:rsidR="00E026AF" w:rsidRPr="00163A58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7665A7" w14:textId="0C876550" w:rsidR="00E026AF" w:rsidRPr="00163A58" w:rsidRDefault="0013740A" w:rsidP="00B00C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D7453C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7453C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4E269F71" w14:textId="77777777" w:rsidR="00E026AF" w:rsidRPr="00163A58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A52BE" w14:textId="7F4B1357" w:rsidR="00E026AF" w:rsidRPr="00163A58" w:rsidRDefault="002C0435" w:rsidP="00B00C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792FA6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</w:t>
            </w:r>
            <w:r w:rsidR="00792FA6" w:rsidRPr="00163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67C532AA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59654" w14:textId="4154594D" w:rsidR="00E026AF" w:rsidRPr="0087049C" w:rsidRDefault="00730ED1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4BD9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799EEC" w14:textId="5C5464F7" w:rsidR="00E026AF" w:rsidRPr="0087049C" w:rsidRDefault="00730ED1" w:rsidP="00B00C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792F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792FA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E026AF" w:rsidRPr="0087049C" w14:paraId="4F325A4F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377E0761" w14:textId="77777777" w:rsidR="00E026AF" w:rsidRDefault="00E026AF" w:rsidP="00C5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875D8D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8F6E88" w14:textId="77777777" w:rsidR="00CB22C6" w:rsidRDefault="00CB22C6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07903525" w:rsidR="00CB22C6" w:rsidRPr="00AE3517" w:rsidRDefault="00CB22C6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E026AF" w:rsidRPr="002C0B91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C73998" w14:textId="77777777" w:rsidR="00E026A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36F3DA" w14:textId="77777777" w:rsidR="004C541B" w:rsidRDefault="004C541B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09CAF1A8" w:rsidR="004C541B" w:rsidRPr="00AE3517" w:rsidRDefault="004C541B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7A45C869" w14:textId="77777777" w:rsidR="00E026AF" w:rsidRPr="007511F5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B86ACC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8A5917" w14:textId="77777777" w:rsidR="00763AB2" w:rsidRDefault="00763AB2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69888B2A" w:rsidR="00763AB2" w:rsidRDefault="00763AB2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7AE79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8D6B47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43B009" w14:textId="77777777" w:rsidR="00763AB2" w:rsidRDefault="00763AB2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4567A68A" w:rsidR="00763AB2" w:rsidRPr="00AE3517" w:rsidRDefault="00763AB2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80BF5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C015E" w14:textId="77777777" w:rsidR="00E026AF" w:rsidRDefault="00E026AF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C48A63" w14:textId="77777777" w:rsidR="00730ED1" w:rsidRDefault="00730ED1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03FDF95F" w:rsidR="00730ED1" w:rsidRPr="00AE3517" w:rsidRDefault="00730ED1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F122C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9A27" w14:textId="77777777" w:rsidR="002C0435" w:rsidRDefault="002C0435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36573B41" w:rsidR="002C0435" w:rsidRDefault="002C0435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730ED1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6" w:type="dxa"/>
          </w:tcPr>
          <w:p w14:paraId="4F477D0F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C1D56C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5D15D1" w14:textId="77777777" w:rsidR="00730ED1" w:rsidRDefault="00730ED1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BFC696" w14:textId="270A602C" w:rsidR="00730ED1" w:rsidRPr="00AE3517" w:rsidRDefault="00730ED1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</w:tr>
      <w:tr w:rsidR="00E026AF" w:rsidRPr="00776BE7" w14:paraId="37E4EB27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59BF5F2A" w14:textId="77777777" w:rsidR="00E026AF" w:rsidRPr="00A50D1D" w:rsidRDefault="00E026AF" w:rsidP="00C5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E026AF" w:rsidRPr="00776BE7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7D574FA1" w:rsidR="00E026AF" w:rsidRPr="004E7ABF" w:rsidRDefault="004C541B" w:rsidP="009E067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3D66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3D66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</w:tcPr>
          <w:p w14:paraId="3739DF2C" w14:textId="77777777" w:rsidR="00E026AF" w:rsidRPr="004E7ABF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71DD4B66" w:rsidR="00E026AF" w:rsidRPr="004E7ABF" w:rsidRDefault="004C541B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BCA3D8" w14:textId="77777777" w:rsidR="00E026AF" w:rsidRPr="004E7AB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66AA9" w14:textId="2D2DDDA6" w:rsidR="00E026AF" w:rsidRPr="004E7ABF" w:rsidRDefault="0039452B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B06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9,898</w:t>
            </w:r>
          </w:p>
        </w:tc>
        <w:tc>
          <w:tcPr>
            <w:tcW w:w="270" w:type="dxa"/>
            <w:shd w:val="clear" w:color="auto" w:fill="auto"/>
          </w:tcPr>
          <w:p w14:paraId="7696C363" w14:textId="77777777" w:rsidR="00E026AF" w:rsidRPr="004E7ABF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D29FAF" w14:textId="75C0653A" w:rsidR="00E026AF" w:rsidRPr="004E7ABF" w:rsidRDefault="00763AB2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5D2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</w:t>
            </w:r>
            <w:r w:rsidR="005D2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7B44B3A5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A9D54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E026AF" w:rsidRPr="00776BE7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7A8F3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2393AB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6AF" w:rsidRPr="0087049C" w14:paraId="2EBDD412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41DFD73" w14:textId="77777777" w:rsidR="00E026AF" w:rsidRDefault="00E026AF" w:rsidP="00C5157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910D26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BCD305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F833D8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E9B4D2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7F89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B49B5" w14:textId="77777777" w:rsidR="00E026AF" w:rsidRDefault="00E026AF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78B08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ED896C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3D3AE63B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437D763A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F2D780C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E632A3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67EB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8991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6A47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7FFBD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C3634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E821F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CAA1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C621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CDA03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4790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32C5A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4D93E6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6AF" w:rsidRPr="0087049C" w14:paraId="12313E89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79F3ADB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2A199BB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7A68D466" w:rsidR="00E026AF" w:rsidRPr="0087049C" w:rsidRDefault="00CA5BC7" w:rsidP="00DC1B2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A5B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(12,900)</w:t>
            </w:r>
          </w:p>
        </w:tc>
        <w:tc>
          <w:tcPr>
            <w:tcW w:w="270" w:type="dxa"/>
          </w:tcPr>
          <w:p w14:paraId="61D3AC0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7F3A9749" w:rsidR="00E026AF" w:rsidRPr="0087049C" w:rsidRDefault="006D7A77" w:rsidP="006D7A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43855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5ECCF8" w14:textId="26AF83F7" w:rsidR="00E026AF" w:rsidRPr="0087049C" w:rsidRDefault="00763AB2" w:rsidP="00763AB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A1DAF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1A961" w14:textId="680C6D60" w:rsidR="00E026AF" w:rsidRPr="00763AB2" w:rsidRDefault="00763AB2" w:rsidP="00763AB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3A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(12,900)</w:t>
            </w:r>
          </w:p>
        </w:tc>
        <w:tc>
          <w:tcPr>
            <w:tcW w:w="270" w:type="dxa"/>
          </w:tcPr>
          <w:p w14:paraId="434BA9C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AA60" w14:textId="52922BD6" w:rsidR="00E026AF" w:rsidRPr="00730ED1" w:rsidRDefault="00730ED1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E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(12,900)</w:t>
            </w:r>
          </w:p>
        </w:tc>
        <w:tc>
          <w:tcPr>
            <w:tcW w:w="270" w:type="dxa"/>
          </w:tcPr>
          <w:p w14:paraId="43CFCE63" w14:textId="77777777" w:rsidR="00E026AF" w:rsidRPr="00730ED1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D7793" w14:textId="4CA88C4E" w:rsidR="00E026AF" w:rsidRPr="00730ED1" w:rsidRDefault="00730ED1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E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50F115" w14:textId="77777777" w:rsidR="00E026AF" w:rsidRPr="00730ED1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13D92AF" w14:textId="008E45EB" w:rsidR="00E026AF" w:rsidRPr="00730ED1" w:rsidRDefault="00730ED1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E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(12,900)</w:t>
            </w:r>
          </w:p>
        </w:tc>
      </w:tr>
    </w:tbl>
    <w:p w14:paraId="08DF3629" w14:textId="0374AA0D" w:rsidR="00B45C65" w:rsidRDefault="00B4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280618" w14:textId="77777777" w:rsidR="006D0B3F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E7ABF" w:rsidRPr="0087049C" w14:paraId="4F94C1BF" w14:textId="77777777" w:rsidTr="00FA52F5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F6BD4FC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6C6E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48B12993" w14:textId="5F1A8CF6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117D9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ABF" w:rsidRPr="0087049C" w14:paraId="49F08008" w14:textId="77777777" w:rsidTr="001F465C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30570C7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4522B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5CE23734" w14:textId="04BE006D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6CA319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27DFA603" w14:textId="3777C239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7ABF" w:rsidRPr="0087049C" w14:paraId="26A3019C" w14:textId="77777777" w:rsidTr="002C56F1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83F1CF8" w14:textId="2F1F329C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473E2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28DCE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AB039C1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5A469CB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7B71E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817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A83F0" w14:textId="77777777" w:rsidR="004E7ABF" w:rsidRPr="0087049C" w:rsidRDefault="004E7ABF" w:rsidP="000318CF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B4346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4B1F5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3AD210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B99A527" w14:textId="77777777" w:rsidR="004E7ABF" w:rsidRPr="0087049C" w:rsidRDefault="004E7ABF" w:rsidP="000318C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618E06" w14:textId="77777777" w:rsidR="004E7ABF" w:rsidRPr="0087049C" w:rsidRDefault="004E7ABF" w:rsidP="000318C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92799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50323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7ABF" w:rsidRPr="0087049C" w14:paraId="14BD57AF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0A1D1EF5" w14:textId="77777777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95E9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center"/>
          </w:tcPr>
          <w:p w14:paraId="637EDBA6" w14:textId="17AD202D" w:rsidR="004E7ABF" w:rsidRPr="0087049C" w:rsidRDefault="004E7ABF" w:rsidP="002C5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7ABF" w:rsidRPr="0087049C" w14:paraId="7D71C83C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2A2D5E68" w14:textId="643838F8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8B7AA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6ECF4FD" w14:textId="67035BCF" w:rsidR="004E7ABF" w:rsidRPr="0087049C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7F811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58796B5" w14:textId="6A521BD1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DAD91AB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16BA26E3" w14:textId="6D45380F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E729D2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E045823" w14:textId="0CF60033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7B5DE33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61F630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2E7C8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756C593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A7EE8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D764640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0A13180B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11B8E7A" w14:textId="77777777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935885A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BCE11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A1383D2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9B4FB0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0F69E8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D5E906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FD6457E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A349B3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3429EF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DD81DB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6F87302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460EDC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8F44F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4555E6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48A67036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98E1F43" w14:textId="77777777" w:rsidR="004E7ABF" w:rsidRPr="0087049C" w:rsidRDefault="004E7ABF" w:rsidP="000318C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5208D4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229B5C2" w14:textId="77777777" w:rsidR="004E7ABF" w:rsidRPr="00126F05" w:rsidRDefault="004E7ABF" w:rsidP="000318C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EC05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95ED53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E5E91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3EE39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D64D4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01FE78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C24A6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D97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781C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CB2FF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BBEE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517445C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ABF" w:rsidRPr="0087049C" w14:paraId="53300DC2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342BABF2" w14:textId="77777777" w:rsidR="004E7ABF" w:rsidRPr="0087049C" w:rsidRDefault="004E7ABF" w:rsidP="000318C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A704513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0169B6F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4E55A746" w14:textId="77777777" w:rsidR="004E7ABF" w:rsidRPr="002C0B91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FEF9E0" w14:textId="77777777" w:rsidR="004E7ABF" w:rsidRPr="007511F5" w:rsidRDefault="004E7ABF" w:rsidP="00C92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C4F139" w14:textId="77777777" w:rsidR="004E7ABF" w:rsidRPr="007511F5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66F24C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6A183E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30B2B4" w14:textId="77777777" w:rsidR="004E7ABF" w:rsidRPr="002C0B91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4044755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DE076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3B88F31F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3C774" w14:textId="77777777" w:rsidR="004E7ABF" w:rsidRPr="0087049C" w:rsidRDefault="004E7ABF" w:rsidP="00C9224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762C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45BB53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4E7ABF" w:rsidRPr="0087049C" w14:paraId="5852C58A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758CA490" w14:textId="77777777" w:rsidR="004E7ABF" w:rsidRDefault="004E7ABF" w:rsidP="000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2F922764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FE0391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B9C2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027323" w14:textId="77777777" w:rsidR="004E7ABF" w:rsidRPr="00AE3517" w:rsidRDefault="004E7ABF" w:rsidP="00C92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07E002" w14:textId="77777777" w:rsidR="004E7ABF" w:rsidRPr="002C0B91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295B7C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A764B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CF6A97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5638FFD7" w14:textId="77777777" w:rsidR="004E7ABF" w:rsidRPr="007511F5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BC4E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7DBE0A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F06398" w14:textId="77777777" w:rsidR="004E7ABF" w:rsidRDefault="004E7ABF" w:rsidP="00C92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298F85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7397DD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95DC1E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2A34C7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243793E1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C8A3C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C01E4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5654A5" w14:textId="77777777" w:rsidR="004E7ABF" w:rsidRPr="00AE3517" w:rsidRDefault="004E7ABF" w:rsidP="00C922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FA2964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2A716" w14:textId="77777777" w:rsidR="004E7ABF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0D4F3" w14:textId="77777777" w:rsidR="004E7ABF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665F0" w14:textId="77777777" w:rsidR="004E7ABF" w:rsidRDefault="004E7ABF" w:rsidP="000318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14:paraId="4E51851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6BF2EA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52C4E3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58160E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4E7ABF" w:rsidRPr="00776BE7" w14:paraId="49106E4C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7A7130A5" w14:textId="77777777" w:rsidR="004E7ABF" w:rsidRPr="00776BE7" w:rsidRDefault="004E7ABF" w:rsidP="000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3643143" w14:textId="77777777" w:rsidR="004E7ABF" w:rsidRPr="00776BE7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2B2FB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1,957,422</w:t>
            </w:r>
          </w:p>
        </w:tc>
        <w:tc>
          <w:tcPr>
            <w:tcW w:w="270" w:type="dxa"/>
          </w:tcPr>
          <w:p w14:paraId="69590047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6C8D5F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5D78265D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4A81B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70" w:type="dxa"/>
            <w:shd w:val="clear" w:color="auto" w:fill="auto"/>
          </w:tcPr>
          <w:p w14:paraId="61920A58" w14:textId="77777777" w:rsidR="004E7ABF" w:rsidRPr="00776BE7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A3B972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2,017,948</w:t>
            </w:r>
          </w:p>
        </w:tc>
        <w:tc>
          <w:tcPr>
            <w:tcW w:w="270" w:type="dxa"/>
          </w:tcPr>
          <w:p w14:paraId="360E1E56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CF8DA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73989E" w14:textId="77777777" w:rsidR="004E7ABF" w:rsidRPr="00776BE7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A70A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EE29B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082215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33FF" w:rsidRPr="0087049C" w14:paraId="01B7D19D" w14:textId="77777777" w:rsidTr="004E7ABF">
        <w:trPr>
          <w:trHeight w:val="261"/>
        </w:trPr>
        <w:tc>
          <w:tcPr>
            <w:tcW w:w="2700" w:type="dxa"/>
            <w:shd w:val="clear" w:color="auto" w:fill="auto"/>
          </w:tcPr>
          <w:p w14:paraId="0A170667" w14:textId="77777777" w:rsidR="00D233FF" w:rsidRDefault="00D233FF" w:rsidP="000318CF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5D5803" w14:textId="77777777" w:rsidR="00D233FF" w:rsidRPr="0087049C" w:rsidRDefault="00D233F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064695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E6D49" w14:textId="77777777" w:rsidR="00D233FF" w:rsidRPr="00972AAD" w:rsidRDefault="00D233F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437B56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DF68C9" w14:textId="77777777" w:rsidR="00D233FF" w:rsidRPr="00972AAD" w:rsidRDefault="00D233F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C3B8FE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CB72C" w14:textId="77777777" w:rsidR="00D233FF" w:rsidRPr="0087049C" w:rsidRDefault="00D233F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2BF717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2FA9C" w14:textId="77777777" w:rsidR="00D233FF" w:rsidRPr="0087049C" w:rsidRDefault="00D233F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F08F" w14:textId="77777777" w:rsidR="00D233FF" w:rsidRPr="00E77500" w:rsidRDefault="00D233F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CD9F81" w14:textId="77777777" w:rsidR="00D233FF" w:rsidRPr="0087049C" w:rsidRDefault="00D233F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6CD920" w14:textId="77777777" w:rsidR="00D233FF" w:rsidRDefault="00D233F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1D2827C" w14:textId="77777777" w:rsidR="00D233FF" w:rsidRPr="0087049C" w:rsidRDefault="00D233F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E48B10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7ABF" w:rsidRPr="0087049C" w14:paraId="3F156153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6643E64" w14:textId="77777777" w:rsidR="004E7ABF" w:rsidRDefault="004E7ABF" w:rsidP="000318CF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BA419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A723D34" w14:textId="77777777" w:rsidR="004E7ABF" w:rsidRPr="00972AAD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BA2D273" w14:textId="77777777" w:rsidR="004E7ABF" w:rsidRPr="00972AAD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06875" w14:textId="77777777" w:rsidR="004E7ABF" w:rsidRPr="00972AAD" w:rsidRDefault="004E7ABF" w:rsidP="00C92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6432D0" w14:textId="77777777" w:rsidR="004E7ABF" w:rsidRPr="00972AAD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FE1507" w14:textId="77777777" w:rsidR="004E7ABF" w:rsidRDefault="004E7ABF" w:rsidP="00C92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9819E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E363B" w14:textId="77777777" w:rsidR="004E7ABF" w:rsidRPr="00972AAD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7623593C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02CF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43A37EF7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A934F" w14:textId="77777777" w:rsidR="004E7ABF" w:rsidRDefault="004E7ABF" w:rsidP="00C9224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20225C7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70024F" w14:textId="77777777" w:rsidR="004E7ABF" w:rsidRDefault="004E7AB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35CBF07E" w14:textId="7E7A9926" w:rsidR="00B45C65" w:rsidRDefault="00B45C65">
      <w:pPr>
        <w:rPr>
          <w:sz w:val="32"/>
          <w:szCs w:val="32"/>
        </w:rPr>
      </w:pPr>
    </w:p>
    <w:p w14:paraId="4A73A22B" w14:textId="54831B74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62845575" w:rsidR="001C48D2" w:rsidRDefault="00270230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0A766485" w14:textId="77777777" w:rsidR="001C48D2" w:rsidRDefault="001C48D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130B9AF6" w:rsidR="001C48D2" w:rsidRDefault="003F6B8D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115D2E4A" w:rsidR="001C48D2" w:rsidRDefault="0027023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F6642E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C51578">
        <w:tc>
          <w:tcPr>
            <w:tcW w:w="2786" w:type="dxa"/>
            <w:hideMark/>
          </w:tcPr>
          <w:p w14:paraId="57B41F79" w14:textId="77777777" w:rsidR="00AB5CD0" w:rsidRDefault="00AB5CD0" w:rsidP="00AB5CD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</w:tcPr>
          <w:p w14:paraId="3428586C" w14:textId="1435C0B3" w:rsidR="00AB5CD0" w:rsidRPr="00144993" w:rsidRDefault="005A2C22" w:rsidP="00C515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,957,422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80FEDA7" w14:textId="41946CA9" w:rsidR="00AB5CD0" w:rsidRDefault="008B62B0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2,641,742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0D35F72" w14:textId="60F48036" w:rsidR="00AB5CD0" w:rsidRDefault="008B62B0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36F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3,242,82</w:t>
            </w:r>
            <w:r w:rsidR="008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47B9EFF" w14:textId="4FACF009" w:rsidR="00AB5CD0" w:rsidRPr="00163A58" w:rsidRDefault="00236FB8" w:rsidP="005229D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20,81</w:t>
            </w:r>
            <w:r w:rsidR="00393775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163A58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5D6194" w14:textId="56CDE3E6" w:rsidR="00AB5CD0" w:rsidRPr="00163A58" w:rsidRDefault="00EA7C6A" w:rsidP="005229D0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1,377,15</w:t>
            </w:r>
            <w:r w:rsidR="00691820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1C48D2" w14:paraId="38A559D8" w14:textId="77777777" w:rsidTr="00F6642E">
        <w:tc>
          <w:tcPr>
            <w:tcW w:w="2786" w:type="dxa"/>
          </w:tcPr>
          <w:p w14:paraId="78CF1DC0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B54C5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23E1CD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5344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B136F4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A07E0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10F70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E2228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49F6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73984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D201C6C" w14:textId="77777777" w:rsidTr="00F6642E">
        <w:tc>
          <w:tcPr>
            <w:tcW w:w="2786" w:type="dxa"/>
            <w:hideMark/>
          </w:tcPr>
          <w:p w14:paraId="3A7497F3" w14:textId="38C067C5" w:rsidR="001C48D2" w:rsidRDefault="0027023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5" w:type="dxa"/>
          </w:tcPr>
          <w:p w14:paraId="25F60F0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BAA8F5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94B32F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EDEBB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79A7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F6E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4E5B160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2712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4B2D93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8D" w14:paraId="247E21B9" w14:textId="77777777" w:rsidTr="003F6B8D">
        <w:tc>
          <w:tcPr>
            <w:tcW w:w="2786" w:type="dxa"/>
            <w:hideMark/>
          </w:tcPr>
          <w:p w14:paraId="27BFA167" w14:textId="77777777" w:rsidR="003F6B8D" w:rsidRDefault="003F6B8D" w:rsidP="003F6B8D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7EBD1392" w:rsidR="003F6B8D" w:rsidRDefault="003F6B8D" w:rsidP="003F6B8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70F0E3EA" w14:textId="77777777" w:rsidR="003F6B8D" w:rsidRDefault="003F6B8D" w:rsidP="003F6B8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36A4B283" w:rsidR="003F6B8D" w:rsidRPr="00E808B0" w:rsidRDefault="003F6B8D" w:rsidP="003F6B8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38" w:type="dxa"/>
            <w:vAlign w:val="bottom"/>
          </w:tcPr>
          <w:p w14:paraId="7B2FC662" w14:textId="77777777" w:rsidR="003F6B8D" w:rsidRDefault="003F6B8D" w:rsidP="003F6B8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3A84B830" w:rsidR="003F6B8D" w:rsidRDefault="003F6B8D" w:rsidP="003F6B8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3944" w:rsidRPr="00FB1C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2639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63944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  <w:r w:rsidR="002639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63944"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3F6B8D" w:rsidRDefault="003F6B8D" w:rsidP="003F6B8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74D9E64F" w:rsidR="003F6B8D" w:rsidRDefault="00263944" w:rsidP="003F6B8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10,611</w:t>
            </w:r>
          </w:p>
        </w:tc>
        <w:tc>
          <w:tcPr>
            <w:tcW w:w="236" w:type="dxa"/>
            <w:vAlign w:val="bottom"/>
          </w:tcPr>
          <w:p w14:paraId="0006469A" w14:textId="77777777" w:rsidR="003F6B8D" w:rsidRDefault="003F6B8D" w:rsidP="003F6B8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48C323E6" w:rsidR="003F6B8D" w:rsidRDefault="003F6B8D" w:rsidP="003F6B8D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</w:tbl>
    <w:p w14:paraId="401202B6" w14:textId="5367F159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A2BCCC" w14:textId="5F31B34D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0B87EF8" w14:textId="10EBBC73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EA93EC6" w14:textId="7DDA183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2DF80C5" w14:textId="336C3538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9428134" w14:textId="3F9DA109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4A6B4C9" w14:textId="184B1410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4D6323" w14:textId="4F93789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785AD17" w14:textId="19C45C12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0CD7F0" w14:textId="52018CF5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089826D" w14:textId="05A42F1B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06AFC9E5" w14:textId="77777777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18FCD78D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F6B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664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17AE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6A5AE4F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06117B36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796,798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598B7169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796,798</w:t>
            </w:r>
          </w:p>
        </w:tc>
      </w:tr>
      <w:tr w:rsidR="002617AE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557498B6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796,798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558ABB1C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796,798</w:t>
            </w:r>
          </w:p>
        </w:tc>
      </w:tr>
      <w:tr w:rsidR="002617AE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7AE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1D7F8178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7AE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2617AE" w:rsidRPr="00A14E0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20A797EA" w:rsidR="002617AE" w:rsidRPr="00A14E0E" w:rsidRDefault="001C5455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2,562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2617AE" w:rsidRPr="00A14E0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5D3ABD4A" w:rsidR="002617AE" w:rsidRPr="00A14E0E" w:rsidRDefault="001C5455" w:rsidP="006C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</w:tr>
      <w:tr w:rsidR="002617AE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34A8D997" w:rsidR="002617AE" w:rsidRPr="00845E35" w:rsidRDefault="001C5455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317CACAE" w:rsidR="002617AE" w:rsidRPr="00845E35" w:rsidRDefault="001C5455" w:rsidP="006C001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17AE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22484A13" w:rsidR="002617AE" w:rsidRPr="00C075DE" w:rsidRDefault="001C5455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18C9AC48" w:rsidR="002617AE" w:rsidRPr="00C075DE" w:rsidRDefault="001C5455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2617AE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2617AE" w:rsidRPr="00C075DE" w:rsidRDefault="002617AE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43DF7249" w:rsidR="002617AE" w:rsidRPr="00C075DE" w:rsidRDefault="006C001C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14,818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2617AE" w:rsidRPr="00C075DE" w:rsidRDefault="002617AE" w:rsidP="002617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47502441" w:rsidR="002617AE" w:rsidRPr="00C075DE" w:rsidRDefault="001C5455" w:rsidP="0026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12,975</w:t>
            </w:r>
          </w:p>
        </w:tc>
      </w:tr>
    </w:tbl>
    <w:p w14:paraId="04AD318E" w14:textId="1F1A3EB8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1" w:name="_Hlk71895588"/>
    </w:p>
    <w:bookmarkEnd w:id="1"/>
    <w:p w14:paraId="3605FD62" w14:textId="5BDB7C05" w:rsidR="00FF0362" w:rsidRPr="00D76CA2" w:rsidRDefault="00565C2D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76CA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E31A0F0" w14:textId="20F7D7DA" w:rsidR="00565C2D" w:rsidRDefault="00565C2D" w:rsidP="00565C2D">
      <w:pPr>
        <w:rPr>
          <w:lang w:val="th-TH"/>
        </w:rPr>
      </w:pPr>
    </w:p>
    <w:p w14:paraId="5F2096AB" w14:textId="7A291BB7" w:rsidR="00565C2D" w:rsidRPr="002C56F1" w:rsidRDefault="00D468E6" w:rsidP="002C56F1">
      <w:pPr>
        <w:pStyle w:val="block"/>
        <w:spacing w:after="0" w:line="240" w:lineRule="auto"/>
        <w:ind w:left="540" w:right="-7"/>
        <w:jc w:val="thaiDistribute"/>
        <w:rPr>
          <w:sz w:val="30"/>
          <w:szCs w:val="30"/>
          <w:lang w:val="th-TH"/>
        </w:rPr>
      </w:pPr>
      <w:r w:rsidRPr="00D468E6">
        <w:rPr>
          <w:sz w:val="30"/>
          <w:szCs w:val="30"/>
          <w:cs/>
          <w:lang w:val="th-TH" w:bidi="th-TH"/>
        </w:rPr>
        <w:t>ในการประชุมคณะกรรมการของบริษัทเมื่อวันที่</w:t>
      </w:r>
      <w:r>
        <w:rPr>
          <w:rFonts w:hint="cs"/>
          <w:sz w:val="30"/>
          <w:szCs w:val="30"/>
          <w:cs/>
          <w:lang w:val="th-TH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Pr="00D468E6">
        <w:rPr>
          <w:sz w:val="30"/>
          <w:szCs w:val="30"/>
          <w:cs/>
          <w:lang w:val="th-TH" w:bidi="th-TH"/>
        </w:rPr>
        <w:t xml:space="preserve"> สิงหาคม</w:t>
      </w:r>
      <w:r>
        <w:rPr>
          <w:sz w:val="30"/>
          <w:szCs w:val="30"/>
          <w:lang w:val="en-US" w:bidi="th-TH"/>
        </w:rPr>
        <w:t xml:space="preserve"> </w:t>
      </w:r>
      <w:r w:rsidRPr="00D468E6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D468E6">
        <w:rPr>
          <w:sz w:val="30"/>
          <w:szCs w:val="30"/>
          <w:cs/>
          <w:lang w:val="th-TH" w:bidi="th-TH"/>
        </w:rPr>
        <w:t xml:space="preserve"> คณะกรรมการบริษัทมีมติอนุมัติให้เลิก</w:t>
      </w:r>
      <w:r>
        <w:rPr>
          <w:sz w:val="30"/>
          <w:szCs w:val="30"/>
          <w:cs/>
          <w:lang w:val="th-TH" w:bidi="th-TH"/>
        </w:rPr>
        <w:br/>
      </w:r>
      <w:r w:rsidRPr="00D468E6">
        <w:rPr>
          <w:spacing w:val="-4"/>
          <w:sz w:val="30"/>
          <w:szCs w:val="30"/>
          <w:cs/>
          <w:lang w:val="th-TH" w:bidi="th-TH"/>
        </w:rPr>
        <w:t xml:space="preserve">บริษัท โวป จำกัด ซึ่งเป็นกิจการร่วมค้า โดยกลุ่มบริษัทที่ถือหุ้นในสัดส่วนร้อยละ </w:t>
      </w:r>
      <w:r w:rsidRPr="00D468E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60 </w:t>
      </w:r>
      <w:r w:rsidRPr="00D468E6">
        <w:rPr>
          <w:spacing w:val="-4"/>
          <w:sz w:val="30"/>
          <w:szCs w:val="30"/>
          <w:cs/>
          <w:lang w:val="th-TH" w:bidi="th-TH"/>
        </w:rPr>
        <w:t xml:space="preserve">หรือเทียบเท่าจำนวน </w:t>
      </w:r>
      <w:r w:rsidRPr="00D468E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300,000</w:t>
      </w:r>
      <w:r w:rsidRPr="00D468E6">
        <w:rPr>
          <w:spacing w:val="-4"/>
          <w:sz w:val="30"/>
          <w:szCs w:val="30"/>
          <w:cs/>
          <w:lang w:val="th-TH" w:bidi="th-TH"/>
        </w:rPr>
        <w:t xml:space="preserve"> หุ้น</w:t>
      </w:r>
      <w:r w:rsidRPr="00D468E6">
        <w:rPr>
          <w:sz w:val="30"/>
          <w:szCs w:val="30"/>
          <w:cs/>
          <w:lang w:val="th-TH" w:bidi="th-TH"/>
        </w:rPr>
        <w:t xml:space="preserve"> มูลค่าที่ตราไว้หุ้นละ</w:t>
      </w:r>
      <w:r>
        <w:rPr>
          <w:rFonts w:hint="cs"/>
          <w:sz w:val="30"/>
          <w:szCs w:val="30"/>
          <w:cs/>
          <w:lang w:val="th-TH" w:bidi="th-TH"/>
        </w:rPr>
        <w:t xml:space="preserve"> </w:t>
      </w:r>
      <w:r w:rsidRPr="00D468E6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D468E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468E6">
        <w:rPr>
          <w:sz w:val="30"/>
          <w:szCs w:val="30"/>
          <w:cs/>
          <w:lang w:val="th-TH" w:bidi="th-TH"/>
        </w:rPr>
        <w:t>บาท เป็นจำนวนเงินรวม</w:t>
      </w:r>
      <w:r w:rsidR="006C1F84">
        <w:rPr>
          <w:rFonts w:hint="cs"/>
          <w:sz w:val="30"/>
          <w:szCs w:val="30"/>
          <w:cs/>
          <w:lang w:val="th-TH" w:bidi="th-TH"/>
        </w:rPr>
        <w:t xml:space="preserve"> </w:t>
      </w:r>
      <w:r w:rsidR="006C1F84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D468E6">
        <w:rPr>
          <w:sz w:val="30"/>
          <w:szCs w:val="30"/>
          <w:cs/>
          <w:lang w:val="th-TH" w:bidi="th-TH"/>
        </w:rPr>
        <w:t>ล้านบาท</w:t>
      </w:r>
    </w:p>
    <w:sectPr w:rsidR="00565C2D" w:rsidRPr="002C56F1" w:rsidSect="00C16CB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4327" w14:textId="77777777" w:rsidR="00352530" w:rsidRDefault="00352530">
      <w:r>
        <w:separator/>
      </w:r>
    </w:p>
  </w:endnote>
  <w:endnote w:type="continuationSeparator" w:id="0">
    <w:p w14:paraId="24D19E7C" w14:textId="77777777" w:rsidR="00352530" w:rsidRDefault="00352530">
      <w:r>
        <w:continuationSeparator/>
      </w:r>
    </w:p>
  </w:endnote>
  <w:endnote w:type="continuationNotice" w:id="1">
    <w:p w14:paraId="2B9EE059" w14:textId="77777777" w:rsidR="00352530" w:rsidRDefault="003525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3F02C95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77CDE885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1A93289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B899" w14:textId="77777777" w:rsidR="00352530" w:rsidRDefault="00352530">
      <w:r>
        <w:separator/>
      </w:r>
    </w:p>
  </w:footnote>
  <w:footnote w:type="continuationSeparator" w:id="0">
    <w:p w14:paraId="0A4C7012" w14:textId="77777777" w:rsidR="00352530" w:rsidRDefault="00352530">
      <w:r>
        <w:continuationSeparator/>
      </w:r>
    </w:p>
  </w:footnote>
  <w:footnote w:type="continuationNotice" w:id="1">
    <w:p w14:paraId="4B5B41B2" w14:textId="77777777" w:rsidR="00352530" w:rsidRDefault="003525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9D6D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9B9D71" w14:textId="435F2C8F" w:rsidR="00A47281" w:rsidRPr="00D8594F" w:rsidRDefault="00A47281" w:rsidP="009D6D7F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A47281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D81E404" w14:textId="77777777" w:rsidR="003D68E1" w:rsidRPr="00D8594F" w:rsidRDefault="003D68E1" w:rsidP="003D68E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3D68E1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C634" w14:textId="77777777" w:rsidR="003403D8" w:rsidRPr="00E37E72" w:rsidRDefault="003403D8" w:rsidP="009A5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98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9A5C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AAA13E3" w14:textId="77777777" w:rsidR="00652A10" w:rsidRPr="00D8594F" w:rsidRDefault="00652A10" w:rsidP="00652A10">
    <w:pPr>
      <w:pStyle w:val="acctmainheading"/>
      <w:spacing w:after="0" w:line="240" w:lineRule="atLeast"/>
      <w:ind w:firstLine="450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652A10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56EE" w14:textId="77777777" w:rsidR="00FC1665" w:rsidRPr="00E37E72" w:rsidRDefault="00FC1665" w:rsidP="00FC1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7199A37" w14:textId="77777777" w:rsidR="00FC1665" w:rsidRDefault="00FC1665" w:rsidP="00FC16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77C1D7E6" w14:textId="77777777" w:rsidR="00E933FA" w:rsidRPr="00D8594F" w:rsidRDefault="00E933FA" w:rsidP="00E933FA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C3DFAD5" w14:textId="54AD7967" w:rsidR="00FC1665" w:rsidRDefault="00FC1665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EE51B22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3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1"/>
  </w:num>
  <w:num w:numId="17" w16cid:durableId="1419518935">
    <w:abstractNumId w:val="44"/>
  </w:num>
  <w:num w:numId="18" w16cid:durableId="895622598">
    <w:abstractNumId w:val="30"/>
  </w:num>
  <w:num w:numId="19" w16cid:durableId="1902474938">
    <w:abstractNumId w:val="43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5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2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6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 w:numId="47" w16cid:durableId="21154421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75555847">
    <w:abstractNumId w:val="45"/>
  </w:num>
  <w:num w:numId="49" w16cid:durableId="641236126">
    <w:abstractNumId w:val="4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0D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61DB"/>
    <w:rsid w:val="0002657C"/>
    <w:rsid w:val="0002676B"/>
    <w:rsid w:val="000267F3"/>
    <w:rsid w:val="00026866"/>
    <w:rsid w:val="00026E5A"/>
    <w:rsid w:val="00027133"/>
    <w:rsid w:val="00027732"/>
    <w:rsid w:val="00027A4F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864"/>
    <w:rsid w:val="00053BCF"/>
    <w:rsid w:val="00053ED3"/>
    <w:rsid w:val="00054549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7018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951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772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5E2"/>
    <w:rsid w:val="000A6A80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866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5FA9"/>
    <w:rsid w:val="00136469"/>
    <w:rsid w:val="001368DD"/>
    <w:rsid w:val="00136E62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83E"/>
    <w:rsid w:val="001618A7"/>
    <w:rsid w:val="00161CE6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854"/>
    <w:rsid w:val="00173970"/>
    <w:rsid w:val="00173A32"/>
    <w:rsid w:val="00173ECA"/>
    <w:rsid w:val="0017408A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7E1"/>
    <w:rsid w:val="00197BAA"/>
    <w:rsid w:val="00197BE1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4527"/>
    <w:rsid w:val="001C455C"/>
    <w:rsid w:val="001C48D2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E48"/>
    <w:rsid w:val="001D0EA2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A87"/>
    <w:rsid w:val="001E0B80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691"/>
    <w:rsid w:val="0020474D"/>
    <w:rsid w:val="00204B0C"/>
    <w:rsid w:val="00204B1E"/>
    <w:rsid w:val="00204BCD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5342"/>
    <w:rsid w:val="002154CD"/>
    <w:rsid w:val="0021551A"/>
    <w:rsid w:val="002156A4"/>
    <w:rsid w:val="0021580A"/>
    <w:rsid w:val="0021580C"/>
    <w:rsid w:val="00215981"/>
    <w:rsid w:val="00215BD0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D7F"/>
    <w:rsid w:val="00220D8C"/>
    <w:rsid w:val="00220F42"/>
    <w:rsid w:val="0022102C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DEB"/>
    <w:rsid w:val="00227DF2"/>
    <w:rsid w:val="002302EF"/>
    <w:rsid w:val="00230B0F"/>
    <w:rsid w:val="00230C61"/>
    <w:rsid w:val="00231A71"/>
    <w:rsid w:val="002320E8"/>
    <w:rsid w:val="00232181"/>
    <w:rsid w:val="002322EE"/>
    <w:rsid w:val="00232AFE"/>
    <w:rsid w:val="00232B89"/>
    <w:rsid w:val="00233473"/>
    <w:rsid w:val="002337A5"/>
    <w:rsid w:val="00233A4F"/>
    <w:rsid w:val="00233B60"/>
    <w:rsid w:val="00233C4E"/>
    <w:rsid w:val="00233D1D"/>
    <w:rsid w:val="00233E0D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4DF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7AE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8A"/>
    <w:rsid w:val="00273CA4"/>
    <w:rsid w:val="0027401E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7C"/>
    <w:rsid w:val="002A48FF"/>
    <w:rsid w:val="002A4C69"/>
    <w:rsid w:val="002A4D2F"/>
    <w:rsid w:val="002A4F2E"/>
    <w:rsid w:val="002A5500"/>
    <w:rsid w:val="002A5899"/>
    <w:rsid w:val="002A58E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33D7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6F1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166"/>
    <w:rsid w:val="002D4A06"/>
    <w:rsid w:val="002D4A63"/>
    <w:rsid w:val="002D4BE4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0C0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7040"/>
    <w:rsid w:val="003070A0"/>
    <w:rsid w:val="00307261"/>
    <w:rsid w:val="00307488"/>
    <w:rsid w:val="0030752C"/>
    <w:rsid w:val="00307553"/>
    <w:rsid w:val="00307586"/>
    <w:rsid w:val="00307BD7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8F1"/>
    <w:rsid w:val="00316BA3"/>
    <w:rsid w:val="00316D35"/>
    <w:rsid w:val="00316F19"/>
    <w:rsid w:val="003170F2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A09"/>
    <w:rsid w:val="00346E38"/>
    <w:rsid w:val="00346EF9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0CE"/>
    <w:rsid w:val="003524BB"/>
    <w:rsid w:val="00352530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403"/>
    <w:rsid w:val="003828E3"/>
    <w:rsid w:val="00383013"/>
    <w:rsid w:val="003831EE"/>
    <w:rsid w:val="0038366D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50C1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10F0"/>
    <w:rsid w:val="003C129F"/>
    <w:rsid w:val="003C13A2"/>
    <w:rsid w:val="003C14C9"/>
    <w:rsid w:val="003C1531"/>
    <w:rsid w:val="003C286D"/>
    <w:rsid w:val="003C296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E9"/>
    <w:rsid w:val="003D10A1"/>
    <w:rsid w:val="003D13AE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104"/>
    <w:rsid w:val="003F7534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54E"/>
    <w:rsid w:val="0042466E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0F"/>
    <w:rsid w:val="0043072E"/>
    <w:rsid w:val="004307E2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9ED"/>
    <w:rsid w:val="00446CB1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2E"/>
    <w:rsid w:val="00465DBB"/>
    <w:rsid w:val="00465E00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DBC"/>
    <w:rsid w:val="00482EA5"/>
    <w:rsid w:val="00482EBE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F9"/>
    <w:rsid w:val="004A0A79"/>
    <w:rsid w:val="004A109F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269"/>
    <w:rsid w:val="004E230D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690"/>
    <w:rsid w:val="005157DA"/>
    <w:rsid w:val="005159B0"/>
    <w:rsid w:val="005159E9"/>
    <w:rsid w:val="00515BDA"/>
    <w:rsid w:val="005161CA"/>
    <w:rsid w:val="005162C1"/>
    <w:rsid w:val="00516459"/>
    <w:rsid w:val="00516511"/>
    <w:rsid w:val="0051651C"/>
    <w:rsid w:val="005170D9"/>
    <w:rsid w:val="005174AE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77"/>
    <w:rsid w:val="00530B9F"/>
    <w:rsid w:val="00530C60"/>
    <w:rsid w:val="00530D3B"/>
    <w:rsid w:val="005311EB"/>
    <w:rsid w:val="0053138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CE9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1E0"/>
    <w:rsid w:val="0057539D"/>
    <w:rsid w:val="005753FB"/>
    <w:rsid w:val="005757A1"/>
    <w:rsid w:val="005768C8"/>
    <w:rsid w:val="005769A8"/>
    <w:rsid w:val="00576DC1"/>
    <w:rsid w:val="00576FCC"/>
    <w:rsid w:val="0057709F"/>
    <w:rsid w:val="0057714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803F2"/>
    <w:rsid w:val="0058072D"/>
    <w:rsid w:val="00580B8D"/>
    <w:rsid w:val="00581517"/>
    <w:rsid w:val="0058173A"/>
    <w:rsid w:val="0058177B"/>
    <w:rsid w:val="00581A12"/>
    <w:rsid w:val="00581C84"/>
    <w:rsid w:val="00581FE8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B4C"/>
    <w:rsid w:val="005A5EFB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8D4"/>
    <w:rsid w:val="005D58F0"/>
    <w:rsid w:val="005D59BD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727"/>
    <w:rsid w:val="005D7833"/>
    <w:rsid w:val="005D7B1F"/>
    <w:rsid w:val="005D7C57"/>
    <w:rsid w:val="005D7CE7"/>
    <w:rsid w:val="005E05E2"/>
    <w:rsid w:val="005E0DC6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CB3"/>
    <w:rsid w:val="00603EEA"/>
    <w:rsid w:val="00604371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B8D"/>
    <w:rsid w:val="00625D16"/>
    <w:rsid w:val="00625F57"/>
    <w:rsid w:val="00626721"/>
    <w:rsid w:val="00626730"/>
    <w:rsid w:val="006269A0"/>
    <w:rsid w:val="00626FE4"/>
    <w:rsid w:val="006273BF"/>
    <w:rsid w:val="0062763E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7AC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04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E53"/>
    <w:rsid w:val="00693E97"/>
    <w:rsid w:val="00693FF5"/>
    <w:rsid w:val="00694155"/>
    <w:rsid w:val="00694245"/>
    <w:rsid w:val="0069491A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7B1"/>
    <w:rsid w:val="006B7AB6"/>
    <w:rsid w:val="006B7FEC"/>
    <w:rsid w:val="006C001C"/>
    <w:rsid w:val="006C00F1"/>
    <w:rsid w:val="006C01EB"/>
    <w:rsid w:val="006C0409"/>
    <w:rsid w:val="006C0F64"/>
    <w:rsid w:val="006C1620"/>
    <w:rsid w:val="006C1A77"/>
    <w:rsid w:val="006C1B65"/>
    <w:rsid w:val="006C1B8F"/>
    <w:rsid w:val="006C1F84"/>
    <w:rsid w:val="006C1FA1"/>
    <w:rsid w:val="006C244B"/>
    <w:rsid w:val="006C2BD3"/>
    <w:rsid w:val="006C2D66"/>
    <w:rsid w:val="006C3119"/>
    <w:rsid w:val="006C333F"/>
    <w:rsid w:val="006C3597"/>
    <w:rsid w:val="006C36A9"/>
    <w:rsid w:val="006C425A"/>
    <w:rsid w:val="006C4287"/>
    <w:rsid w:val="006C4789"/>
    <w:rsid w:val="006C47F8"/>
    <w:rsid w:val="006C4CEC"/>
    <w:rsid w:val="006C4D8F"/>
    <w:rsid w:val="006C4FF8"/>
    <w:rsid w:val="006C5701"/>
    <w:rsid w:val="006C5C8D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2137"/>
    <w:rsid w:val="006D21EC"/>
    <w:rsid w:val="006D261A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A31"/>
    <w:rsid w:val="00700CC5"/>
    <w:rsid w:val="0070150B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288"/>
    <w:rsid w:val="00706E35"/>
    <w:rsid w:val="00706F60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37AF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3F4"/>
    <w:rsid w:val="00745B3E"/>
    <w:rsid w:val="00745D0D"/>
    <w:rsid w:val="00746013"/>
    <w:rsid w:val="0074663F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C32"/>
    <w:rsid w:val="00762D8F"/>
    <w:rsid w:val="00762F8A"/>
    <w:rsid w:val="007631EC"/>
    <w:rsid w:val="00763249"/>
    <w:rsid w:val="0076335D"/>
    <w:rsid w:val="0076368E"/>
    <w:rsid w:val="00763806"/>
    <w:rsid w:val="0076380B"/>
    <w:rsid w:val="00763AB2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00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10E7"/>
    <w:rsid w:val="007B14D3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79F"/>
    <w:rsid w:val="007E288F"/>
    <w:rsid w:val="007E2DEF"/>
    <w:rsid w:val="007E2E22"/>
    <w:rsid w:val="007E2E54"/>
    <w:rsid w:val="007E31A3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CF4"/>
    <w:rsid w:val="00803D25"/>
    <w:rsid w:val="0080423A"/>
    <w:rsid w:val="008048F9"/>
    <w:rsid w:val="00804B67"/>
    <w:rsid w:val="0080507E"/>
    <w:rsid w:val="008052C1"/>
    <w:rsid w:val="008053AD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9E8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E61"/>
    <w:rsid w:val="008A7F69"/>
    <w:rsid w:val="008B002B"/>
    <w:rsid w:val="008B02AD"/>
    <w:rsid w:val="008B067E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2B0"/>
    <w:rsid w:val="008B630A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88F"/>
    <w:rsid w:val="008E3EE0"/>
    <w:rsid w:val="008E405C"/>
    <w:rsid w:val="008E42D8"/>
    <w:rsid w:val="008E4585"/>
    <w:rsid w:val="008E4C12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C51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5B6"/>
    <w:rsid w:val="0093762D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500E6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4B6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A23"/>
    <w:rsid w:val="00993B03"/>
    <w:rsid w:val="00993E2E"/>
    <w:rsid w:val="00994623"/>
    <w:rsid w:val="0099475F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238"/>
    <w:rsid w:val="009D75E6"/>
    <w:rsid w:val="009D75ED"/>
    <w:rsid w:val="009D77C7"/>
    <w:rsid w:val="009D7BC4"/>
    <w:rsid w:val="009D7FCA"/>
    <w:rsid w:val="009E049B"/>
    <w:rsid w:val="009E067D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648"/>
    <w:rsid w:val="00A11A9C"/>
    <w:rsid w:val="00A11E53"/>
    <w:rsid w:val="00A12214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96F"/>
    <w:rsid w:val="00A33A5F"/>
    <w:rsid w:val="00A33ACA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8AE"/>
    <w:rsid w:val="00A42A61"/>
    <w:rsid w:val="00A42DBA"/>
    <w:rsid w:val="00A43467"/>
    <w:rsid w:val="00A4384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09A"/>
    <w:rsid w:val="00A574FB"/>
    <w:rsid w:val="00A5791E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433"/>
    <w:rsid w:val="00A756B1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43"/>
    <w:rsid w:val="00AA3F5A"/>
    <w:rsid w:val="00AA4237"/>
    <w:rsid w:val="00AA42E1"/>
    <w:rsid w:val="00AA44B3"/>
    <w:rsid w:val="00AA48F7"/>
    <w:rsid w:val="00AA4B6A"/>
    <w:rsid w:val="00AA4E89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675"/>
    <w:rsid w:val="00AB1C28"/>
    <w:rsid w:val="00AB230E"/>
    <w:rsid w:val="00AB2892"/>
    <w:rsid w:val="00AB384A"/>
    <w:rsid w:val="00AB39EE"/>
    <w:rsid w:val="00AB3A09"/>
    <w:rsid w:val="00AB3EA5"/>
    <w:rsid w:val="00AB413D"/>
    <w:rsid w:val="00AB41D8"/>
    <w:rsid w:val="00AB4395"/>
    <w:rsid w:val="00AB47A1"/>
    <w:rsid w:val="00AB4E36"/>
    <w:rsid w:val="00AB4EDB"/>
    <w:rsid w:val="00AB51B2"/>
    <w:rsid w:val="00AB52B3"/>
    <w:rsid w:val="00AB55F3"/>
    <w:rsid w:val="00AB5CD0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17E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880"/>
    <w:rsid w:val="00B00C2D"/>
    <w:rsid w:val="00B00C78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3FC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40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2120"/>
    <w:rsid w:val="00B725AE"/>
    <w:rsid w:val="00B728DE"/>
    <w:rsid w:val="00B72BE7"/>
    <w:rsid w:val="00B7346B"/>
    <w:rsid w:val="00B73614"/>
    <w:rsid w:val="00B73621"/>
    <w:rsid w:val="00B738CB"/>
    <w:rsid w:val="00B738FE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6C20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682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DC8"/>
    <w:rsid w:val="00BC2DFE"/>
    <w:rsid w:val="00BC2E0C"/>
    <w:rsid w:val="00BC2EC9"/>
    <w:rsid w:val="00BC3007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1E66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5068"/>
    <w:rsid w:val="00BD526C"/>
    <w:rsid w:val="00BD5555"/>
    <w:rsid w:val="00BD56E8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741"/>
    <w:rsid w:val="00BE2078"/>
    <w:rsid w:val="00BE22C8"/>
    <w:rsid w:val="00BE2566"/>
    <w:rsid w:val="00BE256A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33B"/>
    <w:rsid w:val="00C04405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A59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12CD"/>
    <w:rsid w:val="00C1170E"/>
    <w:rsid w:val="00C11812"/>
    <w:rsid w:val="00C1187A"/>
    <w:rsid w:val="00C11A7D"/>
    <w:rsid w:val="00C11F34"/>
    <w:rsid w:val="00C1204A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0D"/>
    <w:rsid w:val="00C752C1"/>
    <w:rsid w:val="00C75B02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8ED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587"/>
    <w:rsid w:val="00CC46D5"/>
    <w:rsid w:val="00CC4E2D"/>
    <w:rsid w:val="00CC520E"/>
    <w:rsid w:val="00CC5418"/>
    <w:rsid w:val="00CC5AB1"/>
    <w:rsid w:val="00CC603D"/>
    <w:rsid w:val="00CC6093"/>
    <w:rsid w:val="00CC6337"/>
    <w:rsid w:val="00CC636E"/>
    <w:rsid w:val="00CC64DA"/>
    <w:rsid w:val="00CC651E"/>
    <w:rsid w:val="00CC681C"/>
    <w:rsid w:val="00CC6F9E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7EB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AD2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30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551"/>
    <w:rsid w:val="00D44907"/>
    <w:rsid w:val="00D44E77"/>
    <w:rsid w:val="00D4518C"/>
    <w:rsid w:val="00D45755"/>
    <w:rsid w:val="00D45BF0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4387"/>
    <w:rsid w:val="00D7453C"/>
    <w:rsid w:val="00D745A8"/>
    <w:rsid w:val="00D74A69"/>
    <w:rsid w:val="00D74ACE"/>
    <w:rsid w:val="00D74D74"/>
    <w:rsid w:val="00D74FA1"/>
    <w:rsid w:val="00D75995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20FB"/>
    <w:rsid w:val="00DE2247"/>
    <w:rsid w:val="00DE227E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D0A"/>
    <w:rsid w:val="00DF0067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2BD"/>
    <w:rsid w:val="00E26368"/>
    <w:rsid w:val="00E2648A"/>
    <w:rsid w:val="00E26729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304"/>
    <w:rsid w:val="00E97540"/>
    <w:rsid w:val="00E97608"/>
    <w:rsid w:val="00E9790D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252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36B"/>
    <w:rsid w:val="00EC644D"/>
    <w:rsid w:val="00EC659C"/>
    <w:rsid w:val="00EC68BE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517F"/>
    <w:rsid w:val="00ED5266"/>
    <w:rsid w:val="00ED5430"/>
    <w:rsid w:val="00ED5A96"/>
    <w:rsid w:val="00ED5B00"/>
    <w:rsid w:val="00ED5CC6"/>
    <w:rsid w:val="00ED5D4B"/>
    <w:rsid w:val="00ED634C"/>
    <w:rsid w:val="00ED64AF"/>
    <w:rsid w:val="00ED66BA"/>
    <w:rsid w:val="00ED6CC6"/>
    <w:rsid w:val="00ED6DC9"/>
    <w:rsid w:val="00ED7376"/>
    <w:rsid w:val="00ED74D8"/>
    <w:rsid w:val="00ED7696"/>
    <w:rsid w:val="00ED7D2C"/>
    <w:rsid w:val="00ED7D62"/>
    <w:rsid w:val="00ED7E15"/>
    <w:rsid w:val="00EE03C8"/>
    <w:rsid w:val="00EE03F8"/>
    <w:rsid w:val="00EE0BED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78"/>
    <w:rsid w:val="00F21C89"/>
    <w:rsid w:val="00F21D9C"/>
    <w:rsid w:val="00F2235A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661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C17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CB1"/>
    <w:rsid w:val="00FA7E65"/>
    <w:rsid w:val="00FA7E6B"/>
    <w:rsid w:val="00FA7F85"/>
    <w:rsid w:val="00FB006C"/>
    <w:rsid w:val="00FB036D"/>
    <w:rsid w:val="00FB047A"/>
    <w:rsid w:val="00FB04A5"/>
    <w:rsid w:val="00FB094C"/>
    <w:rsid w:val="00FB0A0C"/>
    <w:rsid w:val="00FB0E00"/>
    <w:rsid w:val="00FB0E3D"/>
    <w:rsid w:val="00FB1288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702"/>
    <w:rsid w:val="00FF19FD"/>
    <w:rsid w:val="00FF1E47"/>
    <w:rsid w:val="00FF26B0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8125BA"/>
    <w:rsid w:val="0FED5ABF"/>
    <w:rsid w:val="11840021"/>
    <w:rsid w:val="17B88972"/>
    <w:rsid w:val="17DFDBBF"/>
    <w:rsid w:val="20C67E30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5919479"/>
    <w:rsid w:val="45D6FCD9"/>
    <w:rsid w:val="474C246A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E372A687-00CF-475F-8288-8694E593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D05AD1-2C09-4682-8F65-5F751F6C0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19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Parishat, Inthachan</cp:lastModifiedBy>
  <cp:revision>2</cp:revision>
  <cp:lastPrinted>2024-08-05T10:08:00Z</cp:lastPrinted>
  <dcterms:created xsi:type="dcterms:W3CDTF">2024-08-09T10:56:00Z</dcterms:created>
  <dcterms:modified xsi:type="dcterms:W3CDTF">2024-08-09T10:56:00Z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