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7949" w14:textId="02582750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FE9E964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6D304C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094C4C5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6D304C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6D304C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6D304C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6D304C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6D304C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546DC14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3F0F3B61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2307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2307F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="0062307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ิถุนายน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68FA685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8B5DC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809256" w14:textId="77777777" w:rsidR="005F5C6C" w:rsidRDefault="005F5C6C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4EC2E322" w14:textId="77777777" w:rsidR="008B5DC4" w:rsidRDefault="008B5DC4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3305ED1C" w14:textId="77777777" w:rsidR="008B5DC4" w:rsidRDefault="008B5DC4" w:rsidP="0091728F">
      <w:pPr>
        <w:jc w:val="both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3B612F" w14:textId="77777777" w:rsidR="004B3423" w:rsidRDefault="004B3423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FCC2A3A" w14:textId="77777777" w:rsidR="004B3423" w:rsidRDefault="004B3423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CAF456D" w14:textId="73A4529D" w:rsidR="000D7326" w:rsidRPr="00562ED4" w:rsidRDefault="000D7326" w:rsidP="00D04501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7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 w:rsidR="00C72360">
        <w:rPr>
          <w:rFonts w:asciiTheme="majorBidi" w:hAnsiTheme="majorBidi" w:cstheme="majorBidi"/>
          <w:spacing w:val="3"/>
          <w:sz w:val="30"/>
          <w:szCs w:val="30"/>
          <w:cs/>
        </w:rPr>
        <w:br w:type="textWrapping" w:clear="all"/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หก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7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หก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มิถุนายน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7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0D7326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7"/>
          <w:footerReference w:type="first" r:id="rId18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7A6A2E3F" w:rsidR="00BD4415" w:rsidRPr="00BD4415" w:rsidRDefault="00D04501" w:rsidP="00BD4415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DE593E">
        <w:rPr>
          <w:rFonts w:asciiTheme="majorBidi" w:hAnsiTheme="majorBidi" w:cstheme="majorBidi"/>
          <w:sz w:val="30"/>
          <w:szCs w:val="30"/>
        </w:rPr>
        <w:t>3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62307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2567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9"/>
      <w:footerReference w:type="default" r:id="rId20"/>
      <w:headerReference w:type="first" r:id="rId21"/>
      <w:footerReference w:type="first" r:id="rId22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5458" w14:textId="77777777" w:rsidR="001D6CDC" w:rsidRDefault="001D6CDC">
      <w:r>
        <w:separator/>
      </w:r>
    </w:p>
  </w:endnote>
  <w:endnote w:type="continuationSeparator" w:id="0">
    <w:p w14:paraId="4649DCF3" w14:textId="77777777" w:rsidR="001D6CDC" w:rsidRDefault="001D6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8FB4" w14:textId="77777777" w:rsidR="00432C12" w:rsidRDefault="00432C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6B8B" w14:textId="77777777" w:rsidR="001D6CDC" w:rsidRDefault="001D6CDC">
      <w:r>
        <w:separator/>
      </w:r>
    </w:p>
  </w:footnote>
  <w:footnote w:type="continuationSeparator" w:id="0">
    <w:p w14:paraId="75EBC7B5" w14:textId="77777777" w:rsidR="001D6CDC" w:rsidRDefault="001D6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F61C" w14:textId="77777777" w:rsidR="00432C12" w:rsidRDefault="00432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F1361" w14:textId="77777777" w:rsidR="00432C12" w:rsidRDefault="00432C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8C695" w14:textId="77777777" w:rsidR="000B5059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21B71D9E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08F807ED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2E54B430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02916BE9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1FE56E49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3FC4B98B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  <w:p w14:paraId="790EDDDD" w14:textId="77777777" w:rsidR="000B5059" w:rsidRPr="00553987" w:rsidRDefault="000B5059" w:rsidP="00553987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6EAF" w14:textId="77777777" w:rsidR="00432C12" w:rsidRPr="00553987" w:rsidRDefault="00432C12" w:rsidP="00553987">
    <w:pPr>
      <w:pStyle w:val="Header"/>
      <w:rPr>
        <w:rFonts w:ascii="Angsana New" w:hAnsi="Angsana New"/>
        <w:sz w:val="32"/>
        <w:szCs w:val="32"/>
      </w:rPr>
    </w:pPr>
  </w:p>
  <w:p w14:paraId="2315078B" w14:textId="77777777" w:rsidR="00432C12" w:rsidRPr="00553987" w:rsidRDefault="00432C12" w:rsidP="00553987">
    <w:pPr>
      <w:pStyle w:val="Header"/>
      <w:rPr>
        <w:rFonts w:ascii="Angsana New" w:hAnsi="Angsana New"/>
        <w:sz w:val="32"/>
        <w:szCs w:val="32"/>
      </w:rPr>
    </w:pPr>
  </w:p>
  <w:p w14:paraId="78CF1C69" w14:textId="77777777" w:rsidR="00432C12" w:rsidRPr="00553987" w:rsidRDefault="00432C12" w:rsidP="00553987">
    <w:pPr>
      <w:pStyle w:val="Header"/>
      <w:rPr>
        <w:rFonts w:ascii="Angsana New" w:hAnsi="Angsana New"/>
        <w:sz w:val="32"/>
        <w:szCs w:val="32"/>
      </w:rPr>
    </w:pPr>
  </w:p>
  <w:p w14:paraId="3C81DBD6" w14:textId="77777777" w:rsidR="00432C12" w:rsidRPr="00553987" w:rsidRDefault="00432C12" w:rsidP="0055398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722D703-6C23-41E7-BB1F-0094A4C41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359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3</cp:revision>
  <cp:lastPrinted>2024-08-05T13:28:00Z</cp:lastPrinted>
  <dcterms:created xsi:type="dcterms:W3CDTF">2024-08-08T02:41:00Z</dcterms:created>
  <dcterms:modified xsi:type="dcterms:W3CDTF">2024-08-09T10:14:00Z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