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1433B6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1F4F02DD" w14:textId="05D75522" w:rsidR="001433B6" w:rsidRDefault="001433B6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0BB26E" w14:textId="72180A46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7B12ECD" w14:textId="306E7A1A" w:rsidR="000619AE" w:rsidRDefault="00F125D2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526BF6F" w14:textId="77E93C14" w:rsidR="008C6669" w:rsidRPr="004D49BC" w:rsidRDefault="008C6669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28A274AF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FCF07C2" w14:textId="3285B690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B63274D" w14:textId="356D71F1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3580146A" w:rsidR="0088322F" w:rsidRPr="004D49BC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84181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41817">
        <w:rPr>
          <w:rFonts w:ascii="Angsana New" w:hAnsi="Angsana New" w:cs="Angsana New"/>
          <w:sz w:val="30"/>
          <w:szCs w:val="30"/>
        </w:rPr>
        <w:t xml:space="preserve"> </w:t>
      </w:r>
      <w:r w:rsidR="00F17B55" w:rsidRPr="00841817">
        <w:rPr>
          <w:rFonts w:ascii="Angsana New" w:hAnsi="Angsana New" w:cs="Angsana New"/>
          <w:sz w:val="30"/>
          <w:szCs w:val="30"/>
        </w:rPr>
        <w:t>9</w:t>
      </w:r>
      <w:r w:rsidR="00DB076C" w:rsidRPr="00841817">
        <w:rPr>
          <w:rFonts w:ascii="Angsana New" w:hAnsi="Angsana New" w:cs="Angsana New"/>
          <w:sz w:val="30"/>
          <w:szCs w:val="30"/>
        </w:rPr>
        <w:t xml:space="preserve"> </w:t>
      </w:r>
      <w:r w:rsidR="006558EB" w:rsidRPr="00841817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6746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22AFE43B" w14:textId="77777777" w:rsidR="002D6F2B" w:rsidRPr="004D49BC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D49BC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66EBF080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D49B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D49BC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D49BC">
        <w:rPr>
          <w:rFonts w:ascii="Angsana New" w:hAnsi="Angsana New" w:cs="Angsana New"/>
          <w:sz w:val="30"/>
          <w:szCs w:val="30"/>
        </w:rPr>
        <w:t>34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D49B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D49B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D49BC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B97B703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D49BC">
        <w:rPr>
          <w:rFonts w:ascii="Angsana New" w:hAnsi="Angsana New" w:cs="Angsana New" w:hint="cs"/>
          <w:sz w:val="30"/>
          <w:szCs w:val="30"/>
          <w:cs/>
        </w:rPr>
        <w:t>ม</w:t>
      </w:r>
      <w:r w:rsidRPr="004D49BC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D49BC">
        <w:rPr>
          <w:rFonts w:ascii="Angsana New" w:hAnsi="Angsana New" w:cs="Angsana New" w:hint="cs"/>
          <w:sz w:val="30"/>
          <w:szCs w:val="30"/>
          <w:cs/>
        </w:rPr>
        <w:t>ที่</w:t>
      </w:r>
      <w:r w:rsidRPr="004D49B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D49BC">
        <w:rPr>
          <w:rFonts w:ascii="Angsana New" w:hAnsi="Angsana New" w:cs="Angsana New" w:hint="cs"/>
          <w:sz w:val="30"/>
          <w:szCs w:val="30"/>
          <w:cs/>
        </w:rPr>
        <w:t>ไว้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4ED4DB29" w14:textId="18C9BFDE" w:rsidR="00705309" w:rsidRPr="004D49BC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4D49BC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2D8A89B3" w14:textId="021B1C8A" w:rsidR="00A64606" w:rsidRPr="004D49BC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</w:t>
      </w:r>
      <w:r w:rsidR="009A07BC" w:rsidRP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อ </w:t>
      </w:r>
      <w:r w:rsidR="009A07BC" w:rsidRPr="009A07BC">
        <w:rPr>
          <w:rFonts w:asciiTheme="majorBidi" w:hAnsiTheme="majorBidi" w:cstheme="majorBidi"/>
          <w:bCs/>
          <w:spacing w:val="-2"/>
          <w:sz w:val="30"/>
          <w:szCs w:val="30"/>
        </w:rPr>
        <w:t xml:space="preserve">5 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4D49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4D49B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4D49B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D49B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D49BC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D49BC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D49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157278D7" w14:textId="06B49710" w:rsidR="00D4571F" w:rsidRDefault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566E43D" w14:textId="188340B2" w:rsidR="00D27157" w:rsidRPr="004D49BC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00A557AF" w14:textId="77777777" w:rsidR="00D27157" w:rsidRPr="004D49BC" w:rsidRDefault="00D2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F90116" w:rsidRPr="004D49BC" w14:paraId="70531D4F" w14:textId="77777777" w:rsidTr="002842AB">
        <w:trPr>
          <w:trHeight w:val="405"/>
          <w:tblHeader/>
        </w:trPr>
        <w:tc>
          <w:tcPr>
            <w:tcW w:w="2290" w:type="pct"/>
          </w:tcPr>
          <w:p w14:paraId="1B0A43DF" w14:textId="31B970E2" w:rsidR="00D27157" w:rsidRPr="004D49BC" w:rsidRDefault="004B5EA2" w:rsidP="00D2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3" w:type="pct"/>
            <w:gridSpan w:val="3"/>
          </w:tcPr>
          <w:p w14:paraId="73DA9268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2F9C2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486BED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4D49BC" w14:paraId="451A6C1C" w14:textId="77777777" w:rsidTr="002842AB">
        <w:trPr>
          <w:trHeight w:val="405"/>
          <w:tblHeader/>
        </w:trPr>
        <w:tc>
          <w:tcPr>
            <w:tcW w:w="2290" w:type="pct"/>
          </w:tcPr>
          <w:p w14:paraId="3F984155" w14:textId="69311225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558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="006558EB"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558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558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" w:type="pct"/>
          </w:tcPr>
          <w:p w14:paraId="4F0F276E" w14:textId="05D4096E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36880B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F2A47" w14:textId="1DCC2A21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5A59CF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829767" w14:textId="09B87F57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35F719B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17BE2" w14:textId="5E023834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5EA2" w:rsidRPr="004D49BC" w14:paraId="5852244C" w14:textId="77777777" w:rsidTr="002842AB">
        <w:trPr>
          <w:trHeight w:val="405"/>
          <w:tblHeader/>
        </w:trPr>
        <w:tc>
          <w:tcPr>
            <w:tcW w:w="2290" w:type="pct"/>
          </w:tcPr>
          <w:p w14:paraId="21B2544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5158D78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4D49BC" w14:paraId="371E5CD1" w14:textId="77777777" w:rsidTr="002842AB">
        <w:trPr>
          <w:trHeight w:val="405"/>
        </w:trPr>
        <w:tc>
          <w:tcPr>
            <w:tcW w:w="2290" w:type="pct"/>
          </w:tcPr>
          <w:p w14:paraId="62475CE9" w14:textId="77777777" w:rsidR="004B5EA2" w:rsidRPr="004D49BC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66C446A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2D7B07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9899DE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453CA0B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7ACD2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D441C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CAB212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636" w:rsidRPr="004D49BC" w14:paraId="1B8839ED" w14:textId="77777777" w:rsidTr="002842AB">
        <w:trPr>
          <w:trHeight w:val="405"/>
        </w:trPr>
        <w:tc>
          <w:tcPr>
            <w:tcW w:w="2290" w:type="pct"/>
          </w:tcPr>
          <w:p w14:paraId="22DB9691" w14:textId="7F16AB4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D2C0DF1" w14:textId="5A377EEA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1FCB8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CF4F3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1D9BC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EF36F4" w14:textId="6CAF716D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4,252,365</w:t>
            </w:r>
          </w:p>
        </w:tc>
        <w:tc>
          <w:tcPr>
            <w:tcW w:w="138" w:type="pct"/>
          </w:tcPr>
          <w:p w14:paraId="561C17E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CE4DB8" w14:textId="7968258F" w:rsidR="00B05636" w:rsidRPr="004D49BC" w:rsidRDefault="006558EB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3,518,813</w:t>
            </w:r>
          </w:p>
        </w:tc>
      </w:tr>
      <w:tr w:rsidR="00B05636" w:rsidRPr="004D49BC" w14:paraId="6E1344DA" w14:textId="77777777" w:rsidTr="002842AB">
        <w:trPr>
          <w:trHeight w:val="405"/>
        </w:trPr>
        <w:tc>
          <w:tcPr>
            <w:tcW w:w="2290" w:type="pct"/>
          </w:tcPr>
          <w:p w14:paraId="542307C5" w14:textId="07955E2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5EEE0621" w14:textId="1E0CBC2A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6DF9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0D6C1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F7FAB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5AAC01" w14:textId="20882F9D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57,691</w:t>
            </w:r>
          </w:p>
        </w:tc>
        <w:tc>
          <w:tcPr>
            <w:tcW w:w="138" w:type="pct"/>
          </w:tcPr>
          <w:p w14:paraId="4485748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D575C1" w14:textId="6AC707B8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69,004</w:t>
            </w:r>
          </w:p>
        </w:tc>
      </w:tr>
      <w:tr w:rsidR="00B05636" w:rsidRPr="004D49BC" w14:paraId="1C517661" w14:textId="77777777" w:rsidTr="002842AB">
        <w:trPr>
          <w:trHeight w:val="405"/>
        </w:trPr>
        <w:tc>
          <w:tcPr>
            <w:tcW w:w="2290" w:type="pct"/>
          </w:tcPr>
          <w:p w14:paraId="744553EE" w14:textId="54241768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22B1D1AA" w14:textId="699B52F9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C5388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158D3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D78DD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6830B0" w14:textId="074730AB" w:rsidR="00B05636" w:rsidRPr="004D49BC" w:rsidRDefault="007346B9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A5BA1">
              <w:rPr>
                <w:rFonts w:asciiTheme="majorBidi" w:hAnsiTheme="majorBidi" w:cstheme="majorBidi"/>
                <w:sz w:val="30"/>
                <w:szCs w:val="30"/>
              </w:rPr>
              <w:t>348,291</w:t>
            </w:r>
          </w:p>
        </w:tc>
        <w:tc>
          <w:tcPr>
            <w:tcW w:w="138" w:type="pct"/>
          </w:tcPr>
          <w:p w14:paraId="4420BEC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2E4D4" w14:textId="52200126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314,843</w:t>
            </w:r>
          </w:p>
        </w:tc>
      </w:tr>
      <w:tr w:rsidR="00B05636" w:rsidRPr="004D49BC" w14:paraId="127F3EDD" w14:textId="77777777" w:rsidTr="002842AB">
        <w:trPr>
          <w:trHeight w:val="405"/>
        </w:trPr>
        <w:tc>
          <w:tcPr>
            <w:tcW w:w="2290" w:type="pct"/>
          </w:tcPr>
          <w:p w14:paraId="7C372726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6AE5DAAF" w14:textId="06CB11BF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34B6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70BAE9" w14:textId="773C9DDF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BBF463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F5E0C8" w14:textId="1A5431BC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201,200</w:t>
            </w:r>
          </w:p>
        </w:tc>
        <w:tc>
          <w:tcPr>
            <w:tcW w:w="138" w:type="pct"/>
          </w:tcPr>
          <w:p w14:paraId="1ABD3DF6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FED005" w14:textId="3E00E9B1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30,600</w:t>
            </w:r>
          </w:p>
        </w:tc>
      </w:tr>
      <w:tr w:rsidR="00B05636" w:rsidRPr="004D49BC" w14:paraId="295A76FA" w14:textId="77777777" w:rsidTr="002842AB">
        <w:trPr>
          <w:trHeight w:val="405"/>
        </w:trPr>
        <w:tc>
          <w:tcPr>
            <w:tcW w:w="2290" w:type="pct"/>
          </w:tcPr>
          <w:p w14:paraId="369B5F1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019C58D8" w14:textId="37748675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8F54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B5FE4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0E8E785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06D193" w14:textId="58C85652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  <w:tc>
          <w:tcPr>
            <w:tcW w:w="138" w:type="pct"/>
          </w:tcPr>
          <w:p w14:paraId="3AA2EE2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77B1B" w14:textId="6FA7E986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14,915</w:t>
            </w:r>
          </w:p>
        </w:tc>
      </w:tr>
      <w:tr w:rsidR="00B05636" w:rsidRPr="004D49BC" w14:paraId="053D2D8C" w14:textId="77777777" w:rsidTr="002842AB">
        <w:trPr>
          <w:trHeight w:val="405"/>
        </w:trPr>
        <w:tc>
          <w:tcPr>
            <w:tcW w:w="2290" w:type="pct"/>
          </w:tcPr>
          <w:p w14:paraId="0E932931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3EA00482" w14:textId="0C570794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D9C28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094E1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05FBBB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972F4A" w14:textId="00CFCEF2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7,429,669</w:t>
            </w:r>
          </w:p>
        </w:tc>
        <w:tc>
          <w:tcPr>
            <w:tcW w:w="138" w:type="pct"/>
          </w:tcPr>
          <w:p w14:paraId="7EFE1B78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70D8E1" w14:textId="25287B00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7,518,658</w:t>
            </w:r>
          </w:p>
        </w:tc>
      </w:tr>
      <w:tr w:rsidR="00EE6A5D" w:rsidRPr="004D49BC" w14:paraId="434BC52D" w14:textId="77777777" w:rsidTr="002842AB">
        <w:trPr>
          <w:trHeight w:val="405"/>
        </w:trPr>
        <w:tc>
          <w:tcPr>
            <w:tcW w:w="2290" w:type="pct"/>
          </w:tcPr>
          <w:p w14:paraId="68077389" w14:textId="63E901E0" w:rsidR="00EE6A5D" w:rsidRPr="00017A67" w:rsidRDefault="00EE6A5D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A6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00E82B16" w14:textId="01CA80C7" w:rsidR="00EE6A5D" w:rsidRPr="00017A67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C99613" w14:textId="77777777" w:rsidR="00EE6A5D" w:rsidRPr="00017A67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8F41C1" w14:textId="49D17301" w:rsidR="00EE6A5D" w:rsidRPr="00017A67" w:rsidRDefault="00FD1801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FDA48CD" w14:textId="77777777" w:rsidR="00EE6A5D" w:rsidRPr="00017A67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7C973" w14:textId="22857048" w:rsidR="00EE6A5D" w:rsidRPr="00017A67" w:rsidRDefault="0078575A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38" w:type="pct"/>
          </w:tcPr>
          <w:p w14:paraId="2568123A" w14:textId="77777777" w:rsidR="00EE6A5D" w:rsidRPr="00017A67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48FFF8F" w14:textId="40581662" w:rsidR="00EE6A5D" w:rsidRPr="00017A67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17A67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B05636" w:rsidRPr="004D49BC" w14:paraId="3CBC812D" w14:textId="77777777" w:rsidTr="002842AB">
        <w:trPr>
          <w:trHeight w:val="405"/>
        </w:trPr>
        <w:tc>
          <w:tcPr>
            <w:tcW w:w="2290" w:type="pct"/>
          </w:tcPr>
          <w:p w14:paraId="12C6640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5FF8A2E8" w14:textId="50BAF4C2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E7ED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5C34B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41FA5F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2EFE75" w14:textId="16A1815F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  <w:tc>
          <w:tcPr>
            <w:tcW w:w="138" w:type="pct"/>
          </w:tcPr>
          <w:p w14:paraId="16E49038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D7348" w14:textId="3F4EB94A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23,760</w:t>
            </w:r>
          </w:p>
        </w:tc>
      </w:tr>
      <w:tr w:rsidR="00B05636" w:rsidRPr="004D49BC" w14:paraId="51980850" w14:textId="77777777" w:rsidTr="002842AB">
        <w:trPr>
          <w:trHeight w:val="405"/>
        </w:trPr>
        <w:tc>
          <w:tcPr>
            <w:tcW w:w="2290" w:type="pct"/>
          </w:tcPr>
          <w:p w14:paraId="26B4640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716E41B9" w14:textId="2F4CA599" w:rsidR="00B05636" w:rsidRPr="004D49BC" w:rsidRDefault="00E8399C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DC46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8D471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EDA363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A1D904" w14:textId="1A0FDAC2" w:rsidR="00B05636" w:rsidRPr="004D49BC" w:rsidRDefault="00091D07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8575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8575A" w:rsidRPr="0078575A">
              <w:rPr>
                <w:rFonts w:asciiTheme="majorBidi" w:hAnsiTheme="majorBidi" w:cstheme="majorBidi"/>
                <w:sz w:val="30"/>
                <w:szCs w:val="30"/>
              </w:rPr>
              <w:t>7,486</w:t>
            </w:r>
          </w:p>
        </w:tc>
        <w:tc>
          <w:tcPr>
            <w:tcW w:w="138" w:type="pct"/>
          </w:tcPr>
          <w:p w14:paraId="1B0F564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6EBEBC" w14:textId="5601468A" w:rsidR="00B05636" w:rsidRPr="004D49BC" w:rsidRDefault="00EE6A5D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129,571</w:t>
            </w:r>
          </w:p>
        </w:tc>
      </w:tr>
      <w:tr w:rsidR="00B05636" w:rsidRPr="004D49BC" w14:paraId="5AEE906D" w14:textId="77777777" w:rsidTr="002842AB">
        <w:trPr>
          <w:trHeight w:val="405"/>
        </w:trPr>
        <w:tc>
          <w:tcPr>
            <w:tcW w:w="2290" w:type="pct"/>
          </w:tcPr>
          <w:p w14:paraId="5083D2F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C41D2E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5D5F2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2D6486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6710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DBC9AD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D4D66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31FE1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636" w:rsidRPr="004D49BC" w14:paraId="76C38028" w14:textId="77777777" w:rsidTr="002842AB">
        <w:trPr>
          <w:trHeight w:val="405"/>
        </w:trPr>
        <w:tc>
          <w:tcPr>
            <w:tcW w:w="2290" w:type="pct"/>
          </w:tcPr>
          <w:p w14:paraId="0D278309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3FDAB72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B1269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14285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01CAD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CFBB34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54D819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19DE7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5D" w:rsidRPr="004D49BC" w14:paraId="542F5B7A" w14:textId="77777777" w:rsidTr="00CE45D1">
        <w:trPr>
          <w:trHeight w:val="405"/>
        </w:trPr>
        <w:tc>
          <w:tcPr>
            <w:tcW w:w="2290" w:type="pct"/>
          </w:tcPr>
          <w:p w14:paraId="4518652F" w14:textId="5660CA2F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3EE9038" w14:textId="34AA4F2D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115,052</w:t>
            </w:r>
          </w:p>
        </w:tc>
        <w:tc>
          <w:tcPr>
            <w:tcW w:w="142" w:type="pct"/>
          </w:tcPr>
          <w:p w14:paraId="021F8D83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8493EA" w14:textId="6D1C730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77,166</w:t>
            </w:r>
          </w:p>
        </w:tc>
        <w:tc>
          <w:tcPr>
            <w:tcW w:w="134" w:type="pct"/>
          </w:tcPr>
          <w:p w14:paraId="6C2B29C3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DFFB2" w14:textId="4765FC0D" w:rsidR="00EE6A5D" w:rsidRPr="004D49BC" w:rsidRDefault="00E70E7C" w:rsidP="00E70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55,795</w:t>
            </w:r>
          </w:p>
        </w:tc>
        <w:tc>
          <w:tcPr>
            <w:tcW w:w="138" w:type="pct"/>
          </w:tcPr>
          <w:p w14:paraId="1B773233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6CD7C89" w14:textId="038CBB52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509D">
              <w:rPr>
                <w:rFonts w:ascii="Angsana New" w:hAnsi="Angsana New" w:cs="Angsana New"/>
                <w:sz w:val="30"/>
                <w:szCs w:val="30"/>
              </w:rPr>
              <w:t>54,182</w:t>
            </w:r>
          </w:p>
        </w:tc>
      </w:tr>
      <w:tr w:rsidR="00EE6A5D" w:rsidRPr="004D49BC" w14:paraId="33482ECD" w14:textId="77777777" w:rsidTr="00CE45D1">
        <w:trPr>
          <w:trHeight w:val="405"/>
        </w:trPr>
        <w:tc>
          <w:tcPr>
            <w:tcW w:w="2290" w:type="pct"/>
          </w:tcPr>
          <w:p w14:paraId="37D52AA4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07D1AED2" w14:textId="4E2D3744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42" w:type="pct"/>
          </w:tcPr>
          <w:p w14:paraId="122C6E95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9AF7C2" w14:textId="7E2F395E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34" w:type="pct"/>
          </w:tcPr>
          <w:p w14:paraId="4D1FBF11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F1D71A" w14:textId="1575238D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39D5D7D0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BC51875" w14:textId="5C9D3180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EE6A5D" w:rsidRPr="004D49BC" w14:paraId="374DFFBE" w14:textId="77777777" w:rsidTr="00CE45D1">
        <w:trPr>
          <w:trHeight w:val="405"/>
        </w:trPr>
        <w:tc>
          <w:tcPr>
            <w:tcW w:w="2290" w:type="pct"/>
          </w:tcPr>
          <w:p w14:paraId="73383055" w14:textId="651C6E50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4DA3201E" w14:textId="3609AFBD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4,300</w:t>
            </w:r>
          </w:p>
        </w:tc>
        <w:tc>
          <w:tcPr>
            <w:tcW w:w="142" w:type="pct"/>
          </w:tcPr>
          <w:p w14:paraId="061406D4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56A405" w14:textId="7235783B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3,697</w:t>
            </w:r>
          </w:p>
        </w:tc>
        <w:tc>
          <w:tcPr>
            <w:tcW w:w="134" w:type="pct"/>
          </w:tcPr>
          <w:p w14:paraId="1BDF25B7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B6A569" w14:textId="1D7D5FCA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F4955F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1132A63" w14:textId="0D737A8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A5D" w:rsidRPr="004D49BC" w14:paraId="20CC46B1" w14:textId="77777777" w:rsidTr="00CE45D1">
        <w:trPr>
          <w:trHeight w:val="405"/>
        </w:trPr>
        <w:tc>
          <w:tcPr>
            <w:tcW w:w="2290" w:type="pct"/>
          </w:tcPr>
          <w:p w14:paraId="4658E574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5B676D47" w14:textId="43B867AE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29D82A57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D1482" w14:textId="5B022F72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34" w:type="pct"/>
          </w:tcPr>
          <w:p w14:paraId="1068B551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00A218" w14:textId="6508CBC0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8" w:type="pct"/>
          </w:tcPr>
          <w:p w14:paraId="5F573900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329D60" w14:textId="2FE02339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EE6A5D" w:rsidRPr="004D49BC" w14:paraId="0E0DDBD7" w14:textId="77777777" w:rsidTr="002842AB">
        <w:trPr>
          <w:trHeight w:val="405"/>
        </w:trPr>
        <w:tc>
          <w:tcPr>
            <w:tcW w:w="2290" w:type="pct"/>
          </w:tcPr>
          <w:p w14:paraId="0F3F0F72" w14:textId="1A364B75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014034A0" w14:textId="456A8FAB" w:rsidR="00EE6A5D" w:rsidRPr="004D49BC" w:rsidRDefault="007346B9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143,081</w:t>
            </w:r>
          </w:p>
        </w:tc>
        <w:tc>
          <w:tcPr>
            <w:tcW w:w="142" w:type="pct"/>
          </w:tcPr>
          <w:p w14:paraId="172F980C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8C780" w14:textId="0999A243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83A2EE3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259132" w14:textId="6DD09675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3FFB56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99F9B7" w14:textId="65F2A60D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07E5" w:rsidRPr="004D49BC" w14:paraId="44C714B2" w14:textId="77777777" w:rsidTr="002842AB">
        <w:trPr>
          <w:trHeight w:val="405"/>
        </w:trPr>
        <w:tc>
          <w:tcPr>
            <w:tcW w:w="2290" w:type="pct"/>
          </w:tcPr>
          <w:p w14:paraId="10D3E703" w14:textId="77777777" w:rsidR="006007E5" w:rsidRPr="004D49BC" w:rsidRDefault="006007E5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2C522B7E" w14:textId="77777777" w:rsidR="006007E5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5B4C99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682E4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284198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6912BF" w14:textId="77777777" w:rsidR="006007E5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60121DF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47D44D9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5D" w:rsidRPr="004D49BC" w14:paraId="7F93DC10" w14:textId="77777777" w:rsidTr="002842AB">
        <w:trPr>
          <w:trHeight w:val="405"/>
        </w:trPr>
        <w:tc>
          <w:tcPr>
            <w:tcW w:w="2290" w:type="pct"/>
          </w:tcPr>
          <w:p w14:paraId="69DC1CF9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3C506CED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6F8C39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635586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D4E865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E44821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DAFE0DE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529E68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5D" w:rsidRPr="004D49BC" w14:paraId="1EB09392" w14:textId="77777777" w:rsidTr="0039009D">
        <w:trPr>
          <w:trHeight w:val="405"/>
        </w:trPr>
        <w:tc>
          <w:tcPr>
            <w:tcW w:w="2290" w:type="pct"/>
          </w:tcPr>
          <w:p w14:paraId="666E3B4F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DE63C50" w14:textId="0FBC149B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E2334"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142" w:type="pct"/>
          </w:tcPr>
          <w:p w14:paraId="74A49124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1083D" w14:textId="3736D76D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932</w:t>
            </w:r>
          </w:p>
        </w:tc>
        <w:tc>
          <w:tcPr>
            <w:tcW w:w="134" w:type="pct"/>
          </w:tcPr>
          <w:p w14:paraId="6D85F73B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6A81ED" w14:textId="49DA68F2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138" w:type="pct"/>
          </w:tcPr>
          <w:p w14:paraId="5C0745BA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E0AC83D" w14:textId="7709E0B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</w:tr>
      <w:tr w:rsidR="00EE6A5D" w:rsidRPr="004D49BC" w14:paraId="34CDA5E1" w14:textId="77777777" w:rsidTr="0039009D">
        <w:trPr>
          <w:trHeight w:val="405"/>
        </w:trPr>
        <w:tc>
          <w:tcPr>
            <w:tcW w:w="2290" w:type="pct"/>
          </w:tcPr>
          <w:p w14:paraId="7719FF7C" w14:textId="0DEFB256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6B21C5" w14:textId="5ACF90D1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7346B9" w:rsidRPr="00460088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2" w:type="pct"/>
          </w:tcPr>
          <w:p w14:paraId="17FB67CC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9BFCC" w14:textId="0884477C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17A38">
              <w:rPr>
                <w:rFonts w:ascii="Angsana New" w:hAnsi="Angsana New" w:cs="Angsana New"/>
                <w:sz w:val="30"/>
                <w:szCs w:val="30"/>
              </w:rPr>
              <w:t>5,369</w:t>
            </w:r>
          </w:p>
        </w:tc>
        <w:tc>
          <w:tcPr>
            <w:tcW w:w="134" w:type="pct"/>
          </w:tcPr>
          <w:p w14:paraId="30CFC1EA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4EE874" w14:textId="2EF518DA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A5BA1">
              <w:rPr>
                <w:rFonts w:asciiTheme="majorBidi" w:hAnsiTheme="majorBidi" w:cstheme="majorBidi"/>
                <w:sz w:val="30"/>
                <w:szCs w:val="30"/>
              </w:rPr>
              <w:t>3,78</w:t>
            </w:r>
            <w:r w:rsidR="007346B9" w:rsidRPr="007A5B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473877B1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549B10" w14:textId="586139F1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007E5" w:rsidRPr="004D49BC" w14:paraId="0C25047A" w14:textId="77777777" w:rsidTr="0039009D">
        <w:trPr>
          <w:trHeight w:val="405"/>
        </w:trPr>
        <w:tc>
          <w:tcPr>
            <w:tcW w:w="2290" w:type="pct"/>
          </w:tcPr>
          <w:p w14:paraId="2D28B557" w14:textId="3B0F9CB7" w:rsidR="006007E5" w:rsidRPr="004D49BC" w:rsidRDefault="006007E5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600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</w:tcPr>
          <w:p w14:paraId="0DC18308" w14:textId="1FAA1AC5" w:rsidR="006007E5" w:rsidRPr="00460088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6007E5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42" w:type="pct"/>
          </w:tcPr>
          <w:p w14:paraId="53CC8BC4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1AD171" w14:textId="5BD1CBC9" w:rsidR="006007E5" w:rsidRPr="00417A38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4E1C3D4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26573" w14:textId="1A83BE28" w:rsidR="006007E5" w:rsidRPr="007A5BA1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69AA08D" w14:textId="77777777" w:rsidR="006007E5" w:rsidRPr="004D49BC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50E2EC6" w14:textId="4B22B9BB" w:rsidR="006007E5" w:rsidRDefault="006007E5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A5D" w:rsidRPr="004D49BC" w14:paraId="3CC6BF99" w14:textId="77777777" w:rsidTr="0039009D">
        <w:trPr>
          <w:trHeight w:val="405"/>
        </w:trPr>
        <w:tc>
          <w:tcPr>
            <w:tcW w:w="2290" w:type="pct"/>
          </w:tcPr>
          <w:p w14:paraId="50618640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4868131A" w14:textId="4AFBDCC5" w:rsidR="00EE6A5D" w:rsidRPr="004D49BC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42" w:type="pct"/>
          </w:tcPr>
          <w:p w14:paraId="5BB19BB8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AFC26D" w14:textId="6CC23E59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34" w:type="pct"/>
          </w:tcPr>
          <w:p w14:paraId="3CC2AE9B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B15670" w14:textId="7AF93C89" w:rsidR="00EE6A5D" w:rsidRPr="004D49BC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D07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138" w:type="pct"/>
          </w:tcPr>
          <w:p w14:paraId="154DD045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53BA8C7" w14:textId="76A63FB5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</w:tr>
      <w:tr w:rsidR="00EE6A5D" w:rsidRPr="004D49BC" w14:paraId="4BDB648B" w14:textId="77777777" w:rsidTr="0039009D">
        <w:trPr>
          <w:trHeight w:val="405"/>
        </w:trPr>
        <w:tc>
          <w:tcPr>
            <w:tcW w:w="2290" w:type="pct"/>
          </w:tcPr>
          <w:p w14:paraId="0F057A83" w14:textId="6542624C" w:rsidR="00EE6A5D" w:rsidRPr="00017A67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6039B6CD" w14:textId="6BA6E727" w:rsidR="00EE6A5D" w:rsidRPr="00460088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50,633</w:t>
            </w:r>
          </w:p>
        </w:tc>
        <w:tc>
          <w:tcPr>
            <w:tcW w:w="142" w:type="pct"/>
          </w:tcPr>
          <w:p w14:paraId="2126ADB1" w14:textId="77777777" w:rsidR="00EE6A5D" w:rsidRPr="00460088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E22342" w14:textId="5C405CCC" w:rsidR="00EE6A5D" w:rsidRPr="00460088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088">
              <w:rPr>
                <w:rFonts w:ascii="Angsana New" w:hAnsi="Angsana New" w:cs="Angsana New"/>
                <w:sz w:val="30"/>
                <w:szCs w:val="30"/>
              </w:rPr>
              <w:t>47,178</w:t>
            </w:r>
          </w:p>
        </w:tc>
        <w:tc>
          <w:tcPr>
            <w:tcW w:w="134" w:type="pct"/>
          </w:tcPr>
          <w:p w14:paraId="756F9183" w14:textId="77777777" w:rsidR="00EE6A5D" w:rsidRPr="00460088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2E3611" w14:textId="31D89031" w:rsidR="00EE6A5D" w:rsidRPr="00017A67" w:rsidRDefault="00460088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088">
              <w:rPr>
                <w:rFonts w:asciiTheme="majorBidi" w:hAnsiTheme="majorBidi" w:cstheme="majorBidi"/>
                <w:sz w:val="30"/>
                <w:szCs w:val="30"/>
              </w:rPr>
              <w:t>15,973</w:t>
            </w:r>
          </w:p>
        </w:tc>
        <w:tc>
          <w:tcPr>
            <w:tcW w:w="138" w:type="pct"/>
          </w:tcPr>
          <w:p w14:paraId="0BDCFE2D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80FA937" w14:textId="41913213" w:rsidR="00EE6A5D" w:rsidRPr="00017A67" w:rsidRDefault="00460088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088">
              <w:rPr>
                <w:rFonts w:ascii="Angsana New" w:hAnsi="Angsana New" w:cs="Angsana New"/>
                <w:sz w:val="30"/>
                <w:szCs w:val="30"/>
              </w:rPr>
              <w:t>23,535</w:t>
            </w:r>
          </w:p>
        </w:tc>
      </w:tr>
      <w:tr w:rsidR="00EE6A5D" w:rsidRPr="004D49BC" w14:paraId="263B3D0A" w14:textId="77777777" w:rsidTr="0039009D">
        <w:trPr>
          <w:trHeight w:val="405"/>
        </w:trPr>
        <w:tc>
          <w:tcPr>
            <w:tcW w:w="2290" w:type="pct"/>
          </w:tcPr>
          <w:p w14:paraId="3DB4B3C2" w14:textId="62BDF272" w:rsidR="00EE6A5D" w:rsidRPr="00017A67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7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58" w:type="pct"/>
          </w:tcPr>
          <w:p w14:paraId="5860E66D" w14:textId="2C34D973" w:rsidR="00EE6A5D" w:rsidRPr="00017A67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74D258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B63F47" w14:textId="3641C76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>74,766</w:t>
            </w:r>
          </w:p>
        </w:tc>
        <w:tc>
          <w:tcPr>
            <w:tcW w:w="134" w:type="pct"/>
          </w:tcPr>
          <w:p w14:paraId="6EA6614E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EFD75B" w14:textId="33AE6C8A" w:rsidR="00EE6A5D" w:rsidRPr="00017A67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25BF29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6236089" w14:textId="71EAFBF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A5D" w:rsidRPr="004D49BC" w14:paraId="18AC5578" w14:textId="77777777" w:rsidTr="0039009D">
        <w:trPr>
          <w:trHeight w:val="405"/>
        </w:trPr>
        <w:tc>
          <w:tcPr>
            <w:tcW w:w="2290" w:type="pct"/>
          </w:tcPr>
          <w:p w14:paraId="1774F8AA" w14:textId="375FB1FF" w:rsidR="00EE6A5D" w:rsidRPr="00017A67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A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7D744096" w14:textId="36DA984B" w:rsidR="00EE6A5D" w:rsidRPr="00017A67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50,400</w:t>
            </w:r>
          </w:p>
        </w:tc>
        <w:tc>
          <w:tcPr>
            <w:tcW w:w="142" w:type="pct"/>
          </w:tcPr>
          <w:p w14:paraId="6FDEA87C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F28FC3" w14:textId="402E3F3E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3820947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AAAFAD" w14:textId="4586ABD8" w:rsidR="00EE6A5D" w:rsidRPr="00017A67" w:rsidRDefault="00091D07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522533F" w14:textId="77777777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0E051BB" w14:textId="449854BC" w:rsidR="00EE6A5D" w:rsidRPr="00017A67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A5D" w:rsidRPr="004D49BC" w14:paraId="30B7FE38" w14:textId="77777777" w:rsidTr="0039009D">
        <w:trPr>
          <w:trHeight w:val="405"/>
        </w:trPr>
        <w:tc>
          <w:tcPr>
            <w:tcW w:w="2290" w:type="pct"/>
          </w:tcPr>
          <w:p w14:paraId="2FB11A3D" w14:textId="77777777" w:rsidR="00EE6A5D" w:rsidRPr="004D49BC" w:rsidRDefault="00EE6A5D" w:rsidP="00EE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38485ED7" w14:textId="12BD9D40" w:rsidR="00EE6A5D" w:rsidRPr="008E7900" w:rsidRDefault="008E7900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E790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2" w:type="pct"/>
          </w:tcPr>
          <w:p w14:paraId="4B6B3F49" w14:textId="77777777" w:rsidR="00EE6A5D" w:rsidRPr="008E7900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7C3E9" w14:textId="49CC5F6E" w:rsidR="00EE6A5D" w:rsidRPr="008E7900" w:rsidRDefault="00E8399C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E7900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34" w:type="pct"/>
          </w:tcPr>
          <w:p w14:paraId="63D3AD2A" w14:textId="77777777" w:rsidR="00EE6A5D" w:rsidRPr="008E7900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AA71746" w14:textId="085410C2" w:rsidR="00EE6A5D" w:rsidRPr="004D49BC" w:rsidRDefault="00460088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38" w:type="pct"/>
          </w:tcPr>
          <w:p w14:paraId="0734AB4E" w14:textId="77777777" w:rsidR="00EE6A5D" w:rsidRPr="004D49BC" w:rsidRDefault="00EE6A5D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C7EC5" w14:textId="2567AAAD" w:rsidR="00EE6A5D" w:rsidRPr="004D49BC" w:rsidRDefault="00460088" w:rsidP="00EE6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60088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</w:tr>
    </w:tbl>
    <w:tbl>
      <w:tblPr>
        <w:tblpPr w:leftFromText="180" w:rightFromText="180" w:vertAnchor="text" w:horzAnchor="page" w:tblpX="1630" w:tblpY="-120"/>
        <w:tblW w:w="9608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3"/>
        <w:gridCol w:w="1109"/>
        <w:gridCol w:w="265"/>
        <w:gridCol w:w="1097"/>
      </w:tblGrid>
      <w:tr w:rsidR="00E8399C" w:rsidRPr="004D49BC" w14:paraId="0E3A7958" w14:textId="77777777" w:rsidTr="00E8399C">
        <w:trPr>
          <w:trHeight w:val="434"/>
        </w:trPr>
        <w:tc>
          <w:tcPr>
            <w:tcW w:w="2290" w:type="pct"/>
          </w:tcPr>
          <w:p w14:paraId="0551B2F6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14:paraId="2A4B438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46AB32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2C6733C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99C" w:rsidRPr="004D49BC" w14:paraId="0284660D" w14:textId="77777777" w:rsidTr="00E8399C">
        <w:trPr>
          <w:trHeight w:val="434"/>
        </w:trPr>
        <w:tc>
          <w:tcPr>
            <w:tcW w:w="2290" w:type="pct"/>
          </w:tcPr>
          <w:p w14:paraId="744DD7D8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58" w:type="pct"/>
          </w:tcPr>
          <w:p w14:paraId="695E601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649A5967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64C3F3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04BDFA9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74397B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471F78E1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D6D3B30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8399C" w:rsidRPr="004D49BC" w14:paraId="0453973F" w14:textId="77777777" w:rsidTr="00E8399C">
        <w:trPr>
          <w:trHeight w:val="434"/>
        </w:trPr>
        <w:tc>
          <w:tcPr>
            <w:tcW w:w="2290" w:type="pct"/>
          </w:tcPr>
          <w:p w14:paraId="2C4BAA62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0" w:type="pct"/>
            <w:gridSpan w:val="8"/>
          </w:tcPr>
          <w:p w14:paraId="6DD44B2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99C" w:rsidRPr="004D49BC" w14:paraId="70B0EE5D" w14:textId="77777777" w:rsidTr="00E8399C">
        <w:trPr>
          <w:trHeight w:hRule="exact" w:val="405"/>
        </w:trPr>
        <w:tc>
          <w:tcPr>
            <w:tcW w:w="2290" w:type="pct"/>
          </w:tcPr>
          <w:p w14:paraId="15DE0669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01A8984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E7979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B0537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0D7F54C7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8E40785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F01601F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D140D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99C" w:rsidRPr="004D49BC" w14:paraId="7D4030F0" w14:textId="77777777" w:rsidTr="00E8399C">
        <w:trPr>
          <w:trHeight w:hRule="exact" w:val="405"/>
        </w:trPr>
        <w:tc>
          <w:tcPr>
            <w:tcW w:w="2290" w:type="pct"/>
          </w:tcPr>
          <w:p w14:paraId="4EB54E76" w14:textId="77777777" w:rsidR="00E8399C" w:rsidRPr="00EE6A5D" w:rsidRDefault="00E8399C" w:rsidP="0064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6A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E6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58" w:type="pct"/>
          </w:tcPr>
          <w:p w14:paraId="1C8FD545" w14:textId="77777777" w:rsidR="00E8399C" w:rsidRPr="00EE6A5D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2" w:type="pct"/>
          </w:tcPr>
          <w:p w14:paraId="54F567B8" w14:textId="77777777" w:rsidR="00E8399C" w:rsidRPr="00EE6A5D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98EBC3" w14:textId="77777777" w:rsidR="00E8399C" w:rsidRPr="002E1C6F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E1C6F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34" w:type="pct"/>
          </w:tcPr>
          <w:p w14:paraId="36998396" w14:textId="77777777" w:rsidR="00E8399C" w:rsidRPr="002E1C6F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A59F2F9" w14:textId="77777777" w:rsidR="00E8399C" w:rsidRPr="00EE6A5D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7CB205C" w14:textId="77777777" w:rsidR="00E8399C" w:rsidRPr="00EE6A5D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A54476" w14:textId="77777777" w:rsidR="00E8399C" w:rsidRPr="00EE6A5D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E6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399C" w:rsidRPr="004D49BC" w14:paraId="2707D80E" w14:textId="77777777" w:rsidTr="00E8399C">
        <w:trPr>
          <w:trHeight w:val="162"/>
        </w:trPr>
        <w:tc>
          <w:tcPr>
            <w:tcW w:w="2290" w:type="pct"/>
          </w:tcPr>
          <w:p w14:paraId="22A271BB" w14:textId="77777777" w:rsidR="00E8399C" w:rsidRPr="004D49BC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" w:type="pct"/>
          </w:tcPr>
          <w:p w14:paraId="4CF1E73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740832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F5066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3045C8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5EE4E9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880AE96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BB69890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99C" w:rsidRPr="004D49BC" w14:paraId="199D784B" w14:textId="77777777" w:rsidTr="00E8399C">
        <w:trPr>
          <w:trHeight w:val="428"/>
        </w:trPr>
        <w:tc>
          <w:tcPr>
            <w:tcW w:w="2290" w:type="pct"/>
            <w:shd w:val="clear" w:color="auto" w:fill="FFFFFF"/>
          </w:tcPr>
          <w:p w14:paraId="72F861C8" w14:textId="46C3D594" w:rsidR="00E8399C" w:rsidRPr="006424DD" w:rsidRDefault="00E8399C" w:rsidP="0064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3DCC278C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6034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89417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3A2522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371BD5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E33768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57AD3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99C" w:rsidRPr="004D49BC" w14:paraId="5796B6C2" w14:textId="77777777" w:rsidTr="00E8399C">
        <w:trPr>
          <w:trHeight w:val="403"/>
        </w:trPr>
        <w:tc>
          <w:tcPr>
            <w:tcW w:w="2290" w:type="pct"/>
            <w:shd w:val="clear" w:color="auto" w:fill="FFFFFF"/>
          </w:tcPr>
          <w:p w14:paraId="491C9024" w14:textId="77777777" w:rsidR="00E8399C" w:rsidRPr="004D49BC" w:rsidRDefault="00E8399C" w:rsidP="00E8399C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</w:tcPr>
          <w:p w14:paraId="67D28613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6E6E4E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8A734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775A644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784402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D6019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C085AF8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99C" w:rsidRPr="004D49BC" w14:paraId="74B4BB79" w14:textId="77777777" w:rsidTr="00E8399C">
        <w:trPr>
          <w:trHeight w:val="403"/>
        </w:trPr>
        <w:tc>
          <w:tcPr>
            <w:tcW w:w="2290" w:type="pct"/>
            <w:shd w:val="clear" w:color="auto" w:fill="FFFFFF"/>
          </w:tcPr>
          <w:p w14:paraId="4BEE0213" w14:textId="77777777" w:rsidR="00E8399C" w:rsidRPr="00D526B4" w:rsidRDefault="00E8399C" w:rsidP="00E8399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</w:tcPr>
          <w:p w14:paraId="04D26554" w14:textId="214F234A" w:rsidR="00E8399C" w:rsidRPr="004D49BC" w:rsidRDefault="000E5122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21,257</w:t>
            </w:r>
          </w:p>
        </w:tc>
        <w:tc>
          <w:tcPr>
            <w:tcW w:w="142" w:type="pct"/>
          </w:tcPr>
          <w:p w14:paraId="1685F380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BDB40E1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27,052</w:t>
            </w:r>
          </w:p>
        </w:tc>
        <w:tc>
          <w:tcPr>
            <w:tcW w:w="141" w:type="pct"/>
            <w:gridSpan w:val="2"/>
          </w:tcPr>
          <w:p w14:paraId="1554C73D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6C3E48" w14:textId="069457DA" w:rsidR="00E8399C" w:rsidRPr="004D49BC" w:rsidRDefault="000E5122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  <w:tc>
          <w:tcPr>
            <w:tcW w:w="138" w:type="pct"/>
          </w:tcPr>
          <w:p w14:paraId="039E492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A69B795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9,860</w:t>
            </w:r>
          </w:p>
        </w:tc>
      </w:tr>
      <w:tr w:rsidR="00E8399C" w:rsidRPr="004D49BC" w14:paraId="07720C1F" w14:textId="77777777" w:rsidTr="00E8399C">
        <w:trPr>
          <w:trHeight w:val="403"/>
        </w:trPr>
        <w:tc>
          <w:tcPr>
            <w:tcW w:w="2290" w:type="pct"/>
            <w:shd w:val="clear" w:color="auto" w:fill="FFFFFF"/>
          </w:tcPr>
          <w:p w14:paraId="548903D2" w14:textId="77777777" w:rsidR="00E8399C" w:rsidRPr="00D526B4" w:rsidRDefault="00E8399C" w:rsidP="00E8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7647AA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399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2" w:type="pct"/>
            <w:shd w:val="clear" w:color="auto" w:fill="auto"/>
          </w:tcPr>
          <w:p w14:paraId="54C28A66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443F33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33960B1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3F45FD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156CACAA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528C09D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E8399C" w:rsidRPr="004D49BC" w14:paraId="2ABBDC75" w14:textId="77777777" w:rsidTr="00E8399C">
        <w:trPr>
          <w:trHeight w:val="428"/>
        </w:trPr>
        <w:tc>
          <w:tcPr>
            <w:tcW w:w="2290" w:type="pct"/>
            <w:shd w:val="clear" w:color="auto" w:fill="FFFFFF"/>
          </w:tcPr>
          <w:p w14:paraId="3D47C6DF" w14:textId="2C2763DF" w:rsidR="00E8399C" w:rsidRPr="00D526B4" w:rsidRDefault="00E8399C" w:rsidP="0064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D52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5290A" w14:textId="5193C52A" w:rsidR="00E8399C" w:rsidRPr="004D49BC" w:rsidRDefault="000E5122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21,525</w:t>
            </w:r>
          </w:p>
        </w:tc>
        <w:tc>
          <w:tcPr>
            <w:tcW w:w="142" w:type="pct"/>
            <w:shd w:val="clear" w:color="auto" w:fill="auto"/>
          </w:tcPr>
          <w:p w14:paraId="2C2417CF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23C5C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0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27,439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3C27F4B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A536A" w14:textId="5EC82197" w:rsidR="00E8399C" w:rsidRPr="004D49BC" w:rsidRDefault="000E5122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8,882</w:t>
            </w:r>
          </w:p>
        </w:tc>
        <w:tc>
          <w:tcPr>
            <w:tcW w:w="138" w:type="pct"/>
          </w:tcPr>
          <w:p w14:paraId="467EC407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31511" w14:textId="77777777" w:rsidR="00E8399C" w:rsidRPr="004D49BC" w:rsidRDefault="00E8399C" w:rsidP="00E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F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74D695C" w14:textId="77777777" w:rsidR="004B5EA2" w:rsidRPr="004D49BC" w:rsidRDefault="004B5EA2" w:rsidP="00E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61C1C6F0" w14:textId="524C3B51" w:rsidR="000B2FE1" w:rsidRPr="004D49B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6558EB">
        <w:rPr>
          <w:rFonts w:ascii="Angsana New" w:hAnsi="Angsana New" w:cs="Angsana New"/>
          <w:sz w:val="30"/>
          <w:szCs w:val="30"/>
        </w:rPr>
        <w:t>30</w:t>
      </w:r>
      <w:r w:rsidR="006558E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558EB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31</w:t>
      </w:r>
      <w:r w:rsidR="00571D34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4D49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4D49BC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807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346DDC96" w:rsidR="00994807" w:rsidRPr="004D49BC" w:rsidRDefault="00EE6A5D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74BC8F80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3E3A2EEF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5DF6238C" w:rsidR="00994807" w:rsidRPr="004D49BC" w:rsidRDefault="00EE6A5D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7657CA76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0F4FE6D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94807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35C5CFA4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FE3232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398D14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D5A483B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44AEBA78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812041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3C345634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94807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807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  <w:shd w:val="clear" w:color="auto" w:fill="auto"/>
          </w:tcPr>
          <w:p w14:paraId="5C7BC43B" w14:textId="53890CBD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5DCE08B" w14:textId="6D1E497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4F99136B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E50B49">
              <w:rPr>
                <w:rFonts w:ascii="Angsana New" w:hAnsi="Angsana New" w:cs="Angsana New"/>
                <w:sz w:val="30"/>
                <w:szCs w:val="30"/>
              </w:rPr>
              <w:t>708,29</w:t>
            </w:r>
            <w:r w:rsidR="0099508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5EEEEC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1A4982B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736,492</w:t>
            </w:r>
          </w:p>
        </w:tc>
      </w:tr>
      <w:tr w:rsidR="00916283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05909D01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40,187</w:t>
            </w:r>
          </w:p>
        </w:tc>
        <w:tc>
          <w:tcPr>
            <w:tcW w:w="140" w:type="pct"/>
          </w:tcPr>
          <w:p w14:paraId="68C7BBD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17E9C0C" w14:textId="7A80C88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139" w:type="pct"/>
          </w:tcPr>
          <w:p w14:paraId="013549E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794FDC34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E50B49">
              <w:rPr>
                <w:rFonts w:ascii="Angsana New" w:hAnsi="Angsana New" w:cs="Angsana New"/>
                <w:sz w:val="30"/>
                <w:szCs w:val="30"/>
              </w:rPr>
              <w:t>23,470</w:t>
            </w:r>
          </w:p>
        </w:tc>
        <w:tc>
          <w:tcPr>
            <w:tcW w:w="140" w:type="pct"/>
          </w:tcPr>
          <w:p w14:paraId="28E6D40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609AAD3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</w:tr>
      <w:tr w:rsidR="00916283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0DCED9E0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27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40,187</w:t>
            </w:r>
          </w:p>
        </w:tc>
        <w:tc>
          <w:tcPr>
            <w:tcW w:w="140" w:type="pct"/>
            <w:vAlign w:val="bottom"/>
          </w:tcPr>
          <w:p w14:paraId="1D233CF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37F8A32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65,528</w:t>
            </w:r>
          </w:p>
        </w:tc>
        <w:tc>
          <w:tcPr>
            <w:tcW w:w="139" w:type="pct"/>
            <w:vAlign w:val="bottom"/>
          </w:tcPr>
          <w:p w14:paraId="7594AE9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6BCE0F48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0B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731,76</w:t>
            </w:r>
            <w:r w:rsidR="009950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bottom"/>
          </w:tcPr>
          <w:p w14:paraId="296F68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72757E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779,356</w:t>
            </w:r>
          </w:p>
        </w:tc>
      </w:tr>
      <w:tr w:rsidR="00916283" w:rsidRPr="004D49BC" w14:paraId="1EA0295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5E2EBBE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283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E4698F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F88B7C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283" w:rsidRPr="004D49BC" w14:paraId="1AF2B6F8" w14:textId="77777777" w:rsidTr="00B05636">
        <w:trPr>
          <w:trHeight w:val="366"/>
        </w:trPr>
        <w:tc>
          <w:tcPr>
            <w:tcW w:w="2289" w:type="pct"/>
          </w:tcPr>
          <w:p w14:paraId="6C1F6DBD" w14:textId="7562056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43EACD81" w:rsidR="00916283" w:rsidRPr="00CF6675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F66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7181A81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4980C942" w:rsidR="00916283" w:rsidRPr="00D745B4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sz w:val="30"/>
                <w:szCs w:val="30"/>
              </w:rPr>
              <w:t>178,04</w:t>
            </w:r>
            <w:r w:rsidR="009557BA" w:rsidRPr="00D745B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7A2AEB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9269D3" w14:textId="6220D435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129,696</w:t>
            </w:r>
          </w:p>
        </w:tc>
      </w:tr>
      <w:tr w:rsidR="00916283" w:rsidRPr="004D49BC" w14:paraId="12E8DB82" w14:textId="77777777" w:rsidTr="00B05636">
        <w:trPr>
          <w:trHeight w:val="366"/>
        </w:trPr>
        <w:tc>
          <w:tcPr>
            <w:tcW w:w="2289" w:type="pct"/>
          </w:tcPr>
          <w:p w14:paraId="0DA1913C" w14:textId="0BE5100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shd w:val="clear" w:color="auto" w:fill="auto"/>
          </w:tcPr>
          <w:p w14:paraId="0A4D5DAD" w14:textId="57B3182F" w:rsidR="00916283" w:rsidRPr="00CF6675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F6675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CF6675" w:rsidRPr="00CF667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550F762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7931225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39" w:type="pct"/>
          </w:tcPr>
          <w:p w14:paraId="5CA6415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3DFD51D2" w:rsidR="00916283" w:rsidRPr="00D745B4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998C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B21BFE" w14:textId="7E49838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6283" w:rsidRPr="004D49BC" w14:paraId="360EA27B" w14:textId="77777777" w:rsidTr="00B05636">
        <w:trPr>
          <w:trHeight w:val="366"/>
        </w:trPr>
        <w:tc>
          <w:tcPr>
            <w:tcW w:w="2289" w:type="pct"/>
          </w:tcPr>
          <w:p w14:paraId="48FBBF4F" w14:textId="73E846A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shd w:val="clear" w:color="auto" w:fill="auto"/>
          </w:tcPr>
          <w:p w14:paraId="7CE710C3" w14:textId="3A25DB6F" w:rsidR="00916283" w:rsidRPr="00CF6675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CF6675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CF6675" w:rsidRPr="00CF6675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40" w:type="pct"/>
          </w:tcPr>
          <w:p w14:paraId="477B0B9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858" w14:textId="7230570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39" w:type="pct"/>
          </w:tcPr>
          <w:p w14:paraId="66ADB5A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078F6C31" w:rsidR="00916283" w:rsidRPr="00D745B4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9557BA" w:rsidRPr="00D745B4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</w:tcPr>
          <w:p w14:paraId="0FF3086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97225F" w14:textId="06BFAFB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16283" w:rsidRPr="004D49BC" w14:paraId="7FA7DF25" w14:textId="77777777" w:rsidTr="00B05636">
        <w:trPr>
          <w:trHeight w:val="366"/>
        </w:trPr>
        <w:tc>
          <w:tcPr>
            <w:tcW w:w="2289" w:type="pct"/>
          </w:tcPr>
          <w:p w14:paraId="7B557894" w14:textId="3775FB0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548D9C72" w:rsidR="00916283" w:rsidRPr="00CF6675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6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</w:t>
            </w:r>
            <w:r w:rsidR="00CF6675" w:rsidRPr="00CF66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418F25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1B340BB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4,713</w:t>
            </w:r>
          </w:p>
        </w:tc>
        <w:tc>
          <w:tcPr>
            <w:tcW w:w="139" w:type="pct"/>
          </w:tcPr>
          <w:p w14:paraId="2311688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6B1BCECE" w:rsidR="00916283" w:rsidRPr="00D745B4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179,41</w:t>
            </w:r>
            <w:r w:rsidR="0099508F" w:rsidRPr="00D74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60E447F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3AB0FD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129,731</w:t>
            </w:r>
          </w:p>
        </w:tc>
      </w:tr>
      <w:tr w:rsidR="00916283" w:rsidRPr="004D49BC" w14:paraId="725D7FA7" w14:textId="77777777" w:rsidTr="00B05636">
        <w:trPr>
          <w:trHeight w:val="366"/>
        </w:trPr>
        <w:tc>
          <w:tcPr>
            <w:tcW w:w="2289" w:type="pct"/>
          </w:tcPr>
          <w:p w14:paraId="643092E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916283" w:rsidRPr="00460088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0" w:type="pct"/>
          </w:tcPr>
          <w:p w14:paraId="66CB89C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916283" w:rsidRPr="007346B9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" w:type="pct"/>
          </w:tcPr>
          <w:p w14:paraId="5EDA60E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6283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159B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CD31E9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6283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4CC609EF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0A8C904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09C0DBEE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0B49">
              <w:rPr>
                <w:rFonts w:ascii="Angsana New" w:hAnsi="Angsana New" w:cs="Angsana New"/>
                <w:sz w:val="30"/>
                <w:szCs w:val="30"/>
              </w:rPr>
              <w:t>2,190</w:t>
            </w:r>
          </w:p>
        </w:tc>
        <w:tc>
          <w:tcPr>
            <w:tcW w:w="140" w:type="pct"/>
          </w:tcPr>
          <w:p w14:paraId="468951D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0B7212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</w:tr>
      <w:tr w:rsidR="00916283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162931AF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6008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663F29E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0F30923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9" w:type="pct"/>
          </w:tcPr>
          <w:p w14:paraId="30D8CD6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4CA1ADCC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E50B4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950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5B6D205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454A67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16283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00051615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40" w:type="pct"/>
          </w:tcPr>
          <w:p w14:paraId="473CFF2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369168C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39" w:type="pct"/>
          </w:tcPr>
          <w:p w14:paraId="7EE40D2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05B4648C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E50B49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40" w:type="pct"/>
          </w:tcPr>
          <w:p w14:paraId="1C6F2C2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1CDDF7F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354</w:t>
            </w:r>
          </w:p>
        </w:tc>
      </w:tr>
      <w:tr w:rsidR="00916283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21662E0C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600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5C92310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0532F2AD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39" w:type="pct"/>
          </w:tcPr>
          <w:p w14:paraId="27FD24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08B4FA76" w:rsidR="00916283" w:rsidRPr="004D49BC" w:rsidRDefault="00E50B4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0B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2,449</w:t>
            </w:r>
          </w:p>
        </w:tc>
        <w:tc>
          <w:tcPr>
            <w:tcW w:w="140" w:type="pct"/>
          </w:tcPr>
          <w:p w14:paraId="37FDDDA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3226737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174</w:t>
            </w:r>
          </w:p>
        </w:tc>
      </w:tr>
    </w:tbl>
    <w:p w14:paraId="339318AF" w14:textId="77777777" w:rsidR="001C4718" w:rsidRPr="00E8399C" w:rsidRDefault="001C4718">
      <w:pPr>
        <w:rPr>
          <w:rFonts w:cstheme="minorBidi"/>
          <w:sz w:val="2"/>
          <w:szCs w:val="2"/>
          <w:cs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4D49BC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70D2C0CE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0428DC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10CDEBA1" w:rsidR="009E204D" w:rsidRPr="004D49BC" w:rsidRDefault="00EE6A5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4D49BC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5A5CD018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94807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2E62CD2B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3228EFF" w14:textId="23CEEBE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80" w:type="dxa"/>
            <w:vAlign w:val="bottom"/>
          </w:tcPr>
          <w:p w14:paraId="7FD48D1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6214BDCF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7B1BC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50C297D9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22ED3BB5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916283" w:rsidRPr="004D49BC" w14:paraId="3F60480B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A060" w14:textId="2EC3CBD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  <w:tc>
          <w:tcPr>
            <w:tcW w:w="280" w:type="dxa"/>
            <w:vAlign w:val="bottom"/>
          </w:tcPr>
          <w:p w14:paraId="39447B4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3A86B078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355,110</w:t>
            </w:r>
          </w:p>
        </w:tc>
        <w:tc>
          <w:tcPr>
            <w:tcW w:w="270" w:type="dxa"/>
            <w:vAlign w:val="bottom"/>
          </w:tcPr>
          <w:p w14:paraId="44B916D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24D346D4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(418,500)</w:t>
            </w:r>
          </w:p>
        </w:tc>
        <w:tc>
          <w:tcPr>
            <w:tcW w:w="270" w:type="dxa"/>
            <w:vAlign w:val="bottom"/>
          </w:tcPr>
          <w:p w14:paraId="10752F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571A9495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410,960</w:t>
            </w:r>
          </w:p>
        </w:tc>
      </w:tr>
      <w:tr w:rsidR="00916283" w:rsidRPr="004D49BC" w14:paraId="30D9D951" w14:textId="77777777" w:rsidTr="00945DE2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66132E7" w14:textId="6AB5EF3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  <w:tc>
          <w:tcPr>
            <w:tcW w:w="280" w:type="dxa"/>
            <w:vAlign w:val="bottom"/>
          </w:tcPr>
          <w:p w14:paraId="79EA94B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43B7626E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355,110</w:t>
            </w:r>
          </w:p>
        </w:tc>
        <w:tc>
          <w:tcPr>
            <w:tcW w:w="270" w:type="dxa"/>
            <w:vAlign w:val="bottom"/>
          </w:tcPr>
          <w:p w14:paraId="4E5BCF3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4FBBD9EF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(418,500)</w:t>
            </w:r>
          </w:p>
        </w:tc>
        <w:tc>
          <w:tcPr>
            <w:tcW w:w="270" w:type="dxa"/>
            <w:vAlign w:val="bottom"/>
          </w:tcPr>
          <w:p w14:paraId="57E509E0" w14:textId="77C47352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69559C2E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460,960</w:t>
            </w:r>
          </w:p>
        </w:tc>
      </w:tr>
      <w:tr w:rsidR="00916283" w:rsidRPr="004D49BC" w14:paraId="08E11ADD" w14:textId="77777777" w:rsidTr="00945DE2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AE1" w14:textId="1DF6A87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557EE2E9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(605)</w:t>
            </w:r>
          </w:p>
        </w:tc>
      </w:tr>
      <w:tr w:rsidR="00916283" w:rsidRPr="004D49BC" w14:paraId="7B1BB1FB" w14:textId="77777777" w:rsidTr="00945DE2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81959" w14:textId="0A16025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3F694230" w:rsidR="00916283" w:rsidRPr="004D49BC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460,355</w:t>
            </w:r>
          </w:p>
        </w:tc>
      </w:tr>
    </w:tbl>
    <w:p w14:paraId="697C205F" w14:textId="05C03182" w:rsidR="00C423B2" w:rsidRPr="004D49BC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4D49BC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70226CD7" w:rsidR="0010732F" w:rsidRPr="004D49BC" w:rsidRDefault="00EE6A5D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770245E8" w:rsidR="0010732F" w:rsidRPr="004D49BC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94807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DC83F0B" w:rsidR="00B05636" w:rsidRPr="00372711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</w:tcPr>
          <w:p w14:paraId="273BA6F8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27E0535B" w:rsidR="00B05636" w:rsidRPr="00372711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19,830,818</w:t>
            </w:r>
          </w:p>
        </w:tc>
        <w:tc>
          <w:tcPr>
            <w:tcW w:w="270" w:type="dxa"/>
          </w:tcPr>
          <w:p w14:paraId="1742D141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25F0F" w14:textId="63D3A02B" w:rsidR="00B05636" w:rsidRPr="00372711" w:rsidRDefault="00FD1801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565" w:rsidRPr="00372711">
              <w:rPr>
                <w:rFonts w:asciiTheme="majorBidi" w:hAnsiTheme="majorBidi" w:cstheme="majorBidi"/>
                <w:sz w:val="30"/>
                <w:szCs w:val="30"/>
              </w:rPr>
              <w:t>19,617,</w:t>
            </w:r>
            <w:r w:rsidR="00341641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4301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5C858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6C842BA6" w:rsidR="00B05636" w:rsidRPr="00372711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12,073,</w:t>
            </w:r>
            <w:r w:rsidR="003416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508F" w:rsidRPr="003727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5636" w:rsidRPr="004D49BC" w14:paraId="2C6FE464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6CC38F0D" w14:textId="67A31EB0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</w:tcPr>
          <w:p w14:paraId="2553E879" w14:textId="39FFE2DD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13,000</w:t>
            </w:r>
          </w:p>
        </w:tc>
        <w:tc>
          <w:tcPr>
            <w:tcW w:w="270" w:type="dxa"/>
          </w:tcPr>
          <w:p w14:paraId="1F0A4273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A3FD1B" w14:textId="0203BAED" w:rsidR="00B05636" w:rsidRPr="004D49BC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6565">
              <w:rPr>
                <w:rFonts w:asciiTheme="majorBidi" w:hAnsiTheme="majorBidi" w:cstheme="majorBidi"/>
                <w:sz w:val="30"/>
                <w:szCs w:val="30"/>
              </w:rPr>
              <w:t>264,600</w:t>
            </w:r>
          </w:p>
        </w:tc>
        <w:tc>
          <w:tcPr>
            <w:tcW w:w="270" w:type="dxa"/>
          </w:tcPr>
          <w:p w14:paraId="1931F204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E4AF0" w14:textId="743FC90B" w:rsidR="00B05636" w:rsidRPr="004D49BC" w:rsidRDefault="00FD1801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565" w:rsidRPr="004D656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416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D6565" w:rsidRPr="004D656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2D979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1DD48C" w14:textId="6C76E409" w:rsidR="00B05636" w:rsidRPr="004D49BC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D6565">
              <w:rPr>
                <w:rFonts w:asciiTheme="majorBidi" w:hAnsiTheme="majorBidi" w:cstheme="majorBidi"/>
                <w:sz w:val="30"/>
                <w:szCs w:val="30"/>
              </w:rPr>
              <w:t>276,</w:t>
            </w:r>
            <w:r w:rsidR="003416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D656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B05636" w:rsidRPr="004D49BC" w14:paraId="05D70EF8" w14:textId="77777777" w:rsidTr="000A74EA">
        <w:trPr>
          <w:trHeight w:val="366"/>
        </w:trPr>
        <w:tc>
          <w:tcPr>
            <w:tcW w:w="4137" w:type="dxa"/>
          </w:tcPr>
          <w:p w14:paraId="084FBA2B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5D771CE5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  <w:tc>
          <w:tcPr>
            <w:tcW w:w="270" w:type="dxa"/>
          </w:tcPr>
          <w:p w14:paraId="72F4FA2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61545C53" w:rsidR="00B05636" w:rsidRPr="004D49BC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20,095,418</w:t>
            </w:r>
          </w:p>
        </w:tc>
        <w:tc>
          <w:tcPr>
            <w:tcW w:w="270" w:type="dxa"/>
          </w:tcPr>
          <w:p w14:paraId="6FA0B27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BF6F3" w14:textId="60499483" w:rsidR="00B05636" w:rsidRPr="004D49BC" w:rsidRDefault="00F82021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D6565" w:rsidRPr="004D65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19,618,95</w:t>
            </w:r>
            <w:r w:rsidR="00FD18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D68DF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049C3657" w:rsidR="00B05636" w:rsidRPr="004D49BC" w:rsidRDefault="004D656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5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12,349,85</w:t>
            </w:r>
            <w:r w:rsidR="0099508F" w:rsidRPr="00995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7337B" w:rsidRPr="004D49BC" w14:paraId="48FC2C25" w14:textId="77777777" w:rsidTr="000A74EA">
        <w:trPr>
          <w:trHeight w:val="390"/>
        </w:trPr>
        <w:tc>
          <w:tcPr>
            <w:tcW w:w="4137" w:type="dxa"/>
          </w:tcPr>
          <w:p w14:paraId="1B09AE80" w14:textId="3091A1DB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3159445D" w:rsidR="0017337B" w:rsidRPr="004D49BC" w:rsidRDefault="0017337B" w:rsidP="00CC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  <w:tc>
          <w:tcPr>
            <w:tcW w:w="270" w:type="dxa"/>
          </w:tcPr>
          <w:p w14:paraId="63EEDB79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39A0AD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6F9A22B6" w:rsidR="0017337B" w:rsidRPr="00EE2EA3" w:rsidRDefault="004D6565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E2EA3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EE2EA3" w:rsidRPr="00EE2EA3">
              <w:rPr>
                <w:rFonts w:asciiTheme="majorBidi" w:hAnsiTheme="majorBidi" w:cstheme="majorBidi"/>
                <w:sz w:val="30"/>
                <w:szCs w:val="30"/>
              </w:rPr>
              <w:t>96,153</w:t>
            </w:r>
            <w:r w:rsidRPr="00EE2E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337B" w:rsidRPr="004D49BC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FC99741" w:rsidR="0017337B" w:rsidRPr="004D49BC" w:rsidRDefault="0017337B" w:rsidP="0017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  <w:tc>
          <w:tcPr>
            <w:tcW w:w="270" w:type="dxa"/>
          </w:tcPr>
          <w:p w14:paraId="1550E523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7337B" w:rsidRPr="004D49BC" w:rsidRDefault="0017337B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2BFC05AB" w:rsidR="0017337B" w:rsidRPr="00EE2EA3" w:rsidRDefault="004D6565" w:rsidP="0017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2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EE2EA3" w:rsidRPr="00EE2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053,703</w:t>
            </w:r>
          </w:p>
        </w:tc>
      </w:tr>
    </w:tbl>
    <w:p w14:paraId="6E06EEDE" w14:textId="77777777" w:rsidR="00F96C0B" w:rsidRPr="004D49BC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25E590" w14:textId="48E2BDF0" w:rsidR="006C0689" w:rsidRPr="004D49BC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EE6A5D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EE6A5D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EE6A5D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pacing w:val="-2"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spacing w:val="-2"/>
          <w:sz w:val="30"/>
          <w:szCs w:val="30"/>
        </w:rPr>
        <w:t>7</w:t>
      </w:r>
      <w:r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4D49BC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4D49BC">
        <w:rPr>
          <w:rFonts w:ascii="Angsana New" w:hAnsi="Angsana New" w:cs="Angsana New"/>
          <w:sz w:val="30"/>
          <w:szCs w:val="30"/>
        </w:rPr>
        <w:t xml:space="preserve"> </w:t>
      </w:r>
      <w:r w:rsidR="009A2CAF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4D49BC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4D49BC">
        <w:rPr>
          <w:rFonts w:ascii="Angsana New" w:hAnsi="Angsana New" w:cs="Angsana New"/>
          <w:sz w:val="30"/>
          <w:szCs w:val="30"/>
        </w:rPr>
        <w:t>2567</w:t>
      </w:r>
      <w:r w:rsidR="009A2CA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</w:t>
      </w:r>
      <w:r w:rsidRPr="0099508F">
        <w:rPr>
          <w:rFonts w:ascii="Angsana New" w:hAnsi="Angsana New" w:cs="Angsana New"/>
          <w:sz w:val="30"/>
          <w:szCs w:val="30"/>
          <w:cs/>
        </w:rPr>
        <w:t>ล</w:t>
      </w:r>
      <w:r w:rsidRPr="0099508F">
        <w:rPr>
          <w:rFonts w:ascii="Angsana New" w:hAnsi="Angsana New" w:cs="Angsana New" w:hint="cs"/>
          <w:sz w:val="30"/>
          <w:szCs w:val="30"/>
          <w:cs/>
        </w:rPr>
        <w:t>ะ</w:t>
      </w:r>
      <w:r w:rsidR="00B05636" w:rsidRPr="0099508F">
        <w:rPr>
          <w:rFonts w:ascii="Angsana New" w:hAnsi="Angsana New" w:cs="Angsana New"/>
          <w:sz w:val="30"/>
          <w:szCs w:val="30"/>
        </w:rPr>
        <w:t xml:space="preserve"> </w:t>
      </w:r>
      <w:r w:rsidR="004D6565" w:rsidRPr="0099508F">
        <w:rPr>
          <w:rFonts w:ascii="Angsana New" w:hAnsi="Angsana New" w:cs="Angsana New"/>
          <w:sz w:val="30"/>
          <w:szCs w:val="30"/>
        </w:rPr>
        <w:t>4.84</w:t>
      </w:r>
      <w:r w:rsidR="007B5866" w:rsidRPr="0099508F">
        <w:rPr>
          <w:rFonts w:ascii="Angsana New" w:hAnsi="Angsana New" w:cs="Angsana New"/>
          <w:sz w:val="30"/>
          <w:szCs w:val="30"/>
        </w:rPr>
        <w:t xml:space="preserve"> </w:t>
      </w:r>
      <w:r w:rsidRPr="00522546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522546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522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565" w:rsidRPr="00522546">
        <w:rPr>
          <w:rFonts w:ascii="Angsana New" w:hAnsi="Angsana New" w:cs="Angsana New"/>
          <w:sz w:val="30"/>
          <w:szCs w:val="30"/>
        </w:rPr>
        <w:t>7.00</w:t>
      </w:r>
      <w:r w:rsidR="00EE6A5D" w:rsidRPr="00522546">
        <w:rPr>
          <w:rFonts w:ascii="Angsana New" w:hAnsi="Angsana New" w:cs="Angsana New"/>
          <w:sz w:val="30"/>
          <w:szCs w:val="30"/>
        </w:rPr>
        <w:t xml:space="preserve"> </w:t>
      </w:r>
      <w:r w:rsidRPr="00522546">
        <w:rPr>
          <w:rFonts w:ascii="Angsana New" w:hAnsi="Angsana New" w:cs="Angsana New"/>
          <w:sz w:val="30"/>
          <w:szCs w:val="30"/>
          <w:cs/>
        </w:rPr>
        <w:t>ต่อ</w:t>
      </w:r>
      <w:r w:rsidRPr="004D49BC">
        <w:rPr>
          <w:rFonts w:ascii="Angsana New" w:hAnsi="Angsana New" w:cs="Angsana New"/>
          <w:sz w:val="30"/>
          <w:szCs w:val="30"/>
          <w:cs/>
        </w:rPr>
        <w:t>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4.81</w:t>
      </w:r>
      <w:r w:rsidR="001A5D1B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7</w:t>
      </w:r>
      <w:r w:rsidR="00610239" w:rsidRPr="004D49BC">
        <w:rPr>
          <w:rFonts w:ascii="Angsana New" w:hAnsi="Angsana New" w:cs="Angsana New"/>
          <w:i/>
          <w:iCs/>
          <w:sz w:val="30"/>
          <w:szCs w:val="30"/>
        </w:rPr>
        <w:t>.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0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4D49BC" w:rsidRDefault="0025028A">
      <w:pPr>
        <w:rPr>
          <w:rFonts w:asciiTheme="majorBidi" w:hAnsiTheme="majorBidi" w:cstheme="majorBidi"/>
          <w:sz w:val="16"/>
          <w:szCs w:val="16"/>
          <w:cs/>
        </w:rPr>
      </w:pPr>
      <w:bookmarkStart w:id="1" w:name="_Hlk118202364"/>
      <w:bookmarkStart w:id="2" w:name="_Hlk118202437"/>
    </w:p>
    <w:p w14:paraId="44437FB2" w14:textId="77777777" w:rsidR="00914EC8" w:rsidRPr="004D49BC" w:rsidRDefault="00914EC8">
      <w:r w:rsidRPr="004D49BC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E025B7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E025B7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1C225E90" w:rsidR="004A3739" w:rsidRPr="00E025B7" w:rsidRDefault="00EE6A5D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A3739" w:rsidRPr="00E025B7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2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E025B7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2D7767C6" w:rsidR="004A3739" w:rsidRPr="00E025B7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B5866"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0C835C85" w:rsidR="00916283" w:rsidRPr="00E025B7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5C5DFD69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3789D366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22148098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4A1FE2BA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092FB68B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67,500</w:t>
            </w:r>
          </w:p>
        </w:tc>
      </w:tr>
      <w:tr w:rsidR="00916283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1CF8157" w:rsidR="00916283" w:rsidRPr="00E025B7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0865F0D7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3D7FCBB1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278B7D3F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(11,250)</w:t>
            </w:r>
          </w:p>
        </w:tc>
        <w:tc>
          <w:tcPr>
            <w:tcW w:w="270" w:type="dxa"/>
            <w:vAlign w:val="bottom"/>
          </w:tcPr>
          <w:p w14:paraId="6AF42CAE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77F0B90C" w:rsidR="00916283" w:rsidRPr="00E025B7" w:rsidRDefault="00E025B7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67,500</w:t>
            </w:r>
          </w:p>
        </w:tc>
      </w:tr>
      <w:bookmarkEnd w:id="1"/>
      <w:bookmarkEnd w:id="2"/>
    </w:tbl>
    <w:p w14:paraId="029DA882" w14:textId="77777777" w:rsidR="00914EC8" w:rsidRPr="00E025B7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07D22E2" w14:textId="03BF6F12" w:rsidR="006C251F" w:rsidRPr="004D49BC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25B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6A5D" w:rsidRPr="00E025B7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EE6A5D" w:rsidRPr="00E025B7"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="00EE6A5D" w:rsidRPr="00E025B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025B7">
        <w:rPr>
          <w:rFonts w:ascii="Angsana New" w:hAnsi="Angsana New" w:cs="Angsana New"/>
          <w:sz w:val="30"/>
          <w:szCs w:val="30"/>
        </w:rPr>
        <w:t>256</w:t>
      </w:r>
      <w:r w:rsidR="006200D9" w:rsidRPr="00E025B7">
        <w:rPr>
          <w:rFonts w:ascii="Angsana New" w:hAnsi="Angsana New" w:cs="Angsana New"/>
          <w:sz w:val="30"/>
          <w:szCs w:val="30"/>
        </w:rPr>
        <w:t>7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E025B7">
        <w:rPr>
          <w:rFonts w:ascii="Angsana New" w:hAnsi="Angsana New" w:cs="Angsana New" w:hint="cs"/>
          <w:sz w:val="30"/>
          <w:szCs w:val="30"/>
          <w:cs/>
        </w:rPr>
        <w:t>ยาว</w:t>
      </w:r>
      <w:r w:rsidRPr="00E025B7">
        <w:rPr>
          <w:rFonts w:ascii="Angsana New" w:hAnsi="Angsana New" w:cs="Angsana New"/>
          <w:sz w:val="30"/>
          <w:szCs w:val="30"/>
          <w:cs/>
        </w:rPr>
        <w:t>แก่</w:t>
      </w:r>
      <w:r w:rsidRPr="00E025B7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E025B7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E025B7">
        <w:rPr>
          <w:rFonts w:ascii="Angsana New" w:hAnsi="Angsana New" w:cs="Angsana New" w:hint="cs"/>
          <w:sz w:val="30"/>
          <w:szCs w:val="30"/>
          <w:cs/>
        </w:rPr>
        <w:t>ไม่</w:t>
      </w:r>
      <w:r w:rsidRPr="00E025B7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E025B7" w:rsidRPr="00E025B7">
        <w:rPr>
          <w:rFonts w:ascii="Angsana New" w:hAnsi="Angsana New" w:cs="Angsana New"/>
          <w:sz w:val="30"/>
          <w:szCs w:val="30"/>
        </w:rPr>
        <w:t>67.5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เงินต้นของเงินให้กู้ยืมนี้มีกำหนดรับชำระคืนทุกๆ ไตรมาส จนถึงเดือนมิถุนายน </w:t>
      </w:r>
      <w:r w:rsidR="00AB7883" w:rsidRPr="00E025B7">
        <w:rPr>
          <w:rFonts w:ascii="Angsana New" w:hAnsi="Angsana New" w:cs="Angsana New"/>
          <w:sz w:val="30"/>
          <w:szCs w:val="30"/>
        </w:rPr>
        <w:t>2570</w:t>
      </w:r>
      <w:r w:rsidRPr="00E025B7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E025B7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E025B7">
        <w:rPr>
          <w:rFonts w:ascii="Angsana New" w:hAnsi="Angsana New" w:cs="Angsana New" w:hint="cs"/>
          <w:sz w:val="30"/>
          <w:szCs w:val="30"/>
          <w:cs/>
        </w:rPr>
        <w:t>ย</w:t>
      </w:r>
      <w:r w:rsidRPr="00E025B7">
        <w:rPr>
          <w:rFonts w:ascii="Angsana New" w:hAnsi="Angsana New" w:cs="Angsana New"/>
          <w:sz w:val="30"/>
          <w:szCs w:val="30"/>
          <w:cs/>
        </w:rPr>
        <w:t>ร้อยล</w:t>
      </w:r>
      <w:r w:rsidRPr="00E025B7">
        <w:rPr>
          <w:rFonts w:ascii="Angsana New" w:hAnsi="Angsana New" w:cs="Angsana New" w:hint="cs"/>
          <w:sz w:val="30"/>
          <w:szCs w:val="30"/>
          <w:cs/>
        </w:rPr>
        <w:t>ะ</w:t>
      </w:r>
      <w:r w:rsidRPr="00E025B7">
        <w:rPr>
          <w:rFonts w:ascii="Angsana New" w:hAnsi="Angsana New" w:cs="Angsana New"/>
          <w:sz w:val="30"/>
          <w:szCs w:val="30"/>
        </w:rPr>
        <w:t xml:space="preserve"> </w:t>
      </w:r>
      <w:r w:rsidR="00E025B7" w:rsidRPr="00E025B7">
        <w:rPr>
          <w:rFonts w:ascii="Angsana New" w:hAnsi="Angsana New" w:cs="Angsana New"/>
          <w:sz w:val="30"/>
          <w:szCs w:val="30"/>
        </w:rPr>
        <w:t>6.</w:t>
      </w:r>
      <w:r w:rsidR="00E025B7">
        <w:rPr>
          <w:rFonts w:ascii="Angsana New" w:hAnsi="Angsana New" w:cs="Angsana New"/>
          <w:sz w:val="30"/>
          <w:szCs w:val="30"/>
        </w:rPr>
        <w:t>50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2566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</w:rPr>
        <w:t>6.50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4D49BC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3A21298E" w:rsidR="009E204D" w:rsidRPr="004D49BC" w:rsidRDefault="00693BC9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4D49BC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68030F80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B05636" w:rsidRPr="00372711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31D642CD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0008452D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2DE551BF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B05636" w:rsidRPr="004D49BC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B05636" w:rsidRPr="00372711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03CD8F8A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585290FC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163ACC51" w:rsidR="00B05636" w:rsidRPr="00372711" w:rsidRDefault="0099508F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70935B4C" w14:textId="77777777" w:rsidR="00C423B2" w:rsidRPr="004D49BC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3664EE2D" w14:textId="7528D9FE" w:rsidR="00027A6A" w:rsidRDefault="00B05636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ณ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93BC9" w:rsidRPr="00027A6A">
        <w:rPr>
          <w:rFonts w:ascii="Angsana New" w:hAnsi="Angsana New" w:cs="Angsana New"/>
          <w:sz w:val="30"/>
          <w:szCs w:val="30"/>
        </w:rPr>
        <w:t>30</w:t>
      </w:r>
      <w:r w:rsidR="00693BC9" w:rsidRPr="00027A6A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693BC9" w:rsidRPr="00027A6A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2567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>
        <w:rPr>
          <w:rFonts w:ascii="Angsana New" w:hAnsi="Angsana New" w:cs="Angsana New"/>
          <w:sz w:val="30"/>
          <w:szCs w:val="30"/>
        </w:rPr>
        <w:t xml:space="preserve">  </w:t>
      </w:r>
      <w:r w:rsidRPr="004D49BC">
        <w:rPr>
          <w:rFonts w:ascii="Angsana New" w:hAnsi="Angsana New" w:cs="Angsana New" w:hint="cs"/>
          <w:sz w:val="30"/>
          <w:szCs w:val="30"/>
          <w:cs/>
        </w:rPr>
        <w:t>ให้กู้ยืมประเภทไม่มีหลักประกัน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3,000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เงินต้นของเงินให้กู้ยืมนี้มีกำหนดรับชำร</w:t>
      </w:r>
      <w:r w:rsidR="00BA24E2">
        <w:rPr>
          <w:rFonts w:ascii="Angsana New" w:hAnsi="Angsana New" w:cs="Angsana New" w:hint="cs"/>
          <w:sz w:val="30"/>
          <w:szCs w:val="30"/>
          <w:cs/>
        </w:rPr>
        <w:t>ะ</w:t>
      </w:r>
      <w:r w:rsidRPr="004D49BC">
        <w:rPr>
          <w:rFonts w:ascii="Angsana New" w:hAnsi="Angsana New" w:cs="Angsana New" w:hint="cs"/>
          <w:sz w:val="30"/>
          <w:szCs w:val="30"/>
          <w:cs/>
        </w:rPr>
        <w:t>คืนทั้งจำนวนในเดือนมกราคม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sz w:val="30"/>
          <w:szCs w:val="30"/>
        </w:rPr>
        <w:t>2568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และเดือนพฤศจิกายน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sz w:val="30"/>
          <w:szCs w:val="30"/>
        </w:rPr>
        <w:t>2569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5">
        <w:rPr>
          <w:rFonts w:ascii="Angsana New" w:hAnsi="Angsana New" w:cs="Angsana New"/>
          <w:sz w:val="30"/>
          <w:szCs w:val="30"/>
        </w:rPr>
        <w:t>4.25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5">
        <w:rPr>
          <w:rFonts w:ascii="Angsana New" w:hAnsi="Angsana New" w:cs="Angsana New"/>
          <w:sz w:val="30"/>
          <w:szCs w:val="30"/>
        </w:rPr>
        <w:t>4.78</w:t>
      </w:r>
      <w:r w:rsidR="004C61C1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31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2566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622830">
        <w:rPr>
          <w:rFonts w:ascii="Angsana New" w:hAnsi="Angsana New" w:cs="Angsana New"/>
          <w:i/>
          <w:iCs/>
          <w:sz w:val="30"/>
          <w:szCs w:val="30"/>
        </w:rPr>
        <w:t>25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622830">
        <w:rPr>
          <w:rFonts w:ascii="Angsana New" w:hAnsi="Angsana New" w:cs="Angsana New"/>
          <w:i/>
          <w:iCs/>
          <w:sz w:val="30"/>
          <w:szCs w:val="30"/>
        </w:rPr>
        <w:t>78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62283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77777777" w:rsidR="0094070E" w:rsidRPr="0094070E" w:rsidRDefault="0094070E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4D49BC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01BBABD6" w:rsidR="000B1B9B" w:rsidRPr="004D49BC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07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692" w:rsidRPr="004D49BC" w14:paraId="5A16A3C5" w14:textId="77777777" w:rsidTr="002E718F">
        <w:trPr>
          <w:trHeight w:val="414"/>
        </w:trPr>
        <w:tc>
          <w:tcPr>
            <w:tcW w:w="2190" w:type="pct"/>
            <w:vAlign w:val="bottom"/>
          </w:tcPr>
          <w:p w14:paraId="51F9E948" w14:textId="5491519D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245EA5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 w:rsidR="00245E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0" w:type="pct"/>
            <w:vAlign w:val="bottom"/>
          </w:tcPr>
          <w:p w14:paraId="7B775043" w14:textId="2506E906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B4F03C4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78415010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EA3241E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21444AC0" w:rsidR="000F2692" w:rsidRPr="004D49BC" w:rsidRDefault="00F349E1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12C3773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C0FF7F" w14:textId="76604A3A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F2692" w:rsidRPr="004D49BC" w14:paraId="2AA0BB9A" w14:textId="77777777" w:rsidTr="002E718F">
        <w:trPr>
          <w:trHeight w:val="414"/>
        </w:trPr>
        <w:tc>
          <w:tcPr>
            <w:tcW w:w="2190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636" w:rsidRPr="004D49BC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4D8DA365" w:rsidR="00B05636" w:rsidRPr="00E025B7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715C489C" w:rsidR="00B05636" w:rsidRPr="004D49BC" w:rsidRDefault="00E025B7" w:rsidP="00B0563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(1,392)</w:t>
            </w:r>
          </w:p>
        </w:tc>
        <w:tc>
          <w:tcPr>
            <w:tcW w:w="143" w:type="pct"/>
            <w:vAlign w:val="bottom"/>
          </w:tcPr>
          <w:p w14:paraId="2C774450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5E9B3C41" w:rsidR="00B05636" w:rsidRPr="004D49BC" w:rsidRDefault="00245EA5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(8,074)</w:t>
            </w:r>
          </w:p>
        </w:tc>
        <w:tc>
          <w:tcPr>
            <w:tcW w:w="143" w:type="pct"/>
            <w:vAlign w:val="bottom"/>
          </w:tcPr>
          <w:p w14:paraId="510EC86C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1CDDDBD7" w:rsidR="00B05636" w:rsidRPr="00EE2EA3" w:rsidRDefault="004D6565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EE2EA3">
              <w:rPr>
                <w:rFonts w:ascii="Angsana New" w:hAnsi="Angsana New" w:cstheme="minorBidi"/>
                <w:sz w:val="30"/>
                <w:szCs w:val="30"/>
                <w:lang w:eastAsia="ko-KR"/>
              </w:rPr>
              <w:t>(</w:t>
            </w:r>
            <w:r w:rsidR="00EE2EA3" w:rsidRPr="00EE2EA3">
              <w:rPr>
                <w:rFonts w:ascii="Angsana New" w:hAnsi="Angsana New" w:cstheme="minorBidi"/>
                <w:sz w:val="30"/>
                <w:szCs w:val="30"/>
                <w:lang w:eastAsia="ko-KR"/>
              </w:rPr>
              <w:t>2,924</w:t>
            </w:r>
            <w:r w:rsidRPr="00EE2EA3">
              <w:rPr>
                <w:rFonts w:ascii="Angsana New" w:hAnsi="Angsana New" w:cstheme="min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B05636" w:rsidRPr="00EE2EA3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7B64904C" w:rsidR="00B05636" w:rsidRPr="004D49BC" w:rsidRDefault="00245EA5" w:rsidP="00B0563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F63A0">
              <w:rPr>
                <w:rFonts w:ascii="Angsana New" w:hAnsi="Angsana New" w:cstheme="minorBidi"/>
                <w:sz w:val="30"/>
                <w:szCs w:val="30"/>
                <w:lang w:eastAsia="ko-KR"/>
              </w:rPr>
              <w:t>90,724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4D49BC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1" w:rsidRPr="004D49BC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2ADF4BC1" w:rsidR="00A14E21" w:rsidRPr="004D49BC" w:rsidRDefault="00245EA5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59A16A7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2AF2CAEA" w:rsidR="00A14E21" w:rsidRPr="004D49BC" w:rsidRDefault="00245EA5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887F9A4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2692" w:rsidRPr="004D49BC" w14:paraId="52445793" w14:textId="77777777" w:rsidTr="00D10850">
        <w:trPr>
          <w:trHeight w:val="357"/>
          <w:tblHeader/>
        </w:trPr>
        <w:tc>
          <w:tcPr>
            <w:tcW w:w="2190" w:type="pct"/>
          </w:tcPr>
          <w:p w14:paraId="658F55B5" w14:textId="0F6DBE79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7EE60" w14:textId="7E40E991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64E0A8BF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B6995B" w14:textId="7F3970F4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D25F61A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5F0636" w14:textId="3D2FBDB4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4C7DF30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6E109DE" w14:textId="2C7C6546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F2692" w:rsidRPr="004D49BC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692" w:rsidRPr="004D49BC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4738ACF9" w14:textId="77777777" w:rsidTr="00FB7694">
        <w:trPr>
          <w:trHeight w:val="369"/>
        </w:trPr>
        <w:tc>
          <w:tcPr>
            <w:tcW w:w="2190" w:type="pct"/>
          </w:tcPr>
          <w:p w14:paraId="166B0F1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67F3807C" w:rsidR="00916283" w:rsidRPr="004D49BC" w:rsidRDefault="007346B9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382E3" w14:textId="1038BD4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05077C74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6565">
              <w:rPr>
                <w:rFonts w:ascii="Angsana New" w:hAnsi="Angsana New" w:cs="Angsana New"/>
                <w:sz w:val="30"/>
                <w:szCs w:val="30"/>
              </w:rPr>
              <w:t>215,901</w:t>
            </w:r>
          </w:p>
        </w:tc>
        <w:tc>
          <w:tcPr>
            <w:tcW w:w="143" w:type="pct"/>
          </w:tcPr>
          <w:p w14:paraId="1973783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D749D7" w14:textId="7526DF1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26,172</w:t>
            </w:r>
          </w:p>
        </w:tc>
      </w:tr>
      <w:tr w:rsidR="00916283" w:rsidRPr="004D49BC" w14:paraId="7021D789" w14:textId="77777777" w:rsidTr="00FB7694">
        <w:trPr>
          <w:trHeight w:val="369"/>
        </w:trPr>
        <w:tc>
          <w:tcPr>
            <w:tcW w:w="2190" w:type="pct"/>
          </w:tcPr>
          <w:p w14:paraId="5765E6E7" w14:textId="75F5581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53944C90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18,505</w:t>
            </w:r>
          </w:p>
        </w:tc>
        <w:tc>
          <w:tcPr>
            <w:tcW w:w="143" w:type="pct"/>
          </w:tcPr>
          <w:p w14:paraId="7F3D02F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A7C9EB" w14:textId="638CA12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39,681</w:t>
            </w:r>
          </w:p>
        </w:tc>
        <w:tc>
          <w:tcPr>
            <w:tcW w:w="142" w:type="pct"/>
          </w:tcPr>
          <w:p w14:paraId="59FA36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17A0654A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E47322" w14:textId="0ABB0E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690F7DE8" w14:textId="77777777" w:rsidTr="00FB7694">
        <w:trPr>
          <w:trHeight w:val="369"/>
        </w:trPr>
        <w:tc>
          <w:tcPr>
            <w:tcW w:w="2190" w:type="pct"/>
          </w:tcPr>
          <w:p w14:paraId="6450ADA3" w14:textId="0EBDC12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077C7BB1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126,967</w:t>
            </w:r>
          </w:p>
        </w:tc>
        <w:tc>
          <w:tcPr>
            <w:tcW w:w="143" w:type="pct"/>
          </w:tcPr>
          <w:p w14:paraId="6995C3D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1868EF5" w14:textId="661A901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122,735</w:t>
            </w:r>
          </w:p>
        </w:tc>
        <w:tc>
          <w:tcPr>
            <w:tcW w:w="142" w:type="pct"/>
          </w:tcPr>
          <w:p w14:paraId="122718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7F5A8BFD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DF781C" w14:textId="624F287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6283" w:rsidRPr="004D49BC" w14:paraId="1DE4B3EF" w14:textId="77777777" w:rsidTr="00CC24C9">
        <w:trPr>
          <w:trHeight w:val="357"/>
        </w:trPr>
        <w:tc>
          <w:tcPr>
            <w:tcW w:w="2190" w:type="pct"/>
          </w:tcPr>
          <w:p w14:paraId="125E2A87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158B094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145,472</w:t>
            </w:r>
          </w:p>
        </w:tc>
        <w:tc>
          <w:tcPr>
            <w:tcW w:w="143" w:type="pct"/>
          </w:tcPr>
          <w:p w14:paraId="2100089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342277D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162,416</w:t>
            </w:r>
          </w:p>
        </w:tc>
        <w:tc>
          <w:tcPr>
            <w:tcW w:w="142" w:type="pct"/>
          </w:tcPr>
          <w:p w14:paraId="498CF1C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15026319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215,901</w:t>
            </w:r>
          </w:p>
        </w:tc>
        <w:tc>
          <w:tcPr>
            <w:tcW w:w="143" w:type="pct"/>
          </w:tcPr>
          <w:p w14:paraId="4B7F71C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2723CCCA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26,172</w:t>
            </w:r>
          </w:p>
        </w:tc>
      </w:tr>
      <w:tr w:rsidR="004A2032" w:rsidRPr="004D49BC" w14:paraId="3ADC2308" w14:textId="77777777" w:rsidTr="00CC24C9">
        <w:trPr>
          <w:trHeight w:val="357"/>
        </w:trPr>
        <w:tc>
          <w:tcPr>
            <w:tcW w:w="2190" w:type="pct"/>
          </w:tcPr>
          <w:p w14:paraId="78ACDD98" w14:textId="77777777" w:rsidR="004A2032" w:rsidRPr="004D49BC" w:rsidRDefault="004A2032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BDFE4B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13048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535F400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DE8688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0DBE3C7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BE10FF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C9F0052" w14:textId="77777777" w:rsidR="004A2032" w:rsidRPr="004D49BC" w:rsidRDefault="004A203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24068A37" w14:textId="77777777" w:rsidTr="00CC24C9">
        <w:trPr>
          <w:trHeight w:val="357"/>
        </w:trPr>
        <w:tc>
          <w:tcPr>
            <w:tcW w:w="2190" w:type="pct"/>
          </w:tcPr>
          <w:p w14:paraId="5384A318" w14:textId="23D71AE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14FB28E3" w14:textId="77777777" w:rsidTr="008D4D0D">
        <w:trPr>
          <w:trHeight w:val="357"/>
        </w:trPr>
        <w:tc>
          <w:tcPr>
            <w:tcW w:w="2190" w:type="pct"/>
          </w:tcPr>
          <w:p w14:paraId="4C9967FA" w14:textId="4C979C08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7C020E8C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A255CF" w14:textId="0EDB4BB0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7E7C18EC" w:rsidR="00916283" w:rsidRPr="00D745B4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sz w:val="30"/>
                <w:szCs w:val="30"/>
              </w:rPr>
              <w:t>23,3</w:t>
            </w:r>
            <w:r w:rsidR="009557BA" w:rsidRPr="00D745B4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43" w:type="pct"/>
          </w:tcPr>
          <w:p w14:paraId="2EF886F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69731DC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34,128</w:t>
            </w:r>
          </w:p>
        </w:tc>
      </w:tr>
      <w:tr w:rsidR="00916283" w:rsidRPr="004D49BC" w14:paraId="0156176E" w14:textId="77777777" w:rsidTr="00ED0EFC">
        <w:trPr>
          <w:trHeight w:val="357"/>
        </w:trPr>
        <w:tc>
          <w:tcPr>
            <w:tcW w:w="2190" w:type="pct"/>
          </w:tcPr>
          <w:p w14:paraId="62CC6FFA" w14:textId="507C79BE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7F0A95A" w14:textId="3F676107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12,933</w:t>
            </w:r>
          </w:p>
        </w:tc>
        <w:tc>
          <w:tcPr>
            <w:tcW w:w="143" w:type="pct"/>
          </w:tcPr>
          <w:p w14:paraId="469DD23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F974142" w14:textId="4B3777F9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58AF454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24DF2A27" w:rsidR="00916283" w:rsidRPr="00D745B4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9557BA" w:rsidRPr="00D745B4">
              <w:rPr>
                <w:rFonts w:ascii="Angsana New" w:hAnsi="Angsana New" w:cs="Angsana New"/>
                <w:sz w:val="30"/>
                <w:szCs w:val="30"/>
              </w:rPr>
              <w:t>791</w:t>
            </w:r>
          </w:p>
        </w:tc>
        <w:tc>
          <w:tcPr>
            <w:tcW w:w="143" w:type="pct"/>
          </w:tcPr>
          <w:p w14:paraId="238D715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3BCAF52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</w:tr>
      <w:tr w:rsidR="00916283" w:rsidRPr="004D49BC" w14:paraId="23F73CCD" w14:textId="77777777" w:rsidTr="00D61D23">
        <w:trPr>
          <w:trHeight w:val="357"/>
        </w:trPr>
        <w:tc>
          <w:tcPr>
            <w:tcW w:w="2190" w:type="pct"/>
          </w:tcPr>
          <w:p w14:paraId="5583ADAE" w14:textId="2487995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7AACDB2" w14:textId="6B467F84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12,933</w:t>
            </w:r>
          </w:p>
        </w:tc>
        <w:tc>
          <w:tcPr>
            <w:tcW w:w="143" w:type="pct"/>
          </w:tcPr>
          <w:p w14:paraId="2EA1E53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37FDB16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005C368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040A8032" w:rsidR="00916283" w:rsidRPr="00D745B4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26,13</w:t>
            </w:r>
            <w:r w:rsidR="00EE2EA3" w:rsidRPr="00D745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27B838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6189D5EB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38,065</w:t>
            </w:r>
          </w:p>
        </w:tc>
      </w:tr>
      <w:tr w:rsidR="00916283" w:rsidRPr="004D49BC" w14:paraId="69F62AFA" w14:textId="77777777" w:rsidTr="00D61D23">
        <w:trPr>
          <w:trHeight w:val="357"/>
        </w:trPr>
        <w:tc>
          <w:tcPr>
            <w:tcW w:w="2190" w:type="pct"/>
          </w:tcPr>
          <w:p w14:paraId="3E1F822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9CFE9E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C37E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3F0A5B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561D1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79025" w14:textId="77777777" w:rsidR="00916283" w:rsidRPr="00770292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" w:type="pct"/>
          </w:tcPr>
          <w:p w14:paraId="14518E2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7E05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3267D58F" w14:textId="77777777" w:rsidTr="00D61D23">
        <w:trPr>
          <w:trHeight w:val="357"/>
        </w:trPr>
        <w:tc>
          <w:tcPr>
            <w:tcW w:w="2190" w:type="pct"/>
          </w:tcPr>
          <w:p w14:paraId="1553648A" w14:textId="17AB64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</w:tcPr>
          <w:p w14:paraId="3B44B28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218A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85AD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1CF5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A3BD90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00CF2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17280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6283" w:rsidRPr="004D49BC" w14:paraId="203C51FA" w14:textId="77777777" w:rsidTr="003C5907">
        <w:trPr>
          <w:trHeight w:val="357"/>
        </w:trPr>
        <w:tc>
          <w:tcPr>
            <w:tcW w:w="2190" w:type="pct"/>
          </w:tcPr>
          <w:p w14:paraId="4F636089" w14:textId="25492E9B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7B4C8D" w14:textId="0A96D940" w:rsidR="00916283" w:rsidRPr="00572782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27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47C7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B97A065" w14:textId="35431CF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2" w:type="pct"/>
          </w:tcPr>
          <w:p w14:paraId="62F1214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9576EE" w14:textId="70EFB75F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6565">
              <w:rPr>
                <w:rFonts w:ascii="Angsana New" w:hAnsi="Angsana New" w:cs="Angsana New"/>
                <w:sz w:val="30"/>
                <w:szCs w:val="30"/>
              </w:rPr>
              <w:t>6,071</w:t>
            </w:r>
          </w:p>
        </w:tc>
        <w:tc>
          <w:tcPr>
            <w:tcW w:w="143" w:type="pct"/>
          </w:tcPr>
          <w:p w14:paraId="1C006AC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70CC708" w14:textId="3BDC0FFF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</w:tr>
      <w:tr w:rsidR="00916283" w:rsidRPr="004D49BC" w14:paraId="6F692982" w14:textId="77777777" w:rsidTr="003C5907">
        <w:trPr>
          <w:trHeight w:val="357"/>
        </w:trPr>
        <w:tc>
          <w:tcPr>
            <w:tcW w:w="2190" w:type="pct"/>
          </w:tcPr>
          <w:p w14:paraId="53D8790A" w14:textId="038DAC41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58192E1C" w:rsidR="00916283" w:rsidRPr="004D49BC" w:rsidRDefault="00572782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414DD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6ABA5FA1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2" w:type="pct"/>
          </w:tcPr>
          <w:p w14:paraId="6F97A78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3CA5DD00" w:rsidR="00916283" w:rsidRPr="004D49BC" w:rsidRDefault="004D6565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5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143" w:type="pct"/>
          </w:tcPr>
          <w:p w14:paraId="3C158F3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48E05" w14:textId="045E88F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4D49BC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77F1DAE6" w:rsidR="005A2C34" w:rsidRPr="004D49BC" w:rsidRDefault="00245EA5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C34" w:rsidRPr="004D49BC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6084938C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19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636" w:rsidRPr="004D49BC" w14:paraId="3609B0B4" w14:textId="77777777" w:rsidTr="00D33363">
        <w:trPr>
          <w:trHeight w:val="332"/>
        </w:trPr>
        <w:tc>
          <w:tcPr>
            <w:tcW w:w="2190" w:type="pct"/>
          </w:tcPr>
          <w:p w14:paraId="67F87A56" w14:textId="6A9C9C1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427A2D94" w14:textId="75A0EEA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643355A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16D11AAB" w:rsidR="00B05636" w:rsidRPr="0099508F" w:rsidRDefault="00F830B9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F830B9">
              <w:rPr>
                <w:rFonts w:ascii="Angsana New" w:hAnsi="Angsana New" w:cs="Angsana New"/>
                <w:sz w:val="30"/>
                <w:szCs w:val="30"/>
              </w:rPr>
              <w:t>8,858,720</w:t>
            </w:r>
          </w:p>
        </w:tc>
        <w:tc>
          <w:tcPr>
            <w:tcW w:w="143" w:type="pct"/>
          </w:tcPr>
          <w:p w14:paraId="26FA718A" w14:textId="77777777" w:rsidR="00B05636" w:rsidRPr="0099508F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1" w:type="pct"/>
          </w:tcPr>
          <w:p w14:paraId="70E27905" w14:textId="2181DA57" w:rsidR="00B05636" w:rsidRPr="0099508F" w:rsidRDefault="00F830B9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F830B9">
              <w:rPr>
                <w:rFonts w:ascii="Angsana New" w:hAnsi="Angsana New" w:cs="Angsana New"/>
                <w:sz w:val="30"/>
                <w:szCs w:val="30"/>
              </w:rPr>
              <w:t>(8,541,320)</w:t>
            </w:r>
          </w:p>
        </w:tc>
        <w:tc>
          <w:tcPr>
            <w:tcW w:w="143" w:type="pct"/>
          </w:tcPr>
          <w:p w14:paraId="3B49B65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16E5688E" w:rsidR="00B05636" w:rsidRPr="004D49BC" w:rsidRDefault="00310E44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0E44">
              <w:rPr>
                <w:rFonts w:ascii="Angsana New" w:hAnsi="Angsana New" w:cs="Angsana New"/>
                <w:sz w:val="30"/>
                <w:szCs w:val="30"/>
              </w:rPr>
              <w:t>478,900</w:t>
            </w:r>
          </w:p>
        </w:tc>
      </w:tr>
      <w:tr w:rsidR="00B05636" w:rsidRPr="004D49BC" w14:paraId="78857CA8" w14:textId="77777777" w:rsidTr="00D33363">
        <w:trPr>
          <w:trHeight w:val="368"/>
        </w:trPr>
        <w:tc>
          <w:tcPr>
            <w:tcW w:w="2190" w:type="pct"/>
          </w:tcPr>
          <w:p w14:paraId="2CCCBA3D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58133E48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4DBFC251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04BE2083" w:rsidR="00B05636" w:rsidRPr="0099508F" w:rsidRDefault="00F830B9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F830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8,858,720</w:t>
            </w:r>
          </w:p>
        </w:tc>
        <w:tc>
          <w:tcPr>
            <w:tcW w:w="143" w:type="pct"/>
          </w:tcPr>
          <w:p w14:paraId="07877A97" w14:textId="77777777" w:rsidR="00B05636" w:rsidRPr="0099508F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4498C2C1" w:rsidR="00B05636" w:rsidRPr="0099508F" w:rsidRDefault="00F830B9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F830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(8,541,320)</w:t>
            </w:r>
          </w:p>
        </w:tc>
        <w:tc>
          <w:tcPr>
            <w:tcW w:w="143" w:type="pct"/>
          </w:tcPr>
          <w:p w14:paraId="2A5EF67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5A4C881C" w:rsidR="00B05636" w:rsidRPr="004D49BC" w:rsidRDefault="00310E44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0E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478,900</w:t>
            </w:r>
          </w:p>
        </w:tc>
      </w:tr>
    </w:tbl>
    <w:p w14:paraId="54702C94" w14:textId="77777777" w:rsidR="006024BC" w:rsidRPr="004D49BC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16"/>
          <w:szCs w:val="16"/>
        </w:rPr>
      </w:pPr>
    </w:p>
    <w:p w14:paraId="62CBE5B5" w14:textId="32F32673" w:rsidR="00221071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3" w:name="_Hlk141985806"/>
      <w:r w:rsidR="00245EA5">
        <w:rPr>
          <w:rFonts w:ascii="Angsana New" w:hAnsi="Angsana New" w:cs="Angsana New"/>
          <w:sz w:val="30"/>
          <w:szCs w:val="30"/>
        </w:rPr>
        <w:t xml:space="preserve">30 </w:t>
      </w:r>
      <w:r w:rsidR="00245EA5">
        <w:rPr>
          <w:rFonts w:ascii="Angsana New" w:hAnsi="Angsana New" w:cs="Angsana New"/>
          <w:sz w:val="30"/>
          <w:szCs w:val="30"/>
          <w:cs/>
        </w:rPr>
        <w:t>มิถุนายน</w:t>
      </w:r>
      <w:r w:rsidR="00245EA5"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4BC" w:rsidRPr="004D49BC">
        <w:rPr>
          <w:rFonts w:ascii="Angsana New" w:hAnsi="Angsana New" w:cs="Angsana New"/>
          <w:sz w:val="30"/>
          <w:szCs w:val="30"/>
        </w:rPr>
        <w:t>256</w:t>
      </w:r>
      <w:bookmarkEnd w:id="3"/>
      <w:r w:rsidR="007779D5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4D49BC">
        <w:rPr>
          <w:rFonts w:ascii="Angsana New" w:hAnsi="Angsana New" w:cs="Angsana New" w:hint="cs"/>
          <w:sz w:val="30"/>
          <w:szCs w:val="30"/>
          <w:cs/>
        </w:rPr>
        <w:t>จาก</w:t>
      </w:r>
      <w:r w:rsidRPr="004D49B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4D49BC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4D49BC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10E44">
        <w:rPr>
          <w:rFonts w:ascii="Angsana New" w:hAnsi="Angsana New" w:cs="Angsana New"/>
          <w:position w:val="2"/>
          <w:sz w:val="30"/>
          <w:szCs w:val="30"/>
        </w:rPr>
        <w:t>5.34</w:t>
      </w:r>
      <w:r w:rsidR="00F97E7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6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F97E76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ร้อยละ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5.31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341728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29D9F82" w14:textId="77777777" w:rsidR="00AA61C7" w:rsidRPr="00AA61C7" w:rsidRDefault="00AA61C7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6A7BD82" w14:textId="5B6E2515" w:rsidR="00F50C70" w:rsidRPr="004D49BC" w:rsidRDefault="00F50C70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AA61C7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1B8FEE7D" w14:textId="1C78101A" w:rsidR="00435DFF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AA61C7" w:rsidRDefault="00AA61C7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528229FA" w14:textId="6F6AF790" w:rsidR="001C3959" w:rsidRPr="00AA61C7" w:rsidRDefault="00435DFF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ในระหว่</w:t>
      </w:r>
      <w:r w:rsidR="00494F4D" w:rsidRPr="004D49BC">
        <w:rPr>
          <w:rFonts w:ascii="Angsana New" w:hAnsi="Angsana New" w:cs="Angsana New" w:hint="cs"/>
          <w:sz w:val="30"/>
          <w:szCs w:val="30"/>
          <w:cs/>
        </w:rPr>
        <w:t>า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งปี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</w:t>
      </w:r>
      <w:r w:rsidRPr="007346B9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EA016B">
        <w:rPr>
          <w:rFonts w:ascii="Angsana New" w:hAnsi="Angsana New" w:cs="Angsana New"/>
          <w:sz w:val="30"/>
          <w:szCs w:val="30"/>
        </w:rPr>
        <w:t xml:space="preserve"> 667.2 </w:t>
      </w:r>
      <w:r w:rsidRPr="007346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BE7D94F" w14:textId="2F69802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F24574A" w14:textId="4F74AE35" w:rsidR="00593F4B" w:rsidRPr="004D49BC" w:rsidRDefault="00593F4B" w:rsidP="00593F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46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F23EA70" w14:textId="77777777" w:rsidR="00245EA5" w:rsidRDefault="00245EA5" w:rsidP="00245EA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0080F34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5C27293" w14:textId="77777777" w:rsidR="00824146" w:rsidRPr="004D49BC" w:rsidRDefault="00824146" w:rsidP="008241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1FBA0C67" w:rsidR="00824146" w:rsidRPr="004D49BC" w:rsidRDefault="00824146" w:rsidP="0082414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28D1BA9B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A5CB7B9" w14:textId="77777777" w:rsidR="00245EA5" w:rsidRDefault="00245EA5" w:rsidP="00245EA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39407427" w:rsidR="00824146" w:rsidRPr="004D49BC" w:rsidRDefault="00824146" w:rsidP="00824146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bottom"/>
          </w:tcPr>
          <w:p w14:paraId="7AAFD6A5" w14:textId="77777777" w:rsidR="00824146" w:rsidRPr="004D49BC" w:rsidRDefault="00824146" w:rsidP="008241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BCAE4AD" w:rsidR="00824146" w:rsidRPr="004D49BC" w:rsidRDefault="00824146" w:rsidP="0082414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824146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4146" w:rsidRPr="004D49BC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4146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3CD3F2AF" w:rsidR="00824146" w:rsidRPr="004D49BC" w:rsidRDefault="002C5B4F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1,709,35</w:t>
            </w:r>
            <w:r w:rsidR="007B31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9B1A64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BB4016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1,713,777</w:t>
            </w:r>
          </w:p>
        </w:tc>
        <w:tc>
          <w:tcPr>
            <w:tcW w:w="283" w:type="dxa"/>
          </w:tcPr>
          <w:p w14:paraId="6E30DC5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369633C3" w:rsidR="00824146" w:rsidRPr="004D49BC" w:rsidRDefault="00CA2200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2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1,310,881</w:t>
            </w:r>
          </w:p>
        </w:tc>
        <w:tc>
          <w:tcPr>
            <w:tcW w:w="259" w:type="dxa"/>
          </w:tcPr>
          <w:p w14:paraId="0628585B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241B8" w14:textId="2006F816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1,232,162</w:t>
            </w:r>
          </w:p>
        </w:tc>
      </w:tr>
      <w:tr w:rsidR="00824146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C07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C51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4AE36BEC" w:rsidR="00302C51" w:rsidRPr="004D49BC" w:rsidRDefault="002C5B4F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</w:rPr>
              <w:t>164,140</w:t>
            </w:r>
          </w:p>
        </w:tc>
        <w:tc>
          <w:tcPr>
            <w:tcW w:w="270" w:type="dxa"/>
          </w:tcPr>
          <w:p w14:paraId="32B4D21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16F5AC98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294,498</w:t>
            </w:r>
          </w:p>
        </w:tc>
        <w:tc>
          <w:tcPr>
            <w:tcW w:w="283" w:type="dxa"/>
          </w:tcPr>
          <w:p w14:paraId="5548707F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46AE3F16" w:rsidR="00302C51" w:rsidRPr="004D49BC" w:rsidRDefault="00CA2200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2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71,358</w:t>
            </w:r>
          </w:p>
        </w:tc>
        <w:tc>
          <w:tcPr>
            <w:tcW w:w="259" w:type="dxa"/>
          </w:tcPr>
          <w:p w14:paraId="3075443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794A1" w14:textId="26FF32BA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53,068</w:t>
            </w:r>
          </w:p>
        </w:tc>
      </w:tr>
      <w:tr w:rsidR="00302C51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23AE291E" w:rsidR="00302C51" w:rsidRPr="004D49BC" w:rsidRDefault="002C5B4F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</w:rPr>
              <w:t>46,770</w:t>
            </w:r>
          </w:p>
        </w:tc>
        <w:tc>
          <w:tcPr>
            <w:tcW w:w="270" w:type="dxa"/>
          </w:tcPr>
          <w:p w14:paraId="62B0D80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782BE3A2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154,741</w:t>
            </w:r>
          </w:p>
        </w:tc>
        <w:tc>
          <w:tcPr>
            <w:tcW w:w="283" w:type="dxa"/>
          </w:tcPr>
          <w:p w14:paraId="572D2DB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25B6FBCC" w:rsidR="00302C51" w:rsidRPr="004D49BC" w:rsidRDefault="00CA2200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F2465" w14:textId="55DD24E3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302C51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302C51" w:rsidRPr="004D49BC" w:rsidRDefault="00302C51" w:rsidP="00302C5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1908F508" w:rsidR="00302C51" w:rsidRPr="004D49BC" w:rsidRDefault="002C5B4F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</w:rPr>
              <w:t>95,045</w:t>
            </w:r>
          </w:p>
        </w:tc>
        <w:tc>
          <w:tcPr>
            <w:tcW w:w="270" w:type="dxa"/>
          </w:tcPr>
          <w:p w14:paraId="06B6812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B24F3CF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78,740</w:t>
            </w:r>
          </w:p>
        </w:tc>
        <w:tc>
          <w:tcPr>
            <w:tcW w:w="283" w:type="dxa"/>
          </w:tcPr>
          <w:p w14:paraId="749BE1A2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77E67B8D" w:rsidR="00302C51" w:rsidRPr="004D49BC" w:rsidRDefault="00CA2200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14:paraId="02F7BB0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E10B1" w14:textId="7DE6025D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02C51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9602A22" w:rsidR="00302C51" w:rsidRPr="004D49BC" w:rsidRDefault="00302C51" w:rsidP="00302C5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0D1A7111" w:rsidR="00302C51" w:rsidRPr="004D49BC" w:rsidRDefault="002C5B4F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193,362</w:t>
            </w:r>
          </w:p>
        </w:tc>
        <w:tc>
          <w:tcPr>
            <w:tcW w:w="270" w:type="dxa"/>
          </w:tcPr>
          <w:p w14:paraId="132EC50E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5C54FAEC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179,478</w:t>
            </w:r>
          </w:p>
        </w:tc>
        <w:tc>
          <w:tcPr>
            <w:tcW w:w="283" w:type="dxa"/>
          </w:tcPr>
          <w:p w14:paraId="355E5EB1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17574C8F" w:rsidR="00302C51" w:rsidRPr="004D49BC" w:rsidRDefault="00CA2200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59" w:type="dxa"/>
          </w:tcPr>
          <w:p w14:paraId="01F908F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9A1C1" w14:textId="1711C87E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302C51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302C51" w:rsidRPr="004D49BC" w:rsidRDefault="00302C51" w:rsidP="00302C5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1F1F4991" w:rsidR="00302C51" w:rsidRPr="004D49BC" w:rsidRDefault="002C5B4F" w:rsidP="00302C5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B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387,013</w:t>
            </w:r>
          </w:p>
        </w:tc>
        <w:tc>
          <w:tcPr>
            <w:tcW w:w="270" w:type="dxa"/>
          </w:tcPr>
          <w:p w14:paraId="097B8E87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680C3C30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289,994</w:t>
            </w:r>
          </w:p>
        </w:tc>
        <w:tc>
          <w:tcPr>
            <w:tcW w:w="283" w:type="dxa"/>
          </w:tcPr>
          <w:p w14:paraId="786B6FA5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353A0DAC" w:rsidR="00302C51" w:rsidRPr="004D49BC" w:rsidRDefault="00CA2200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A2200">
              <w:rPr>
                <w:rFonts w:asciiTheme="majorBidi" w:hAnsiTheme="majorBidi" w:cstheme="majorBidi"/>
                <w:sz w:val="30"/>
                <w:szCs w:val="30"/>
              </w:rPr>
              <w:t>9,192</w:t>
            </w:r>
          </w:p>
        </w:tc>
        <w:tc>
          <w:tcPr>
            <w:tcW w:w="259" w:type="dxa"/>
          </w:tcPr>
          <w:p w14:paraId="3E8DC353" w14:textId="77777777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28B5" w14:textId="1CC700DA" w:rsidR="00302C51" w:rsidRPr="004D49BC" w:rsidRDefault="00302C51" w:rsidP="00302C5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10,663</w:t>
            </w:r>
          </w:p>
        </w:tc>
      </w:tr>
      <w:tr w:rsidR="00824146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0E862280" w:rsidR="00824146" w:rsidRPr="004D49BC" w:rsidRDefault="006664F7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2,595,68</w:t>
            </w:r>
            <w:r w:rsidR="006025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4A7171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6DC25898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2,711,228</w:t>
            </w:r>
          </w:p>
        </w:tc>
        <w:tc>
          <w:tcPr>
            <w:tcW w:w="283" w:type="dxa"/>
          </w:tcPr>
          <w:p w14:paraId="1FF9694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352CE51F" w:rsidR="00824146" w:rsidRPr="004D49BC" w:rsidRDefault="00CA2200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1,391,530</w:t>
            </w:r>
          </w:p>
        </w:tc>
        <w:tc>
          <w:tcPr>
            <w:tcW w:w="259" w:type="dxa"/>
          </w:tcPr>
          <w:p w14:paraId="64937797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6039C55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296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007</w:t>
            </w:r>
          </w:p>
        </w:tc>
      </w:tr>
      <w:tr w:rsidR="00824146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824146" w:rsidRPr="004D49BC" w:rsidRDefault="00824146" w:rsidP="0082414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824146" w:rsidRPr="004D49BC" w:rsidRDefault="00824146" w:rsidP="0082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146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824146" w:rsidRPr="004D49BC" w:rsidRDefault="00824146" w:rsidP="00824146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3195B278" w:rsidR="00824146" w:rsidRPr="004D49BC" w:rsidRDefault="006664F7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64F7">
              <w:rPr>
                <w:rFonts w:asciiTheme="majorBidi" w:hAnsiTheme="majorBidi" w:cstheme="majorBidi"/>
                <w:sz w:val="30"/>
                <w:szCs w:val="30"/>
              </w:rPr>
              <w:t>(502,205)</w:t>
            </w:r>
          </w:p>
        </w:tc>
        <w:tc>
          <w:tcPr>
            <w:tcW w:w="270" w:type="dxa"/>
          </w:tcPr>
          <w:p w14:paraId="686C1F9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14CE3FA9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(337,716)</w:t>
            </w:r>
          </w:p>
        </w:tc>
        <w:tc>
          <w:tcPr>
            <w:tcW w:w="283" w:type="dxa"/>
          </w:tcPr>
          <w:p w14:paraId="49595480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34168D8A" w:rsidR="00824146" w:rsidRPr="004D49BC" w:rsidRDefault="00CA2200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(9,618)</w:t>
            </w:r>
          </w:p>
        </w:tc>
        <w:tc>
          <w:tcPr>
            <w:tcW w:w="259" w:type="dxa"/>
          </w:tcPr>
          <w:p w14:paraId="7032D35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776C8058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10,982</w:t>
            </w: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824146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0F8F990B" w:rsidR="00824146" w:rsidRPr="004D49BC" w:rsidRDefault="006664F7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093</w:t>
            </w: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47</w:t>
            </w:r>
            <w:r w:rsidR="007B314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343A45EE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393DB735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2,373,512</w:t>
            </w:r>
          </w:p>
        </w:tc>
        <w:tc>
          <w:tcPr>
            <w:tcW w:w="283" w:type="dxa"/>
          </w:tcPr>
          <w:p w14:paraId="317A4E38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5DFC0072" w:rsidR="00824146" w:rsidRPr="004D49BC" w:rsidRDefault="00CA2200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2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1,381,912</w:t>
            </w:r>
          </w:p>
        </w:tc>
        <w:tc>
          <w:tcPr>
            <w:tcW w:w="259" w:type="dxa"/>
          </w:tcPr>
          <w:p w14:paraId="6B3E730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78660B39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824146" w:rsidRPr="004D49BC" w14:paraId="45174A61" w14:textId="77777777" w:rsidTr="002C5B4F">
        <w:trPr>
          <w:cantSplit/>
          <w:trHeight w:val="60"/>
        </w:trPr>
        <w:tc>
          <w:tcPr>
            <w:tcW w:w="3870" w:type="dxa"/>
          </w:tcPr>
          <w:p w14:paraId="5308A29B" w14:textId="22CD656B" w:rsidR="00824146" w:rsidRPr="004D49BC" w:rsidRDefault="00824146" w:rsidP="008241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073BF" w14:textId="28AA71CB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2ECA64" w14:textId="14980FFF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24146" w:rsidRPr="004D49BC" w14:paraId="3F190216" w14:textId="77777777" w:rsidTr="002C5B4F">
        <w:trPr>
          <w:cantSplit/>
          <w:trHeight w:val="60"/>
        </w:trPr>
        <w:tc>
          <w:tcPr>
            <w:tcW w:w="3870" w:type="dxa"/>
          </w:tcPr>
          <w:p w14:paraId="1BF9117F" w14:textId="76D035B6" w:rsidR="00824146" w:rsidRPr="004D49BC" w:rsidRDefault="006B01CF" w:rsidP="00824146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C64681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B01CF" w:rsidRPr="004D49BC" w14:paraId="15224BF1" w14:textId="77777777" w:rsidTr="002C5B4F">
        <w:trPr>
          <w:cantSplit/>
          <w:trHeight w:val="60"/>
        </w:trPr>
        <w:tc>
          <w:tcPr>
            <w:tcW w:w="3870" w:type="dxa"/>
          </w:tcPr>
          <w:p w14:paraId="32C80D0F" w14:textId="50BC72FB" w:rsidR="006B01CF" w:rsidRPr="004D49BC" w:rsidRDefault="006B01CF" w:rsidP="006B01C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397303E6" w:rsidR="006B01CF" w:rsidRPr="004D49BC" w:rsidRDefault="006664F7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4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63</w:t>
            </w:r>
            <w:r w:rsidRPr="006664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64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290</w:t>
            </w:r>
          </w:p>
        </w:tc>
        <w:tc>
          <w:tcPr>
            <w:tcW w:w="270" w:type="dxa"/>
          </w:tcPr>
          <w:p w14:paraId="6CB0E3B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0B5A9E4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7F1A1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27A9F2DA" w:rsidR="006B01CF" w:rsidRPr="004D49BC" w:rsidRDefault="00CA2200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2C914F5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380C71EB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06762362" w14:textId="77777777" w:rsidTr="002C5B4F">
        <w:trPr>
          <w:cantSplit/>
          <w:trHeight w:val="60"/>
        </w:trPr>
        <w:tc>
          <w:tcPr>
            <w:tcW w:w="3870" w:type="dxa"/>
          </w:tcPr>
          <w:p w14:paraId="298D32DF" w14:textId="0D122A92" w:rsidR="006B01CF" w:rsidRPr="004D49BC" w:rsidRDefault="006B01CF" w:rsidP="006B01C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B01CF" w:rsidRPr="004D49BC" w14:paraId="6EFED6FB" w14:textId="77777777" w:rsidTr="002C5B4F">
        <w:trPr>
          <w:cantSplit/>
          <w:trHeight w:val="60"/>
        </w:trPr>
        <w:tc>
          <w:tcPr>
            <w:tcW w:w="3870" w:type="dxa"/>
          </w:tcPr>
          <w:p w14:paraId="7D381E32" w14:textId="681D4E7E" w:rsidR="006B01CF" w:rsidRPr="004D49BC" w:rsidRDefault="006B01CF" w:rsidP="006B01CF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37C392E1" w:rsidR="006B01CF" w:rsidRPr="004D49BC" w:rsidRDefault="006664F7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4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(2</w:t>
            </w:r>
            <w:r w:rsidRPr="006664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64F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195)</w:t>
            </w:r>
          </w:p>
        </w:tc>
        <w:tc>
          <w:tcPr>
            <w:tcW w:w="270" w:type="dxa"/>
          </w:tcPr>
          <w:p w14:paraId="1C2E8AA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6D46604F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4F7341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3DD65C14" w:rsidR="006B01CF" w:rsidRPr="004D49BC" w:rsidRDefault="00CA2200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5B4796D0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159756BE" w14:textId="77777777" w:rsidTr="002C5B4F">
        <w:trPr>
          <w:cantSplit/>
          <w:trHeight w:val="50"/>
        </w:trPr>
        <w:tc>
          <w:tcPr>
            <w:tcW w:w="3870" w:type="dxa"/>
          </w:tcPr>
          <w:p w14:paraId="418A5B9C" w14:textId="77777777" w:rsidR="006B01CF" w:rsidRPr="004D49BC" w:rsidRDefault="006B01CF" w:rsidP="006B01C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40A1B315" w:rsidR="006B01CF" w:rsidRPr="004D49BC" w:rsidRDefault="006664F7" w:rsidP="006B01CF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61</w:t>
            </w: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095</w:t>
            </w:r>
          </w:p>
        </w:tc>
        <w:tc>
          <w:tcPr>
            <w:tcW w:w="270" w:type="dxa"/>
          </w:tcPr>
          <w:p w14:paraId="59A46204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7F1E4715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D6EA5C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63973EA9" w:rsidR="006B01CF" w:rsidRPr="004D49BC" w:rsidRDefault="00CA2200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742C3CAB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3DBF7E4C" w14:textId="77777777" w:rsidTr="002C5B4F">
        <w:trPr>
          <w:cantSplit/>
          <w:trHeight w:val="50"/>
        </w:trPr>
        <w:tc>
          <w:tcPr>
            <w:tcW w:w="3870" w:type="dxa"/>
          </w:tcPr>
          <w:p w14:paraId="69E76D58" w14:textId="77777777" w:rsidR="006B01CF" w:rsidRPr="004D49BC" w:rsidRDefault="006B01CF" w:rsidP="006B01C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766A0528" w:rsidR="006B01CF" w:rsidRPr="004D49BC" w:rsidRDefault="006664F7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154</w:t>
            </w:r>
            <w:r w:rsidRPr="006664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64F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57</w:t>
            </w:r>
            <w:r w:rsidR="007B314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A1B633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A37E1" w14:textId="76F2961F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2,373,512</w:t>
            </w:r>
          </w:p>
        </w:tc>
        <w:tc>
          <w:tcPr>
            <w:tcW w:w="283" w:type="dxa"/>
          </w:tcPr>
          <w:p w14:paraId="3DFE991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4896C61D" w:rsidR="006B01CF" w:rsidRPr="004D49BC" w:rsidRDefault="00CA2200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22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1,381,912</w:t>
            </w:r>
          </w:p>
        </w:tc>
        <w:tc>
          <w:tcPr>
            <w:tcW w:w="259" w:type="dxa"/>
          </w:tcPr>
          <w:p w14:paraId="26DB0490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5824AFA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</w:tr>
    </w:tbl>
    <w:p w14:paraId="1FA3CB0A" w14:textId="1E7F1ABE" w:rsidR="000911A2" w:rsidRPr="0094070E" w:rsidRDefault="000911A2" w:rsidP="00F85D2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4D49BC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4D49BC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4D49BC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1C6FED90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45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="00245EA5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2F33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245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45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BA9EC58" w14:textId="236ACF32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60DCB7CB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0B59BA4A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43755D8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2C7C25A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A0AC3C4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3BE26184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5EA5" w:rsidRPr="004D49BC" w14:paraId="778E0155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245EA5" w:rsidRPr="004D49BC" w:rsidRDefault="00245EA5" w:rsidP="00245EA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24996FA5" w:rsidR="00245EA5" w:rsidRPr="004D49BC" w:rsidRDefault="00443F6E" w:rsidP="00245E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166,68</w:t>
            </w:r>
            <w:r w:rsidR="006424D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4" w:type="dxa"/>
            <w:vAlign w:val="bottom"/>
          </w:tcPr>
          <w:p w14:paraId="64AB03ED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4D76675E" w:rsidR="00245EA5" w:rsidRPr="004D49BC" w:rsidRDefault="00245EA5" w:rsidP="00245EA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  <w:tc>
          <w:tcPr>
            <w:tcW w:w="270" w:type="dxa"/>
            <w:vAlign w:val="bottom"/>
          </w:tcPr>
          <w:p w14:paraId="37487098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5B3B17FB" w:rsidR="00245EA5" w:rsidRPr="004D49BC" w:rsidRDefault="00CA2200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245EA5" w:rsidRPr="004D49BC" w:rsidRDefault="00245EA5" w:rsidP="00245E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11CC6F42" w:rsidR="00245EA5" w:rsidRPr="004D49BC" w:rsidRDefault="00245EA5" w:rsidP="00245EA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5EA5" w:rsidRPr="004D49BC" w14:paraId="46407B90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245EA5" w:rsidRPr="004D49BC" w:rsidRDefault="00245EA5" w:rsidP="00245EA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3B15C769" w:rsidR="00245EA5" w:rsidRPr="004D49BC" w:rsidRDefault="006664F7" w:rsidP="00245E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08B6AABE" w:rsidR="00245EA5" w:rsidRPr="004D49BC" w:rsidRDefault="00245EA5" w:rsidP="00245EA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3E3C9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1F731833" w:rsidR="00245EA5" w:rsidRPr="004D49BC" w:rsidRDefault="00CA2200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(1,364)</w:t>
            </w:r>
          </w:p>
        </w:tc>
        <w:tc>
          <w:tcPr>
            <w:tcW w:w="270" w:type="dxa"/>
            <w:vAlign w:val="bottom"/>
          </w:tcPr>
          <w:p w14:paraId="05DFFD8F" w14:textId="77777777" w:rsidR="00245EA5" w:rsidRPr="004D49BC" w:rsidRDefault="00245EA5" w:rsidP="00245E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08946EE4" w:rsidR="00245EA5" w:rsidRPr="004D49BC" w:rsidRDefault="00245EA5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(4,856)</w:t>
            </w:r>
          </w:p>
        </w:tc>
      </w:tr>
    </w:tbl>
    <w:p w14:paraId="2BCB6970" w14:textId="48B448F0" w:rsidR="00484E60" w:rsidRPr="004D49BC" w:rsidRDefault="00484E60" w:rsidP="00F85D22">
      <w:pPr>
        <w:rPr>
          <w:rFonts w:asciiTheme="majorBidi" w:hAnsiTheme="majorBidi" w:cstheme="majorBidi"/>
          <w:sz w:val="30"/>
          <w:szCs w:val="30"/>
          <w:cs/>
        </w:rPr>
      </w:pP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  <w:bookmarkEnd w:id="4"/>
    </w:p>
    <w:p w14:paraId="1AA8C4CB" w14:textId="77777777" w:rsidR="00CE3D7F" w:rsidRPr="004D49BC" w:rsidRDefault="00CE3D7F" w:rsidP="00CE3D7F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E59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1ECA53EB" w:rsidR="006F6E59" w:rsidRPr="004D49BC" w:rsidRDefault="00245EA5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0C787E1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2EA003E5" w:rsidR="006F6E59" w:rsidRPr="004D49BC" w:rsidRDefault="00245EA5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EED739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57EBCCE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6E59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42C7E291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A13CA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5172AC9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1106D93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1944F973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7F1CE7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72472DF2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6E59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E59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F01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6933CE5A" w:rsidR="00683F01" w:rsidRPr="004D49BC" w:rsidRDefault="002C5B4F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B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126</w:t>
            </w:r>
            <w:r w:rsidRPr="002C5B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5B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</w:t>
            </w:r>
            <w:r w:rsidR="00520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2" w:type="pct"/>
            <w:vAlign w:val="bottom"/>
          </w:tcPr>
          <w:p w14:paraId="147FB8F6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3370466A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bottom"/>
          </w:tcPr>
          <w:p w14:paraId="03EFE9A9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62DF31BA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3F01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F01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0100F668" w:rsidR="00683F01" w:rsidRPr="004D49BC" w:rsidRDefault="002C5B4F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5B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(4</w:t>
            </w:r>
            <w:r w:rsidRPr="002C5B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5B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420)</w:t>
            </w:r>
          </w:p>
        </w:tc>
        <w:tc>
          <w:tcPr>
            <w:tcW w:w="132" w:type="pct"/>
            <w:vAlign w:val="bottom"/>
          </w:tcPr>
          <w:p w14:paraId="06E36D7B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392AAB4C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554)</w:t>
            </w:r>
          </w:p>
        </w:tc>
        <w:tc>
          <w:tcPr>
            <w:tcW w:w="131" w:type="pct"/>
            <w:vAlign w:val="bottom"/>
          </w:tcPr>
          <w:p w14:paraId="3940F101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783916D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3F01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6A473243" w:rsidR="00683F01" w:rsidRPr="004D49BC" w:rsidRDefault="002C5B4F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122,50</w:t>
            </w:r>
            <w:r w:rsidR="00520A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2" w:type="pct"/>
            <w:vAlign w:val="bottom"/>
          </w:tcPr>
          <w:p w14:paraId="1CB4B30E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04157551" w:rsidR="00683F01" w:rsidRPr="004D49BC" w:rsidRDefault="00683F01" w:rsidP="00683F01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143,681</w:t>
            </w:r>
          </w:p>
        </w:tc>
        <w:tc>
          <w:tcPr>
            <w:tcW w:w="131" w:type="pct"/>
            <w:vAlign w:val="bottom"/>
          </w:tcPr>
          <w:p w14:paraId="21D1E17A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D6EC8CD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83F01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83F01" w:rsidRPr="004D49BC" w14:paraId="4D6546A5" w14:textId="77777777" w:rsidTr="00DB3DF9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683F01" w:rsidRPr="0094070E" w:rsidRDefault="00683F01" w:rsidP="0094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F01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683F01" w:rsidRPr="0094070E" w:rsidRDefault="00683F01" w:rsidP="0094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070E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6566BFF7" w:rsidR="00683F01" w:rsidRPr="004D49BC" w:rsidRDefault="002C5B4F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2C5B4F">
              <w:rPr>
                <w:rFonts w:ascii="Angsana New" w:hAnsi="Angsana New" w:cs="Angsana New"/>
                <w:sz w:val="30"/>
                <w:szCs w:val="30"/>
              </w:rPr>
              <w:t>729,568</w:t>
            </w:r>
          </w:p>
        </w:tc>
        <w:tc>
          <w:tcPr>
            <w:tcW w:w="132" w:type="pct"/>
            <w:vAlign w:val="bottom"/>
          </w:tcPr>
          <w:p w14:paraId="2D83AD50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12001D19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712,536</w:t>
            </w:r>
          </w:p>
        </w:tc>
        <w:tc>
          <w:tcPr>
            <w:tcW w:w="131" w:type="pct"/>
            <w:vAlign w:val="bottom"/>
          </w:tcPr>
          <w:p w14:paraId="2945E065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1E1A683F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3F01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F01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168B6C71" w:rsidR="00683F01" w:rsidRPr="004D49BC" w:rsidRDefault="002C5B4F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2C5B4F">
              <w:rPr>
                <w:rFonts w:ascii="Angsana New" w:hAnsi="Angsana New" w:cs="Angsana New"/>
                <w:sz w:val="30"/>
                <w:szCs w:val="30"/>
              </w:rPr>
              <w:t>(236,073)</w:t>
            </w:r>
          </w:p>
        </w:tc>
        <w:tc>
          <w:tcPr>
            <w:tcW w:w="132" w:type="pct"/>
            <w:vAlign w:val="bottom"/>
          </w:tcPr>
          <w:p w14:paraId="411FA7B6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3CA6E1B0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(214,885)</w:t>
            </w:r>
          </w:p>
        </w:tc>
        <w:tc>
          <w:tcPr>
            <w:tcW w:w="131" w:type="pct"/>
            <w:vAlign w:val="bottom"/>
          </w:tcPr>
          <w:p w14:paraId="07B1BD1A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61DF174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3F01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67067F6D" w:rsidR="00683F01" w:rsidRPr="004D49BC" w:rsidRDefault="002C5B4F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493</w:t>
            </w: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495</w:t>
            </w:r>
          </w:p>
        </w:tc>
        <w:tc>
          <w:tcPr>
            <w:tcW w:w="132" w:type="pct"/>
            <w:vAlign w:val="bottom"/>
          </w:tcPr>
          <w:p w14:paraId="3D35C2A2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7E6E31AB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497,651</w:t>
            </w:r>
          </w:p>
        </w:tc>
        <w:tc>
          <w:tcPr>
            <w:tcW w:w="131" w:type="pct"/>
            <w:vAlign w:val="bottom"/>
          </w:tcPr>
          <w:p w14:paraId="786BA31D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75C4F4A9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83F01" w:rsidRPr="004D49BC" w14:paraId="49892362" w14:textId="77777777" w:rsidTr="00A7356B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683F01" w:rsidRPr="004D49BC" w:rsidRDefault="00683F01" w:rsidP="00683F01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F01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683F01" w:rsidRPr="004D49BC" w:rsidRDefault="00683F01" w:rsidP="0068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683F01" w:rsidRPr="004D49BC" w:rsidRDefault="00683F01" w:rsidP="00683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367EE264" w:rsidR="00683F01" w:rsidRPr="00520A6F" w:rsidRDefault="002C5B4F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616</w:t>
            </w: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C5B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00</w:t>
            </w:r>
            <w:r w:rsidR="00520A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vAlign w:val="bottom"/>
          </w:tcPr>
          <w:p w14:paraId="3DD2B000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5E6DFF1C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641,332</w:t>
            </w:r>
          </w:p>
        </w:tc>
        <w:tc>
          <w:tcPr>
            <w:tcW w:w="131" w:type="pct"/>
            <w:vAlign w:val="bottom"/>
          </w:tcPr>
          <w:p w14:paraId="3F109BC4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1FEAEB9C" w:rsidR="00683F01" w:rsidRPr="004D49BC" w:rsidRDefault="00836BCB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683F01" w:rsidRPr="004D49BC" w:rsidRDefault="00683F01" w:rsidP="00683F01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144"/>
        <w:gridCol w:w="185"/>
        <w:gridCol w:w="1030"/>
        <w:gridCol w:w="185"/>
        <w:gridCol w:w="1120"/>
        <w:gridCol w:w="268"/>
        <w:gridCol w:w="1090"/>
      </w:tblGrid>
      <w:tr w:rsidR="004D2CD8" w:rsidRPr="004D49BC" w14:paraId="55A8BB75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F865B08" w:rsidR="004D2CD8" w:rsidRPr="004D49BC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9" w:type="dxa"/>
            <w:gridSpan w:val="3"/>
            <w:vAlign w:val="bottom"/>
          </w:tcPr>
          <w:p w14:paraId="355337EB" w14:textId="77777777" w:rsidR="004D2CD8" w:rsidRPr="004D49BC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4950AB6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bottom"/>
          </w:tcPr>
          <w:p w14:paraId="74C8C7DF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50C3C49B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522DEAAD" w:rsidR="006F6E59" w:rsidRPr="004D49BC" w:rsidRDefault="006F6E59" w:rsidP="006F6E59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</w:t>
            </w:r>
            <w:r w:rsidR="006C2B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="006C2B92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B70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6C2B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144" w:type="dxa"/>
            <w:vAlign w:val="bottom"/>
          </w:tcPr>
          <w:p w14:paraId="531F0D46" w14:textId="4681C175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694D1AC2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E0866A2" w14:textId="1E46A20E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33562CBE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BFF5157" w14:textId="37CBCBE2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5CE021B0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2054EE55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3A5310ED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2B92" w:rsidRPr="00CA46F3" w14:paraId="23AB5AEB" w14:textId="77777777" w:rsidTr="00995613">
        <w:trPr>
          <w:cantSplit/>
          <w:trHeight w:val="386"/>
        </w:trPr>
        <w:tc>
          <w:tcPr>
            <w:tcW w:w="4166" w:type="dxa"/>
          </w:tcPr>
          <w:p w14:paraId="1FBD2E80" w14:textId="44731B13" w:rsidR="006C2B92" w:rsidRPr="00CA46F3" w:rsidRDefault="006C2B92" w:rsidP="006C2B92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CA46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4" w:type="dxa"/>
            <w:vAlign w:val="bottom"/>
          </w:tcPr>
          <w:p w14:paraId="37AD99ED" w14:textId="5B79607D" w:rsidR="006C2B92" w:rsidRPr="00CA46F3" w:rsidRDefault="00CA46F3" w:rsidP="006C2B92">
            <w:pPr>
              <w:pStyle w:val="acctfourfigures"/>
              <w:tabs>
                <w:tab w:val="clear" w:pos="765"/>
                <w:tab w:val="decimal" w:pos="465"/>
                <w:tab w:val="decimal" w:pos="794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20,054</w:t>
            </w:r>
          </w:p>
        </w:tc>
        <w:tc>
          <w:tcPr>
            <w:tcW w:w="185" w:type="dxa"/>
            <w:vAlign w:val="bottom"/>
          </w:tcPr>
          <w:p w14:paraId="19F6E022" w14:textId="77777777" w:rsidR="006C2B92" w:rsidRPr="00CA46F3" w:rsidRDefault="006C2B92" w:rsidP="006C2B9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F013352" w14:textId="63BBFC69" w:rsidR="006C2B92" w:rsidRPr="00CA46F3" w:rsidRDefault="006C2B92" w:rsidP="006C2B92">
            <w:pPr>
              <w:pStyle w:val="acctfourfigures"/>
              <w:tabs>
                <w:tab w:val="clear" w:pos="765"/>
              </w:tabs>
              <w:spacing w:line="240" w:lineRule="auto"/>
              <w:ind w:left="-83" w:right="13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C1AA8C1" w14:textId="77777777" w:rsidR="006C2B92" w:rsidRPr="00CA46F3" w:rsidRDefault="006C2B92" w:rsidP="006C2B9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5C8D766" w14:textId="125D8F06" w:rsidR="006C2B92" w:rsidRPr="00CA46F3" w:rsidRDefault="00836BCB" w:rsidP="006C2B92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6C2B92" w:rsidRPr="00CA46F3" w:rsidRDefault="006C2B92" w:rsidP="006C2B9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43F83AD" w14:textId="69922987" w:rsidR="006C2B92" w:rsidRPr="00CA46F3" w:rsidRDefault="006C2B92" w:rsidP="006C2B92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A46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C2B92" w:rsidRPr="004D49BC" w14:paraId="47E6A9EC" w14:textId="77777777" w:rsidTr="00995613">
        <w:trPr>
          <w:cantSplit/>
          <w:trHeight w:val="386"/>
        </w:trPr>
        <w:tc>
          <w:tcPr>
            <w:tcW w:w="4166" w:type="dxa"/>
          </w:tcPr>
          <w:p w14:paraId="62F432A0" w14:textId="4CFAB3BB" w:rsidR="006C2B92" w:rsidRPr="00CA46F3" w:rsidRDefault="006C2B92" w:rsidP="006C2B92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CA46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44" w:type="dxa"/>
            <w:vAlign w:val="bottom"/>
          </w:tcPr>
          <w:p w14:paraId="4D4719C3" w14:textId="5A77946B" w:rsidR="006C2B92" w:rsidRPr="00CA46F3" w:rsidRDefault="00CA46F3" w:rsidP="006C2B92">
            <w:pPr>
              <w:pStyle w:val="acctfourfigures"/>
              <w:tabs>
                <w:tab w:val="clear" w:pos="765"/>
                <w:tab w:val="decimal" w:pos="465"/>
                <w:tab w:val="decimal" w:pos="705"/>
              </w:tabs>
              <w:spacing w:line="240" w:lineRule="auto"/>
              <w:ind w:left="-83" w:right="192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B42E6C" w14:textId="77777777" w:rsidR="006C2B92" w:rsidRPr="00CA46F3" w:rsidRDefault="006C2B92" w:rsidP="006C2B9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A65C43F" w14:textId="53A7350C" w:rsidR="006C2B92" w:rsidRPr="00CA46F3" w:rsidRDefault="006C2B92" w:rsidP="006C2B92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(4,043)</w:t>
            </w:r>
          </w:p>
        </w:tc>
        <w:tc>
          <w:tcPr>
            <w:tcW w:w="185" w:type="dxa"/>
            <w:vAlign w:val="bottom"/>
          </w:tcPr>
          <w:p w14:paraId="7D2664A6" w14:textId="77777777" w:rsidR="006C2B92" w:rsidRPr="00CA46F3" w:rsidRDefault="006C2B92" w:rsidP="006C2B9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4F0243F" w14:textId="2A449A5E" w:rsidR="006C2B92" w:rsidRPr="00CA46F3" w:rsidRDefault="00836BCB" w:rsidP="006C2B92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6C2B92" w:rsidRPr="00CA46F3" w:rsidRDefault="006C2B92" w:rsidP="006C2B9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A85BE6A" w14:textId="3C5382F0" w:rsidR="006C2B92" w:rsidRPr="004D49BC" w:rsidRDefault="006C2B92" w:rsidP="006C2B92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A46F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3DCB5F28" w14:textId="77777777" w:rsidR="0094070E" w:rsidRPr="004D49BC" w:rsidRDefault="0094070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5A56992" w14:textId="16BC7553" w:rsidR="00F17B55" w:rsidRDefault="00346AE0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6664F7" w:rsidRPr="00027A6A">
        <w:rPr>
          <w:rFonts w:ascii="Angsana New" w:hAnsi="Angsana New" w:cs="Angsana New"/>
          <w:sz w:val="30"/>
          <w:szCs w:val="30"/>
        </w:rPr>
        <w:t>9.50</w:t>
      </w:r>
      <w:r w:rsidR="00027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4D49BC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6664F7">
        <w:rPr>
          <w:rFonts w:ascii="Angsana New" w:hAnsi="Angsana New" w:cs="Angsana New"/>
          <w:sz w:val="30"/>
          <w:szCs w:val="30"/>
        </w:rPr>
        <w:t>15.00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="00102418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027A6A" w:rsidRPr="00027A6A">
        <w:rPr>
          <w:rFonts w:ascii="Angsana New" w:hAnsi="Angsana New" w:cs="Angsana New"/>
          <w:i/>
          <w:iCs/>
          <w:sz w:val="30"/>
          <w:szCs w:val="30"/>
        </w:rPr>
        <w:t>9.50</w:t>
      </w:r>
      <w:r w:rsidR="006F6E5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15.0</w:t>
      </w:r>
      <w:r w:rsidR="00435DFF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</w:t>
      </w:r>
      <w:r w:rsidR="002F336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4D49B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75CBC66A" w14:textId="77777777" w:rsidR="00F832EB" w:rsidRDefault="00F832EB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983E33" w14:textId="1714AD11" w:rsidR="001433B6" w:rsidRDefault="001433B6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A9D4384" w14:textId="77777777" w:rsidR="001433B6" w:rsidRPr="001433B6" w:rsidRDefault="001433B6" w:rsidP="001433B6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90"/>
        <w:gridCol w:w="2340"/>
      </w:tblGrid>
      <w:tr w:rsidR="002F3363" w:rsidRPr="00E40AFC" w14:paraId="1F11350B" w14:textId="77777777" w:rsidTr="002F3363">
        <w:trPr>
          <w:tblHeader/>
        </w:trPr>
        <w:tc>
          <w:tcPr>
            <w:tcW w:w="4950" w:type="dxa"/>
            <w:vAlign w:val="bottom"/>
          </w:tcPr>
          <w:p w14:paraId="397BECAE" w14:textId="77777777" w:rsidR="002F3363" w:rsidRPr="00022856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7AE61B06" w:rsidR="002F3363" w:rsidRPr="00E40AFC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027A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6F00D666" w14:textId="77777777" w:rsidR="002F3363" w:rsidRPr="00E40AFC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3BAA5F" w14:textId="77777777" w:rsidR="002F3363" w:rsidRPr="00E40AFC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51C19D1" w14:textId="77777777" w:rsidR="002F336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6E787D" w14:textId="68243FB2" w:rsidR="002F3363" w:rsidRPr="009035AD" w:rsidRDefault="002F3363" w:rsidP="002F3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3363" w:rsidRPr="00E40AFC" w14:paraId="2C8FB89F" w14:textId="77777777" w:rsidTr="002F3363">
        <w:tc>
          <w:tcPr>
            <w:tcW w:w="4950" w:type="dxa"/>
            <w:vAlign w:val="bottom"/>
          </w:tcPr>
          <w:p w14:paraId="0BB6B2D4" w14:textId="24314C93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7AF7269C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7867DE" w14:textId="77777777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B357328" w14:textId="2EB2DE9C" w:rsidR="002F3363" w:rsidRPr="002F3363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F33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2F3363">
        <w:tc>
          <w:tcPr>
            <w:tcW w:w="4950" w:type="dxa"/>
            <w:vAlign w:val="bottom"/>
          </w:tcPr>
          <w:p w14:paraId="6DF15EBB" w14:textId="6624933C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FCC2817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FE9522" w14:textId="77777777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8ABEF39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F3363" w:rsidRPr="00D35DFB" w14:paraId="3E02BC93" w14:textId="77777777" w:rsidTr="002F3363">
        <w:tc>
          <w:tcPr>
            <w:tcW w:w="4950" w:type="dxa"/>
            <w:shd w:val="clear" w:color="auto" w:fill="auto"/>
            <w:vAlign w:val="bottom"/>
          </w:tcPr>
          <w:p w14:paraId="20AA859A" w14:textId="7DE45CBB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D35DF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บิ้ว</w:t>
            </w:r>
            <w:r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ออล</w:t>
            </w:r>
            <w:r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8D4369E" w14:textId="77777777" w:rsidR="002F3363" w:rsidRPr="00D35DFB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0279D" w14:textId="77777777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578C576C" w14:textId="005253BD" w:rsidR="002F3363" w:rsidRPr="00D35DFB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5D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175</w:t>
            </w:r>
          </w:p>
        </w:tc>
      </w:tr>
      <w:tr w:rsidR="002F3363" w:rsidRPr="00D35DFB" w14:paraId="78CAB059" w14:textId="77777777" w:rsidTr="002F3363">
        <w:tc>
          <w:tcPr>
            <w:tcW w:w="4950" w:type="dxa"/>
            <w:shd w:val="clear" w:color="auto" w:fill="auto"/>
            <w:vAlign w:val="bottom"/>
          </w:tcPr>
          <w:p w14:paraId="0A09344A" w14:textId="213E3B42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บิ้ว</w:t>
            </w:r>
            <w:r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ออล</w:t>
            </w:r>
            <w:r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1E27A90B" w14:textId="77777777" w:rsidR="002F3363" w:rsidRPr="00D35DFB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300E0" w14:textId="77777777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08D54527" w14:textId="554F388F" w:rsidR="002F3363" w:rsidRPr="00D35DFB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35DFB">
              <w:rPr>
                <w:rFonts w:ascii="Angsana New" w:hAnsi="Angsana New" w:cs="Angsana New"/>
                <w:sz w:val="30"/>
                <w:szCs w:val="30"/>
                <w:lang w:bidi="th-TH"/>
              </w:rPr>
              <w:t>800</w:t>
            </w:r>
          </w:p>
        </w:tc>
      </w:tr>
      <w:tr w:rsidR="002F3363" w:rsidRPr="00E40AFC" w14:paraId="6D8DA459" w14:textId="77777777" w:rsidTr="002F3363">
        <w:tc>
          <w:tcPr>
            <w:tcW w:w="4950" w:type="dxa"/>
            <w:shd w:val="clear" w:color="auto" w:fill="auto"/>
            <w:vAlign w:val="bottom"/>
          </w:tcPr>
          <w:p w14:paraId="12DC359B" w14:textId="4C3E2ED3" w:rsidR="002F3363" w:rsidRPr="00D35DFB" w:rsidRDefault="00710430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833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  <w:r w:rsidR="002F3363" w:rsidRPr="00743833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2F3363"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2F3363"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มันนี่</w:t>
            </w:r>
            <w:r w:rsidR="002F3363"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F3363"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ฮับ</w:t>
            </w:r>
            <w:r w:rsidR="002F3363"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F3363"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เซอร์วิส</w:t>
            </w:r>
            <w:r w:rsidR="002F3363" w:rsidRPr="00D35DF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2F3363" w:rsidRPr="00D35DFB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250124BF" w14:textId="77777777" w:rsidR="002F3363" w:rsidRPr="00D35DFB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684057" w14:textId="77777777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</w:tcPr>
          <w:p w14:paraId="3D79325B" w14:textId="6B1904F8" w:rsidR="002F3363" w:rsidRPr="00D35DFB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35D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</w:tr>
    </w:tbl>
    <w:p w14:paraId="3617D561" w14:textId="77777777" w:rsidR="001433B6" w:rsidRPr="001433B6" w:rsidRDefault="001433B6" w:rsidP="001433B6">
      <w:pPr>
        <w:rPr>
          <w:rFonts w:cstheme="minorBidi"/>
        </w:rPr>
      </w:pPr>
    </w:p>
    <w:p w14:paraId="29D90683" w14:textId="77777777" w:rsidR="001433B6" w:rsidRDefault="001433B6" w:rsidP="001433B6">
      <w:pPr>
        <w:rPr>
          <w:rFonts w:cstheme="minorBidi"/>
        </w:rPr>
      </w:pPr>
    </w:p>
    <w:p w14:paraId="177F62D4" w14:textId="77777777" w:rsidR="001433B6" w:rsidRPr="00284398" w:rsidRDefault="001433B6" w:rsidP="001433B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2843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0CFF11D2" w14:textId="77777777" w:rsidR="001433B6" w:rsidRPr="00284398" w:rsidRDefault="001433B6" w:rsidP="001433B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90C7EB9" w14:textId="44616AE6" w:rsidR="00284398" w:rsidRDefault="001433B6" w:rsidP="00CA4F85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284398">
        <w:rPr>
          <w:rFonts w:ascii="Angsana New" w:hAnsi="Angsana New"/>
          <w:sz w:val="30"/>
          <w:szCs w:val="30"/>
          <w:lang w:val="th-TH"/>
        </w:rPr>
        <w:tab/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บิ้ว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ออล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CA4F85">
        <w:rPr>
          <w:rFonts w:ascii="Angsana New" w:hAnsi="Angsana New" w:hint="cs"/>
          <w:sz w:val="30"/>
          <w:szCs w:val="30"/>
          <w:cs/>
          <w:lang w:val="th-TH"/>
        </w:rPr>
        <w:t>เพิ่มขึ้น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เป็นจำนวนเงิน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27A6A">
        <w:rPr>
          <w:rFonts w:ascii="Angsana New" w:hAnsi="Angsana New"/>
          <w:sz w:val="30"/>
          <w:szCs w:val="30"/>
        </w:rPr>
        <w:t>1.0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284398"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84398" w:rsidRPr="00284398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5DFFE6AB" w14:textId="77777777" w:rsidR="00867A48" w:rsidRPr="00284398" w:rsidRDefault="00867A48" w:rsidP="00CA4F85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449BD93C" w14:textId="02B53986" w:rsidR="00377C36" w:rsidRDefault="00CA4F85" w:rsidP="000A1B36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4F85">
        <w:rPr>
          <w:rFonts w:ascii="Angsana New" w:hAnsi="Angsana New" w:hint="cs"/>
          <w:sz w:val="30"/>
          <w:szCs w:val="30"/>
          <w:cs/>
        </w:rPr>
        <w:t>บริษัทซื้อหุ้นสามัญจากผู้ถือหุ้นเดิมในวันที่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พฤษภาคม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จำนวน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7,000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หุ้น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0.2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ล้านบาท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="00027A6A">
        <w:rPr>
          <w:rFonts w:ascii="Angsana New" w:hAnsi="Angsana New" w:hint="cs"/>
          <w:sz w:val="30"/>
          <w:szCs w:val="30"/>
          <w:cs/>
        </w:rPr>
        <w:t>โดยภายหลังการซื้อหุ้นสามัญดังกล่าว บริษัทมีสัดส่วนการลงทุนเปลี่ยนไปจากอัตรา</w:t>
      </w:r>
      <w:r w:rsidRPr="00CA4F85">
        <w:rPr>
          <w:rFonts w:ascii="Angsana New" w:hAnsi="Angsana New" w:hint="cs"/>
          <w:sz w:val="30"/>
          <w:szCs w:val="30"/>
          <w:cs/>
        </w:rPr>
        <w:t>ร้อยละ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="00027A6A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5</w:t>
      </w:r>
      <w:r w:rsidR="00027A6A">
        <w:rPr>
          <w:rFonts w:ascii="Angsana New" w:hAnsi="Angsana New"/>
          <w:sz w:val="30"/>
          <w:szCs w:val="30"/>
        </w:rPr>
        <w:t>.00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="00027A6A">
        <w:rPr>
          <w:rFonts w:ascii="Angsana New" w:hAnsi="Angsana New" w:hint="cs"/>
          <w:sz w:val="30"/>
          <w:szCs w:val="30"/>
          <w:cs/>
        </w:rPr>
        <w:t>เป็นอัตรา</w:t>
      </w:r>
      <w:r w:rsidRPr="00CA4F85">
        <w:rPr>
          <w:rFonts w:ascii="Angsana New" w:hAnsi="Angsana New" w:hint="cs"/>
          <w:sz w:val="30"/>
          <w:szCs w:val="30"/>
          <w:cs/>
        </w:rPr>
        <w:t>ร้อยละ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80</w:t>
      </w:r>
      <w:r w:rsidR="00027A6A">
        <w:rPr>
          <w:rFonts w:ascii="Angsana New" w:hAnsi="Angsana New"/>
          <w:sz w:val="30"/>
          <w:szCs w:val="30"/>
        </w:rPr>
        <w:t>.00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="00EE50BD">
        <w:rPr>
          <w:rFonts w:ascii="Angsana New" w:hAnsi="Angsana New" w:hint="cs"/>
          <w:sz w:val="30"/>
          <w:szCs w:val="30"/>
          <w:cs/>
        </w:rPr>
        <w:t>ทำให้บริษัทจัดประเภทเงินลงทุนในบริษัท บิ้ว ออล จำกัด เป็นบริษัทย่อย</w:t>
      </w:r>
      <w:r w:rsidRPr="00CA4F8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พฤษภาคม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p w14:paraId="5246B5B3" w14:textId="77777777" w:rsidR="000A1B36" w:rsidRPr="000A1B36" w:rsidRDefault="000A1B36" w:rsidP="000A1B36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4CCF5236" w14:textId="1059B780" w:rsidR="00CA4F85" w:rsidRDefault="00CA4F85" w:rsidP="00027A6A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4F85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16,000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หุ้น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0.8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ล้านบาท</w:t>
      </w:r>
      <w:r w:rsidR="00027A6A">
        <w:rPr>
          <w:rFonts w:ascii="Angsana New" w:hAnsi="Angsana New"/>
          <w:sz w:val="30"/>
          <w:szCs w:val="30"/>
        </w:rPr>
        <w:t xml:space="preserve"> </w:t>
      </w:r>
    </w:p>
    <w:p w14:paraId="14CC8B5C" w14:textId="77777777" w:rsidR="00867A48" w:rsidRPr="00867A48" w:rsidRDefault="00867A48" w:rsidP="00867A48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3FBAF716" w14:textId="2570A2DC" w:rsidR="00CA4F85" w:rsidRPr="00EE50BD" w:rsidRDefault="00027A6A" w:rsidP="00AA61C7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027A6A">
        <w:rPr>
          <w:rFonts w:ascii="Angsana New" w:hAnsi="Angsana New" w:hint="cs"/>
          <w:sz w:val="30"/>
          <w:szCs w:val="30"/>
          <w:cs/>
          <w:lang w:val="th-TH"/>
        </w:rPr>
        <w:t>(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มันนี่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ฮับ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เซอร์วิส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CA4F85" w:rsidRPr="00027A6A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51E5" w:rsidRPr="00AA61C7">
        <w:rPr>
          <w:rFonts w:ascii="Angsana New" w:hAnsi="Angsana New"/>
          <w:sz w:val="30"/>
          <w:szCs w:val="30"/>
          <w:lang w:val="th-TH"/>
        </w:rPr>
        <w:t>0.2</w:t>
      </w:r>
      <w:r w:rsidR="00CA4F85"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A4F85" w:rsidRPr="00CA4F85">
        <w:rPr>
          <w:rFonts w:ascii="Angsana New" w:hAnsi="Angsana New" w:hint="cs"/>
          <w:sz w:val="30"/>
          <w:szCs w:val="30"/>
          <w:cs/>
          <w:lang w:val="th-TH"/>
        </w:rPr>
        <w:t>ล้านบาทโดย</w:t>
      </w:r>
      <w:r w:rsidR="00EE50B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บริษัทเข้าซื้อหุ้นสามัญจากผู้ถือหุ้นเดิม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2D1670" w:rsidRPr="00AA61C7">
        <w:rPr>
          <w:rFonts w:ascii="Angsana New" w:hAnsi="Angsana New"/>
          <w:sz w:val="30"/>
          <w:szCs w:val="30"/>
          <w:lang w:val="th-TH"/>
        </w:rPr>
        <w:t>2,000</w:t>
      </w:r>
      <w:r w:rsidR="008F51E5" w:rsidRPr="00AA61C7">
        <w:rPr>
          <w:rFonts w:ascii="Angsana New" w:hAnsi="Angsana New"/>
          <w:sz w:val="30"/>
          <w:szCs w:val="30"/>
          <w:lang w:val="th-TH"/>
        </w:rPr>
        <w:t xml:space="preserve"> 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 xml:space="preserve">หุ้น ในอัตราหุ้นละ </w:t>
      </w:r>
      <w:r w:rsidR="002D1670" w:rsidRPr="00AA61C7">
        <w:rPr>
          <w:rFonts w:ascii="Angsana New" w:hAnsi="Angsana New"/>
          <w:sz w:val="30"/>
          <w:szCs w:val="30"/>
          <w:lang w:val="th-TH"/>
        </w:rPr>
        <w:t>100</w:t>
      </w:r>
      <w:r w:rsidR="008F51E5" w:rsidRPr="00AA61C7">
        <w:rPr>
          <w:rFonts w:ascii="Angsana New" w:hAnsi="Angsana New"/>
          <w:sz w:val="30"/>
          <w:szCs w:val="30"/>
          <w:lang w:val="th-TH"/>
        </w:rPr>
        <w:t xml:space="preserve"> 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 xml:space="preserve">บาท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เป็นจำนวนเงิน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/>
          <w:sz w:val="30"/>
          <w:szCs w:val="30"/>
          <w:lang w:val="th-TH"/>
        </w:rPr>
        <w:t>0.2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โดยภายหลังการซื้อหุ้น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>สามัญ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ดังกล่าว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บริษัทมีสัดส่วนการลงทุนในบริษัทย่อยดังกล่าวเปลี่ย</w:t>
      </w:r>
      <w:r w:rsidR="008F51E5" w:rsidRPr="00AA61C7">
        <w:rPr>
          <w:rFonts w:ascii="Angsana New" w:hAnsi="Angsana New" w:hint="cs"/>
          <w:sz w:val="30"/>
          <w:szCs w:val="30"/>
          <w:cs/>
          <w:lang w:val="th-TH"/>
        </w:rPr>
        <w:t>น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แปลงไปจากอัตราร้อยละ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/>
          <w:sz w:val="30"/>
          <w:szCs w:val="30"/>
          <w:lang w:val="th-TH"/>
        </w:rPr>
        <w:t>96.61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เป็นอัตราร้อยละ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/>
          <w:sz w:val="30"/>
          <w:szCs w:val="30"/>
          <w:lang w:val="th-TH"/>
        </w:rPr>
        <w:t>96.73</w:t>
      </w:r>
      <w:r w:rsidR="00ED5D7F"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D5D7F" w:rsidRPr="00AA61C7">
        <w:rPr>
          <w:rFonts w:ascii="Angsana New" w:hAnsi="Angsana New" w:hint="cs"/>
          <w:sz w:val="30"/>
          <w:szCs w:val="30"/>
          <w:cs/>
          <w:lang w:val="th-TH"/>
        </w:rPr>
        <w:t>ของทุนที่ชำระแล้ว</w:t>
      </w:r>
    </w:p>
    <w:p w14:paraId="761BB887" w14:textId="77777777" w:rsidR="008F51E5" w:rsidRDefault="008F51E5" w:rsidP="008F51E5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5B7B5830" w14:textId="77777777" w:rsidR="008F51E5" w:rsidRPr="008F51E5" w:rsidRDefault="008F51E5" w:rsidP="008F51E5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3D0A72E4" w14:textId="77777777" w:rsidR="00DF69B4" w:rsidRDefault="00DF69B4" w:rsidP="00FC56F6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  <w:highlight w:val="yellow"/>
        </w:rPr>
      </w:pPr>
    </w:p>
    <w:p w14:paraId="23DAAE34" w14:textId="77777777" w:rsidR="00DF69B4" w:rsidRDefault="00DF69B4" w:rsidP="00FC56F6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  <w:highlight w:val="yellow"/>
        </w:rPr>
      </w:pPr>
    </w:p>
    <w:p w14:paraId="6A530C9A" w14:textId="77777777" w:rsidR="00160853" w:rsidRDefault="00160853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D4856A" w14:textId="30E9A629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4D49B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4E603900" w:rsidR="00425D45" w:rsidRPr="004D49BC" w:rsidRDefault="0031124F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808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D9260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6C2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C2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6C2B92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6792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101DB0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01D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4D49BC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D9F69C" w14:textId="39F87F4C" w:rsidR="000655D7" w:rsidRPr="004D49BC" w:rsidRDefault="00101DB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54D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</w:t>
            </w:r>
            <w:r w:rsidR="00DB1D2A" w:rsidRPr="006254D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4,687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01C81085" w:rsidR="000655D7" w:rsidRPr="00341641" w:rsidRDefault="002A4342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100,44</w:t>
            </w:r>
            <w:r w:rsidR="00341641"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0274AE" w14:textId="2E922FA3" w:rsidR="000655D7" w:rsidRPr="004D49BC" w:rsidRDefault="00101DB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4,120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08784EBE" w:rsidR="000655D7" w:rsidRPr="00341641" w:rsidRDefault="002A4342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1,361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0EDEAD29" w:rsidR="00DD21A4" w:rsidRPr="00EA1E5E" w:rsidRDefault="00101DB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501,156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70D3102B" w:rsidR="00DD21A4" w:rsidRPr="00341641" w:rsidRDefault="002A4342" w:rsidP="003C0A83">
            <w:pPr>
              <w:pStyle w:val="acctfourfigures"/>
              <w:tabs>
                <w:tab w:val="clear" w:pos="765"/>
                <w:tab w:val="left" w:pos="190"/>
                <w:tab w:val="left" w:pos="135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1,058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08394C79" w:rsidR="00DD21A4" w:rsidRPr="004D49BC" w:rsidRDefault="00B76FE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01D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7FCDD812" w:rsidR="00DD21A4" w:rsidRPr="00341641" w:rsidRDefault="00B76FE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4342"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</w:t>
            </w:r>
            <w:r w:rsidR="00341641" w:rsidRPr="00341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65B936EB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70E95224" w:rsidR="00A72039" w:rsidRPr="004D49BC" w:rsidRDefault="00A72039" w:rsidP="00225A38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C80" w:rsidRPr="00341641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3AEFC8E9" w:rsidR="002A5C80" w:rsidRPr="004D49BC" w:rsidRDefault="00B76FE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01DB0" w:rsidRPr="00101D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158C5918" w:rsidR="002A5C80" w:rsidRPr="004D49BC" w:rsidRDefault="00B76FE9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A4342" w:rsidRPr="00FC72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BD7869" w14:textId="77777777" w:rsidR="00425D45" w:rsidRPr="004D49B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657235" w14:textId="70FBE726" w:rsidR="00A548C8" w:rsidRPr="004D49BC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b/>
          <w:sz w:val="30"/>
          <w:szCs w:val="30"/>
          <w:cs/>
        </w:rPr>
        <w:t>256</w:t>
      </w:r>
      <w:r w:rsidR="00F26D14" w:rsidRPr="004D49BC">
        <w:rPr>
          <w:rFonts w:ascii="Angsana New" w:hAnsi="Angsana New" w:cs="Angsana New"/>
          <w:bCs/>
          <w:sz w:val="30"/>
          <w:szCs w:val="30"/>
        </w:rPr>
        <w:t>7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FC7296">
        <w:rPr>
          <w:rFonts w:asciiTheme="majorBidi" w:hAnsiTheme="majorBidi" w:cstheme="majorBidi"/>
          <w:sz w:val="30"/>
          <w:szCs w:val="30"/>
        </w:rPr>
        <w:t xml:space="preserve">2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FC7296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101DB0">
        <w:rPr>
          <w:rFonts w:asciiTheme="majorBidi" w:hAnsiTheme="majorBidi" w:cstheme="majorBidi"/>
          <w:sz w:val="30"/>
          <w:szCs w:val="30"/>
        </w:rPr>
        <w:t>795.</w:t>
      </w:r>
      <w:r w:rsidR="00EA28CE">
        <w:rPr>
          <w:rFonts w:asciiTheme="majorBidi" w:hAnsiTheme="majorBidi" w:cstheme="majorBidi"/>
          <w:sz w:val="30"/>
          <w:szCs w:val="30"/>
        </w:rPr>
        <w:t>9</w:t>
      </w:r>
      <w:r w:rsidR="00101DB0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7296">
        <w:rPr>
          <w:rFonts w:asciiTheme="majorBidi" w:hAnsiTheme="majorBidi" w:cstheme="majorBidi"/>
          <w:sz w:val="30"/>
          <w:szCs w:val="30"/>
        </w:rPr>
        <w:t>15.0</w:t>
      </w:r>
      <w:r w:rsidR="00FC7296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14B2C43D" w14:textId="77777777" w:rsidR="00DF69B4" w:rsidRPr="004D49BC" w:rsidRDefault="00DF69B4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313597" w14:textId="38F65057" w:rsidR="00B653AA" w:rsidRPr="004D49BC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Pr="004D49BC" w:rsidRDefault="003610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4D49BC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4D49BC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4D49BC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594C6343" w:rsidR="00B653AA" w:rsidRPr="004D49BC" w:rsidRDefault="006C2B92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5" w:type="dxa"/>
          </w:tcPr>
          <w:p w14:paraId="6BDF80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5C8B9B6F" w:rsidR="00B653AA" w:rsidRPr="004D49BC" w:rsidRDefault="006C2B92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A3FC5" w:rsidRPr="004D49BC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4D49BC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065DFA1C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A3FC5" w:rsidRPr="004D49BC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23FF7240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43AD">
              <w:rPr>
                <w:rFonts w:ascii="Angsana New" w:hAnsi="Angsana New" w:cs="Angsana New"/>
                <w:sz w:val="24"/>
                <w:szCs w:val="24"/>
              </w:rPr>
              <w:t>6,050,588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0F88AF45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43AD">
              <w:rPr>
                <w:rFonts w:ascii="Angsana New" w:hAnsi="Angsana New" w:cs="Angsana New"/>
                <w:sz w:val="24"/>
                <w:szCs w:val="24"/>
              </w:rPr>
              <w:t>5,573,052</w:t>
            </w:r>
          </w:p>
        </w:tc>
        <w:tc>
          <w:tcPr>
            <w:tcW w:w="232" w:type="dxa"/>
            <w:vAlign w:val="bottom"/>
          </w:tcPr>
          <w:p w14:paraId="0EE2E76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478FF440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43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11,623,640</w:t>
            </w:r>
          </w:p>
        </w:tc>
        <w:tc>
          <w:tcPr>
            <w:tcW w:w="235" w:type="dxa"/>
            <w:vAlign w:val="bottom"/>
          </w:tcPr>
          <w:p w14:paraId="4187682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73B0000A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2,650,430</w:t>
            </w:r>
          </w:p>
        </w:tc>
        <w:tc>
          <w:tcPr>
            <w:tcW w:w="239" w:type="dxa"/>
            <w:vAlign w:val="bottom"/>
          </w:tcPr>
          <w:p w14:paraId="40E8450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62686603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4,235,477</w:t>
            </w:r>
          </w:p>
        </w:tc>
        <w:tc>
          <w:tcPr>
            <w:tcW w:w="231" w:type="dxa"/>
            <w:vAlign w:val="bottom"/>
          </w:tcPr>
          <w:p w14:paraId="4570EA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600E6DE9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6,885,907</w:t>
            </w:r>
          </w:p>
        </w:tc>
      </w:tr>
      <w:tr w:rsidR="000A3FC5" w:rsidRPr="004D49BC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0C80D0BF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435DFF" w:rsidRPr="004D49BC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2BE4E20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757AEBB7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07B1D01B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4B8962C4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22F2D746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6B597327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478,900</w:t>
            </w:r>
          </w:p>
        </w:tc>
        <w:tc>
          <w:tcPr>
            <w:tcW w:w="231" w:type="dxa"/>
            <w:vAlign w:val="bottom"/>
          </w:tcPr>
          <w:p w14:paraId="32DAFD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702051E6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478,900</w:t>
            </w:r>
          </w:p>
        </w:tc>
      </w:tr>
      <w:tr w:rsidR="000A3FC5" w:rsidRPr="004D49BC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1D44431A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43AD">
              <w:rPr>
                <w:rFonts w:ascii="Angsana New" w:hAnsi="Angsana New" w:cs="Angsana New"/>
                <w:sz w:val="24"/>
                <w:szCs w:val="24"/>
              </w:rPr>
              <w:t>814,</w:t>
            </w:r>
            <w:r w:rsidR="000A3FC5">
              <w:rPr>
                <w:rFonts w:ascii="Angsana New" w:hAnsi="Angsana New" w:cs="Angsana New"/>
                <w:sz w:val="24"/>
                <w:szCs w:val="24"/>
              </w:rPr>
              <w:t>296</w:t>
            </w:r>
          </w:p>
        </w:tc>
        <w:tc>
          <w:tcPr>
            <w:tcW w:w="231" w:type="dxa"/>
            <w:vAlign w:val="bottom"/>
          </w:tcPr>
          <w:p w14:paraId="739FE09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4E0D7629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2191B41B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43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814,</w:t>
            </w:r>
            <w:r w:rsidR="000A3FC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296</w:t>
            </w:r>
          </w:p>
        </w:tc>
        <w:tc>
          <w:tcPr>
            <w:tcW w:w="235" w:type="dxa"/>
            <w:vAlign w:val="bottom"/>
          </w:tcPr>
          <w:p w14:paraId="4D8FA3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2B0F29A1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296,91</w:t>
            </w:r>
            <w:r w:rsidR="002F336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9" w:type="dxa"/>
            <w:vAlign w:val="bottom"/>
          </w:tcPr>
          <w:p w14:paraId="23A73C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668D2603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395EA9B7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296,91</w:t>
            </w:r>
            <w:r w:rsidR="002F33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0A3FC5" w:rsidRPr="004D49BC" w14:paraId="2882E224" w14:textId="77777777" w:rsidTr="00646F57">
        <w:trPr>
          <w:trHeight w:val="332"/>
        </w:trPr>
        <w:tc>
          <w:tcPr>
            <w:tcW w:w="1901" w:type="dxa"/>
          </w:tcPr>
          <w:p w14:paraId="4AFF7D32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077E5117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7BCCEDC9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3FC5">
              <w:rPr>
                <w:rFonts w:ascii="Angsana New" w:hAnsi="Angsana New" w:cs="Angsana New"/>
                <w:sz w:val="24"/>
                <w:szCs w:val="24"/>
              </w:rPr>
              <w:t>3,233,270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6432AF5C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3FC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3,233,270</w:t>
            </w:r>
          </w:p>
        </w:tc>
        <w:tc>
          <w:tcPr>
            <w:tcW w:w="235" w:type="dxa"/>
            <w:vAlign w:val="bottom"/>
          </w:tcPr>
          <w:p w14:paraId="576A15A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51DC6A76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1AB46C8E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29,03</w:t>
            </w:r>
            <w:r w:rsidR="002F336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1" w:type="dxa"/>
            <w:vAlign w:val="bottom"/>
          </w:tcPr>
          <w:p w14:paraId="7AA31BB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784779AF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29,03</w:t>
            </w:r>
            <w:r w:rsidR="002F33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  <w:tr w:rsidR="000A3FC5" w:rsidRPr="004D49BC" w14:paraId="0D3EF377" w14:textId="77777777" w:rsidTr="00646F57">
        <w:trPr>
          <w:trHeight w:val="322"/>
        </w:trPr>
        <w:tc>
          <w:tcPr>
            <w:tcW w:w="1901" w:type="dxa"/>
          </w:tcPr>
          <w:p w14:paraId="402A4091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AA6DEB" w14:textId="429E5BD8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43AD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D5C08A1" w14:textId="278F4EC5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43AD">
              <w:rPr>
                <w:rFonts w:ascii="Angsana New" w:hAnsi="Angsana New" w:cs="Angsana New"/>
                <w:sz w:val="24"/>
                <w:szCs w:val="24"/>
              </w:rPr>
              <w:t>4,997,900</w:t>
            </w:r>
          </w:p>
        </w:tc>
        <w:tc>
          <w:tcPr>
            <w:tcW w:w="232" w:type="dxa"/>
            <w:vAlign w:val="bottom"/>
          </w:tcPr>
          <w:p w14:paraId="0EC3E9F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F3B500" w14:textId="7BE65310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43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7,997,900</w:t>
            </w:r>
          </w:p>
        </w:tc>
        <w:tc>
          <w:tcPr>
            <w:tcW w:w="235" w:type="dxa"/>
            <w:vAlign w:val="bottom"/>
          </w:tcPr>
          <w:p w14:paraId="7C7375A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763BEC" w14:textId="72687A8C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4C6950B" w14:textId="0AB8FEEF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4,997,900</w:t>
            </w:r>
          </w:p>
        </w:tc>
        <w:tc>
          <w:tcPr>
            <w:tcW w:w="231" w:type="dxa"/>
            <w:vAlign w:val="bottom"/>
          </w:tcPr>
          <w:p w14:paraId="3150A5E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FA7A9E" w14:textId="2A9D482C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7,997,900</w:t>
            </w:r>
          </w:p>
        </w:tc>
      </w:tr>
      <w:tr w:rsidR="000A3FC5" w:rsidRPr="004D49BC" w14:paraId="7C05D5B1" w14:textId="77777777" w:rsidTr="00646F57">
        <w:trPr>
          <w:trHeight w:val="322"/>
        </w:trPr>
        <w:tc>
          <w:tcPr>
            <w:tcW w:w="1901" w:type="dxa"/>
          </w:tcPr>
          <w:p w14:paraId="37CC9AFF" w14:textId="644EE1E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3F62F43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240AC90" w14:textId="709ED390" w:rsidR="00916283" w:rsidRPr="004D49BC" w:rsidRDefault="00B143A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628F97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CF61175" w14:textId="2B7F9D84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3FC5">
              <w:rPr>
                <w:rFonts w:ascii="Angsana New" w:hAnsi="Angsana New" w:cs="Angsana New"/>
                <w:sz w:val="24"/>
                <w:szCs w:val="24"/>
              </w:rPr>
              <w:t>87,261</w:t>
            </w:r>
          </w:p>
        </w:tc>
        <w:tc>
          <w:tcPr>
            <w:tcW w:w="232" w:type="dxa"/>
            <w:vAlign w:val="bottom"/>
          </w:tcPr>
          <w:p w14:paraId="4708923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EDD2FBA" w14:textId="07E70B08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A3FC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87,261</w:t>
            </w:r>
          </w:p>
        </w:tc>
        <w:tc>
          <w:tcPr>
            <w:tcW w:w="235" w:type="dxa"/>
            <w:vAlign w:val="bottom"/>
          </w:tcPr>
          <w:p w14:paraId="767CC8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C30B007" w14:textId="6EE677CE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2DDB5B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E90F7A8" w14:textId="3B6ED380" w:rsidR="00916283" w:rsidRPr="00A62128" w:rsidRDefault="00A6212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2128">
              <w:rPr>
                <w:rFonts w:ascii="Angsana New" w:hAnsi="Angsana New" w:cs="Angsana New"/>
                <w:sz w:val="24"/>
                <w:szCs w:val="24"/>
              </w:rPr>
              <w:t>87,261</w:t>
            </w:r>
          </w:p>
        </w:tc>
        <w:tc>
          <w:tcPr>
            <w:tcW w:w="231" w:type="dxa"/>
            <w:vAlign w:val="bottom"/>
          </w:tcPr>
          <w:p w14:paraId="4A79E17D" w14:textId="77777777" w:rsidR="00916283" w:rsidRPr="00A62128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C632F" w14:textId="4106947B" w:rsidR="00916283" w:rsidRPr="00A62128" w:rsidRDefault="00A6212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6212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87,261</w:t>
            </w:r>
          </w:p>
        </w:tc>
      </w:tr>
      <w:tr w:rsidR="000A3FC5" w:rsidRPr="004D49BC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16283" w:rsidRPr="004D49BC" w:rsidRDefault="00916283" w:rsidP="0091628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6517EE04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cs="Angsana New"/>
                <w:sz w:val="24"/>
                <w:szCs w:val="24"/>
              </w:rPr>
              <w:t>9,864,884</w:t>
            </w:r>
          </w:p>
        </w:tc>
        <w:tc>
          <w:tcPr>
            <w:tcW w:w="231" w:type="dxa"/>
            <w:vAlign w:val="bottom"/>
          </w:tcPr>
          <w:p w14:paraId="4B5DF7D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7DCC2C17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cs="Angsana New"/>
                <w:sz w:val="24"/>
                <w:szCs w:val="24"/>
              </w:rPr>
              <w:t>13,891,483</w:t>
            </w:r>
          </w:p>
        </w:tc>
        <w:tc>
          <w:tcPr>
            <w:tcW w:w="232" w:type="dxa"/>
            <w:vAlign w:val="bottom"/>
          </w:tcPr>
          <w:p w14:paraId="0EEDC82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685D8098" w:rsidR="00916283" w:rsidRPr="004D49BC" w:rsidRDefault="000A3FC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A3FC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23,756,367</w:t>
            </w:r>
          </w:p>
        </w:tc>
        <w:tc>
          <w:tcPr>
            <w:tcW w:w="235" w:type="dxa"/>
            <w:vAlign w:val="bottom"/>
          </w:tcPr>
          <w:p w14:paraId="4D23B5F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07A31B4D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5,947,34</w:t>
            </w:r>
            <w:r w:rsidR="002F336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9" w:type="dxa"/>
            <w:vAlign w:val="bottom"/>
          </w:tcPr>
          <w:p w14:paraId="46E6C87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444FCCFB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sz w:val="24"/>
                <w:szCs w:val="24"/>
              </w:rPr>
              <w:t>9,828,57</w:t>
            </w:r>
            <w:r w:rsidR="002F336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1" w:type="dxa"/>
            <w:vAlign w:val="bottom"/>
          </w:tcPr>
          <w:p w14:paraId="5FE38C8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428D857E" w:rsidR="00916283" w:rsidRPr="004D49BC" w:rsidRDefault="00310E4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0E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15,775,91</w:t>
            </w:r>
            <w:r w:rsidR="002F33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69FED1D3" w14:textId="6736E277" w:rsidR="007A13F3" w:rsidRDefault="007A13F3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</w:rPr>
      </w:pPr>
    </w:p>
    <w:p w14:paraId="35508D77" w14:textId="77777777" w:rsidR="00160853" w:rsidRPr="004D49BC" w:rsidRDefault="00160853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4D49BC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0EAAF8D8" w14:textId="2D5CCA9C" w:rsidR="00DC1573" w:rsidRPr="004D49BC" w:rsidRDefault="00DC1573" w:rsidP="0064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325" w:type="pct"/>
            <w:gridSpan w:val="3"/>
          </w:tcPr>
          <w:p w14:paraId="5019224D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7857123F" w:rsidR="00211284" w:rsidRPr="004D49BC" w:rsidRDefault="006C2B92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0C1E8154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52A0DB4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3CB8F88F" w:rsidR="00211284" w:rsidRPr="004D49BC" w:rsidRDefault="006C2B92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  <w:gridSpan w:val="2"/>
          </w:tcPr>
          <w:p w14:paraId="2C106B78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4476F0E1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11284" w:rsidRPr="004D49BC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743D345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26F286B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33FCBD8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5365DDC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02743B7B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614D492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54EC72D4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11284" w:rsidRPr="004D49BC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211284" w:rsidRPr="004D49BC" w:rsidRDefault="00211284" w:rsidP="0021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16283" w:rsidRPr="004D49BC" w14:paraId="08E68B02" w14:textId="77777777" w:rsidTr="009D1DC7">
        <w:trPr>
          <w:trHeight w:hRule="exact" w:val="384"/>
        </w:trPr>
        <w:tc>
          <w:tcPr>
            <w:tcW w:w="2205" w:type="pct"/>
          </w:tcPr>
          <w:p w14:paraId="0955098C" w14:textId="43982B36" w:rsidR="00916283" w:rsidRPr="004D49BC" w:rsidRDefault="00916283" w:rsidP="00916283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1828A1B5" w:rsidR="00916283" w:rsidRPr="00276115" w:rsidRDefault="00B143AD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254D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</w:t>
            </w:r>
            <w:r w:rsidR="00276115" w:rsidRPr="006254D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</w:t>
            </w:r>
            <w:r w:rsidR="00B76FE9" w:rsidRPr="006254D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74,353</w:t>
            </w:r>
          </w:p>
        </w:tc>
        <w:tc>
          <w:tcPr>
            <w:tcW w:w="140" w:type="pct"/>
            <w:vAlign w:val="bottom"/>
          </w:tcPr>
          <w:p w14:paraId="4A19EA5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F3F5A87" w14:textId="63ABDB76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2,930,553</w:t>
            </w:r>
          </w:p>
        </w:tc>
        <w:tc>
          <w:tcPr>
            <w:tcW w:w="145" w:type="pct"/>
            <w:vAlign w:val="bottom"/>
          </w:tcPr>
          <w:p w14:paraId="1C80C7D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71AFB55F" w:rsidR="00916283" w:rsidRPr="004D49BC" w:rsidRDefault="00310E44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10E44">
              <w:rPr>
                <w:rFonts w:ascii="Angsana New" w:hAnsi="Angsana New" w:cs="Angsana New"/>
                <w:sz w:val="30"/>
                <w:szCs w:val="30"/>
              </w:rPr>
              <w:t>189,788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5DD9BC33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191,661</w:t>
            </w:r>
          </w:p>
        </w:tc>
      </w:tr>
      <w:tr w:rsidR="00916283" w:rsidRPr="004D49BC" w14:paraId="13217B2A" w14:textId="77777777" w:rsidTr="009D1DC7">
        <w:trPr>
          <w:trHeight w:hRule="exact" w:val="384"/>
        </w:trPr>
        <w:tc>
          <w:tcPr>
            <w:tcW w:w="2205" w:type="pct"/>
          </w:tcPr>
          <w:p w14:paraId="2C7B8E49" w14:textId="5890D310" w:rsidR="00916283" w:rsidRPr="004D49BC" w:rsidRDefault="00916283" w:rsidP="00916283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3E375C9A" w:rsidR="00916283" w:rsidRPr="00276115" w:rsidRDefault="00B143AD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27611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0DAF77E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F97CDFF" w14:textId="0532B922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DC66F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04D4BA01" w:rsidR="00916283" w:rsidRPr="004D49BC" w:rsidRDefault="00310E44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10E44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350ECFA0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916283" w:rsidRPr="004D49BC" w14:paraId="61243B30" w14:textId="77777777" w:rsidTr="009D1DC7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26CA764D" w:rsidR="00916283" w:rsidRPr="00276115" w:rsidRDefault="00B143AD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6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276115" w:rsidRPr="00276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76F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74,353</w:t>
            </w:r>
          </w:p>
        </w:tc>
        <w:tc>
          <w:tcPr>
            <w:tcW w:w="140" w:type="pct"/>
            <w:vAlign w:val="bottom"/>
          </w:tcPr>
          <w:p w14:paraId="0DEFEAF2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4F27F" w14:textId="25DC97C8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2,930,553</w:t>
            </w:r>
          </w:p>
        </w:tc>
        <w:tc>
          <w:tcPr>
            <w:tcW w:w="145" w:type="pct"/>
            <w:vAlign w:val="bottom"/>
          </w:tcPr>
          <w:p w14:paraId="66A7CEE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5BBE8BD0" w:rsidR="00916283" w:rsidRPr="004D49BC" w:rsidRDefault="00310E44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0E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212,326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916283" w:rsidRPr="004D49BC" w:rsidRDefault="00916283" w:rsidP="00916283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75529AAE" w:rsidR="00916283" w:rsidRPr="004D49BC" w:rsidRDefault="00916283" w:rsidP="0091628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214,199</w:t>
            </w:r>
          </w:p>
        </w:tc>
      </w:tr>
    </w:tbl>
    <w:p w14:paraId="458C0A8D" w14:textId="7DA0E476" w:rsidR="00992BEF" w:rsidRPr="004D49BC" w:rsidRDefault="00992BE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4D49BC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01556EE5" w:rsidR="00515929" w:rsidRPr="004D49BC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4D49BC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4D49BC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40CAF200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94F814A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1B040A47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CC5D62F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12BE8A1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A09E956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2750A0C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0076" w:rsidRPr="004D49BC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4D49BC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B92" w:rsidRPr="004D49BC" w14:paraId="7F8DA737" w14:textId="77777777" w:rsidTr="00682E16">
        <w:trPr>
          <w:trHeight w:hRule="exact" w:val="374"/>
        </w:trPr>
        <w:tc>
          <w:tcPr>
            <w:tcW w:w="1749" w:type="pct"/>
          </w:tcPr>
          <w:p w14:paraId="78938D36" w14:textId="14F08FB0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251F75FF" w:rsidR="006C2B92" w:rsidRPr="006C2B92" w:rsidRDefault="006C2B92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895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1" w:type="pct"/>
          </w:tcPr>
          <w:p w14:paraId="542353AA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2C95358E" w:rsidR="006C2B92" w:rsidRPr="004D49BC" w:rsidRDefault="006C2B92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397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6" w:type="pct"/>
          </w:tcPr>
          <w:p w14:paraId="3CB22B3C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250F3CC5" w:rsidR="006C2B92" w:rsidRPr="006C2B92" w:rsidRDefault="006C2B92" w:rsidP="006C2B92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423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777</w:t>
            </w:r>
          </w:p>
        </w:tc>
        <w:tc>
          <w:tcPr>
            <w:tcW w:w="144" w:type="pct"/>
          </w:tcPr>
          <w:p w14:paraId="73374433" w14:textId="77777777" w:rsidR="006C2B92" w:rsidRPr="006C2B92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A404B18" w14:textId="6512A4B8" w:rsidR="006C2B92" w:rsidRPr="0099508F" w:rsidRDefault="000E5122" w:rsidP="006C2B9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699,698</w:t>
            </w:r>
          </w:p>
        </w:tc>
      </w:tr>
      <w:tr w:rsidR="006C2B92" w:rsidRPr="004D49BC" w14:paraId="2559F13A" w14:textId="77777777" w:rsidTr="00682E16">
        <w:trPr>
          <w:trHeight w:hRule="exact" w:val="374"/>
        </w:trPr>
        <w:tc>
          <w:tcPr>
            <w:tcW w:w="1749" w:type="pct"/>
          </w:tcPr>
          <w:p w14:paraId="22FC510F" w14:textId="0F7ABD84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44BE7D4C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5AD9A613" w14:textId="6421CF6D" w:rsidR="006C2B92" w:rsidRPr="004D49BC" w:rsidRDefault="00B143AD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179,032</w:t>
            </w:r>
          </w:p>
        </w:tc>
        <w:tc>
          <w:tcPr>
            <w:tcW w:w="141" w:type="pct"/>
          </w:tcPr>
          <w:p w14:paraId="6AC4FC18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0812B7" w14:textId="3749F3F7" w:rsidR="006C2B92" w:rsidRPr="004D49BC" w:rsidRDefault="006C2B92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AC2C2D6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B942BE" w14:textId="5786468B" w:rsidR="006C2B92" w:rsidRPr="004D49BC" w:rsidRDefault="00310E44" w:rsidP="006C2B92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A4232F0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A8F8B5" w14:textId="3DF8645A" w:rsidR="006C2B92" w:rsidRPr="0099508F" w:rsidRDefault="006C2B92" w:rsidP="006C2B9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5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2B92" w:rsidRPr="004D49BC" w14:paraId="61FB751F" w14:textId="77777777" w:rsidTr="00682E16">
        <w:trPr>
          <w:trHeight w:hRule="exact" w:val="344"/>
        </w:trPr>
        <w:tc>
          <w:tcPr>
            <w:tcW w:w="1749" w:type="pct"/>
          </w:tcPr>
          <w:p w14:paraId="5B7A26B2" w14:textId="77777777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29546886" w:rsidR="006C2B92" w:rsidRPr="004D49BC" w:rsidRDefault="00B143AD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(260,230)</w:t>
            </w:r>
          </w:p>
        </w:tc>
        <w:tc>
          <w:tcPr>
            <w:tcW w:w="141" w:type="pct"/>
          </w:tcPr>
          <w:p w14:paraId="3400C623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321A3FFD" w:rsidR="006C2B92" w:rsidRPr="004D49BC" w:rsidRDefault="006C2B92" w:rsidP="006C2B92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34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(384,601)</w:t>
            </w:r>
          </w:p>
        </w:tc>
        <w:tc>
          <w:tcPr>
            <w:tcW w:w="146" w:type="pct"/>
          </w:tcPr>
          <w:p w14:paraId="3D7F1041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7B99D4D1" w:rsidR="006C2B92" w:rsidRPr="004D49BC" w:rsidRDefault="00310E44" w:rsidP="006C2B92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0E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(126,865)</w:t>
            </w:r>
          </w:p>
        </w:tc>
        <w:tc>
          <w:tcPr>
            <w:tcW w:w="144" w:type="pct"/>
          </w:tcPr>
          <w:p w14:paraId="548CFC18" w14:textId="77777777" w:rsidR="006C2B92" w:rsidRPr="004D49BC" w:rsidRDefault="006C2B92" w:rsidP="006C2B9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B01AA8" w14:textId="1F4C3B3F" w:rsidR="006C2B92" w:rsidRPr="0099508F" w:rsidRDefault="006C2B92" w:rsidP="006C2B92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5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E51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600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0E51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1,124</w:t>
            </w:r>
            <w:r w:rsidRPr="009950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C2B92" w:rsidRPr="004D49BC" w14:paraId="494F6F0B" w14:textId="77777777" w:rsidTr="00F60C8E">
        <w:trPr>
          <w:trHeight w:hRule="exact" w:val="374"/>
        </w:trPr>
        <w:tc>
          <w:tcPr>
            <w:tcW w:w="1749" w:type="pct"/>
          </w:tcPr>
          <w:p w14:paraId="06C91B27" w14:textId="0434C61B" w:rsidR="006C2B92" w:rsidRPr="004D49BC" w:rsidRDefault="006C2B92" w:rsidP="006C2B92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6C23686E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2759D6BB" w:rsidR="006C2B92" w:rsidRPr="004D49BC" w:rsidRDefault="00B143AD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43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814,29</w:t>
            </w:r>
            <w:r w:rsidR="00520A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" w:type="pct"/>
          </w:tcPr>
          <w:p w14:paraId="7439A574" w14:textId="77777777" w:rsidR="006C2B92" w:rsidRPr="004D49BC" w:rsidRDefault="006C2B92" w:rsidP="006C2B9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3A3B4CFF" w:rsidR="006C2B92" w:rsidRPr="004D49BC" w:rsidRDefault="006C2B92" w:rsidP="006C2B9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34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1,012,872</w:t>
            </w:r>
          </w:p>
        </w:tc>
        <w:tc>
          <w:tcPr>
            <w:tcW w:w="146" w:type="pct"/>
          </w:tcPr>
          <w:p w14:paraId="61F1523B" w14:textId="77777777" w:rsidR="006C2B92" w:rsidRPr="004D49BC" w:rsidRDefault="006C2B92" w:rsidP="006C2B9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287BCBFF" w:rsidR="006C2B92" w:rsidRPr="004D49BC" w:rsidRDefault="00310E44" w:rsidP="006C2B92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10E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296,912</w:t>
            </w:r>
          </w:p>
        </w:tc>
        <w:tc>
          <w:tcPr>
            <w:tcW w:w="144" w:type="pct"/>
          </w:tcPr>
          <w:p w14:paraId="695E914C" w14:textId="77777777" w:rsidR="006C2B92" w:rsidRPr="004D49BC" w:rsidRDefault="006C2B92" w:rsidP="006C2B9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1E1D321B" w:rsidR="006C2B92" w:rsidRPr="0099508F" w:rsidRDefault="000E5122" w:rsidP="006C2B9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508,574</w:t>
            </w:r>
          </w:p>
        </w:tc>
      </w:tr>
      <w:tr w:rsidR="006C2B92" w:rsidRPr="004D49BC" w14:paraId="4E1D233C" w14:textId="77777777" w:rsidTr="00F60C8E">
        <w:trPr>
          <w:trHeight w:hRule="exact" w:val="410"/>
        </w:trPr>
        <w:tc>
          <w:tcPr>
            <w:tcW w:w="1749" w:type="pct"/>
          </w:tcPr>
          <w:p w14:paraId="0763DED4" w14:textId="36DAC05B" w:rsidR="006C2B92" w:rsidRPr="004D49BC" w:rsidRDefault="006C2B92" w:rsidP="006C2B9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6C2B92" w:rsidRPr="004D49BC" w:rsidRDefault="006C2B92" w:rsidP="006C2B92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6C2B92" w:rsidRPr="004D49BC" w:rsidRDefault="006C2B92" w:rsidP="006C2B9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5293CFC9" w:rsidR="006C2B92" w:rsidRPr="004D49BC" w:rsidRDefault="006C2B92" w:rsidP="006C2B92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895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6" w:type="pct"/>
          </w:tcPr>
          <w:p w14:paraId="66F91E26" w14:textId="77777777" w:rsidR="006C2B92" w:rsidRPr="004D49BC" w:rsidRDefault="006C2B92" w:rsidP="006C2B9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6C2B92" w:rsidRPr="004D49BC" w:rsidRDefault="006C2B92" w:rsidP="006C2B92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6C2B92" w:rsidRPr="004D49BC" w:rsidRDefault="006C2B92" w:rsidP="006C2B9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3A093667" w:rsidR="006C2B92" w:rsidRPr="0099508F" w:rsidRDefault="006C2B92" w:rsidP="006C2B9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423</w:t>
            </w: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777</w:t>
            </w:r>
          </w:p>
        </w:tc>
      </w:tr>
    </w:tbl>
    <w:p w14:paraId="29BD3EFB" w14:textId="77777777" w:rsidR="00DF69B4" w:rsidRPr="004D49BC" w:rsidRDefault="00DF69B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4D49BC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87DA861" w:rsidR="00F751D1" w:rsidRPr="004D49BC" w:rsidRDefault="0010374A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br w:type="page"/>
            </w:r>
            <w:r w:rsidR="00F751D1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47C46F58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0E84C1A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03196C5F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gridSpan w:val="2"/>
          </w:tcPr>
          <w:p w14:paraId="1651B957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3CDC46ED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</w:tcPr>
          <w:p w14:paraId="2C8F4F4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4DAF9D3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11284" w:rsidRPr="004D49BC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B92" w:rsidRPr="004D49BC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3FC8F022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51" w:type="pct"/>
            <w:gridSpan w:val="2"/>
          </w:tcPr>
          <w:p w14:paraId="141E9D0B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764F60BD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19F08875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687BB7C2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9" w:type="pct"/>
            <w:gridSpan w:val="2"/>
          </w:tcPr>
          <w:p w14:paraId="6031F7D0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2D05F030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</w:tr>
      <w:tr w:rsidR="006C2B92" w:rsidRPr="004D49BC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7BC141CC" w14:textId="77777777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423EAAFA" w14:textId="2560559D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79322311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5548E749" w:rsidR="006C2B92" w:rsidRPr="004D49BC" w:rsidRDefault="00B143AD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</w:tcPr>
          <w:p w14:paraId="053F8EB3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364D7F8A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1,375,100</w:t>
            </w:r>
          </w:p>
        </w:tc>
        <w:tc>
          <w:tcPr>
            <w:tcW w:w="149" w:type="pct"/>
            <w:gridSpan w:val="2"/>
          </w:tcPr>
          <w:p w14:paraId="5336315F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2E7FC791" w:rsidR="006C2B92" w:rsidRPr="004D49BC" w:rsidRDefault="0024575B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601143D0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3579545F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1,375,100</w:t>
            </w:r>
          </w:p>
        </w:tc>
      </w:tr>
      <w:tr w:rsidR="006C2B92" w:rsidRPr="004D49BC" w14:paraId="4C45C7F0" w14:textId="77777777" w:rsidTr="004D0F00">
        <w:trPr>
          <w:trHeight w:hRule="exact" w:val="388"/>
        </w:trPr>
        <w:tc>
          <w:tcPr>
            <w:tcW w:w="1680" w:type="pct"/>
          </w:tcPr>
          <w:p w14:paraId="6EEC64DA" w14:textId="59C1CEA1" w:rsidR="006C2B92" w:rsidRPr="004D49BC" w:rsidRDefault="006C2B92" w:rsidP="006C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5" w:type="pct"/>
          </w:tcPr>
          <w:p w14:paraId="7DE5E492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77EAC19" w14:textId="7E85277D" w:rsidR="006C2B92" w:rsidRPr="004D49BC" w:rsidRDefault="00B143AD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43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(1,640,000)</w:t>
            </w:r>
          </w:p>
        </w:tc>
        <w:tc>
          <w:tcPr>
            <w:tcW w:w="151" w:type="pct"/>
            <w:gridSpan w:val="2"/>
          </w:tcPr>
          <w:p w14:paraId="519D2D0C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5D609D7" w14:textId="562290F8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49" w:type="pct"/>
            <w:gridSpan w:val="2"/>
          </w:tcPr>
          <w:p w14:paraId="4F4446D6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95E4F65" w14:textId="4DFE43E7" w:rsidR="006C2B92" w:rsidRPr="004D49BC" w:rsidRDefault="0024575B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1,640,000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  <w:gridSpan w:val="2"/>
          </w:tcPr>
          <w:p w14:paraId="02188C65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CEA2BC" w14:textId="0AA6A212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</w:tr>
      <w:tr w:rsidR="006C2B92" w:rsidRPr="004D49BC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0E8452F2" w:rsidR="006C2B92" w:rsidRPr="004D49BC" w:rsidRDefault="006C2B92" w:rsidP="006C2B92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</w:tcPr>
          <w:p w14:paraId="66EBAA33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29D6DE1C" w:rsidR="006C2B92" w:rsidRPr="004D49BC" w:rsidRDefault="00B143AD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43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7,997,900</w:t>
            </w:r>
          </w:p>
        </w:tc>
        <w:tc>
          <w:tcPr>
            <w:tcW w:w="151" w:type="pct"/>
            <w:gridSpan w:val="2"/>
          </w:tcPr>
          <w:p w14:paraId="2237CBDF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029C1752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9,315,100</w:t>
            </w:r>
          </w:p>
        </w:tc>
        <w:tc>
          <w:tcPr>
            <w:tcW w:w="149" w:type="pct"/>
            <w:gridSpan w:val="2"/>
          </w:tcPr>
          <w:p w14:paraId="597A39A1" w14:textId="77777777" w:rsidR="006C2B92" w:rsidRPr="004D49BC" w:rsidRDefault="006C2B92" w:rsidP="006C2B9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77199BEF" w:rsidR="006C2B92" w:rsidRPr="004D49BC" w:rsidRDefault="0024575B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7,997,900</w:t>
            </w:r>
          </w:p>
        </w:tc>
        <w:tc>
          <w:tcPr>
            <w:tcW w:w="149" w:type="pct"/>
            <w:gridSpan w:val="2"/>
          </w:tcPr>
          <w:p w14:paraId="7ABB23A6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7C12CA46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9,315,100</w:t>
            </w:r>
          </w:p>
        </w:tc>
      </w:tr>
      <w:tr w:rsidR="006C2B92" w:rsidRPr="004D49BC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6C2B92" w:rsidRPr="004D49BC" w:rsidRDefault="006C2B92" w:rsidP="006C2B9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6C2B92" w:rsidRPr="004D49BC" w:rsidRDefault="006C2B92" w:rsidP="006C2B9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0AB91559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49" w:type="pct"/>
            <w:gridSpan w:val="2"/>
          </w:tcPr>
          <w:p w14:paraId="69653246" w14:textId="77777777" w:rsidR="006C2B92" w:rsidRPr="004D49BC" w:rsidRDefault="006C2B92" w:rsidP="006C2B9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6C2B92" w:rsidRPr="004D49BC" w:rsidRDefault="006C2B92" w:rsidP="006C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3B44613D" w:rsidR="006C2B92" w:rsidRPr="004D49BC" w:rsidRDefault="006C2B92" w:rsidP="006C2B92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</w:tr>
    </w:tbl>
    <w:p w14:paraId="0D1B092A" w14:textId="77777777" w:rsidR="002842AB" w:rsidRPr="004D49BC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2C53284" w14:textId="02FEB64A" w:rsidR="00B653AA" w:rsidRPr="004D49BC" w:rsidRDefault="00B653AA" w:rsidP="0052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4D49BC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5D447FFA" w14:textId="6060C2D0" w:rsidR="009D6A22" w:rsidRPr="004D49BC" w:rsidRDefault="00916283" w:rsidP="00CA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5" w:name="_Hlk165742940"/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C2B92">
        <w:rPr>
          <w:rFonts w:ascii="Angsana New" w:hAnsi="Angsana New" w:cs="Angsana New"/>
          <w:sz w:val="30"/>
          <w:szCs w:val="30"/>
        </w:rPr>
        <w:t xml:space="preserve">30 </w:t>
      </w:r>
      <w:r w:rsidR="006C2B92">
        <w:rPr>
          <w:rFonts w:ascii="Angsana New" w:hAnsi="Angsana New" w:cs="Angsana New"/>
          <w:sz w:val="30"/>
          <w:szCs w:val="30"/>
          <w:cs/>
        </w:rPr>
        <w:t>มิถุนายน</w:t>
      </w:r>
      <w:r w:rsidR="006C2B92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8F4420">
        <w:rPr>
          <w:rFonts w:ascii="Angsana New" w:hAnsi="Angsana New" w:cs="Angsana New"/>
          <w:sz w:val="30"/>
          <w:szCs w:val="30"/>
        </w:rPr>
        <w:t xml:space="preserve"> 7,151.4</w:t>
      </w:r>
      <w:r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8F4420">
        <w:rPr>
          <w:rFonts w:ascii="Angsana New" w:hAnsi="Angsana New" w:cs="Angsana New"/>
          <w:sz w:val="30"/>
          <w:szCs w:val="30"/>
        </w:rPr>
        <w:t>344.</w:t>
      </w:r>
      <w:r w:rsidR="0099508F">
        <w:rPr>
          <w:rFonts w:ascii="Angsana New" w:hAnsi="Angsana New" w:cs="Angsana New"/>
          <w:sz w:val="30"/>
          <w:szCs w:val="30"/>
        </w:rPr>
        <w:t>3</w:t>
      </w:r>
      <w:r w:rsidR="006C2B92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2566: </w:t>
      </w:r>
      <w:r w:rsidR="00D1563D">
        <w:rPr>
          <w:rFonts w:ascii="Angsana New" w:hAnsi="Angsana New" w:cs="Angsana New"/>
          <w:i/>
          <w:iCs/>
          <w:sz w:val="30"/>
          <w:szCs w:val="30"/>
        </w:rPr>
        <w:t>5,897.3</w:t>
      </w:r>
      <w:r w:rsidR="008F5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D1563D">
        <w:rPr>
          <w:rFonts w:ascii="Angsana New" w:hAnsi="Angsana New" w:cs="Angsana New"/>
          <w:i/>
          <w:iCs/>
          <w:sz w:val="30"/>
          <w:szCs w:val="30"/>
        </w:rPr>
        <w:t>428.6</w:t>
      </w:r>
      <w:r w:rsidR="008F5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bookmarkEnd w:id="5"/>
    </w:p>
    <w:p w14:paraId="22602D5D" w14:textId="77777777" w:rsidR="00DF69B4" w:rsidRDefault="00DF69B4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6D7F6A2" w14:textId="77777777" w:rsidR="00160853" w:rsidRPr="004D49BC" w:rsidRDefault="00160853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98F72D" w14:textId="77777777" w:rsidR="003318B9" w:rsidRDefault="003318B9" w:rsidP="003318B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271AB0BB" w14:textId="77777777" w:rsidR="00230F96" w:rsidRDefault="00230F96" w:rsidP="00E5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360"/>
        <w:gridCol w:w="990"/>
        <w:gridCol w:w="360"/>
        <w:gridCol w:w="990"/>
        <w:gridCol w:w="270"/>
        <w:gridCol w:w="981"/>
      </w:tblGrid>
      <w:tr w:rsidR="00160853" w:rsidRPr="000718DA" w14:paraId="164F71EE" w14:textId="77777777" w:rsidTr="00D96BCB">
        <w:tc>
          <w:tcPr>
            <w:tcW w:w="3240" w:type="dxa"/>
          </w:tcPr>
          <w:p w14:paraId="301BEED9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AA6CE61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C482705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670DC51A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60853" w:rsidRPr="000718DA" w14:paraId="5E7A1BED" w14:textId="77777777" w:rsidTr="00D96BCB">
        <w:tc>
          <w:tcPr>
            <w:tcW w:w="3240" w:type="dxa"/>
          </w:tcPr>
          <w:p w14:paraId="00D27821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557341A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D768012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61C0179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5B7179BA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14:paraId="2B57B2FB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160853" w:rsidRPr="000718DA" w14:paraId="44D611A5" w14:textId="77777777" w:rsidTr="00D96BCB">
        <w:tc>
          <w:tcPr>
            <w:tcW w:w="3240" w:type="dxa"/>
          </w:tcPr>
          <w:p w14:paraId="0D8E3DA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4DFC80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80942EE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597981" w14:textId="77777777" w:rsidR="00160853" w:rsidRPr="000718DA" w:rsidRDefault="00160853" w:rsidP="00D96BCB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60" w:type="dxa"/>
          </w:tcPr>
          <w:p w14:paraId="419729EC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01754" w14:textId="77777777" w:rsidR="00160853" w:rsidRPr="000718DA" w:rsidRDefault="00160853" w:rsidP="00D96BCB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60" w:type="dxa"/>
          </w:tcPr>
          <w:p w14:paraId="52FBCE20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1F8EF3" w14:textId="77777777" w:rsidR="00160853" w:rsidRPr="000718DA" w:rsidRDefault="00160853" w:rsidP="00D96BCB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2BBB447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5FFE3E2" w14:textId="77777777" w:rsidR="00160853" w:rsidRPr="000718DA" w:rsidRDefault="00160853" w:rsidP="00D96BCB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60853" w:rsidRPr="000718DA" w14:paraId="66BC35B3" w14:textId="77777777" w:rsidTr="00D96BCB">
        <w:trPr>
          <w:trHeight w:val="389"/>
        </w:trPr>
        <w:tc>
          <w:tcPr>
            <w:tcW w:w="3240" w:type="dxa"/>
          </w:tcPr>
          <w:p w14:paraId="636FB7CA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A99D9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CEF0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4F0AA72C" w14:textId="77777777" w:rsidR="00160853" w:rsidRPr="000718DA" w:rsidRDefault="00160853" w:rsidP="00D96BCB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0853" w:rsidRPr="00CA49B8" w14:paraId="1915ABED" w14:textId="77777777" w:rsidTr="00D96BCB">
        <w:tc>
          <w:tcPr>
            <w:tcW w:w="3240" w:type="dxa"/>
          </w:tcPr>
          <w:p w14:paraId="5D64F16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048D493F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3FA70A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F80A78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2DB65D4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257C21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6117EA2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7FF200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73DD8A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5806D491" w14:textId="77777777" w:rsidR="00160853" w:rsidRPr="00CA49B8" w:rsidRDefault="00160853" w:rsidP="00D96BCB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160853" w:rsidRPr="00CA49B8" w14:paraId="6E7EEFE8" w14:textId="77777777" w:rsidTr="00D96BCB">
        <w:tc>
          <w:tcPr>
            <w:tcW w:w="3240" w:type="dxa"/>
          </w:tcPr>
          <w:p w14:paraId="6F71502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91BE232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17AB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CD30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5F88C820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254E2" w14:textId="77777777" w:rsidR="00160853" w:rsidRPr="00CA49B8" w:rsidRDefault="00160853" w:rsidP="00D96BCB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462F331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82D7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985BAF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4A63B761" w14:textId="77777777" w:rsidR="00160853" w:rsidRPr="00CA49B8" w:rsidRDefault="00160853" w:rsidP="00D96BCB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160853" w:rsidRPr="00CA49B8" w14:paraId="2C5041C1" w14:textId="77777777" w:rsidTr="00D96BCB">
        <w:tc>
          <w:tcPr>
            <w:tcW w:w="3240" w:type="dxa"/>
          </w:tcPr>
          <w:p w14:paraId="16C69829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C8208E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95C240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9E2D9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360" w:type="dxa"/>
          </w:tcPr>
          <w:p w14:paraId="28907141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559CF6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360" w:type="dxa"/>
          </w:tcPr>
          <w:p w14:paraId="177354B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6F2E3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5A20BD96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35161C81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79858166" w14:textId="77777777" w:rsidTr="00D96BCB">
        <w:tc>
          <w:tcPr>
            <w:tcW w:w="3240" w:type="dxa"/>
          </w:tcPr>
          <w:p w14:paraId="6233C508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00" w:type="dxa"/>
          </w:tcPr>
          <w:p w14:paraId="771ABAF7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83879F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F6BC32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360" w:type="dxa"/>
          </w:tcPr>
          <w:p w14:paraId="739EB768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EF0AB1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360" w:type="dxa"/>
          </w:tcPr>
          <w:p w14:paraId="2F79F02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F0FC9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D8962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715C35B6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60853" w:rsidRPr="00CA49B8" w14:paraId="4D269660" w14:textId="77777777" w:rsidTr="00D96BCB">
        <w:tc>
          <w:tcPr>
            <w:tcW w:w="3240" w:type="dxa"/>
          </w:tcPr>
          <w:p w14:paraId="11C210AE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5D06A8F8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8D100D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ADBA62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D41E83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A36A6C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367B1C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1DE51E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BAB2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11EFBA" w14:textId="77777777" w:rsidR="00160853" w:rsidRPr="00CA49B8" w:rsidRDefault="00160853" w:rsidP="00D96BCB">
            <w:pPr>
              <w:pStyle w:val="block"/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0853" w:rsidRPr="00CA49B8" w14:paraId="1AE085A6" w14:textId="77777777" w:rsidTr="00D96BCB">
        <w:tc>
          <w:tcPr>
            <w:tcW w:w="3240" w:type="dxa"/>
          </w:tcPr>
          <w:p w14:paraId="5C63B89D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8AE53C5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D0AC9E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7B1393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6,749</w:t>
            </w:r>
          </w:p>
        </w:tc>
        <w:tc>
          <w:tcPr>
            <w:tcW w:w="360" w:type="dxa"/>
          </w:tcPr>
          <w:p w14:paraId="4EAAB0A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474CF0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6,749</w:t>
            </w:r>
          </w:p>
        </w:tc>
        <w:tc>
          <w:tcPr>
            <w:tcW w:w="360" w:type="dxa"/>
          </w:tcPr>
          <w:p w14:paraId="1B5F3FFF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26E4F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5F29BA14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ED48ADF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7096EC6F" w14:textId="77777777" w:rsidTr="00D96BCB">
        <w:tc>
          <w:tcPr>
            <w:tcW w:w="3240" w:type="dxa"/>
          </w:tcPr>
          <w:p w14:paraId="3273F5B7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5A6411A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1C513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63C155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FCAF87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E672C2" w14:textId="77777777" w:rsidR="00160853" w:rsidRPr="00CA49B8" w:rsidRDefault="00160853" w:rsidP="00D96BCB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CD5678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7AF2D6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2F341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BFAD3AA" w14:textId="77777777" w:rsidR="00160853" w:rsidRPr="00CA49B8" w:rsidRDefault="00160853" w:rsidP="00D96BCB">
            <w:pPr>
              <w:pStyle w:val="block"/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0853" w:rsidRPr="00CA49B8" w14:paraId="52E659FA" w14:textId="77777777" w:rsidTr="00D96BCB">
        <w:tc>
          <w:tcPr>
            <w:tcW w:w="3240" w:type="dxa"/>
          </w:tcPr>
          <w:p w14:paraId="68F949B2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E8D16BE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AE522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1DDC2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5F53B8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F9CB5E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8FB8B6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1F8F03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66BE4074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BBB7E3B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390D2F19" w14:textId="77777777" w:rsidTr="00D96BCB">
        <w:tc>
          <w:tcPr>
            <w:tcW w:w="3240" w:type="dxa"/>
          </w:tcPr>
          <w:p w14:paraId="6A169CA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0852597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FC0B0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FE793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FB3A3E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A34DD6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8EDF16F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53F3A8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7670B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CF90A4E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7C074CE4" w14:textId="77777777" w:rsidTr="00D96BCB">
        <w:tc>
          <w:tcPr>
            <w:tcW w:w="3240" w:type="dxa"/>
          </w:tcPr>
          <w:p w14:paraId="49D4A6F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E1696F0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9786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C49E7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62BF7E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D1988D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6D6584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065E35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59081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1D986FD7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4C1C961D" w14:textId="77777777" w:rsidTr="00D96BCB">
        <w:tc>
          <w:tcPr>
            <w:tcW w:w="3240" w:type="dxa"/>
          </w:tcPr>
          <w:p w14:paraId="3F1DB31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16CB20D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F7931B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372B6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67E48C5A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E9498A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21B6FBB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E45BE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70" w:type="dxa"/>
          </w:tcPr>
          <w:p w14:paraId="6AA56E86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678DF5D3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5,654</w:t>
            </w:r>
          </w:p>
        </w:tc>
      </w:tr>
      <w:tr w:rsidR="00160853" w:rsidRPr="00CA49B8" w14:paraId="30EEA980" w14:textId="77777777" w:rsidTr="00D96BCB">
        <w:tc>
          <w:tcPr>
            <w:tcW w:w="3240" w:type="dxa"/>
          </w:tcPr>
          <w:p w14:paraId="7FB7B70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49B8"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ใช้สิทธิตามใบสำคัญแสดงสิทธิซื้อหุ้น</w:t>
            </w:r>
          </w:p>
        </w:tc>
        <w:tc>
          <w:tcPr>
            <w:tcW w:w="900" w:type="dxa"/>
          </w:tcPr>
          <w:p w14:paraId="45F5F909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5FB899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396F64" w14:textId="77777777" w:rsidR="00160853" w:rsidRPr="00CA49B8" w:rsidRDefault="00160853" w:rsidP="00D96BCB">
            <w:pPr>
              <w:pStyle w:val="a3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57336C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0A50C1" w14:textId="77777777" w:rsidR="00160853" w:rsidRPr="00CA49B8" w:rsidRDefault="00160853" w:rsidP="00D96BCB">
            <w:pPr>
              <w:pStyle w:val="a3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56C8E6B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48A66A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222534D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868A0D4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</w:p>
        </w:tc>
      </w:tr>
      <w:tr w:rsidR="00160853" w:rsidRPr="00CA49B8" w14:paraId="7B57BBCE" w14:textId="77777777" w:rsidTr="00D96BCB">
        <w:tc>
          <w:tcPr>
            <w:tcW w:w="3240" w:type="dxa"/>
          </w:tcPr>
          <w:p w14:paraId="4EE96E16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6C3132FB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DC417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D87868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8FDD4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291982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DC4377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919725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604407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1E9570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7AD11480" w14:textId="77777777" w:rsidTr="00D96BCB">
        <w:tc>
          <w:tcPr>
            <w:tcW w:w="3240" w:type="dxa"/>
          </w:tcPr>
          <w:p w14:paraId="6FCCD108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1F7C2235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39204B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98E3AB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7E62EBD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FF67D6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683F3B9B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DE925B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270" w:type="dxa"/>
          </w:tcPr>
          <w:p w14:paraId="61A1A03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08C8B85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</w:tr>
      <w:tr w:rsidR="00160853" w:rsidRPr="00CA49B8" w14:paraId="4222E375" w14:textId="77777777" w:rsidTr="00D96BCB">
        <w:tc>
          <w:tcPr>
            <w:tcW w:w="3240" w:type="dxa"/>
          </w:tcPr>
          <w:p w14:paraId="420C72A1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2965557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54D60E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A49CD8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F21E86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DE9541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010E1E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B6A44D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C9C17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E10B5FF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0718DA" w14:paraId="4983C421" w14:textId="77777777" w:rsidTr="00D96BCB">
        <w:tc>
          <w:tcPr>
            <w:tcW w:w="3240" w:type="dxa"/>
          </w:tcPr>
          <w:p w14:paraId="4F7CE7F4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05DB5D6D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9BD3A6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351DC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438347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42C23A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B221FF6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30E1A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270" w:type="dxa"/>
          </w:tcPr>
          <w:p w14:paraId="094CBF5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0557559" w14:textId="77777777" w:rsidR="00160853" w:rsidRPr="000718DA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</w:tr>
    </w:tbl>
    <w:p w14:paraId="45ECFC50" w14:textId="77777777" w:rsidR="00230F96" w:rsidRDefault="00230F96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01FD12F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D91ECC3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82ACCED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5ABD9F7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AD797BD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EE72DF2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7612EEC" w14:textId="77777777" w:rsidR="00160853" w:rsidRDefault="00160853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AC3615F" w14:textId="77777777" w:rsidR="003B70C6" w:rsidRDefault="003B70C6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0D3BBCA" w14:textId="70DA7FCB" w:rsidR="00BC3A4E" w:rsidRDefault="00BC3A4E" w:rsidP="00BC3A4E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การออกใบสำคัญแสดงสิทธิที่จะซื้อหุ้นสามัญ</w:t>
      </w:r>
    </w:p>
    <w:p w14:paraId="439375A0" w14:textId="77777777" w:rsidR="00BC3A4E" w:rsidRPr="00DD44E1" w:rsidRDefault="00BC3A4E" w:rsidP="00DD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3696EF7" w14:textId="7B1E86BE" w:rsidR="00B37BE5" w:rsidRDefault="00BC3A4E" w:rsidP="00B3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D44E1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DD44E1">
        <w:rPr>
          <w:rFonts w:ascii="Angsana New" w:hAnsi="Angsana New" w:cs="Angsana New" w:hint="cs"/>
          <w:sz w:val="30"/>
          <w:szCs w:val="30"/>
        </w:rPr>
        <w:t>2</w:t>
      </w:r>
      <w:r w:rsidRPr="00DD44E1">
        <w:rPr>
          <w:rFonts w:ascii="Angsana New" w:hAnsi="Angsana New" w:cs="Angsana New"/>
          <w:sz w:val="30"/>
          <w:szCs w:val="30"/>
        </w:rPr>
        <w:t>3</w:t>
      </w:r>
      <w:r w:rsidRPr="00DD44E1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DD44E1">
        <w:rPr>
          <w:rFonts w:ascii="Angsana New" w:hAnsi="Angsana New" w:cs="Angsana New" w:hint="cs"/>
          <w:sz w:val="30"/>
          <w:szCs w:val="30"/>
        </w:rPr>
        <w:t>256</w:t>
      </w:r>
      <w:r w:rsidRPr="00DD44E1">
        <w:rPr>
          <w:rFonts w:ascii="Angsana New" w:hAnsi="Angsana New" w:cs="Angsana New"/>
          <w:sz w:val="30"/>
          <w:szCs w:val="30"/>
        </w:rPr>
        <w:t>7</w:t>
      </w:r>
      <w:r w:rsidRPr="00DD44E1">
        <w:rPr>
          <w:rFonts w:ascii="Angsana New" w:hAnsi="Angsana New" w:cs="Angsana New" w:hint="cs"/>
          <w:sz w:val="30"/>
          <w:szCs w:val="30"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การออกและจัดสรรใบสำคัญแสดงสิทธิที่จะซื้อหุ้นสามัญเพิ่มทุนของบริษัทครั้งที่</w:t>
      </w:r>
      <w:r w:rsidRPr="00DD44E1">
        <w:rPr>
          <w:rFonts w:ascii="Angsana New" w:hAnsi="Angsana New" w:cs="Angsana New"/>
          <w:sz w:val="30"/>
          <w:szCs w:val="30"/>
        </w:rPr>
        <w:t xml:space="preserve"> 4</w:t>
      </w:r>
      <w:r w:rsidRPr="00DD44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  <w:cs/>
        </w:rPr>
        <w:t>(“</w:t>
      </w:r>
      <w:r w:rsidRPr="00DD44E1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="00DD44E1">
        <w:rPr>
          <w:rFonts w:ascii="Angsana New" w:hAnsi="Angsana New" w:cs="Angsana New"/>
          <w:sz w:val="30"/>
          <w:szCs w:val="30"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DD44E1">
        <w:rPr>
          <w:rFonts w:ascii="Angsana New" w:hAnsi="Angsana New" w:cs="Angsana New" w:hint="cs"/>
          <w:sz w:val="30"/>
          <w:szCs w:val="30"/>
          <w:cs/>
        </w:rPr>
        <w:t>โดยไม่คิดมูลค่า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 xml:space="preserve">581.1 </w:t>
      </w:r>
      <w:r w:rsidRPr="00DD44E1">
        <w:rPr>
          <w:rFonts w:ascii="Angsana New" w:hAnsi="Angsana New" w:cs="Angsana New" w:hint="cs"/>
          <w:sz w:val="30"/>
          <w:szCs w:val="30"/>
          <w:cs/>
        </w:rPr>
        <w:t>ล้านหน่วย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ต่อผู้ถือหุ้นเดิมของบริษัทตามสัดส่วนการถือหุ้น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ในอัตราส่วนการจัดสรรที่หุ้นสามัญเดิม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บาท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10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ต่อ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44E1">
        <w:rPr>
          <w:rFonts w:ascii="Angsana New" w:hAnsi="Angsana New" w:cs="Angsana New"/>
          <w:sz w:val="30"/>
          <w:szCs w:val="30"/>
        </w:rPr>
        <w:t>10</w:t>
      </w:r>
      <w:r w:rsidRPr="00DD44E1">
        <w:rPr>
          <w:rFonts w:ascii="Angsana New" w:hAnsi="Angsana New" w:cs="Angsana New"/>
          <w:sz w:val="30"/>
          <w:szCs w:val="30"/>
          <w:cs/>
        </w:rPr>
        <w:t>: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44E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อัตราการใช้สิทธิ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คือใบสำคัญแสดงสิทธิฯ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มีสิทธิซื้อหุ้นสามัญของบริษัทได้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และราคาใช้สิทธิคือ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 xml:space="preserve">3.8 </w:t>
      </w:r>
      <w:r w:rsidRPr="00DD44E1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44E1">
        <w:rPr>
          <w:rFonts w:ascii="Angsana New" w:hAnsi="Angsana New" w:cs="Angsana New" w:hint="cs"/>
          <w:sz w:val="30"/>
          <w:szCs w:val="30"/>
          <w:cs/>
        </w:rPr>
        <w:t>เว้นแต่ในกรณีมีการปรับสิทธิ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44E1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3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ปี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="002A2702">
        <w:rPr>
          <w:rFonts w:ascii="Angsana New" w:hAnsi="Angsana New" w:cs="Angsana New"/>
          <w:sz w:val="30"/>
          <w:szCs w:val="30"/>
        </w:rPr>
        <w:t xml:space="preserve">   </w:t>
      </w:r>
      <w:r w:rsidRPr="00DD44E1">
        <w:rPr>
          <w:rFonts w:ascii="Angsana New" w:hAnsi="Angsana New" w:cs="Angsana New" w:hint="cs"/>
          <w:sz w:val="30"/>
          <w:szCs w:val="30"/>
          <w:cs/>
        </w:rPr>
        <w:t>นับแต่วันที่ออกใบสำคัญแสดงสิทธิฯ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="00DD44E1" w:rsidRPr="00DD44E1">
        <w:rPr>
          <w:rFonts w:ascii="Angsana New" w:hAnsi="Angsana New" w:cs="Angsana New"/>
          <w:sz w:val="30"/>
          <w:szCs w:val="30"/>
        </w:rPr>
        <w:t xml:space="preserve"> </w:t>
      </w:r>
    </w:p>
    <w:p w14:paraId="7551F90E" w14:textId="77777777" w:rsidR="00B37BE5" w:rsidRDefault="00B37BE5" w:rsidP="00B3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11116225" w14:textId="38AE1EB8" w:rsidR="00B37BE5" w:rsidRDefault="00B37BE5" w:rsidP="00B37BE5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การเพิ่มทุนจดทะเบียน</w:t>
      </w:r>
    </w:p>
    <w:p w14:paraId="020F3DDF" w14:textId="77777777" w:rsidR="00B37BE5" w:rsidRDefault="00B37BE5" w:rsidP="00B37BE5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F0DF917" w14:textId="5DA34E5D" w:rsidR="00B37BE5" w:rsidRDefault="00B37BE5" w:rsidP="00E5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B37BE5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การเพิ่มทุนจดทะเบียนของบริษัทเป็นจำนวนเงิน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/>
          <w:sz w:val="30"/>
          <w:szCs w:val="30"/>
        </w:rPr>
        <w:t>581.1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จากทุนจดทะเบียนจำนวน </w:t>
      </w:r>
      <w:r w:rsidRPr="00B37BE5">
        <w:rPr>
          <w:rFonts w:ascii="Angsana New" w:hAnsi="Angsana New" w:cs="Angsana New"/>
          <w:sz w:val="30"/>
          <w:szCs w:val="30"/>
        </w:rPr>
        <w:t xml:space="preserve">6,168.3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ล้านบาทเป็น </w:t>
      </w:r>
      <w:r w:rsidRPr="00B37BE5">
        <w:rPr>
          <w:rFonts w:ascii="Angsana New" w:hAnsi="Angsana New" w:cs="Angsana New"/>
          <w:sz w:val="30"/>
          <w:szCs w:val="30"/>
        </w:rPr>
        <w:t xml:space="preserve">6,749.4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B37BE5">
        <w:rPr>
          <w:rFonts w:ascii="Angsana New" w:hAnsi="Angsana New" w:cs="Angsana New"/>
          <w:sz w:val="30"/>
          <w:szCs w:val="30"/>
        </w:rPr>
        <w:t>581.1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/>
          <w:sz w:val="30"/>
          <w:szCs w:val="30"/>
        </w:rPr>
        <w:t>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BE5">
        <w:rPr>
          <w:rFonts w:ascii="Angsana New" w:hAnsi="Angsana New" w:cs="Angsana New"/>
          <w:sz w:val="30"/>
          <w:szCs w:val="30"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เพื่อรองรับการใช้สิทธิตามใบสำคัญแสดงสิทธิฯ </w:t>
      </w:r>
      <w:r w:rsidRPr="00B37BE5">
        <w:rPr>
          <w:rFonts w:ascii="Angsana New" w:hAnsi="Angsana New" w:cs="Angsana New"/>
          <w:sz w:val="30"/>
          <w:szCs w:val="30"/>
        </w:rPr>
        <w:t xml:space="preserve">TFG-W4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บริษัทได้จดทะเบียนการเพิ่มทุนดังกล่าวกับกระทรวงพาณิชย์แล้วเมื่อวันที่ </w:t>
      </w:r>
      <w:r w:rsidRPr="00B37BE5">
        <w:rPr>
          <w:rFonts w:ascii="Angsana New" w:hAnsi="Angsana New" w:cs="Angsana New"/>
          <w:sz w:val="30"/>
          <w:szCs w:val="30"/>
        </w:rPr>
        <w:t xml:space="preserve">7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B37BE5">
        <w:rPr>
          <w:rFonts w:ascii="Angsana New" w:hAnsi="Angsana New" w:cs="Angsana New"/>
          <w:sz w:val="30"/>
          <w:szCs w:val="30"/>
        </w:rPr>
        <w:t>2567</w:t>
      </w:r>
    </w:p>
    <w:p w14:paraId="5A45B394" w14:textId="77777777" w:rsidR="00230F96" w:rsidRPr="00775225" w:rsidRDefault="00230F96" w:rsidP="00B37BE5">
      <w:pPr>
        <w:rPr>
          <w:rFonts w:cstheme="minorBidi"/>
          <w:sz w:val="30"/>
          <w:szCs w:val="30"/>
          <w:cs/>
        </w:rPr>
      </w:pPr>
    </w:p>
    <w:p w14:paraId="5883A471" w14:textId="07CC0033" w:rsidR="006856B4" w:rsidRPr="006254DF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254D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4D49BC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4D49BC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4D49BC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A263CF2" w14:textId="5577B24E" w:rsidR="002E5ADD" w:rsidRPr="004D49BC" w:rsidRDefault="002E5ADD" w:rsidP="00852270">
      <w:pPr>
        <w:ind w:left="547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BAA7C0" w:rsidR="006D058F" w:rsidRPr="004D49BC" w:rsidRDefault="003318B9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6D058F" w:rsidRPr="004D49BC" w:rsidSect="00DF4C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88EC7F" w14:textId="547DE321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>
        <w:rPr>
          <w:rFonts w:ascii="Angsana New" w:hAnsi="Angsana New" w:cs="Angsana New" w:hint="cs"/>
          <w:sz w:val="30"/>
          <w:szCs w:val="30"/>
          <w:cs/>
        </w:rPr>
        <w:t>สำหรับงวดหกเดือน</w:t>
      </w:r>
      <w:r w:rsidRPr="004D49BC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C2B92">
        <w:rPr>
          <w:rFonts w:ascii="Angsana New" w:hAnsi="Angsana New" w:cs="Angsana New"/>
          <w:sz w:val="30"/>
          <w:szCs w:val="30"/>
        </w:rPr>
        <w:t xml:space="preserve">30 </w:t>
      </w:r>
      <w:r w:rsidR="006C2B92">
        <w:rPr>
          <w:rFonts w:ascii="Angsana New" w:hAnsi="Angsana New" w:cs="Angsana New"/>
          <w:sz w:val="30"/>
          <w:szCs w:val="30"/>
          <w:cs/>
        </w:rPr>
        <w:t>มิถุนายน</w:t>
      </w:r>
      <w:r w:rsidR="006C2B92"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4D49BC" w14:paraId="4FDA5617" w14:textId="77777777" w:rsidTr="00AE3FF2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4D49BC" w:rsidRDefault="009C4F43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4D49BC" w:rsidRDefault="009C4F43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4D49BC" w14:paraId="3788C258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41ABAE63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6C2B9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หกเดือน</w:t>
            </w:r>
            <w:r w:rsidR="006C2B92"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4D49BC" w:rsidRDefault="00F333ED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BC7F0D" w:rsidRPr="004D49BC" w14:paraId="3C69F699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2D44DD16" w:rsidR="00BC7F0D" w:rsidRPr="004D49BC" w:rsidRDefault="006C2B92" w:rsidP="00EB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5957BF28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2C5E780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3CC35B0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7E353A95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1DB8C97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425F967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6F227D9A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4BD3CB7D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6019A94B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069A81D6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  <w:vAlign w:val="bottom"/>
          </w:tcPr>
          <w:p w14:paraId="4A075F08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39A1318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773D60F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2D6BFDD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</w:tcPr>
          <w:p w14:paraId="633AC745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1187CEE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2E50FC7A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484BBB1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</w:p>
        </w:tc>
      </w:tr>
      <w:tr w:rsidR="00BC7F0D" w:rsidRPr="004D49BC" w14:paraId="233BFC24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ED1130" w:rsidRPr="004D49BC" w14:paraId="5643F81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ED1130" w:rsidRPr="004D49BC" w:rsidRDefault="00ED1130" w:rsidP="0083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0C386EA5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F3846" w14:textId="7C2978A0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8,975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59CF7430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6,291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72C0" w14:textId="061CF536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5,938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6B58C14E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99423" w14:textId="7E15CA0A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4,840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569D8E3F" w:rsidR="00ED1130" w:rsidRPr="00651548" w:rsidRDefault="00651548" w:rsidP="0065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51548">
              <w:rPr>
                <w:rFonts w:ascii="Angsana New" w:hAnsi="Angsana New" w:cs="Angsana New"/>
                <w:color w:val="000000"/>
                <w:sz w:val="27"/>
                <w:szCs w:val="27"/>
              </w:rPr>
              <w:t>11,245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6A3AD" w14:textId="22E72F14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7,389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6DCBE5B0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419BD" w14:textId="654E8C50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66" w:type="dxa"/>
            <w:vAlign w:val="bottom"/>
          </w:tcPr>
          <w:p w14:paraId="0D3C2DCC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6C6BC198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A01DC6" w14:textId="0C5E172C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3D02BE6F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30,637</w:t>
            </w:r>
          </w:p>
        </w:tc>
        <w:tc>
          <w:tcPr>
            <w:tcW w:w="270" w:type="dxa"/>
            <w:vAlign w:val="bottom"/>
          </w:tcPr>
          <w:p w14:paraId="011C0521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AFD6622" w14:textId="313EBA2A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27,239</w:t>
            </w:r>
          </w:p>
        </w:tc>
      </w:tr>
      <w:tr w:rsidR="00ED1130" w:rsidRPr="004D49BC" w14:paraId="1747E3F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ED1130" w:rsidRPr="004D49BC" w:rsidRDefault="00ED1130" w:rsidP="0083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5547CEB1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12,853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32C" w14:textId="1707CF79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12,168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6ADFF3C9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BAAC" w14:textId="023D90CC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5,446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2D508F60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0D8F" w14:textId="5FB4157E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11,396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16644867" w:rsidR="00ED1130" w:rsidRPr="00651548" w:rsidRDefault="00651548" w:rsidP="008F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133DE" w14:textId="6FB59FAF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64F809F8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097D5" w14:textId="21EC77F8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210</w:t>
            </w:r>
          </w:p>
        </w:tc>
        <w:tc>
          <w:tcPr>
            <w:tcW w:w="266" w:type="dxa"/>
            <w:vAlign w:val="bottom"/>
          </w:tcPr>
          <w:p w14:paraId="298DBA3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3699FCAF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(29,187)</w:t>
            </w:r>
          </w:p>
        </w:tc>
        <w:tc>
          <w:tcPr>
            <w:tcW w:w="270" w:type="dxa"/>
            <w:vAlign w:val="bottom"/>
          </w:tcPr>
          <w:p w14:paraId="208A38E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D30D" w14:textId="275C892A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(29,243)</w:t>
            </w:r>
          </w:p>
        </w:tc>
        <w:tc>
          <w:tcPr>
            <w:tcW w:w="266" w:type="dxa"/>
            <w:vAlign w:val="bottom"/>
          </w:tcPr>
          <w:p w14:paraId="676E917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2D506A1D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D21A" w14:textId="0369418F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ED1130" w:rsidRPr="004D49BC" w14:paraId="564D02F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ED1130" w:rsidRPr="004D49BC" w:rsidRDefault="00ED1130" w:rsidP="0083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D4C89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82C0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538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CEF4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6709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518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7F9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ED1130" w:rsidRPr="004D49BC" w14:paraId="197C66D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05B823A5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7C6A057C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B6A0C" w14:textId="57194B7F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21,143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75387BED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12,717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5AB1B" w14:textId="0C0749F0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11,384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08483649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14,023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1457" w14:textId="712FC3BA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16,236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3775EA20" w:rsidR="00ED1130" w:rsidRPr="004D49BC" w:rsidRDefault="00651548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26A91" w14:textId="38B1E678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7,412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2638CF0C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C1C4" w14:textId="62E8A6D4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307</w:t>
            </w:r>
          </w:p>
        </w:tc>
        <w:tc>
          <w:tcPr>
            <w:tcW w:w="266" w:type="dxa"/>
            <w:vAlign w:val="bottom"/>
          </w:tcPr>
          <w:p w14:paraId="2CBA4856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4EF25540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(29,187)</w:t>
            </w:r>
          </w:p>
        </w:tc>
        <w:tc>
          <w:tcPr>
            <w:tcW w:w="270" w:type="dxa"/>
            <w:vAlign w:val="bottom"/>
          </w:tcPr>
          <w:p w14:paraId="1DFA00D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2925" w14:textId="37FC3681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(29,243)</w:t>
            </w:r>
          </w:p>
        </w:tc>
        <w:tc>
          <w:tcPr>
            <w:tcW w:w="266" w:type="dxa"/>
            <w:vAlign w:val="bottom"/>
          </w:tcPr>
          <w:p w14:paraId="237D3FE8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6BD7D18D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30,637</w:t>
            </w:r>
          </w:p>
        </w:tc>
        <w:tc>
          <w:tcPr>
            <w:tcW w:w="270" w:type="dxa"/>
            <w:vAlign w:val="bottom"/>
          </w:tcPr>
          <w:p w14:paraId="5DAABD8C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68AEC" w14:textId="672D02BC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27,239</w:t>
            </w:r>
          </w:p>
        </w:tc>
      </w:tr>
      <w:tr w:rsidR="00ED1130" w:rsidRPr="004D49BC" w14:paraId="34A0609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F72F" w14:textId="53E261EA" w:rsidR="00ED1130" w:rsidRPr="004D49BC" w:rsidRDefault="00ED1130" w:rsidP="0083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จากการดำเนินงานหลังการ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6A4F5DE1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397599CE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5A8C2EE8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7E1DA4E4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4EED6DFF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26419660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73884AE6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7EAF3C61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112F1F3B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63762C88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57CDCF55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7E4C" w14:textId="30294036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470FA8EF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1,564</w:t>
            </w:r>
          </w:p>
        </w:tc>
        <w:tc>
          <w:tcPr>
            <w:tcW w:w="270" w:type="dxa"/>
            <w:vAlign w:val="bottom"/>
          </w:tcPr>
          <w:p w14:paraId="28D0051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18B3" w14:textId="4F651A12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1,333</w:t>
            </w:r>
          </w:p>
        </w:tc>
      </w:tr>
      <w:tr w:rsidR="00ED1130" w:rsidRPr="004D49BC" w14:paraId="1860C621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ED1130" w:rsidRPr="004D49BC" w:rsidRDefault="00ED1130" w:rsidP="0083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5F67D400" w:rsidR="00ED1130" w:rsidRPr="001C1444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(535)</w:t>
            </w:r>
          </w:p>
        </w:tc>
        <w:tc>
          <w:tcPr>
            <w:tcW w:w="270" w:type="dxa"/>
            <w:vAlign w:val="bottom"/>
          </w:tcPr>
          <w:p w14:paraId="1CF00FC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B1426" w14:textId="1E5EE973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(621)</w:t>
            </w:r>
          </w:p>
        </w:tc>
      </w:tr>
      <w:tr w:rsidR="00ED1130" w:rsidRPr="004D49BC" w14:paraId="13A4080F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C860" w14:textId="78C2DB7B" w:rsidR="00ED1130" w:rsidRPr="004D49BC" w:rsidRDefault="00ED1130" w:rsidP="00B9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งขาดทุนของ                 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และบริษัทร่วม           </w:t>
            </w:r>
            <w:r w:rsidR="00B90D30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7B55811E" w:rsidR="00ED1130" w:rsidRPr="002B31E8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</w:t>
            </w:r>
            <w:r w:rsidR="00686B5A"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6</w:t>
            </w: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66CB47C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8D87EB" w14:textId="286D4E1D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(17)</w:t>
            </w:r>
          </w:p>
        </w:tc>
      </w:tr>
      <w:tr w:rsidR="00ED1130" w:rsidRPr="004D49BC" w14:paraId="1FC38EFB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57CCC7E0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รายได้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15EA460C" w:rsidR="00ED1130" w:rsidRPr="002B31E8" w:rsidRDefault="00686B5A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05444BA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51F" w14:textId="1E6870FC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(205)</w:t>
            </w:r>
          </w:p>
        </w:tc>
      </w:tr>
      <w:tr w:rsidR="00ED1130" w:rsidRPr="004D49BC" w14:paraId="5E7463D2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69F17674" w:rsidR="00ED1130" w:rsidRPr="002B31E8" w:rsidRDefault="00686B5A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2B31E8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995</w:t>
            </w:r>
          </w:p>
        </w:tc>
        <w:tc>
          <w:tcPr>
            <w:tcW w:w="270" w:type="dxa"/>
            <w:vAlign w:val="bottom"/>
          </w:tcPr>
          <w:p w14:paraId="6996C2CB" w14:textId="77777777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BE606" w14:textId="04836571" w:rsidR="00ED1130" w:rsidRPr="001C1444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490</w:t>
            </w:r>
          </w:p>
        </w:tc>
      </w:tr>
    </w:tbl>
    <w:p w14:paraId="257EFB2F" w14:textId="57262D10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ED1130">
        <w:rPr>
          <w:rFonts w:ascii="Angsana New" w:hAnsi="Angsana New" w:cs="Angsana New"/>
          <w:color w:val="000000"/>
          <w:sz w:val="30"/>
          <w:szCs w:val="30"/>
        </w:rPr>
        <w:t>30</w:t>
      </w:r>
      <w:r w:rsidR="00ED113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4D49BC" w14:paraId="041C5E13" w14:textId="77777777" w:rsidTr="000F0032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4D49BC" w14:paraId="3A781608" w14:textId="77777777" w:rsidTr="000F0032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1B55" w:rsidRPr="004D49BC" w14:paraId="4E49085F" w14:textId="77777777" w:rsidTr="000F0032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5805D28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12E4666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3C02617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6E635D1A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4B01D9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2187E5E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2A990D2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47CEDA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23CC263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43BC56C0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F9910F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32A3B7D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58E381B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5BA806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4F3258E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A1EFA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687CC8A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814BF6" w:rsidRPr="004D49BC" w14:paraId="2725CC6D" w14:textId="77777777" w:rsidTr="000F0032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ED1130" w:rsidRPr="004D49BC" w14:paraId="049BD796" w14:textId="77777777" w:rsidTr="0013360E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1D9258C6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7DBCE445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61670EBF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775225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0C91E3CA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1EBEF021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53DC80DE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78246304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4D489F3C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F4E1B8" w14:textId="6F4B32EB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58A6A842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003BAED" w14:textId="5CAEA2C8" w:rsidR="00ED1130" w:rsidRPr="004D49BC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370</w:t>
            </w:r>
          </w:p>
        </w:tc>
        <w:tc>
          <w:tcPr>
            <w:tcW w:w="270" w:type="dxa"/>
            <w:vAlign w:val="bottom"/>
          </w:tcPr>
          <w:p w14:paraId="4A26D3B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7611B1C9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1049C451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78CD474E" w:rsidR="00ED1130" w:rsidRPr="004D49BC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385</w:t>
            </w:r>
          </w:p>
        </w:tc>
        <w:tc>
          <w:tcPr>
            <w:tcW w:w="270" w:type="dxa"/>
            <w:vAlign w:val="bottom"/>
          </w:tcPr>
          <w:p w14:paraId="32B47C74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37AD4C03" w:rsidR="00ED1130" w:rsidRPr="004D49BC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b/>
                <w:sz w:val="27"/>
                <w:szCs w:val="27"/>
              </w:rPr>
              <w:t>422</w:t>
            </w:r>
          </w:p>
        </w:tc>
      </w:tr>
      <w:tr w:rsidR="00ED1130" w:rsidRPr="004D49BC" w14:paraId="52611585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AA55EE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6A708AA5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48257EC2" w:rsidR="00ED1130" w:rsidRPr="002B31E8" w:rsidRDefault="008F4ED4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36,1</w:t>
            </w:r>
            <w:r w:rsidR="00686B5A" w:rsidRPr="002B31E8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798B97F7" w:rsidR="00ED1130" w:rsidRPr="002B31E8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36,419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070B4806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18,24</w:t>
            </w:r>
            <w:r w:rsidR="00686B5A" w:rsidRPr="002B31E8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172A0447" w:rsidR="00ED1130" w:rsidRPr="002B31E8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17,904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4786324E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11,821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5ECA7477" w:rsidR="00ED1130" w:rsidRPr="002B31E8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13,425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2C40579F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3,026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40E0AF5F" w:rsidR="00ED1130" w:rsidRPr="002B31E8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3,271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3A2C37EE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4,916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1AF68109" w:rsidR="00ED1130" w:rsidRPr="002B31E8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5,154</w:t>
            </w:r>
          </w:p>
        </w:tc>
        <w:tc>
          <w:tcPr>
            <w:tcW w:w="270" w:type="dxa"/>
            <w:vAlign w:val="bottom"/>
          </w:tcPr>
          <w:p w14:paraId="2492EA74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23837E3E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(30,</w:t>
            </w:r>
            <w:r w:rsidR="004301E9" w:rsidRPr="002B31E8">
              <w:rPr>
                <w:rFonts w:ascii="Angsana New" w:hAnsi="Angsana New" w:cs="Angsana New"/>
                <w:sz w:val="27"/>
                <w:szCs w:val="27"/>
              </w:rPr>
              <w:t>423</w:t>
            </w:r>
            <w:r w:rsidRPr="002B31E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090D6F8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3DB001AC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2B31E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75225" w:rsidRPr="002B31E8">
              <w:rPr>
                <w:rFonts w:ascii="Angsana New" w:hAnsi="Angsana New" w:cs="Angsana New"/>
                <w:sz w:val="27"/>
                <w:szCs w:val="27"/>
              </w:rPr>
              <w:t>29,449</w:t>
            </w:r>
            <w:r w:rsidRPr="002B31E8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F1FA68E" w14:textId="77777777" w:rsidR="00ED1130" w:rsidRPr="002B31E8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16DE616D" w:rsidR="00ED1130" w:rsidRPr="002B31E8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2B31E8">
              <w:rPr>
                <w:rFonts w:ascii="Angsana New" w:hAnsi="Angsana New" w:cs="Angsana New"/>
                <w:b/>
                <w:sz w:val="27"/>
                <w:szCs w:val="27"/>
              </w:rPr>
              <w:t>43</w:t>
            </w:r>
            <w:r w:rsidR="00686B5A" w:rsidRPr="002B31E8">
              <w:rPr>
                <w:rFonts w:ascii="Angsana New" w:hAnsi="Angsana New" w:cs="Angsana New"/>
                <w:b/>
                <w:sz w:val="27"/>
                <w:szCs w:val="27"/>
              </w:rPr>
              <w:t>,680</w:t>
            </w:r>
          </w:p>
        </w:tc>
        <w:tc>
          <w:tcPr>
            <w:tcW w:w="270" w:type="dxa"/>
            <w:vAlign w:val="bottom"/>
          </w:tcPr>
          <w:p w14:paraId="2B892009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1D04BCE2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b/>
                <w:sz w:val="27"/>
                <w:szCs w:val="27"/>
              </w:rPr>
              <w:t>46,724</w:t>
            </w:r>
          </w:p>
        </w:tc>
      </w:tr>
      <w:tr w:rsidR="00ED1130" w:rsidRPr="004D49BC" w14:paraId="63D9A56D" w14:textId="77777777" w:rsidTr="000F0032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79F0" w14:textId="77777777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2E5B6545" w:rsidR="00ED1130" w:rsidRPr="004D49BC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264817F6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23,433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2231AA73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24,477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3D9D9CBE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023C6AC6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13,359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00581B06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8,797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515FEFD7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10,826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6A96CC1A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5AD5B760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3,276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213AC97A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2DABACB9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775225">
              <w:rPr>
                <w:rFonts w:ascii="Angsana New" w:hAnsi="Angsana New" w:cs="Angsana New"/>
                <w:sz w:val="27"/>
                <w:szCs w:val="27"/>
              </w:rPr>
              <w:t>2,825</w:t>
            </w:r>
          </w:p>
        </w:tc>
        <w:tc>
          <w:tcPr>
            <w:tcW w:w="270" w:type="dxa"/>
            <w:vAlign w:val="bottom"/>
          </w:tcPr>
          <w:p w14:paraId="411AC7B7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5BC7812B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</w:t>
            </w:r>
            <w:r w:rsidR="004301E9">
              <w:rPr>
                <w:rFonts w:ascii="Angsana New" w:hAnsi="Angsana New" w:cs="Angsana New"/>
                <w:sz w:val="27"/>
                <w:szCs w:val="27"/>
              </w:rPr>
              <w:t>2,019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4BF94C06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28AC13C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75225" w:rsidRPr="00775225">
              <w:rPr>
                <w:rFonts w:ascii="Angsana New" w:hAnsi="Angsana New" w:cs="Angsana New"/>
                <w:sz w:val="27"/>
                <w:szCs w:val="27"/>
              </w:rPr>
              <w:t>21,313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646FFA70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007A0AA6" w:rsidR="00ED1130" w:rsidRPr="00AF7925" w:rsidRDefault="00A45E2B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29,</w:t>
            </w:r>
            <w:r w:rsidR="004301E9">
              <w:rPr>
                <w:rFonts w:ascii="Angsana New" w:hAnsi="Angsana New" w:cs="Angsana New"/>
                <w:b/>
                <w:sz w:val="27"/>
                <w:szCs w:val="27"/>
              </w:rPr>
              <w:t>391</w:t>
            </w:r>
          </w:p>
        </w:tc>
        <w:tc>
          <w:tcPr>
            <w:tcW w:w="270" w:type="dxa"/>
            <w:vAlign w:val="bottom"/>
          </w:tcPr>
          <w:p w14:paraId="6D78D6A5" w14:textId="77777777" w:rsidR="00ED1130" w:rsidRPr="00AF7925" w:rsidRDefault="00ED1130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7E99C96D" w:rsidR="00ED1130" w:rsidRPr="00AF7925" w:rsidRDefault="00775225" w:rsidP="00ED1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775225">
              <w:rPr>
                <w:rFonts w:ascii="Angsana New" w:hAnsi="Angsana New" w:cs="Angsana New"/>
                <w:b/>
                <w:sz w:val="27"/>
                <w:szCs w:val="27"/>
              </w:rPr>
              <w:t>33,450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4D49BC" w:rsidRDefault="003A08AF" w:rsidP="009B571C">
      <w:pPr>
        <w:rPr>
          <w:rFonts w:cstheme="minorBidi"/>
          <w:lang w:val="th-TH"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2959F0A6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 สำหรับงวด</w:t>
      </w:r>
      <w:r w:rsidR="00ED1130">
        <w:rPr>
          <w:rFonts w:ascii="Angsana New" w:hAnsi="Angsana New" w:cs="Angsana New" w:hint="cs"/>
          <w:sz w:val="30"/>
          <w:szCs w:val="30"/>
          <w:cs/>
        </w:rPr>
        <w:t>หก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ED1130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ED113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E3D7A" w:rsidRPr="004D49BC">
        <w:rPr>
          <w:rFonts w:ascii="Angsana New" w:hAnsi="Angsana New" w:cs="Angsana New"/>
          <w:sz w:val="30"/>
          <w:szCs w:val="30"/>
        </w:rPr>
        <w:t xml:space="preserve"> 2567</w:t>
      </w:r>
      <w:r w:rsidR="0062480B" w:rsidRPr="004D49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2480B"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A622E9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A622E9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3A08AF" w:rsidRPr="004D49BC" w14:paraId="2AC13F5B" w14:textId="77777777" w:rsidTr="00A622E9">
        <w:trPr>
          <w:tblHeader/>
        </w:trPr>
        <w:tc>
          <w:tcPr>
            <w:tcW w:w="3690" w:type="dxa"/>
          </w:tcPr>
          <w:p w14:paraId="6C621CE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67BB28CE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089ED3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26CD3093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8169EF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71A7326B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2596EE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3A707C46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08AF" w:rsidRPr="004D49BC" w14:paraId="1999C5E9" w14:textId="77777777" w:rsidTr="00A622E9">
        <w:trPr>
          <w:tblHeader/>
        </w:trPr>
        <w:tc>
          <w:tcPr>
            <w:tcW w:w="3690" w:type="dxa"/>
          </w:tcPr>
          <w:p w14:paraId="52A856A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A08AF" w:rsidRPr="004D49BC" w14:paraId="1E6A6F71" w14:textId="77777777" w:rsidTr="00A622E9">
        <w:tc>
          <w:tcPr>
            <w:tcW w:w="3690" w:type="dxa"/>
          </w:tcPr>
          <w:p w14:paraId="3B4A4227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7BB6C7D6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23,087</w:t>
            </w:r>
          </w:p>
        </w:tc>
        <w:tc>
          <w:tcPr>
            <w:tcW w:w="236" w:type="dxa"/>
          </w:tcPr>
          <w:p w14:paraId="54DB7F7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2BB0CA8C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20,585</w:t>
            </w:r>
          </w:p>
        </w:tc>
        <w:tc>
          <w:tcPr>
            <w:tcW w:w="236" w:type="dxa"/>
          </w:tcPr>
          <w:p w14:paraId="4FCFEFB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2BE2323C" w:rsidR="003A08AF" w:rsidRPr="00C73D8E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C73D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  <w:gridSpan w:val="2"/>
          </w:tcPr>
          <w:p w14:paraId="0A0C79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625D0FAF" w:rsidR="003A08AF" w:rsidRPr="003D46B7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46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3,809</w:t>
            </w:r>
          </w:p>
        </w:tc>
      </w:tr>
      <w:tr w:rsidR="003A08AF" w:rsidRPr="004D49BC" w14:paraId="3825DC8D" w14:textId="77777777" w:rsidTr="00A622E9">
        <w:tc>
          <w:tcPr>
            <w:tcW w:w="3690" w:type="dxa"/>
          </w:tcPr>
          <w:p w14:paraId="74420974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1FF07A5C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3,496</w:t>
            </w:r>
          </w:p>
        </w:tc>
        <w:tc>
          <w:tcPr>
            <w:tcW w:w="236" w:type="dxa"/>
          </w:tcPr>
          <w:p w14:paraId="37C605CA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0583498E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1,569</w:t>
            </w:r>
          </w:p>
        </w:tc>
        <w:tc>
          <w:tcPr>
            <w:tcW w:w="236" w:type="dxa"/>
          </w:tcPr>
          <w:p w14:paraId="1376DB1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3B9FD96D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C73D8E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0" w:type="dxa"/>
            <w:gridSpan w:val="2"/>
          </w:tcPr>
          <w:p w14:paraId="24745B84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243399AE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3D46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</w:tr>
      <w:tr w:rsidR="003A08AF" w:rsidRPr="004D49BC" w14:paraId="21919120" w14:textId="77777777" w:rsidTr="00A622E9">
        <w:tc>
          <w:tcPr>
            <w:tcW w:w="3690" w:type="dxa"/>
          </w:tcPr>
          <w:p w14:paraId="1F8AD60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5E7C8A94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1,881</w:t>
            </w:r>
          </w:p>
        </w:tc>
        <w:tc>
          <w:tcPr>
            <w:tcW w:w="236" w:type="dxa"/>
          </w:tcPr>
          <w:p w14:paraId="12FAE34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640C440C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1,982</w:t>
            </w:r>
          </w:p>
        </w:tc>
        <w:tc>
          <w:tcPr>
            <w:tcW w:w="236" w:type="dxa"/>
          </w:tcPr>
          <w:p w14:paraId="4D1369F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6A2100F0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6B3ADDEA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776C75BD" w14:textId="77777777" w:rsidTr="00A622E9">
        <w:tc>
          <w:tcPr>
            <w:tcW w:w="3690" w:type="dxa"/>
          </w:tcPr>
          <w:p w14:paraId="68792B59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714F9FB0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36" w:type="dxa"/>
          </w:tcPr>
          <w:p w14:paraId="6D2D3C6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260D12BB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3,103</w:t>
            </w:r>
          </w:p>
        </w:tc>
        <w:tc>
          <w:tcPr>
            <w:tcW w:w="236" w:type="dxa"/>
          </w:tcPr>
          <w:p w14:paraId="69F75C6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0F2DE722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4C6054D1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52A9D0C9" w14:textId="77777777" w:rsidTr="00A622E9">
        <w:tc>
          <w:tcPr>
            <w:tcW w:w="3690" w:type="dxa"/>
          </w:tcPr>
          <w:p w14:paraId="16EDC4CE" w14:textId="77777777" w:rsidR="003A08AF" w:rsidRPr="004D49BC" w:rsidRDefault="003A08AF" w:rsidP="00A62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5F303F90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30,637</w:t>
            </w:r>
          </w:p>
        </w:tc>
        <w:tc>
          <w:tcPr>
            <w:tcW w:w="236" w:type="dxa"/>
          </w:tcPr>
          <w:p w14:paraId="3999AA1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6971D30C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27,239</w:t>
            </w:r>
          </w:p>
        </w:tc>
        <w:tc>
          <w:tcPr>
            <w:tcW w:w="236" w:type="dxa"/>
          </w:tcPr>
          <w:p w14:paraId="7D2BB85C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1A0E1396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73D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4,918</w:t>
            </w:r>
          </w:p>
        </w:tc>
        <w:tc>
          <w:tcPr>
            <w:tcW w:w="270" w:type="dxa"/>
            <w:gridSpan w:val="2"/>
          </w:tcPr>
          <w:p w14:paraId="4082EFA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3E5F9456" w:rsidR="003A08AF" w:rsidRPr="004D49BC" w:rsidRDefault="00322277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D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9,408</w:t>
            </w:r>
          </w:p>
        </w:tc>
      </w:tr>
    </w:tbl>
    <w:p w14:paraId="30908F10" w14:textId="77777777" w:rsidR="003A08AF" w:rsidRPr="004D49BC" w:rsidRDefault="003A08AF" w:rsidP="003A08AF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4B8F483" w14:textId="02376D6D" w:rsidR="003A08AF" w:rsidRPr="004D49BC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4D49BC" w:rsidRDefault="00D848F9" w:rsidP="00D848F9">
      <w:pPr>
        <w:rPr>
          <w:rFonts w:asciiTheme="majorBidi" w:hAnsiTheme="majorBidi" w:cstheme="majorBidi"/>
          <w:sz w:val="30"/>
          <w:szCs w:val="30"/>
        </w:rPr>
      </w:pPr>
    </w:p>
    <w:p w14:paraId="070594AE" w14:textId="3EA4895E" w:rsidR="00257662" w:rsidRPr="004D49BC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4D49BC">
        <w:rPr>
          <w:rFonts w:asciiTheme="majorBidi" w:hAnsiTheme="majorBidi" w:cstheme="majorBidi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ED1130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D113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D113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 w:rsidRPr="004D49BC">
        <w:rPr>
          <w:rFonts w:asciiTheme="majorBidi" w:hAnsiTheme="majorBidi" w:cstheme="majorBidi"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sz w:val="30"/>
          <w:szCs w:val="30"/>
        </w:rPr>
        <w:t>7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ร้อย</w:t>
      </w:r>
      <w:r w:rsidR="00A0123F" w:rsidRPr="002B31E8">
        <w:rPr>
          <w:rFonts w:asciiTheme="majorBidi" w:hAnsiTheme="majorBidi" w:cstheme="majorBidi"/>
          <w:sz w:val="30"/>
          <w:szCs w:val="30"/>
          <w:cs/>
        </w:rPr>
        <w:t>ละ</w:t>
      </w:r>
      <w:r w:rsidR="000613D2" w:rsidRPr="002B31E8">
        <w:rPr>
          <w:rFonts w:asciiTheme="majorBidi" w:hAnsiTheme="majorBidi" w:cstheme="majorBidi"/>
          <w:sz w:val="30"/>
          <w:szCs w:val="30"/>
        </w:rPr>
        <w:t xml:space="preserve"> </w:t>
      </w:r>
      <w:r w:rsidR="004A06FD" w:rsidRPr="002B31E8">
        <w:rPr>
          <w:rFonts w:asciiTheme="majorBidi" w:hAnsiTheme="majorBidi" w:cstheme="majorBidi"/>
          <w:sz w:val="30"/>
          <w:szCs w:val="30"/>
        </w:rPr>
        <w:t>-</w:t>
      </w:r>
      <w:r w:rsidR="001E644C" w:rsidRPr="002B31E8">
        <w:rPr>
          <w:rFonts w:asciiTheme="majorBidi" w:hAnsiTheme="majorBidi" w:cstheme="majorBidi"/>
          <w:sz w:val="30"/>
          <w:szCs w:val="30"/>
        </w:rPr>
        <w:t>0.2</w:t>
      </w:r>
      <w:r w:rsidR="00332D6A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และ</w:t>
      </w:r>
      <w:r w:rsidRPr="001C1444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303708">
        <w:rPr>
          <w:rFonts w:asciiTheme="majorBidi" w:hAnsiTheme="majorBidi" w:cstheme="majorBidi"/>
          <w:sz w:val="30"/>
          <w:szCs w:val="30"/>
        </w:rPr>
        <w:t>8.</w:t>
      </w:r>
      <w:r w:rsidR="00320340">
        <w:rPr>
          <w:rFonts w:asciiTheme="majorBidi" w:hAnsiTheme="majorBidi" w:cstheme="majorBidi"/>
          <w:sz w:val="30"/>
          <w:szCs w:val="30"/>
        </w:rPr>
        <w:t>3</w:t>
      </w:r>
      <w:r w:rsidR="000613D2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C14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4D49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1130">
        <w:rPr>
          <w:rFonts w:asciiTheme="majorBidi" w:hAnsiTheme="majorBidi" w:cstheme="majorBidi"/>
          <w:i/>
          <w:iCs/>
          <w:sz w:val="30"/>
          <w:szCs w:val="30"/>
        </w:rPr>
        <w:t>29.5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ED1130">
        <w:rPr>
          <w:rFonts w:asciiTheme="majorBidi" w:hAnsiTheme="majorBidi" w:cstheme="majorBidi"/>
          <w:i/>
          <w:iCs/>
          <w:sz w:val="30"/>
          <w:szCs w:val="30"/>
        </w:rPr>
        <w:t>22.4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F91CB" w14:textId="335B8551" w:rsidR="007D429F" w:rsidRPr="004D49BC" w:rsidRDefault="00D848F9" w:rsidP="0014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D49BC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3445F579" w14:textId="555CF25D" w:rsidR="00304753" w:rsidRPr="009514D5" w:rsidRDefault="004B4458" w:rsidP="00951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</w:rPr>
        <w:t xml:space="preserve">-    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บริษัทมีกำไรในกิจการที่ได้รับการส่งเสริมการลงทุน</w:t>
      </w:r>
    </w:p>
    <w:p w14:paraId="0F9168D3" w14:textId="195B4D96" w:rsidR="00007834" w:rsidRPr="009514D5" w:rsidRDefault="008F51E5" w:rsidP="009514D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บริษัทมีการใช้ขาดทุนทางภาษีที่เดิมไม่ได้บันทึก</w:t>
      </w:r>
    </w:p>
    <w:p w14:paraId="4C60B850" w14:textId="77777777" w:rsidR="009514D5" w:rsidRDefault="009514D5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76A09" w14:textId="1AB27C8C" w:rsidR="00F22A98" w:rsidRPr="004D49BC" w:rsidRDefault="00257662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 w:rsidRPr="004D49BC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4514AA7C" w14:textId="24CBD2AF" w:rsidR="00A42648" w:rsidRPr="00D17397" w:rsidRDefault="008F51E5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บริษัทมีการใช้ขาดทุนทางภาษีที่เดิมไม่ได้บันทึก</w:t>
      </w:r>
    </w:p>
    <w:p w14:paraId="4F5561B9" w14:textId="75A5E7F9" w:rsidR="00905C6B" w:rsidRPr="00A42648" w:rsidRDefault="00A42648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42648">
        <w:rPr>
          <w:rFonts w:ascii="Angsana New" w:hAnsi="Angsana New" w:hint="cs"/>
          <w:sz w:val="30"/>
          <w:szCs w:val="30"/>
          <w:cs/>
        </w:rPr>
        <w:t>บริษัทมีรายได้เงินปันผลที่ได้รับยกเว้นทางภาษี</w:t>
      </w:r>
    </w:p>
    <w:p w14:paraId="73B4F120" w14:textId="7C3B9FA1" w:rsidR="00A42648" w:rsidRPr="00A42648" w:rsidRDefault="00A42648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9600D">
        <w:rPr>
          <w:rFonts w:asciiTheme="majorBidi" w:hAnsiTheme="majorBidi" w:hint="cs"/>
          <w:sz w:val="30"/>
          <w:szCs w:val="30"/>
          <w:cs/>
        </w:rPr>
        <w:t>ระหว่างไตร</w:t>
      </w:r>
      <w:r w:rsidRPr="00A42648">
        <w:rPr>
          <w:rFonts w:asciiTheme="majorBidi" w:hAnsiTheme="majorBidi" w:hint="cs"/>
          <w:sz w:val="30"/>
          <w:szCs w:val="30"/>
          <w:cs/>
        </w:rPr>
        <w:t>มาสที่สองของปี</w:t>
      </w:r>
      <w:r w:rsidRPr="00B02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22AD" w:rsidRPr="00B022AD">
        <w:rPr>
          <w:rFonts w:asciiTheme="majorBidi" w:hAnsiTheme="majorBidi" w:cstheme="majorBidi"/>
          <w:sz w:val="30"/>
          <w:szCs w:val="30"/>
        </w:rPr>
        <w:t>2567</w:t>
      </w:r>
      <w:r w:rsidRPr="00A42648">
        <w:rPr>
          <w:rFonts w:asciiTheme="majorBidi" w:hAnsiTheme="majorBidi"/>
          <w:sz w:val="30"/>
          <w:szCs w:val="30"/>
          <w:cs/>
        </w:rPr>
        <w:t xml:space="preserve"> </w:t>
      </w:r>
      <w:r w:rsidRPr="00A42648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</w:t>
      </w:r>
      <w:r w:rsidR="00B022AD">
        <w:rPr>
          <w:rFonts w:asciiTheme="majorBidi" w:hAnsiTheme="majorBidi"/>
          <w:sz w:val="30"/>
          <w:szCs w:val="30"/>
        </w:rPr>
        <w:t xml:space="preserve">   </w:t>
      </w:r>
      <w:r w:rsidRPr="00A42648">
        <w:rPr>
          <w:rFonts w:asciiTheme="majorBidi" w:hAnsiTheme="majorBidi" w:hint="cs"/>
          <w:sz w:val="30"/>
          <w:szCs w:val="30"/>
          <w:cs/>
        </w:rPr>
        <w:t>การลงทุนสำหรับกิจการผลิตไก่ชำแหละ</w:t>
      </w:r>
    </w:p>
    <w:p w14:paraId="6093135B" w14:textId="77777777" w:rsidR="00A42648" w:rsidRDefault="00A42648" w:rsidP="00A4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ED06D" w14:textId="395A8452" w:rsidR="009E43E2" w:rsidRPr="004D49BC" w:rsidRDefault="009E43E2" w:rsidP="00A4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ดำเนินธุรกิจในประเทศเวียดนาม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1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2567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เป็นต้นไป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คาดว่าจะถูกจัดเก็บภาษีเงินได้ขั้นต่ำส่วนเพิ่มจากการดำเนินธุรกิจในประเทศดังกล่าวเนื่องจากมีอัตราภาษีเงินได้ที่แท้จริงต่ำกว่าร้อยละ </w:t>
      </w:r>
      <w:r w:rsidRPr="004D49BC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1C1444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ซึ่งผู้บริหาร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พิจารณาถึงผลกระทบที่อาจเกิดขึ้นต่องบการเงิน</w:t>
      </w:r>
    </w:p>
    <w:p w14:paraId="61C48AB8" w14:textId="358BAA68" w:rsidR="00ED221E" w:rsidRDefault="00ED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F51DBF" w14:textId="3E4F89E4" w:rsidR="008D0883" w:rsidRDefault="007A30A8" w:rsidP="0017709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</w:p>
    <w:p w14:paraId="4DEC7F03" w14:textId="77777777" w:rsidR="00177093" w:rsidRPr="00177093" w:rsidRDefault="00177093" w:rsidP="00177093">
      <w:pPr>
        <w:rPr>
          <w:rFonts w:cstheme="minorBidi"/>
          <w:lang w:val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8D0883" w:rsidRPr="00F17F5F" w14:paraId="580B1480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091F21F1" w14:textId="24240554" w:rsidR="008D0883" w:rsidRPr="00CF1517" w:rsidRDefault="008D0883" w:rsidP="001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0A65C03E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C8CCC02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407B5F7D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883" w:rsidRPr="00F17F5F" w14:paraId="4C8DC1F8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3C1E6764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7571289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112F0AB7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4BACAA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CFD16AD" w14:textId="77777777" w:rsidR="008D0883" w:rsidRPr="00F17F5F" w:rsidRDefault="008D088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5BB28E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CDDC4E8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D7D18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D0883" w:rsidRPr="00F17F5F" w14:paraId="6E6A980D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75571B16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29B70C96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0883" w:rsidRPr="00F17F5F" w14:paraId="7CADD32C" w14:textId="77777777" w:rsidTr="00177093">
        <w:trPr>
          <w:trHeight w:hRule="exact" w:val="389"/>
        </w:trPr>
        <w:tc>
          <w:tcPr>
            <w:tcW w:w="2493" w:type="pct"/>
          </w:tcPr>
          <w:p w14:paraId="0A582875" w14:textId="77777777" w:rsidR="008D0883" w:rsidRPr="00F17F5F" w:rsidRDefault="008D0883" w:rsidP="00D96BCB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30" w:type="pct"/>
          </w:tcPr>
          <w:p w14:paraId="7314BC2F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84534D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87CB778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397523B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F3A80E5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26F9467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D9D0AA3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64B3AF08" w14:textId="77777777" w:rsidTr="00177093">
        <w:trPr>
          <w:trHeight w:hRule="exact" w:val="389"/>
        </w:trPr>
        <w:tc>
          <w:tcPr>
            <w:tcW w:w="2493" w:type="pct"/>
          </w:tcPr>
          <w:p w14:paraId="7C2AFBDC" w14:textId="0427BDF0" w:rsidR="00177093" w:rsidRPr="002B31E8" w:rsidRDefault="00177093" w:rsidP="0017709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180D2674" w14:textId="2936DBB5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1D2A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1E644C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05,737</w:t>
            </w:r>
          </w:p>
        </w:tc>
        <w:tc>
          <w:tcPr>
            <w:tcW w:w="141" w:type="pct"/>
          </w:tcPr>
          <w:p w14:paraId="4B88E99C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E76EBB9" w14:textId="60D8D8FF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494,180</w:t>
            </w:r>
          </w:p>
        </w:tc>
        <w:tc>
          <w:tcPr>
            <w:tcW w:w="135" w:type="pct"/>
          </w:tcPr>
          <w:p w14:paraId="133E012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4CC02DE8" w14:textId="28AA012C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658,258</w:t>
            </w:r>
          </w:p>
        </w:tc>
        <w:tc>
          <w:tcPr>
            <w:tcW w:w="147" w:type="pct"/>
          </w:tcPr>
          <w:p w14:paraId="03AE023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5979ECB" w14:textId="73606FDA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252,761</w:t>
            </w:r>
          </w:p>
        </w:tc>
      </w:tr>
      <w:tr w:rsidR="00177093" w:rsidRPr="002B31E8" w14:paraId="1FF5CBD3" w14:textId="77777777" w:rsidTr="00177093">
        <w:trPr>
          <w:trHeight w:hRule="exact" w:val="389"/>
        </w:trPr>
        <w:tc>
          <w:tcPr>
            <w:tcW w:w="2493" w:type="pct"/>
          </w:tcPr>
          <w:p w14:paraId="37150EC4" w14:textId="55AB2939" w:rsidR="00177093" w:rsidRPr="002B31E8" w:rsidRDefault="00177093" w:rsidP="0017709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DE4378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7329346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8D9D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7D9FF3A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120F9A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178F7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7E7500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7DBA156C" w14:textId="77777777" w:rsidTr="00D96BCB">
        <w:trPr>
          <w:trHeight w:hRule="exact" w:val="389"/>
        </w:trPr>
        <w:tc>
          <w:tcPr>
            <w:tcW w:w="2493" w:type="pct"/>
          </w:tcPr>
          <w:p w14:paraId="338B3586" w14:textId="1D9302C7" w:rsidR="00177093" w:rsidRPr="002B31E8" w:rsidRDefault="00177093" w:rsidP="00177093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E9116F0" w14:textId="7084514D" w:rsidR="00177093" w:rsidRPr="002B31E8" w:rsidRDefault="00DB1D2A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</w:t>
            </w:r>
            <w:r w:rsidR="001E644C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05,737</w:t>
            </w:r>
          </w:p>
        </w:tc>
        <w:tc>
          <w:tcPr>
            <w:tcW w:w="141" w:type="pct"/>
          </w:tcPr>
          <w:p w14:paraId="1F29FD6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28EB615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494,180</w:t>
            </w:r>
          </w:p>
        </w:tc>
        <w:tc>
          <w:tcPr>
            <w:tcW w:w="135" w:type="pct"/>
          </w:tcPr>
          <w:p w14:paraId="69010E6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6893800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658,258</w:t>
            </w:r>
          </w:p>
        </w:tc>
        <w:tc>
          <w:tcPr>
            <w:tcW w:w="147" w:type="pct"/>
          </w:tcPr>
          <w:p w14:paraId="7DA3863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561385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252,761</w:t>
            </w:r>
          </w:p>
        </w:tc>
      </w:tr>
      <w:tr w:rsidR="00177093" w:rsidRPr="002B31E8" w14:paraId="34412BC0" w14:textId="77777777" w:rsidTr="00D96BCB">
        <w:trPr>
          <w:trHeight w:hRule="exact" w:val="389"/>
        </w:trPr>
        <w:tc>
          <w:tcPr>
            <w:tcW w:w="2493" w:type="pct"/>
          </w:tcPr>
          <w:p w14:paraId="66D4D18F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784893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84D8E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582549D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3F4C913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0D2C70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A2B4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9CC78B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1569D418" w14:textId="77777777" w:rsidTr="00D96BCB">
        <w:trPr>
          <w:trHeight w:hRule="exact" w:val="389"/>
        </w:trPr>
        <w:tc>
          <w:tcPr>
            <w:tcW w:w="2493" w:type="pct"/>
          </w:tcPr>
          <w:p w14:paraId="43384209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604A329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983336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957D5E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9B4DBF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A66D07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95C1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302EFB42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31A4FFBB" w14:textId="77777777" w:rsidTr="00D96BCB">
        <w:trPr>
          <w:trHeight w:hRule="exact" w:val="389"/>
        </w:trPr>
        <w:tc>
          <w:tcPr>
            <w:tcW w:w="2493" w:type="pct"/>
          </w:tcPr>
          <w:p w14:paraId="17FA4A47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B31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78004A0D" w14:textId="31458445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1" w:type="pct"/>
          </w:tcPr>
          <w:p w14:paraId="3E25C0C5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9611CB5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  <w:tc>
          <w:tcPr>
            <w:tcW w:w="135" w:type="pct"/>
          </w:tcPr>
          <w:p w14:paraId="2D972F1C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F7197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7198D15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EA38153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</w:tr>
      <w:tr w:rsidR="00177093" w:rsidRPr="002B31E8" w14:paraId="0E6CA5AA" w14:textId="77777777" w:rsidTr="00D96BCB">
        <w:trPr>
          <w:trHeight w:hRule="exact" w:val="389"/>
        </w:trPr>
        <w:tc>
          <w:tcPr>
            <w:tcW w:w="2493" w:type="pct"/>
          </w:tcPr>
          <w:p w14:paraId="21F373B7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13AAF19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003445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86080B6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936A32D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01EE61D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6ECE8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71F63C1A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7093" w:rsidRPr="002B31E8" w14:paraId="3C743CC6" w14:textId="77777777" w:rsidTr="00D96BCB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791C13BE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52E4793" w14:textId="52F008F5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B7CAD7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916962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26,848</w:t>
            </w:r>
          </w:p>
        </w:tc>
        <w:tc>
          <w:tcPr>
            <w:tcW w:w="135" w:type="pct"/>
          </w:tcPr>
          <w:p w14:paraId="128A2DC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A0C0C0E" w14:textId="39E608CC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37553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4CD20E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26,848</w:t>
            </w:r>
          </w:p>
        </w:tc>
      </w:tr>
      <w:tr w:rsidR="00177093" w:rsidRPr="002B31E8" w14:paraId="5BE3B154" w14:textId="77777777" w:rsidTr="0084123F">
        <w:trPr>
          <w:trHeight w:hRule="exact" w:val="389"/>
        </w:trPr>
        <w:tc>
          <w:tcPr>
            <w:tcW w:w="2493" w:type="pct"/>
          </w:tcPr>
          <w:p w14:paraId="524C3F43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223C42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12A068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44A5A5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379876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584BC67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0AAE55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ACED59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028EBD82" w14:textId="77777777" w:rsidTr="0084123F">
        <w:trPr>
          <w:trHeight w:hRule="exact" w:val="389"/>
        </w:trPr>
        <w:tc>
          <w:tcPr>
            <w:tcW w:w="2493" w:type="pct"/>
          </w:tcPr>
          <w:p w14:paraId="4916D050" w14:textId="4CC8B857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0B425D04" w14:textId="46548F68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1" w:type="pct"/>
          </w:tcPr>
          <w:p w14:paraId="0BF70EAA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FFA49A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  <w:tc>
          <w:tcPr>
            <w:tcW w:w="135" w:type="pct"/>
          </w:tcPr>
          <w:p w14:paraId="5FE95B5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6623595" w14:textId="4995A99D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50AE5D36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C3AB06A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</w:tr>
      <w:tr w:rsidR="00177093" w:rsidRPr="002B31E8" w14:paraId="4D30AC6B" w14:textId="77777777" w:rsidTr="0084123F">
        <w:trPr>
          <w:trHeight w:hRule="exact" w:val="389"/>
        </w:trPr>
        <w:tc>
          <w:tcPr>
            <w:tcW w:w="2493" w:type="pct"/>
          </w:tcPr>
          <w:p w14:paraId="3908E664" w14:textId="3C223582" w:rsidR="00177093" w:rsidRPr="002B31E8" w:rsidRDefault="00177093" w:rsidP="00177093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57B4CB8" w14:textId="28917CA2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41" w:type="pct"/>
          </w:tcPr>
          <w:p w14:paraId="063AF6C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F19F228" w14:textId="1890232B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16BB568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C1B3E8E" w14:textId="66B12DBE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47" w:type="pct"/>
          </w:tcPr>
          <w:p w14:paraId="1C3BBD62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ADD0C61" w14:textId="76B490E6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7093" w:rsidRPr="002B31E8" w14:paraId="4195E0FF" w14:textId="77777777" w:rsidTr="0084123F">
        <w:trPr>
          <w:trHeight w:hRule="exact" w:val="389"/>
        </w:trPr>
        <w:tc>
          <w:tcPr>
            <w:tcW w:w="2493" w:type="pct"/>
          </w:tcPr>
          <w:p w14:paraId="29F04560" w14:textId="4B164A35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1A245B3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958A4FD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8BE6A4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BFF3DF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9F829D5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699DC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ED6CD7B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6FC83E4C" w14:textId="77777777" w:rsidTr="0084123F">
        <w:trPr>
          <w:trHeight w:hRule="exact" w:val="389"/>
        </w:trPr>
        <w:tc>
          <w:tcPr>
            <w:tcW w:w="2493" w:type="pct"/>
          </w:tcPr>
          <w:p w14:paraId="29576474" w14:textId="3BF88D79" w:rsidR="00177093" w:rsidRPr="002B31E8" w:rsidRDefault="00177093" w:rsidP="00177093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18B58019" w14:textId="25122D13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5,858,54</w:t>
            </w:r>
            <w:r w:rsidR="00E542CD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5FFFD4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8A43721" w14:textId="1DE30F82" w:rsidR="00177093" w:rsidRPr="002B31E8" w:rsidRDefault="007713C7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  <w:tc>
          <w:tcPr>
            <w:tcW w:w="135" w:type="pct"/>
          </w:tcPr>
          <w:p w14:paraId="5EE3B884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12A7D63" w14:textId="5CE9F3A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5,858,54</w:t>
            </w:r>
            <w:r w:rsidR="00E542CD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36192C36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C1E702" w14:textId="55F1E29D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</w:tr>
      <w:tr w:rsidR="00177093" w:rsidRPr="002B31E8" w14:paraId="475BFED9" w14:textId="77777777" w:rsidTr="00BA61EB">
        <w:trPr>
          <w:trHeight w:hRule="exact" w:val="389"/>
        </w:trPr>
        <w:tc>
          <w:tcPr>
            <w:tcW w:w="2493" w:type="pct"/>
          </w:tcPr>
          <w:p w14:paraId="31128172" w14:textId="77777777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2DFCCA15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5E1660A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4314626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0EE76D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6D0FF50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DF7B2E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5A855007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7093" w:rsidRPr="002B31E8" w14:paraId="08B5EC82" w14:textId="77777777" w:rsidTr="00BA61EB">
        <w:trPr>
          <w:trHeight w:hRule="exact" w:val="389"/>
        </w:trPr>
        <w:tc>
          <w:tcPr>
            <w:tcW w:w="2493" w:type="pct"/>
          </w:tcPr>
          <w:p w14:paraId="19CD4F50" w14:textId="403C8593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4687A2A" w14:textId="0C41A115" w:rsidR="00177093" w:rsidRPr="002B31E8" w:rsidRDefault="00C76900" w:rsidP="00C76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</w:t>
            </w:r>
            <w:r w:rsidR="001E644C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7238FBF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A4E8134" w14:textId="23152C65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35" w:type="pct"/>
          </w:tcPr>
          <w:p w14:paraId="10BF9A89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19829CD" w14:textId="3EC682FA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147" w:type="pct"/>
          </w:tcPr>
          <w:p w14:paraId="6588618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C118F5E" w14:textId="58A03B1A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0.04</w:t>
            </w:r>
          </w:p>
        </w:tc>
      </w:tr>
      <w:tr w:rsidR="00177093" w:rsidRPr="00CF1517" w14:paraId="68719F36" w14:textId="77777777" w:rsidTr="00BA61EB">
        <w:trPr>
          <w:trHeight w:hRule="exact" w:val="389"/>
        </w:trPr>
        <w:tc>
          <w:tcPr>
            <w:tcW w:w="2493" w:type="pct"/>
          </w:tcPr>
          <w:p w14:paraId="5F537423" w14:textId="67C75E46" w:rsidR="00177093" w:rsidRPr="002B31E8" w:rsidRDefault="00177093" w:rsidP="00177093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1F9B58CE" w14:textId="7EE85EE5" w:rsidR="00177093" w:rsidRPr="002B31E8" w:rsidRDefault="00C76900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</w:t>
            </w:r>
            <w:r w:rsidR="001E644C"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5AA948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1C0FDF26" w14:textId="4140C6FC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7F076D1" w14:textId="77777777" w:rsidR="00177093" w:rsidRPr="002B31E8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4F0B0ABD" w14:textId="77777777" w:rsidR="00177093" w:rsidRPr="00F17F5F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147" w:type="pct"/>
          </w:tcPr>
          <w:p w14:paraId="75A7D431" w14:textId="77777777" w:rsidR="00177093" w:rsidRPr="00F17F5F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42844C58" w14:textId="6D1E999F" w:rsidR="00177093" w:rsidRPr="00CF1517" w:rsidRDefault="00177093" w:rsidP="00177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B6BFEEA" w14:textId="77777777" w:rsidR="008D0883" w:rsidRDefault="008D0883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B62907" w14:textId="31C132A0" w:rsidR="008D0883" w:rsidRPr="007341F1" w:rsidRDefault="007341F1" w:rsidP="0033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42C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E542CD">
        <w:rPr>
          <w:rFonts w:asciiTheme="majorBidi" w:hAnsiTheme="majorBidi" w:cstheme="majorBidi"/>
          <w:sz w:val="30"/>
          <w:szCs w:val="30"/>
        </w:rPr>
        <w:t xml:space="preserve">30 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542CD">
        <w:rPr>
          <w:rFonts w:asciiTheme="majorBidi" w:hAnsiTheme="majorBidi" w:cstheme="majorBidi"/>
          <w:sz w:val="30"/>
          <w:szCs w:val="30"/>
        </w:rPr>
        <w:t>256</w:t>
      </w:r>
      <w:r w:rsidR="00FA32B0">
        <w:rPr>
          <w:rFonts w:asciiTheme="majorBidi" w:hAnsiTheme="majorBidi" w:cstheme="majorBidi"/>
          <w:sz w:val="30"/>
          <w:szCs w:val="30"/>
        </w:rPr>
        <w:t>6</w:t>
      </w:r>
      <w:r w:rsidRPr="00E542CD">
        <w:rPr>
          <w:rFonts w:asciiTheme="majorBidi" w:hAnsiTheme="majorBidi" w:cstheme="majorBidi"/>
          <w:sz w:val="30"/>
          <w:szCs w:val="30"/>
        </w:rPr>
        <w:t xml:space="preserve"> 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 xml:space="preserve">สิทธิที่จะเลือกซื้อหุ้นจำนวน </w:t>
      </w:r>
      <w:r w:rsidR="00FA32B0">
        <w:rPr>
          <w:rFonts w:asciiTheme="majorBidi" w:hAnsiTheme="majorBidi" w:cstheme="majorBidi"/>
          <w:sz w:val="30"/>
          <w:szCs w:val="30"/>
        </w:rPr>
        <w:t>357,512</w:t>
      </w:r>
      <w:r w:rsidRPr="00E542CD">
        <w:rPr>
          <w:rFonts w:asciiTheme="majorBidi" w:hAnsiTheme="majorBidi" w:cstheme="majorBidi"/>
          <w:sz w:val="30"/>
          <w:szCs w:val="30"/>
        </w:rPr>
        <w:t xml:space="preserve"> </w:t>
      </w:r>
      <w:r w:rsidR="00FA32B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>สิทธิ</w:t>
      </w:r>
      <w:r w:rsidR="00FA32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 xml:space="preserve">ไม่ได้รวมอยู่ในการคำนวณจำนวนหุ้นสามัญถัวเฉลี่ยถ่วงน้ำหนัก </w:t>
      </w:r>
      <w:r w:rsidRPr="00E542CD">
        <w:rPr>
          <w:rFonts w:asciiTheme="majorBidi" w:hAnsiTheme="majorBidi" w:cstheme="majorBidi"/>
          <w:sz w:val="30"/>
          <w:szCs w:val="30"/>
        </w:rPr>
        <w:t>(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>ปรับลด</w:t>
      </w:r>
      <w:r w:rsidRPr="00E542CD">
        <w:rPr>
          <w:rFonts w:asciiTheme="majorBidi" w:hAnsiTheme="majorBidi" w:cstheme="majorBidi"/>
          <w:sz w:val="30"/>
          <w:szCs w:val="30"/>
        </w:rPr>
        <w:t>)</w:t>
      </w:r>
      <w:r w:rsidRPr="00E542CD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เนื่องจากตราสารดังกล่าวทำให้ผลกระทบกำไรต่อหุ้นปรับเพิ่ม</w:t>
      </w:r>
    </w:p>
    <w:p w14:paraId="1F2D8E84" w14:textId="77777777" w:rsidR="00FA32B0" w:rsidRDefault="00FA32B0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7999CF" w14:textId="77777777" w:rsidR="009514D5" w:rsidRDefault="009514D5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0EBEBC" w14:textId="73DED16E" w:rsidR="007A30A8" w:rsidRDefault="007A30A8" w:rsidP="007A30A8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461555AF" w14:textId="77777777" w:rsidR="007A30A8" w:rsidRPr="007A30A8" w:rsidRDefault="007A30A8" w:rsidP="007A30A8">
      <w:pPr>
        <w:rPr>
          <w:rFonts w:cstheme="minorBidi"/>
          <w:lang w:val="th-TH"/>
        </w:rPr>
      </w:pPr>
    </w:p>
    <w:p w14:paraId="21B7D836" w14:textId="0261FF2F" w:rsid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7A30A8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Pr="007A30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530"/>
        <w:gridCol w:w="270"/>
        <w:gridCol w:w="1440"/>
      </w:tblGrid>
      <w:tr w:rsidR="007A30A8" w:rsidRPr="00C60284" w14:paraId="35C9B1CB" w14:textId="77777777" w:rsidTr="00B13711">
        <w:tc>
          <w:tcPr>
            <w:tcW w:w="2700" w:type="dxa"/>
            <w:vAlign w:val="bottom"/>
          </w:tcPr>
          <w:p w14:paraId="6B7040C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710906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7740E03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4A52F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05DD1AF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2A41D508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65F10" w14:textId="77777777" w:rsidR="007A30A8" w:rsidRPr="00C60284" w:rsidDel="00D43E7A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30A8" w:rsidRPr="00C60284" w14:paraId="2047B269" w14:textId="77777777" w:rsidTr="00B13711">
        <w:tc>
          <w:tcPr>
            <w:tcW w:w="2700" w:type="dxa"/>
          </w:tcPr>
          <w:p w14:paraId="15B68F71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A99B9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C3033D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60200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B8FFA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4D7CD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0A8" w:rsidRPr="00C60284" w14:paraId="0D17DB1D" w14:textId="77777777" w:rsidTr="00B13711">
        <w:tc>
          <w:tcPr>
            <w:tcW w:w="2700" w:type="dxa"/>
          </w:tcPr>
          <w:p w14:paraId="79941EF0" w14:textId="38B6C1E9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273D14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F6C06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5011F8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E579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034FC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A30A8" w:rsidRPr="00C60284" w14:paraId="41ADB094" w14:textId="77777777" w:rsidTr="00B13711">
        <w:tc>
          <w:tcPr>
            <w:tcW w:w="2700" w:type="dxa"/>
          </w:tcPr>
          <w:p w14:paraId="673D90E5" w14:textId="06E1D852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FEC8539" w14:textId="17D26F5A" w:rsidR="007A30A8" w:rsidRPr="00AB73D3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BF4719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6FBFA1FD" w14:textId="1B33027A" w:rsidR="007A30A8" w:rsidRPr="00AB73D3" w:rsidRDefault="008F4420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7A30A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7A30A8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proofErr w:type="gramEnd"/>
            <w:r w:rsidR="007A30A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A30A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5B64F4A" w14:textId="5F67EBD9" w:rsidR="007A30A8" w:rsidRPr="00AB73D3" w:rsidRDefault="008F4420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5E0C7E68" w14:textId="77777777" w:rsidR="007A30A8" w:rsidRPr="00AB73D3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5A4249" w14:textId="0A8B7497" w:rsidR="007A30A8" w:rsidRPr="00AB73D3" w:rsidRDefault="008F4420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</w:t>
            </w:r>
            <w:r w:rsidR="00E70E7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A30A8" w:rsidRPr="00C60284" w14:paraId="5E9F5954" w14:textId="77777777" w:rsidTr="00B13711">
        <w:tc>
          <w:tcPr>
            <w:tcW w:w="2700" w:type="dxa"/>
          </w:tcPr>
          <w:p w14:paraId="3F5BF13C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4271F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1B3BDE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D48865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14EE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BBCC7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A30A8" w:rsidRPr="00C60284" w14:paraId="40C3029D" w14:textId="77777777" w:rsidTr="00B13711">
        <w:tc>
          <w:tcPr>
            <w:tcW w:w="2700" w:type="dxa"/>
          </w:tcPr>
          <w:p w14:paraId="2232C788" w14:textId="06E54804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11D61FC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44AF27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004441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770B2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BB128A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0A8" w:rsidRPr="00C60284" w14:paraId="1E6F0499" w14:textId="77777777" w:rsidTr="00B13711">
        <w:tc>
          <w:tcPr>
            <w:tcW w:w="2700" w:type="dxa"/>
          </w:tcPr>
          <w:p w14:paraId="144809A5" w14:textId="4E3BB9FF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AA6B2CB" w14:textId="1F3CCBB3" w:rsidR="007A30A8" w:rsidRPr="00C60284" w:rsidRDefault="007A30A8" w:rsidP="0073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25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825E3E5" w14:textId="33EEB80E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0A4B357" w14:textId="707DDE0C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0980E0B5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939E6" w14:textId="02479E4A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1,696.2</w:t>
            </w:r>
          </w:p>
        </w:tc>
      </w:tr>
    </w:tbl>
    <w:p w14:paraId="741D7525" w14:textId="77777777" w:rsidR="007A30A8" w:rsidRP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E3E0B0" w14:textId="087C8B41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4D49BC" w:rsidRDefault="002B4284" w:rsidP="002B4284">
      <w:pPr>
        <w:rPr>
          <w:rFonts w:asciiTheme="majorBidi" w:hAnsiTheme="majorBidi" w:cstheme="majorBidi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ECC7BBA" w14:textId="1141EF2E" w:rsidR="00CC1458" w:rsidRPr="00D4571F" w:rsidRDefault="00D4571F" w:rsidP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F84FAA" w:rsidRPr="004D49BC" w14:paraId="3C69058D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570AFB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4FAA" w:rsidRPr="004D49BC" w14:paraId="6EEB93AB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2406B6B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66E2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D96BCB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5E8D035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D96BC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E79EDD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3EC66BD6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D23CBA1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75560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0336BD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57F2F6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09C6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52D7C77C" w14:textId="77777777" w:rsidR="00F84FAA" w:rsidRPr="004D49BC" w:rsidRDefault="00F84FAA" w:rsidP="00D96BCB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4FAA" w:rsidRPr="004D49BC" w14:paraId="66453DEA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5DFCEF4" w14:textId="77777777" w:rsidR="00F84FAA" w:rsidRPr="004D49BC" w:rsidRDefault="00F84FAA" w:rsidP="00D96BCB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4FAA" w:rsidRPr="004D49BC" w14:paraId="4ADD6E62" w14:textId="77777777" w:rsidTr="00D96BCB">
        <w:trPr>
          <w:trHeight w:val="362"/>
        </w:trPr>
        <w:tc>
          <w:tcPr>
            <w:tcW w:w="1980" w:type="dxa"/>
            <w:shd w:val="clear" w:color="auto" w:fill="auto"/>
          </w:tcPr>
          <w:p w14:paraId="0965187F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0FE9369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169FABC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69C4E519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95D203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A6A671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4BFF5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90631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6F839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78992613" w14:textId="77777777" w:rsidTr="000903B9">
        <w:trPr>
          <w:trHeight w:val="362"/>
        </w:trPr>
        <w:tc>
          <w:tcPr>
            <w:tcW w:w="1980" w:type="dxa"/>
            <w:shd w:val="clear" w:color="auto" w:fill="auto"/>
          </w:tcPr>
          <w:p w14:paraId="2BE090FA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190F4626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1,049</w:t>
            </w:r>
          </w:p>
        </w:tc>
        <w:tc>
          <w:tcPr>
            <w:tcW w:w="180" w:type="dxa"/>
          </w:tcPr>
          <w:p w14:paraId="1DDAD40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6F045041" w14:textId="59FA3C9F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387AD4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571014CD" w14:textId="0FF8657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80" w:type="dxa"/>
            <w:shd w:val="clear" w:color="auto" w:fill="auto"/>
          </w:tcPr>
          <w:p w14:paraId="1EFACE4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C8FA93" w14:textId="61DD5A51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900" w:type="dxa"/>
            <w:shd w:val="clear" w:color="auto" w:fill="auto"/>
          </w:tcPr>
          <w:p w14:paraId="37419F63" w14:textId="11B44CD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B8C6577" w14:textId="612C754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1D7188" w14:textId="09CF66C9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</w:tr>
      <w:tr w:rsidR="00F84FAA" w:rsidRPr="004D49BC" w14:paraId="30F6119B" w14:textId="77777777" w:rsidTr="000903B9">
        <w:trPr>
          <w:trHeight w:val="362"/>
        </w:trPr>
        <w:tc>
          <w:tcPr>
            <w:tcW w:w="1980" w:type="dxa"/>
            <w:shd w:val="clear" w:color="auto" w:fill="auto"/>
          </w:tcPr>
          <w:p w14:paraId="2656A588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5192B5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F6D6A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958E66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A84AEB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2F0C7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D888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C248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C0FA7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5C1B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4EF3EDB9" w14:textId="77777777" w:rsidTr="000903B9">
        <w:trPr>
          <w:trHeight w:val="362"/>
        </w:trPr>
        <w:tc>
          <w:tcPr>
            <w:tcW w:w="1980" w:type="dxa"/>
            <w:shd w:val="clear" w:color="auto" w:fill="auto"/>
          </w:tcPr>
          <w:p w14:paraId="6B0E25B9" w14:textId="77777777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43552A69" w:rsidR="00F84FAA" w:rsidRPr="00AB58F6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918721" w14:textId="46BAEE6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81" w:type="dxa"/>
            <w:vAlign w:val="bottom"/>
          </w:tcPr>
          <w:p w14:paraId="10F9DFA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06856D" w14:textId="4C36B65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98C6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CD05AA" w14:textId="6F48A1FD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5F4352" w14:textId="286C1E14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990" w:type="dxa"/>
            <w:shd w:val="clear" w:color="auto" w:fill="auto"/>
          </w:tcPr>
          <w:p w14:paraId="45A65E3B" w14:textId="380D034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79D52D" w14:textId="3D80C89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F84FAA" w:rsidRPr="004D49BC" w14:paraId="2D19BC7F" w14:textId="77777777" w:rsidTr="000903B9">
        <w:trPr>
          <w:trHeight w:val="362"/>
        </w:trPr>
        <w:tc>
          <w:tcPr>
            <w:tcW w:w="1980" w:type="dxa"/>
            <w:shd w:val="clear" w:color="auto" w:fill="auto"/>
          </w:tcPr>
          <w:p w14:paraId="24561BA0" w14:textId="381A4AEF" w:rsidR="00F84FAA" w:rsidRPr="004D49BC" w:rsidRDefault="00F84FAA" w:rsidP="00F8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166E9B06" w14:textId="109BE27C" w:rsidR="00F84FAA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80" w:type="dxa"/>
          </w:tcPr>
          <w:p w14:paraId="2C3DFD1D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61240365" w14:textId="474C672B" w:rsidR="00F84FAA" w:rsidRPr="00AB58F6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DA32CEE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37FF8E3D" w14:textId="591EB855" w:rsidR="00F84FAA" w:rsidRPr="00AB58F6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62008397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C511FE" w14:textId="0A927B4F" w:rsidR="00F84FAA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502AD1" w14:textId="309144CA" w:rsidR="00F84FAA" w:rsidRPr="00AB58F6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90" w:type="dxa"/>
            <w:shd w:val="clear" w:color="auto" w:fill="auto"/>
          </w:tcPr>
          <w:p w14:paraId="5D878331" w14:textId="5008D0F9" w:rsidR="00F84FAA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C0E4E4" w14:textId="7D45C741" w:rsidR="00F84FAA" w:rsidRPr="00AB58F6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F84FAA" w:rsidRPr="004D49BC" w14:paraId="6253B273" w14:textId="77777777" w:rsidTr="00D96BCB">
        <w:trPr>
          <w:trHeight w:val="144"/>
        </w:trPr>
        <w:tc>
          <w:tcPr>
            <w:tcW w:w="1980" w:type="dxa"/>
            <w:shd w:val="clear" w:color="auto" w:fill="auto"/>
          </w:tcPr>
          <w:p w14:paraId="7EF3ABE5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A4576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BAE9C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2A6864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7B151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5A48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64C5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0CDD9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D8DB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68BD9F46" w14:textId="77777777" w:rsidTr="00D96BCB">
        <w:trPr>
          <w:trHeight w:val="362"/>
        </w:trPr>
        <w:tc>
          <w:tcPr>
            <w:tcW w:w="1980" w:type="dxa"/>
            <w:shd w:val="clear" w:color="auto" w:fill="auto"/>
          </w:tcPr>
          <w:p w14:paraId="3FF1CC5B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80AC2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59556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82ED07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F98CF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5E63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C80A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F550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D3A9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2EE02130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4D943A43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C06D8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36BEA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3D6BE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6074C5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6CA83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D5F1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6599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7B3F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410679E" w14:textId="77777777" w:rsidTr="00512567">
        <w:trPr>
          <w:trHeight w:val="350"/>
        </w:trPr>
        <w:tc>
          <w:tcPr>
            <w:tcW w:w="1980" w:type="dxa"/>
            <w:shd w:val="clear" w:color="auto" w:fill="auto"/>
          </w:tcPr>
          <w:p w14:paraId="6765FE16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4ED16F0D" w14:textId="651BFD88" w:rsidR="00F84FAA" w:rsidRPr="00AB58F6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39E367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79D4168" w14:textId="353D101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6E3377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35D43789" w14:textId="3095D2F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81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63520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4F5094" w14:textId="58B8EFA7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31CC7" w14:textId="1C083A09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990" w:type="dxa"/>
            <w:shd w:val="clear" w:color="auto" w:fill="auto"/>
          </w:tcPr>
          <w:p w14:paraId="1903BE0F" w14:textId="6338F5B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F0F07" w14:textId="11CBF8A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</w:tr>
      <w:tr w:rsidR="00F84FAA" w:rsidRPr="004D49BC" w14:paraId="25A913A2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1463FDB4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5B08AC0B" w14:textId="26FA1A20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6BD1109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4E438DD0" w14:textId="33513084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7,998</w:t>
            </w:r>
          </w:p>
        </w:tc>
        <w:tc>
          <w:tcPr>
            <w:tcW w:w="181" w:type="dxa"/>
          </w:tcPr>
          <w:p w14:paraId="10A4550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0B5EE009" w14:textId="59D54203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7,998</w:t>
            </w:r>
          </w:p>
        </w:tc>
        <w:tc>
          <w:tcPr>
            <w:tcW w:w="180" w:type="dxa"/>
            <w:shd w:val="clear" w:color="auto" w:fill="auto"/>
          </w:tcPr>
          <w:p w14:paraId="51C581B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0E88D9" w14:textId="208089BF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5A4C339" w14:textId="40417EDB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7,858</w:t>
            </w:r>
          </w:p>
        </w:tc>
        <w:tc>
          <w:tcPr>
            <w:tcW w:w="990" w:type="dxa"/>
            <w:shd w:val="clear" w:color="auto" w:fill="auto"/>
          </w:tcPr>
          <w:p w14:paraId="5CE24C1B" w14:textId="13980FE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E7EF3" w14:textId="070EC7E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7,858</w:t>
            </w:r>
          </w:p>
        </w:tc>
      </w:tr>
      <w:tr w:rsidR="00F84FAA" w:rsidRPr="004D49BC" w14:paraId="2843FB76" w14:textId="77777777" w:rsidTr="00512567">
        <w:trPr>
          <w:trHeight w:val="350"/>
        </w:trPr>
        <w:tc>
          <w:tcPr>
            <w:tcW w:w="1980" w:type="dxa"/>
            <w:shd w:val="clear" w:color="auto" w:fill="auto"/>
          </w:tcPr>
          <w:p w14:paraId="6263024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0B5BEC4A" w14:textId="721BEF3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E24E8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60847BB8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558B1B75" w14:textId="22583EB3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4A93AA2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7B3B3E9A" w14:textId="3AC9A4D9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24E8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ADD8D69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86CB8A" w14:textId="1788B2D8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3B312C" w14:textId="5DF0EEC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24E8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FDA15C3" w14:textId="2837172E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C81BD32" w14:textId="467C166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24E8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F84FAA" w:rsidRPr="004D49BC" w14:paraId="0D3F563B" w14:textId="77777777" w:rsidTr="00512567">
        <w:trPr>
          <w:trHeight w:val="350"/>
        </w:trPr>
        <w:tc>
          <w:tcPr>
            <w:tcW w:w="1980" w:type="dxa"/>
            <w:shd w:val="clear" w:color="auto" w:fill="auto"/>
          </w:tcPr>
          <w:p w14:paraId="53129E9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0C5B77C1" w14:textId="627CCCA4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C0DD99E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624636" w14:textId="35BCE305" w:rsidR="00F84FAA" w:rsidRPr="00A42648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81" w:type="dxa"/>
          </w:tcPr>
          <w:p w14:paraId="172C47DB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8CD65EB" w14:textId="740E2195" w:rsidR="00F84FAA" w:rsidRPr="009F67F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B952E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6D104" w14:textId="5FF9115A" w:rsidR="00F84FAA" w:rsidRPr="004D49BC" w:rsidRDefault="00F84FAA" w:rsidP="00F84FA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2D4EFB" w14:textId="48D10216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BECCA" w14:textId="4E7E7BA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F7FA04" w14:textId="602EA9A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4E87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F84FAA" w:rsidRPr="004D49BC" w14:paraId="047F464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51DBC2B1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BB2F7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619000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823334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24A95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42DA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7BB8E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2FB4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F5BB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B25512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21B85C8D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8C354A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79D875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15DAD0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1C3EDF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DD3D4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472D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B566B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2231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224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950C29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01A7A1C3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7F23F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93B46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7D1FB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37C91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B388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34D9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51B9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1038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3B508D53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0A46A47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320B2F0" w14:textId="2C175674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</w:tcPr>
          <w:p w14:paraId="287D7A2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C30EC4" w14:textId="70091A2B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61A59B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BEF5861" w14:textId="69F5206A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E57DA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D457F" w14:textId="44A7DB90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00A47" w14:textId="4A96A78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972A6D" w14:textId="488744A9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4348E7" w14:textId="2EA5C57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</w:tr>
      <w:tr w:rsidR="00F84FAA" w:rsidRPr="004D49BC" w14:paraId="1A933770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1C4A86F7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7228751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20D883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1ED57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41EFC85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6E66FF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629BA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9C9E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38F5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ED02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4300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676A49F5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1CC294B0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1E9A6CB9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3317C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23CF63" w14:textId="19BBA68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1" w:type="dxa"/>
          </w:tcPr>
          <w:p w14:paraId="76D7D55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11F61C9" w14:textId="4DC7A52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F74272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CF4DF" w14:textId="6A9610A4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0AC03D" w14:textId="75B8BC2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7DCAF7" w14:textId="5014F6B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0214D" w14:textId="3585134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F84FAA" w:rsidRPr="004D49BC" w14:paraId="0E7FA248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73A43BAE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7E926FD4" w14:textId="0F93F11C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0" w:type="dxa"/>
          </w:tcPr>
          <w:p w14:paraId="52D90E54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077F29" w14:textId="34F7808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6A62F2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06B83F8" w14:textId="0B0D31C0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29FBB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68C38" w14:textId="19C1DAF6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5E1E88" w14:textId="576F2AB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C60740" w14:textId="00BEEB1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10CC6F" w14:textId="3B8D793E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F84FAA" w:rsidRPr="004D49BC" w14:paraId="7A03A69C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51816378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BD1DF1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684FC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CA01E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B6D43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DF7A2F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338990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13D1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27FA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784F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E45E5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43788CF0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791BB6AA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A1F5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4084D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346C0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21C73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E4BEC2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6E54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6C3FE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989A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326E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66AD8FA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02C3BA5E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29D1603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6432E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01EFD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85A9A6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6E1CA4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967AB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B0A9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C1823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C750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1941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3EF34635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1C12B628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14E2CD03" w14:textId="705EAED5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DFB392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F8CCD2" w14:textId="162659D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1" w:type="dxa"/>
          </w:tcPr>
          <w:p w14:paraId="76D6538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74F4793" w14:textId="48038B46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98AA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C9D221" w14:textId="45B23472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8F408A" w14:textId="7DE71D73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ABAE0C" w14:textId="11E54AE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40D9E0" w14:textId="6A93DC1B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</w:tr>
      <w:tr w:rsidR="00F84FAA" w:rsidRPr="004D49BC" w14:paraId="1A9B32BD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15D9454F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B44AA4F" w14:textId="710F195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4684E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0652A1F" w14:textId="60B72ED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</w:tcPr>
          <w:p w14:paraId="040DB47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CD009FA" w14:textId="34EBE15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B74C3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B5ED7" w14:textId="4CF23A9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23DA4" w14:textId="40AC9463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1386C2" w14:textId="2D3D746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259392" w14:textId="1972F37E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</w:tr>
      <w:tr w:rsidR="00F84FAA" w:rsidRPr="004D49BC" w14:paraId="3D0E054F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2E33C029" w14:textId="22D25276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125FA6C2" w14:textId="69F3ECBB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0" w:type="dxa"/>
          </w:tcPr>
          <w:p w14:paraId="7A8D2D5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11BD79" w14:textId="4DCDB87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49E947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2B253FA" w14:textId="682ABB1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4C60E1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D8761" w14:textId="4A57757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AF86F5" w14:textId="1841F42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91C01" w14:textId="353F5BA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141248" w14:textId="5AACAC7A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F84FAA" w:rsidRPr="004D49BC" w14:paraId="070B560E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4EF64950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1453C433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322A9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99C869" w14:textId="01D9DE7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1" w:type="dxa"/>
          </w:tcPr>
          <w:p w14:paraId="35AA5C4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3A209F8" w14:textId="4A30F15B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55F8F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FE370" w14:textId="1262BBC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952E82" w14:textId="517637C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5FD93" w14:textId="389775A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7DF41F" w14:textId="7FA55A8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p w14:paraId="24DC5AD3" w14:textId="77777777" w:rsidR="00F84FAA" w:rsidRDefault="00F84FAA">
      <w:pPr>
        <w:rPr>
          <w:rFonts w:cstheme="minorBidi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AD4FF6" w:rsidRPr="004D49BC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92B6DE9" w:rsidR="00AD4FF6" w:rsidRPr="004D49BC" w:rsidRDefault="00AD4FF6" w:rsidP="00F84FA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82442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EC7FFB1" w14:textId="1A69A1AC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D11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ED1130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0C389F09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4D49BC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27B65E22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123B296E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AB58F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B58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049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6E1F1E" w14:textId="5E6F614E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DACB3C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7A29D2" w14:textId="53985C54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32440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25F40" w14:textId="15B62751" w:rsidR="00824421" w:rsidRPr="004D49BC" w:rsidRDefault="00AB58F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0C001260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32426" w14:textId="79CD9209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E96A8" w14:textId="14AB559D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</w:tr>
      <w:tr w:rsidR="00824421" w:rsidRPr="004D49BC" w14:paraId="29798C36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0FD1ADD5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5EDFF61" w14:textId="4661F2E1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6603BB83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6D50A94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3CFDD1CA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4B209B9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02DA5C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0DC852A3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80021"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3611A839" w:rsidR="00824421" w:rsidRPr="00AB58F6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2A4865E1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4125C114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B088526" w14:textId="5A798128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5E686711" w:rsidR="00824421" w:rsidRPr="004D49BC" w:rsidRDefault="00AB58F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68F94BA7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2,934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01D70327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5A83801F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2,934</w:t>
            </w:r>
          </w:p>
        </w:tc>
      </w:tr>
      <w:tr w:rsidR="00824421" w:rsidRPr="004D49BC" w14:paraId="6B0787A5" w14:textId="77777777" w:rsidTr="00824421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34E5E4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33CD5FE7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E6F63C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B61E365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824421" w:rsidRPr="004D49BC" w:rsidRDefault="00824421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2FF96E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824421" w:rsidRPr="004D49BC" w:rsidRDefault="00824421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00138A64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00414277" w:rsidR="00824421" w:rsidRPr="00AB58F6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00F69F" w14:textId="5C387D9A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181" w:type="dxa"/>
            <w:vAlign w:val="bottom"/>
          </w:tcPr>
          <w:p w14:paraId="75020634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9B4EDED" w14:textId="573D8549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6E2F14D6" w:rsidR="00824421" w:rsidRPr="004D49BC" w:rsidRDefault="00AB58F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3CB43FE7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1B386368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36880519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</w:tr>
      <w:tr w:rsidR="00824421" w:rsidRPr="004D49BC" w14:paraId="7E32F36B" w14:textId="77777777" w:rsidTr="009608F1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824421" w:rsidRPr="004D49BC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629F9211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0041238D" w14:textId="52028F6B" w:rsidR="00824421" w:rsidRPr="004D49BC" w:rsidRDefault="00AB58F6" w:rsidP="004023F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</w:rPr>
              <w:t>7,998</w:t>
            </w:r>
          </w:p>
        </w:tc>
        <w:tc>
          <w:tcPr>
            <w:tcW w:w="181" w:type="dxa"/>
          </w:tcPr>
          <w:p w14:paraId="5DFD9477" w14:textId="77777777" w:rsidR="00824421" w:rsidRPr="004D49BC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64358011" w14:textId="0E887E41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7,998</w:t>
            </w:r>
          </w:p>
        </w:tc>
        <w:tc>
          <w:tcPr>
            <w:tcW w:w="180" w:type="dxa"/>
            <w:shd w:val="clear" w:color="auto" w:fill="auto"/>
          </w:tcPr>
          <w:p w14:paraId="737EF0A7" w14:textId="77777777" w:rsidR="00824421" w:rsidRPr="004D49BC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1EB370EB" w:rsidR="00824421" w:rsidRPr="004D49BC" w:rsidRDefault="00AB58F6" w:rsidP="0052543D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3162E0BC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7,858</w:t>
            </w:r>
          </w:p>
        </w:tc>
        <w:tc>
          <w:tcPr>
            <w:tcW w:w="990" w:type="dxa"/>
            <w:shd w:val="clear" w:color="auto" w:fill="auto"/>
          </w:tcPr>
          <w:p w14:paraId="54FB5678" w14:textId="64FFA7F5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6406EDAE" w:rsidR="00824421" w:rsidRPr="004D49BC" w:rsidRDefault="00AB58F6" w:rsidP="0052543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7,858</w:t>
            </w:r>
          </w:p>
        </w:tc>
      </w:tr>
      <w:tr w:rsidR="007E3AF0" w:rsidRPr="004D49BC" w14:paraId="744DC19B" w14:textId="77777777" w:rsidTr="00DB5EC7">
        <w:trPr>
          <w:trHeight w:val="350"/>
        </w:trPr>
        <w:tc>
          <w:tcPr>
            <w:tcW w:w="1980" w:type="dxa"/>
            <w:shd w:val="clear" w:color="auto" w:fill="auto"/>
          </w:tcPr>
          <w:p w14:paraId="7A765CEF" w14:textId="383B67E6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29D83755" w14:textId="2997D2BD" w:rsidR="007E3AF0" w:rsidRPr="004D49BC" w:rsidRDefault="00AB58F6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80" w:type="dxa"/>
            <w:vAlign w:val="bottom"/>
          </w:tcPr>
          <w:p w14:paraId="66CF911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FF128D" w14:textId="1B450886" w:rsidR="007E3AF0" w:rsidRPr="004D49BC" w:rsidRDefault="00AB58F6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B777F3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2585293" w14:textId="46DD4BF3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6492F7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66E518" w14:textId="4264B866" w:rsidR="007E3AF0" w:rsidRPr="004D49BC" w:rsidRDefault="00AB58F6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FC1FA" w14:textId="381CB472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18230" w14:textId="2D02F1FB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9C5AA1" w14:textId="37CF0023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7E3AF0" w:rsidRPr="004D49BC" w14:paraId="0612E50C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60F15291" w:rsidR="007E3AF0" w:rsidRPr="004D49BC" w:rsidRDefault="00AB58F6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D25799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735B1" w14:textId="1629A42A" w:rsidR="007E3AF0" w:rsidRPr="00A42648" w:rsidRDefault="00AB58F6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B58F6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F67F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7353881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999EF1" w14:textId="492618A8" w:rsidR="007E3AF0" w:rsidRPr="009F67F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F67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24F97EBC" w:rsidR="007E3AF0" w:rsidRPr="004D49BC" w:rsidRDefault="00AB58F6" w:rsidP="007E3AF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6E568D68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127FC805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6F7E723C" w:rsidR="007E3AF0" w:rsidRPr="004D49BC" w:rsidRDefault="00AB58F6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7E3AF0" w:rsidRPr="004D49BC" w14:paraId="02F36E0A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09D35215" w14:textId="7777777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B00A2C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72950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CAE482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2AD425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BD5F74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BBD61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1CE54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42FE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F893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FCEF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1C7F31C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7C2C577" w14:textId="358C3FE3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261E174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AF207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7E1DB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0471289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9EBA7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3E62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25E1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030A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68AF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64A2B4B0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062BEEE1" w14:textId="57224170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5E77E9F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581D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7161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D41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DB2BBC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DA6CF9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388C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287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53202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4224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CD81EDB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9F34AF8" w14:textId="58353AF4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059002B6" w14:textId="1AAB83C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vAlign w:val="bottom"/>
          </w:tcPr>
          <w:p w14:paraId="00C4A1E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843E6A" w14:textId="48227C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65B29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2419938" w14:textId="0691D18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FC6E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E18F5" w14:textId="6A50DA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3039B4" w14:textId="581071A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22B244" w14:textId="7FE7616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DA88E" w14:textId="1F5C771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</w:tr>
      <w:tr w:rsidR="007E3AF0" w:rsidRPr="004D49BC" w14:paraId="5C3A33A8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59607F74" w14:textId="0D23979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6065D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3A379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D72BF3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1F9A3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6D2B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38BA57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17B8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C3D9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46E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0F7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3C823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6FFC8146" w14:textId="297BDD8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4F84833" w14:textId="2D737191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F6AA6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F46ED7" w14:textId="301CE916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444CE8C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8AD662" w14:textId="2A461F9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F615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71EF9" w14:textId="570F8F6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C2FC4" w14:textId="019F3BF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D14EF7" w14:textId="1825E2C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F2E9F" w14:textId="5DB0A99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</w:tr>
      <w:tr w:rsidR="007E3AF0" w:rsidRPr="004D49BC" w14:paraId="309C7F4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654F69B" w14:textId="0FEED4DF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34858854" w14:textId="4FFEFFB0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  <w:vAlign w:val="bottom"/>
          </w:tcPr>
          <w:p w14:paraId="01CBC74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A88A39" w14:textId="0CD5376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9CB4C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7393625" w14:textId="3F22584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EFCAF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0BE36" w14:textId="1833FF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DDE22D" w14:textId="52F0E4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AB9E7" w14:textId="5F027F4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FABFC9" w14:textId="779DDA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7E3AF0" w:rsidRPr="004D49BC" w14:paraId="653E80D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2CE5ABA1" w14:textId="7777777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F5F94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B46AA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6B5A7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17A2EA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C3866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C6D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B2C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E3D7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8D5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2D32F59D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58849D8" w14:textId="58692B6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885EB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55B41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EA2BB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C9C247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07F71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95ED1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5596D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4B52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5FA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7D3411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5619B87" w14:textId="55B2F7B1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3C988C1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44415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8AF2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89FBE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D918D5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8BDF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D7C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27B88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EB8E2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785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52F738DB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190AEA3" w14:textId="4DD52302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68894F4" w14:textId="2141A0AB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87C5BC" w14:textId="2692ECEF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181" w:type="dxa"/>
            <w:vAlign w:val="bottom"/>
          </w:tcPr>
          <w:p w14:paraId="5BB961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1D8083D" w14:textId="4A50E7CB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110DD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095C6" w14:textId="42662F4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E9C34" w14:textId="46B0614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B577A" w14:textId="19CA53A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79BF8" w14:textId="7D679F8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7E3AF0" w:rsidRPr="004D49BC" w14:paraId="7FCE305E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E5F5475" w14:textId="04ACD82D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A37E1E2" w14:textId="39592FF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11C382" w14:textId="75CB88DD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  <w:vAlign w:val="bottom"/>
          </w:tcPr>
          <w:p w14:paraId="6B86473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965EB09" w14:textId="7F08090A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66FA3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5C956" w14:textId="7E2C4C7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9AB4D" w14:textId="78DF4BB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D989E" w14:textId="61AD592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4B19B" w14:textId="178B1F7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</w:tr>
      <w:tr w:rsidR="007E3AF0" w:rsidRPr="004D49BC" w14:paraId="4CB071E0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59B794C7" w14:textId="75EDDEA8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72D37D77" w14:textId="3547229C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81430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F4521C" w14:textId="66712C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1" w:type="dxa"/>
            <w:vAlign w:val="bottom"/>
          </w:tcPr>
          <w:p w14:paraId="12FEC05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264823" w14:textId="7F2E10B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A41D4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C3710" w14:textId="121662D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91A82" w14:textId="6718E24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AC1D3" w14:textId="54E3B420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A71E7" w14:textId="5C3398A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E7472A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6" w:name="_Hlk165987322"/>
      <w:r w:rsidRPr="00E7472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bookmarkEnd w:id="6"/>
    <w:p w14:paraId="34521613" w14:textId="77777777" w:rsidR="00102221" w:rsidRPr="004D49BC" w:rsidRDefault="00102221" w:rsidP="00102221">
      <w:pPr>
        <w:rPr>
          <w:rFonts w:asciiTheme="majorBidi" w:hAnsiTheme="majorBidi" w:cstheme="majorBidi"/>
        </w:rPr>
      </w:pPr>
    </w:p>
    <w:p w14:paraId="4C25B709" w14:textId="15BDEEC0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</w:t>
      </w:r>
      <w:r w:rsidR="00493378">
        <w:rPr>
          <w:rFonts w:ascii="Angsana New" w:hAnsi="Angsana New" w:cs="Angsana New" w:hint="cs"/>
          <w:sz w:val="30"/>
          <w:szCs w:val="30"/>
          <w:cs/>
        </w:rPr>
        <w:t>หก</w:t>
      </w:r>
      <w:r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3</w:t>
      </w:r>
      <w:r w:rsidR="00493378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9337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877"/>
        <w:gridCol w:w="984"/>
        <w:gridCol w:w="270"/>
        <w:gridCol w:w="1081"/>
        <w:gridCol w:w="270"/>
        <w:gridCol w:w="984"/>
        <w:gridCol w:w="270"/>
        <w:gridCol w:w="1148"/>
      </w:tblGrid>
      <w:tr w:rsidR="00102221" w:rsidRPr="004D49BC" w14:paraId="16FD766D" w14:textId="77777777" w:rsidTr="00A622E9">
        <w:tc>
          <w:tcPr>
            <w:tcW w:w="1777" w:type="pct"/>
          </w:tcPr>
          <w:p w14:paraId="35C556D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6EA2705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8BCB6C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ABE111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A397A5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4D49BC" w14:paraId="3B5E388B" w14:textId="77777777" w:rsidTr="00A622E9">
        <w:tc>
          <w:tcPr>
            <w:tcW w:w="1777" w:type="pct"/>
          </w:tcPr>
          <w:p w14:paraId="14B4F32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7CE060C0" w14:textId="57EBC33C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46EC9A30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DE407C3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ACC5C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94EBD77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CC7421D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340421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34CB0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4D49BC" w14:paraId="2C870A6A" w14:textId="77777777" w:rsidTr="00A622E9">
        <w:tc>
          <w:tcPr>
            <w:tcW w:w="1777" w:type="pct"/>
          </w:tcPr>
          <w:p w14:paraId="28ABF44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C7221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D7354B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378" w:rsidRPr="001343B8" w14:paraId="061C66B6" w14:textId="77777777" w:rsidTr="00A622E9">
        <w:tc>
          <w:tcPr>
            <w:tcW w:w="1777" w:type="pct"/>
          </w:tcPr>
          <w:p w14:paraId="53A754FB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5573FE2B" w14:textId="0E9A7E4B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DEAA16B" w14:textId="19F1F6C1" w:rsidR="00493378" w:rsidRPr="006254DF" w:rsidRDefault="00B47FD7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54DF">
              <w:rPr>
                <w:rFonts w:asciiTheme="majorBidi" w:hAnsiTheme="majorBidi" w:cstheme="majorBidi"/>
                <w:sz w:val="30"/>
                <w:szCs w:val="30"/>
              </w:rPr>
              <w:t>384,687</w:t>
            </w:r>
          </w:p>
        </w:tc>
        <w:tc>
          <w:tcPr>
            <w:tcW w:w="148" w:type="pct"/>
          </w:tcPr>
          <w:p w14:paraId="0D3F71FF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04FB3C" w14:textId="5D3EC3D2" w:rsidR="00493378" w:rsidRPr="001343B8" w:rsidRDefault="00493378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</w:t>
            </w:r>
            <w:r w:rsidR="002469E0"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767</w:t>
            </w: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2469E0"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303</w:t>
            </w:r>
          </w:p>
        </w:tc>
        <w:tc>
          <w:tcPr>
            <w:tcW w:w="148" w:type="pct"/>
          </w:tcPr>
          <w:p w14:paraId="1826FE19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AEEBBA2" w14:textId="655D3DB3" w:rsidR="00493378" w:rsidRPr="001343B8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100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445</w:t>
            </w:r>
          </w:p>
        </w:tc>
        <w:tc>
          <w:tcPr>
            <w:tcW w:w="148" w:type="pct"/>
          </w:tcPr>
          <w:p w14:paraId="23A0F25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07CFDAA" w14:textId="593B4441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247,607</w:t>
            </w:r>
          </w:p>
        </w:tc>
      </w:tr>
      <w:tr w:rsidR="00493378" w:rsidRPr="001343B8" w14:paraId="382A9298" w14:textId="77777777" w:rsidTr="00A622E9">
        <w:tc>
          <w:tcPr>
            <w:tcW w:w="1777" w:type="pct"/>
          </w:tcPr>
          <w:p w14:paraId="0A9D02A7" w14:textId="54CF08BE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(หัก)  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480" w:type="pct"/>
          </w:tcPr>
          <w:p w14:paraId="447B6C6D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FB6E6F" w14:textId="320CE02F" w:rsidR="00493378" w:rsidRPr="006254DF" w:rsidRDefault="00693462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254DF">
              <w:rPr>
                <w:rFonts w:asciiTheme="majorBidi" w:hAnsiTheme="majorBidi" w:cstheme="majorBidi"/>
                <w:sz w:val="30"/>
                <w:szCs w:val="30"/>
              </w:rPr>
              <w:t>330,755</w:t>
            </w:r>
          </w:p>
        </w:tc>
        <w:tc>
          <w:tcPr>
            <w:tcW w:w="148" w:type="pct"/>
          </w:tcPr>
          <w:p w14:paraId="41C87430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1E2370" w14:textId="014E10A5" w:rsidR="00493378" w:rsidRPr="001343B8" w:rsidRDefault="00493378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="Angsana New" w:hAnsi="Angsana New" w:cs="Angsana New"/>
                <w:sz w:val="30"/>
                <w:szCs w:val="30"/>
                <w:lang w:eastAsia="ko-KR"/>
              </w:rPr>
              <w:t>(175,501)</w:t>
            </w:r>
          </w:p>
        </w:tc>
        <w:tc>
          <w:tcPr>
            <w:tcW w:w="148" w:type="pct"/>
          </w:tcPr>
          <w:p w14:paraId="19425CE7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1F2BBE6" w14:textId="74EECAE8" w:rsidR="00493378" w:rsidRPr="001343B8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41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69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491</w:t>
            </w:r>
          </w:p>
        </w:tc>
        <w:tc>
          <w:tcPr>
            <w:tcW w:w="148" w:type="pct"/>
          </w:tcPr>
          <w:p w14:paraId="781F1FF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5D198C5C" w14:textId="51B6659A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(68,596)</w:t>
            </w:r>
          </w:p>
        </w:tc>
      </w:tr>
      <w:tr w:rsidR="00493378" w:rsidRPr="001343B8" w14:paraId="7BCC23CC" w14:textId="77777777" w:rsidTr="00A622E9">
        <w:tc>
          <w:tcPr>
            <w:tcW w:w="1777" w:type="pct"/>
          </w:tcPr>
          <w:p w14:paraId="54469DA5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41AA745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FE438" w14:textId="51EE9FFE" w:rsidR="00493378" w:rsidRPr="006254DF" w:rsidRDefault="00B47FD7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5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715,442</w:t>
            </w:r>
          </w:p>
        </w:tc>
        <w:tc>
          <w:tcPr>
            <w:tcW w:w="148" w:type="pct"/>
          </w:tcPr>
          <w:p w14:paraId="1433369A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730750B9" w:rsidR="00493378" w:rsidRPr="001343B8" w:rsidRDefault="00493378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</w:t>
            </w:r>
            <w:r w:rsidR="002469E0"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469E0"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469E0" w:rsidRPr="001343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C1B6D8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4FAF5" w14:textId="03982218" w:rsidR="00493378" w:rsidRPr="001343B8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169</w:t>
            </w:r>
            <w:r w:rsidRPr="001343B8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936</w:t>
            </w:r>
          </w:p>
        </w:tc>
        <w:tc>
          <w:tcPr>
            <w:tcW w:w="148" w:type="pct"/>
          </w:tcPr>
          <w:p w14:paraId="085C3D9B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5D64A5AD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179,011</w:t>
            </w:r>
          </w:p>
        </w:tc>
      </w:tr>
    </w:tbl>
    <w:p w14:paraId="61865154" w14:textId="77777777" w:rsidR="00102221" w:rsidRPr="001343B8" w:rsidRDefault="00102221" w:rsidP="00102221">
      <w:pPr>
        <w:rPr>
          <w:rFonts w:asciiTheme="majorBidi" w:hAnsiTheme="majorBidi" w:cstheme="majorBidi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02221" w:rsidRPr="001343B8" w14:paraId="2D22A7CE" w14:textId="77777777" w:rsidTr="00A622E9">
        <w:tc>
          <w:tcPr>
            <w:tcW w:w="1824" w:type="pct"/>
          </w:tcPr>
          <w:p w14:paraId="78EAE60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6882EBA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117583C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710D94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1343B8" w14:paraId="565B5660" w14:textId="77777777" w:rsidTr="00A622E9">
        <w:trPr>
          <w:trHeight w:val="371"/>
        </w:trPr>
        <w:tc>
          <w:tcPr>
            <w:tcW w:w="1824" w:type="pct"/>
          </w:tcPr>
          <w:p w14:paraId="258C56CA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13EA4BC4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E696384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4C1B731A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1B9678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168544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75399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E2E8ED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2A0700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1343B8" w14:paraId="15A1C503" w14:textId="77777777" w:rsidTr="00A622E9">
        <w:tc>
          <w:tcPr>
            <w:tcW w:w="1824" w:type="pct"/>
          </w:tcPr>
          <w:p w14:paraId="090D96BE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695C9FC8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216AB4A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378" w:rsidRPr="001343B8" w14:paraId="07FD0FB2" w14:textId="77777777" w:rsidTr="00A622E9">
        <w:tc>
          <w:tcPr>
            <w:tcW w:w="1824" w:type="pct"/>
          </w:tcPr>
          <w:p w14:paraId="7A0FC31A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9BCB36E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73C6DE2" w14:textId="4CAC3D38" w:rsidR="00493378" w:rsidRPr="001343B8" w:rsidRDefault="00ED221E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236C8C" w:rsidRPr="001343B8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48" w:type="pct"/>
          </w:tcPr>
          <w:p w14:paraId="145058A9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6611E6" w14:textId="143846B1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34,324</w:t>
            </w:r>
          </w:p>
        </w:tc>
        <w:tc>
          <w:tcPr>
            <w:tcW w:w="148" w:type="pct"/>
          </w:tcPr>
          <w:p w14:paraId="0BC9A1D7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525D31" w14:textId="7798DF3E" w:rsidR="00493378" w:rsidRPr="001343B8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2</w:t>
            </w:r>
            <w:r w:rsidRPr="001343B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440</w:t>
            </w:r>
          </w:p>
        </w:tc>
        <w:tc>
          <w:tcPr>
            <w:tcW w:w="148" w:type="pct"/>
          </w:tcPr>
          <w:p w14:paraId="5FCE0175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7D1ACB7A" w14:textId="79E337FF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3,099</w:t>
            </w:r>
          </w:p>
        </w:tc>
      </w:tr>
      <w:tr w:rsidR="00493378" w:rsidRPr="004D49BC" w14:paraId="43FC7878" w14:textId="77777777" w:rsidTr="00A622E9">
        <w:tc>
          <w:tcPr>
            <w:tcW w:w="1824" w:type="pct"/>
          </w:tcPr>
          <w:p w14:paraId="124FC342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8" w:type="pct"/>
          </w:tcPr>
          <w:p w14:paraId="1902792B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EEF3752" w14:textId="06B56C35" w:rsidR="00493378" w:rsidRPr="001343B8" w:rsidRDefault="00ED221E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5,98</w:t>
            </w:r>
            <w:r w:rsidR="00236C8C" w:rsidRPr="001343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0A2A105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C0D0DD" w14:textId="4DFCB6B0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hAnsi="Angsana New" w:cs="Angsana New"/>
                <w:sz w:val="30"/>
                <w:szCs w:val="30"/>
                <w:lang w:eastAsia="ko-KR"/>
              </w:rPr>
              <w:t>(2,494)</w:t>
            </w:r>
          </w:p>
        </w:tc>
        <w:tc>
          <w:tcPr>
            <w:tcW w:w="148" w:type="pct"/>
          </w:tcPr>
          <w:p w14:paraId="2219752B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B0C604" w14:textId="6EF499DD" w:rsidR="00493378" w:rsidRPr="001343B8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1343B8">
              <w:rPr>
                <w:rFonts w:asciiTheme="majorBidi" w:eastAsia="Malgun Gothic" w:hAnsiTheme="majorBidi" w:cs="Angsana New"/>
                <w:sz w:val="30"/>
                <w:szCs w:val="30"/>
                <w:lang w:eastAsia="ko-KR"/>
              </w:rPr>
              <w:t>(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cs/>
                <w:lang w:eastAsia="ko-KR"/>
              </w:rPr>
              <w:t>56</w:t>
            </w:r>
            <w:r w:rsidR="001157D6" w:rsidRPr="001343B8">
              <w:rPr>
                <w:rFonts w:asciiTheme="majorBidi" w:eastAsia="Malgun Gothic" w:hAnsiTheme="majorBidi" w:cs="Angsana New"/>
                <w:sz w:val="30"/>
                <w:szCs w:val="30"/>
                <w:lang w:eastAsia="ko-KR"/>
              </w:rPr>
              <w:t>9</w:t>
            </w:r>
            <w:r w:rsidRPr="001343B8">
              <w:rPr>
                <w:rFonts w:asciiTheme="majorBidi" w:eastAsia="Malgun Gothic" w:hAnsiTheme="majorBidi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8" w:type="pct"/>
          </w:tcPr>
          <w:p w14:paraId="29A967AA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62FAA0EC" w14:textId="1CE83883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1343B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180</w:t>
            </w:r>
          </w:p>
        </w:tc>
      </w:tr>
      <w:tr w:rsidR="00493378" w:rsidRPr="004D49BC" w14:paraId="139960D4" w14:textId="77777777" w:rsidTr="00A622E9">
        <w:tc>
          <w:tcPr>
            <w:tcW w:w="1824" w:type="pct"/>
          </w:tcPr>
          <w:p w14:paraId="47A65B4D" w14:textId="77777777" w:rsidR="00493378" w:rsidRPr="004D49BC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54096C4B" w14:textId="77777777" w:rsidR="00493378" w:rsidRPr="004D49BC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C527D" w14:textId="64DB431B" w:rsidR="00493378" w:rsidRPr="005415B8" w:rsidRDefault="00ED221E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236C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48" w:type="pct"/>
          </w:tcPr>
          <w:p w14:paraId="0A4545B4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72F9553A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31,830</w:t>
            </w:r>
          </w:p>
        </w:tc>
        <w:tc>
          <w:tcPr>
            <w:tcW w:w="148" w:type="pct"/>
          </w:tcPr>
          <w:p w14:paraId="0A938969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42B5" w14:textId="04FBCEA9" w:rsidR="00493378" w:rsidRPr="004D49BC" w:rsidRDefault="00E7472A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1</w:t>
            </w:r>
            <w:r w:rsidRPr="001157D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cs/>
                <w:lang w:eastAsia="ko-KR"/>
              </w:rPr>
              <w:t>87</w:t>
            </w:r>
            <w:r w:rsidR="001157D6" w:rsidRPr="001157D6">
              <w:rPr>
                <w:rFonts w:asciiTheme="majorBidi" w:eastAsia="Malgun Gothic" w:hAnsiTheme="majorBidi" w:cs="Angsana New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8" w:type="pct"/>
          </w:tcPr>
          <w:p w14:paraId="200AF11F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13CCAB45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3,279</w:t>
            </w:r>
          </w:p>
        </w:tc>
      </w:tr>
    </w:tbl>
    <w:p w14:paraId="3CEFEE7D" w14:textId="77777777" w:rsidR="00102221" w:rsidRPr="004D49BC" w:rsidRDefault="00102221" w:rsidP="0052543D">
      <w:pPr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4D49BC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7037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1617B29A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4933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493378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5D9C4F52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079C026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43C0853B" w:rsidR="00AF7037" w:rsidRPr="004D49BC" w:rsidRDefault="00493378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22069C7D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DF19FE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7037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5114E9E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3DCA5BD6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559916B6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072F9D0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41F370A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7542354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6B19C32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F7037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037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4D49BC" w14:paraId="2DBED288" w14:textId="77777777" w:rsidTr="0052543D">
        <w:tc>
          <w:tcPr>
            <w:tcW w:w="2198" w:type="pct"/>
          </w:tcPr>
          <w:p w14:paraId="3242F6B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41C981B6" w:rsidR="00916283" w:rsidRPr="004D49BC" w:rsidRDefault="00212BEE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12BEE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176</w:t>
            </w:r>
            <w:r w:rsidRPr="00212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212BEE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86</w:t>
            </w:r>
            <w:r w:rsidR="00520A6F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5" w:type="pct"/>
            <w:vAlign w:val="bottom"/>
          </w:tcPr>
          <w:p w14:paraId="08ED3E3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130F7E53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481,401</w:t>
            </w:r>
          </w:p>
        </w:tc>
        <w:tc>
          <w:tcPr>
            <w:tcW w:w="141" w:type="pct"/>
            <w:vAlign w:val="bottom"/>
          </w:tcPr>
          <w:p w14:paraId="04C308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239B38B5" w:rsidR="00916283" w:rsidRPr="004D49BC" w:rsidRDefault="00E83E4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83E43">
              <w:rPr>
                <w:rFonts w:ascii="Angsana New" w:hAnsi="Angsana New" w:cs="Angsana New"/>
                <w:sz w:val="30"/>
                <w:szCs w:val="30"/>
                <w:lang w:eastAsia="ko-KR"/>
              </w:rPr>
              <w:t>13,297</w:t>
            </w:r>
          </w:p>
        </w:tc>
        <w:tc>
          <w:tcPr>
            <w:tcW w:w="130" w:type="pct"/>
            <w:vAlign w:val="bottom"/>
          </w:tcPr>
          <w:p w14:paraId="3B9ED57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7B01B02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029</w:t>
            </w:r>
          </w:p>
        </w:tc>
      </w:tr>
      <w:tr w:rsidR="00916283" w:rsidRPr="004D49BC" w14:paraId="3D8844D1" w14:textId="77777777" w:rsidTr="001A79C4">
        <w:tc>
          <w:tcPr>
            <w:tcW w:w="2198" w:type="pct"/>
          </w:tcPr>
          <w:p w14:paraId="0C9F6AB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14D856F3" w:rsidR="00916283" w:rsidRPr="004D49BC" w:rsidRDefault="00212BEE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12BEE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</w:t>
            </w:r>
            <w:r w:rsidRPr="00212BE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212BEE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42</w:t>
            </w:r>
            <w:r w:rsidR="00520A6F">
              <w:rPr>
                <w:rFonts w:ascii="Angsana New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35" w:type="pct"/>
            <w:vAlign w:val="bottom"/>
          </w:tcPr>
          <w:p w14:paraId="2C16410C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16EDBF92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3,677</w:t>
            </w:r>
          </w:p>
        </w:tc>
        <w:tc>
          <w:tcPr>
            <w:tcW w:w="141" w:type="pct"/>
            <w:vAlign w:val="bottom"/>
          </w:tcPr>
          <w:p w14:paraId="22229F8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0FC446DD" w:rsidR="00916283" w:rsidRPr="004D49BC" w:rsidRDefault="00E83E4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83E43">
              <w:rPr>
                <w:rFonts w:ascii="Angsana New" w:hAnsi="Angsana New" w:cs="Angsana New"/>
                <w:sz w:val="30"/>
                <w:szCs w:val="30"/>
                <w:lang w:eastAsia="ko-KR"/>
              </w:rPr>
              <w:t>4,344</w:t>
            </w:r>
          </w:p>
        </w:tc>
        <w:tc>
          <w:tcPr>
            <w:tcW w:w="130" w:type="pct"/>
            <w:vAlign w:val="bottom"/>
          </w:tcPr>
          <w:p w14:paraId="3EB66497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034C42F8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916283" w:rsidRPr="004D49BC" w14:paraId="0FAB8C2E" w14:textId="77777777" w:rsidTr="0052543D">
        <w:tc>
          <w:tcPr>
            <w:tcW w:w="2198" w:type="pct"/>
          </w:tcPr>
          <w:p w14:paraId="2FC4E3A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3CE47BE9" w:rsidR="00916283" w:rsidRPr="004D49BC" w:rsidRDefault="00212BEE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12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182,286</w:t>
            </w:r>
          </w:p>
        </w:tc>
        <w:tc>
          <w:tcPr>
            <w:tcW w:w="135" w:type="pct"/>
            <w:vAlign w:val="bottom"/>
          </w:tcPr>
          <w:p w14:paraId="5E257414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202B3691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485,078</w:t>
            </w:r>
          </w:p>
        </w:tc>
        <w:tc>
          <w:tcPr>
            <w:tcW w:w="141" w:type="pct"/>
            <w:vAlign w:val="bottom"/>
          </w:tcPr>
          <w:p w14:paraId="694298E6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2A6A377" w:rsidR="00916283" w:rsidRPr="004D49BC" w:rsidRDefault="00E83E4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E83E4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17,641</w:t>
            </w:r>
          </w:p>
        </w:tc>
        <w:tc>
          <w:tcPr>
            <w:tcW w:w="130" w:type="pct"/>
            <w:vAlign w:val="bottom"/>
          </w:tcPr>
          <w:p w14:paraId="3CE72A6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066559AC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27,029</w:t>
            </w:r>
          </w:p>
        </w:tc>
      </w:tr>
    </w:tbl>
    <w:p w14:paraId="5A8A5C56" w14:textId="14B2F4D5" w:rsidR="00F17B55" w:rsidRDefault="00F17B55"/>
    <w:p w14:paraId="65F575BE" w14:textId="08900E4A" w:rsidR="00A249F8" w:rsidRPr="004D49BC" w:rsidRDefault="00F17B55" w:rsidP="00F1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A622E9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49F8" w:rsidRPr="004D49BC" w14:paraId="6BB5FCF9" w14:textId="77777777" w:rsidTr="00A622E9">
        <w:trPr>
          <w:trHeight w:val="344"/>
          <w:tblHeader/>
        </w:trPr>
        <w:tc>
          <w:tcPr>
            <w:tcW w:w="2198" w:type="pct"/>
          </w:tcPr>
          <w:p w14:paraId="721BEC02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08AFF00B" w:rsidR="00A249F8" w:rsidRPr="004D49BC" w:rsidRDefault="0049337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" w:type="pct"/>
          </w:tcPr>
          <w:p w14:paraId="302AD30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50444687" w:rsidR="00A249F8" w:rsidRPr="004D49BC" w:rsidRDefault="0049337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14:paraId="4F7BD2F8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49F8" w:rsidRPr="004D49BC" w14:paraId="0F8BD93D" w14:textId="77777777" w:rsidTr="00A622E9">
        <w:trPr>
          <w:trHeight w:val="344"/>
          <w:tblHeader/>
        </w:trPr>
        <w:tc>
          <w:tcPr>
            <w:tcW w:w="2198" w:type="pct"/>
          </w:tcPr>
          <w:p w14:paraId="3FB6CEB9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2D4182C6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B76493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3178A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249F8" w:rsidRPr="004D49BC" w14:paraId="4B3876C6" w14:textId="77777777" w:rsidTr="00A622E9">
        <w:trPr>
          <w:tblHeader/>
        </w:trPr>
        <w:tc>
          <w:tcPr>
            <w:tcW w:w="2198" w:type="pct"/>
          </w:tcPr>
          <w:p w14:paraId="0319C09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283" w:rsidRPr="004D49BC" w14:paraId="2C54FB7E" w14:textId="77777777" w:rsidTr="0052543D">
        <w:tc>
          <w:tcPr>
            <w:tcW w:w="2198" w:type="pct"/>
          </w:tcPr>
          <w:p w14:paraId="7F5AD18B" w14:textId="3E412DF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16283" w:rsidRPr="004D49BC" w14:paraId="2FC085B4" w14:textId="77777777" w:rsidTr="0052543D">
        <w:tc>
          <w:tcPr>
            <w:tcW w:w="2198" w:type="pct"/>
          </w:tcPr>
          <w:p w14:paraId="1FE2DBED" w14:textId="3F9190E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16283" w:rsidRPr="004D49BC" w14:paraId="12A74638" w14:textId="77777777" w:rsidTr="0052543D">
        <w:tc>
          <w:tcPr>
            <w:tcW w:w="2198" w:type="pct"/>
          </w:tcPr>
          <w:p w14:paraId="686937CE" w14:textId="4E71E02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7C685A78" w:rsidR="00916283" w:rsidRPr="00212BEE" w:rsidRDefault="00212BEE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F6488">
              <w:rPr>
                <w:rFonts w:ascii="Angsana New" w:hAnsi="Angsana New" w:cs="Angsana New"/>
                <w:sz w:val="30"/>
                <w:szCs w:val="30"/>
                <w:lang w:eastAsia="ko-KR"/>
              </w:rPr>
              <w:t>1,070,403</w:t>
            </w:r>
          </w:p>
        </w:tc>
        <w:tc>
          <w:tcPr>
            <w:tcW w:w="135" w:type="pct"/>
            <w:vAlign w:val="bottom"/>
          </w:tcPr>
          <w:p w14:paraId="2A39326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F4E9085" w14:textId="3B4C47FD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1,324,600</w:t>
            </w:r>
          </w:p>
        </w:tc>
        <w:tc>
          <w:tcPr>
            <w:tcW w:w="141" w:type="pct"/>
            <w:vAlign w:val="bottom"/>
          </w:tcPr>
          <w:p w14:paraId="340B43F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608C6607" w:rsidR="00E83E43" w:rsidRPr="00E83E43" w:rsidRDefault="00E83E43" w:rsidP="00E83E4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558528E9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6,846</w:t>
            </w:r>
          </w:p>
        </w:tc>
      </w:tr>
      <w:tr w:rsidR="00916283" w:rsidRPr="004D49BC" w14:paraId="4A4FFF5A" w14:textId="77777777" w:rsidTr="001A79C4">
        <w:tc>
          <w:tcPr>
            <w:tcW w:w="2198" w:type="pct"/>
          </w:tcPr>
          <w:p w14:paraId="14E9687E" w14:textId="536B7C8D" w:rsidR="00916283" w:rsidRPr="00A73388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="00304753"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="003B1C31" w:rsidRPr="00A733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401C545E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16283" w:rsidRPr="004D49BC" w14:paraId="19DCAD67" w14:textId="77777777" w:rsidTr="001A79C4">
        <w:tc>
          <w:tcPr>
            <w:tcW w:w="2198" w:type="pct"/>
          </w:tcPr>
          <w:p w14:paraId="1DA96CF2" w14:textId="5EB188F1" w:rsidR="00916283" w:rsidRPr="00A73388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="00304753" w:rsidRPr="00A73388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="00304753"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7C52F92" w14:textId="54978339" w:rsidR="00916283" w:rsidRPr="00DD7219" w:rsidRDefault="00A73388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D7219">
              <w:rPr>
                <w:rFonts w:ascii="Angsana New" w:hAnsi="Angsana New" w:cs="Angsana New"/>
                <w:sz w:val="30"/>
                <w:szCs w:val="30"/>
                <w:lang w:eastAsia="ko-KR"/>
              </w:rPr>
              <w:t>1,295,198</w:t>
            </w:r>
          </w:p>
        </w:tc>
        <w:tc>
          <w:tcPr>
            <w:tcW w:w="135" w:type="pct"/>
            <w:vAlign w:val="bottom"/>
          </w:tcPr>
          <w:p w14:paraId="32BEBB99" w14:textId="77777777" w:rsidR="00916283" w:rsidRPr="00DD7219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5A2FA1F7" w14:textId="5E4216D8" w:rsidR="00916283" w:rsidRPr="00DD7219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D7219">
              <w:rPr>
                <w:rFonts w:ascii="Angsana New" w:hAnsi="Angsana New" w:cs="Angsana New"/>
                <w:sz w:val="30"/>
                <w:szCs w:val="30"/>
                <w:lang w:eastAsia="ko-KR"/>
              </w:rPr>
              <w:t>3,424,154</w:t>
            </w:r>
          </w:p>
        </w:tc>
        <w:tc>
          <w:tcPr>
            <w:tcW w:w="141" w:type="pct"/>
            <w:vAlign w:val="bottom"/>
          </w:tcPr>
          <w:p w14:paraId="70656236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71A462E5" w:rsidR="00916283" w:rsidRPr="004D49BC" w:rsidRDefault="00167F48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E1C6F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174</w:t>
            </w:r>
            <w:r w:rsidRPr="002E1C6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2E1C6F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859</w:t>
            </w:r>
          </w:p>
        </w:tc>
        <w:tc>
          <w:tcPr>
            <w:tcW w:w="130" w:type="pct"/>
            <w:vAlign w:val="bottom"/>
          </w:tcPr>
          <w:p w14:paraId="4642A45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5A80536" w14:textId="6A76918F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123,844</w:t>
            </w:r>
          </w:p>
        </w:tc>
      </w:tr>
      <w:tr w:rsidR="00916283" w:rsidRPr="004D49BC" w14:paraId="077CE9EF" w14:textId="77777777" w:rsidTr="001A79C4">
        <w:tc>
          <w:tcPr>
            <w:tcW w:w="2198" w:type="pct"/>
          </w:tcPr>
          <w:p w14:paraId="29FB453D" w14:textId="6CD30924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015BDF7D" w:rsidR="00916283" w:rsidRPr="004D49BC" w:rsidRDefault="00A73388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2,365,601</w:t>
            </w:r>
          </w:p>
        </w:tc>
        <w:tc>
          <w:tcPr>
            <w:tcW w:w="135" w:type="pct"/>
            <w:vAlign w:val="bottom"/>
          </w:tcPr>
          <w:p w14:paraId="26E47C9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CCE1A" w14:textId="4FD7C7EB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4,748,754</w:t>
            </w:r>
          </w:p>
        </w:tc>
        <w:tc>
          <w:tcPr>
            <w:tcW w:w="141" w:type="pct"/>
            <w:vAlign w:val="bottom"/>
          </w:tcPr>
          <w:p w14:paraId="02CB9118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7476DB88" w:rsidR="00916283" w:rsidRPr="004D49BC" w:rsidRDefault="00167F48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174</w:t>
            </w: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859</w:t>
            </w:r>
          </w:p>
        </w:tc>
        <w:tc>
          <w:tcPr>
            <w:tcW w:w="130" w:type="pct"/>
            <w:vAlign w:val="bottom"/>
          </w:tcPr>
          <w:p w14:paraId="03F37E5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1B9AD" w14:textId="64A30634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130,690</w:t>
            </w:r>
          </w:p>
        </w:tc>
      </w:tr>
    </w:tbl>
    <w:p w14:paraId="4D660F3A" w14:textId="0BCD473D" w:rsidR="005D177D" w:rsidRPr="004D49BC" w:rsidRDefault="005D177D" w:rsidP="00087D0C">
      <w:pPr>
        <w:rPr>
          <w:rFonts w:asciiTheme="majorBidi" w:hAnsiTheme="majorBidi" w:cstheme="majorBidi"/>
          <w:sz w:val="30"/>
          <w:szCs w:val="30"/>
          <w:cs/>
        </w:rPr>
      </w:pPr>
    </w:p>
    <w:p w14:paraId="5F62F31E" w14:textId="61E548CA" w:rsidR="005D177D" w:rsidRPr="004D49BC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440E3B7" w14:textId="77777777" w:rsidR="00366D93" w:rsidRPr="007341F1" w:rsidRDefault="00366D93" w:rsidP="007341F1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  <w:highlight w:val="yellow"/>
        </w:rPr>
      </w:pPr>
    </w:p>
    <w:p w14:paraId="322E751E" w14:textId="52A10E32" w:rsidR="003B70C6" w:rsidRPr="006311AF" w:rsidRDefault="003B70C6" w:rsidP="00AC4B6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6311A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="00BB2A03" w:rsidRPr="006311AF">
        <w:rPr>
          <w:rFonts w:ascii="Angsana New" w:hAnsi="Angsana New"/>
          <w:sz w:val="30"/>
          <w:szCs w:val="30"/>
        </w:rPr>
        <w:t>26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กรกฎาคม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/>
          <w:sz w:val="30"/>
          <w:szCs w:val="30"/>
        </w:rPr>
        <w:t>2567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บริษัทได้ออกหุ้นกู้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ครั้งที่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/>
          <w:sz w:val="30"/>
          <w:szCs w:val="30"/>
        </w:rPr>
        <w:t>1/2567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และระบุชื่อ</w:t>
      </w:r>
      <w:r w:rsidR="005F4AAA">
        <w:rPr>
          <w:rFonts w:ascii="Angsana New" w:hAnsi="Angsana New"/>
          <w:sz w:val="30"/>
          <w:szCs w:val="30"/>
        </w:rPr>
        <w:t xml:space="preserve">      </w:t>
      </w:r>
      <w:r w:rsidRPr="006311AF">
        <w:rPr>
          <w:rFonts w:ascii="Angsana New" w:hAnsi="Angsana New" w:hint="cs"/>
          <w:sz w:val="30"/>
          <w:szCs w:val="30"/>
          <w:cs/>
        </w:rPr>
        <w:t>ผู้ถือเป็นจำนวนเงินรวม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="00995E77" w:rsidRPr="005F4AAA">
        <w:rPr>
          <w:rFonts w:ascii="Angsana New" w:hAnsi="Angsana New"/>
          <w:sz w:val="30"/>
          <w:szCs w:val="30"/>
        </w:rPr>
        <w:t>1,572.7</w:t>
      </w:r>
      <w:r w:rsidR="00995E77">
        <w:rPr>
          <w:rFonts w:ascii="Angsana New" w:hAnsi="Angsana New"/>
          <w:sz w:val="30"/>
          <w:szCs w:val="30"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ล้านบาท</w:t>
      </w:r>
      <w:r w:rsidR="008D096F">
        <w:rPr>
          <w:rFonts w:ascii="Angsana New" w:hAnsi="Angsana New"/>
          <w:sz w:val="30"/>
          <w:szCs w:val="30"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เพื่อเสนอขายให้ผู้ลงทุนสถาบันหรือผู้ลงทุนรายใหญ่</w:t>
      </w:r>
      <w:r w:rsidR="00EE50BD">
        <w:rPr>
          <w:rFonts w:ascii="Angsana New" w:hAnsi="Angsana New" w:hint="cs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ครบกำหนดไถ่ถอนในวันที่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="00BB2A03" w:rsidRPr="006311AF">
        <w:rPr>
          <w:rFonts w:ascii="Angsana New" w:hAnsi="Angsana New"/>
          <w:sz w:val="30"/>
          <w:szCs w:val="30"/>
        </w:rPr>
        <w:t>26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กรกฎาคม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/>
          <w:sz w:val="30"/>
          <w:szCs w:val="30"/>
        </w:rPr>
        <w:t>25</w:t>
      </w:r>
      <w:r w:rsidR="00BB2A03" w:rsidRPr="006311AF">
        <w:rPr>
          <w:rFonts w:ascii="Angsana New" w:hAnsi="Angsana New"/>
          <w:sz w:val="30"/>
          <w:szCs w:val="30"/>
        </w:rPr>
        <w:t>70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="00BB2A03" w:rsidRPr="006311AF">
        <w:rPr>
          <w:rFonts w:ascii="Angsana New" w:hAnsi="Angsana New"/>
          <w:sz w:val="30"/>
          <w:szCs w:val="30"/>
        </w:rPr>
        <w:t>4.80</w:t>
      </w:r>
      <w:r w:rsidRPr="006311AF">
        <w:rPr>
          <w:rFonts w:ascii="Angsana New" w:hAnsi="Angsana New"/>
          <w:sz w:val="30"/>
          <w:szCs w:val="30"/>
          <w:cs/>
        </w:rPr>
        <w:t xml:space="preserve"> </w:t>
      </w:r>
      <w:r w:rsidRPr="006311AF">
        <w:rPr>
          <w:rFonts w:ascii="Angsana New" w:hAnsi="Angsana New" w:hint="cs"/>
          <w:sz w:val="30"/>
          <w:szCs w:val="30"/>
          <w:cs/>
        </w:rPr>
        <w:t>ต่อปี</w:t>
      </w:r>
    </w:p>
    <w:p w14:paraId="1AB55F40" w14:textId="77777777" w:rsidR="003B70C6" w:rsidRDefault="003B70C6" w:rsidP="003B70C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65DF398E" w14:textId="7D786193" w:rsidR="0024575B" w:rsidRPr="00357A9A" w:rsidRDefault="0024575B" w:rsidP="00AC4B6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357A9A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</w:t>
      </w:r>
      <w:r w:rsidR="005F4AAA">
        <w:rPr>
          <w:rFonts w:ascii="Angsana New" w:hAnsi="Angsana New"/>
          <w:sz w:val="30"/>
          <w:szCs w:val="30"/>
        </w:rPr>
        <w:t xml:space="preserve"> </w:t>
      </w:r>
      <w:r w:rsidRPr="00357A9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B6EDA">
        <w:rPr>
          <w:rFonts w:ascii="Angsana New" w:hAnsi="Angsana New"/>
          <w:sz w:val="30"/>
          <w:szCs w:val="30"/>
        </w:rPr>
        <w:t>9</w:t>
      </w:r>
      <w:r w:rsidRPr="00357A9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12A8B" w:rsidRPr="00357A9A">
        <w:rPr>
          <w:rFonts w:ascii="Angsana New" w:hAnsi="Angsana New"/>
          <w:sz w:val="30"/>
          <w:szCs w:val="30"/>
        </w:rPr>
        <w:t>2567</w:t>
      </w:r>
      <w:r w:rsidRPr="00357A9A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</w:t>
      </w:r>
      <w:r w:rsidR="00007B33">
        <w:rPr>
          <w:rFonts w:ascii="Angsana New" w:hAnsi="Angsana New" w:hint="cs"/>
          <w:sz w:val="30"/>
          <w:szCs w:val="30"/>
          <w:cs/>
        </w:rPr>
        <w:t>ท</w:t>
      </w:r>
      <w:r w:rsidRPr="00357A9A">
        <w:rPr>
          <w:rFonts w:ascii="Angsana New" w:hAnsi="Angsana New"/>
          <w:sz w:val="30"/>
          <w:szCs w:val="30"/>
          <w:cs/>
        </w:rPr>
        <w:t xml:space="preserve">จ่ายเงินปันผลระหว่างกาล ในอัตราหุ้นละ </w:t>
      </w:r>
      <w:r w:rsidR="003640C3">
        <w:rPr>
          <w:rFonts w:ascii="Angsana New" w:hAnsi="Angsana New"/>
          <w:sz w:val="30"/>
          <w:szCs w:val="30"/>
        </w:rPr>
        <w:t>0.0</w:t>
      </w:r>
      <w:r w:rsidR="00A37685">
        <w:rPr>
          <w:rFonts w:ascii="Angsana New" w:hAnsi="Angsana New"/>
          <w:sz w:val="30"/>
          <w:szCs w:val="30"/>
        </w:rPr>
        <w:t>75</w:t>
      </w:r>
      <w:r w:rsidRPr="00357A9A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="003640C3">
        <w:rPr>
          <w:rFonts w:ascii="Angsana New" w:hAnsi="Angsana New"/>
          <w:sz w:val="30"/>
          <w:szCs w:val="30"/>
        </w:rPr>
        <w:t>5,811</w:t>
      </w:r>
      <w:r w:rsidR="00E12A8B" w:rsidRPr="00357A9A">
        <w:rPr>
          <w:rFonts w:ascii="Angsana New" w:hAnsi="Angsana New"/>
          <w:sz w:val="30"/>
          <w:szCs w:val="30"/>
        </w:rPr>
        <w:t xml:space="preserve"> </w:t>
      </w:r>
      <w:r w:rsidRPr="00357A9A">
        <w:rPr>
          <w:rFonts w:ascii="Angsana New" w:hAnsi="Angsana New"/>
          <w:sz w:val="30"/>
          <w:szCs w:val="30"/>
          <w:cs/>
        </w:rPr>
        <w:t xml:space="preserve">ล้านหุ้น เป็นจำนวนเงินรวม </w:t>
      </w:r>
      <w:r w:rsidR="003640C3">
        <w:rPr>
          <w:rFonts w:ascii="Angsana New" w:hAnsi="Angsana New"/>
          <w:sz w:val="30"/>
          <w:szCs w:val="30"/>
        </w:rPr>
        <w:t>435.8</w:t>
      </w:r>
      <w:r w:rsidR="001B5453">
        <w:rPr>
          <w:rFonts w:ascii="Angsana New" w:hAnsi="Angsana New"/>
          <w:sz w:val="30"/>
          <w:szCs w:val="30"/>
        </w:rPr>
        <w:t xml:space="preserve"> </w:t>
      </w:r>
      <w:r w:rsidRPr="00357A9A">
        <w:rPr>
          <w:rFonts w:ascii="Angsana New" w:hAnsi="Angsana New"/>
          <w:sz w:val="30"/>
          <w:szCs w:val="30"/>
          <w:cs/>
        </w:rPr>
        <w:t>ล้านบาท</w:t>
      </w:r>
      <w:r w:rsidR="001B5453">
        <w:rPr>
          <w:rFonts w:ascii="Angsana New" w:hAnsi="Angsana New"/>
          <w:sz w:val="30"/>
          <w:szCs w:val="30"/>
        </w:rPr>
        <w:t xml:space="preserve"> </w:t>
      </w:r>
      <w:r w:rsidRPr="00357A9A">
        <w:rPr>
          <w:rFonts w:ascii="Angsana New" w:hAnsi="Angsana New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เงินปันผลระหว่างกาลที่ประกาศจ่ายโดยคณะกรรมการดังกล่าวจะจ่ายให้กับผู้ถือหุ้นของบริษัทในเดือ</w:t>
      </w:r>
      <w:r w:rsidR="005F4AAA">
        <w:rPr>
          <w:rFonts w:ascii="Angsana New" w:hAnsi="Angsana New" w:hint="cs"/>
          <w:sz w:val="30"/>
          <w:szCs w:val="30"/>
          <w:cs/>
        </w:rPr>
        <w:t>น</w:t>
      </w:r>
      <w:r w:rsidR="003640C3">
        <w:rPr>
          <w:rFonts w:ascii="Angsana New" w:hAnsi="Angsana New" w:hint="cs"/>
          <w:sz w:val="30"/>
          <w:szCs w:val="30"/>
          <w:cs/>
        </w:rPr>
        <w:t>กันยายน</w:t>
      </w:r>
      <w:r w:rsidR="00836BCB" w:rsidRPr="00357A9A">
        <w:rPr>
          <w:rFonts w:ascii="Angsana New" w:hAnsi="Angsana New"/>
          <w:sz w:val="30"/>
          <w:szCs w:val="30"/>
        </w:rPr>
        <w:t xml:space="preserve"> </w:t>
      </w:r>
      <w:r w:rsidR="003640C3">
        <w:rPr>
          <w:rFonts w:ascii="Angsana New" w:hAnsi="Angsana New"/>
          <w:sz w:val="30"/>
          <w:szCs w:val="30"/>
        </w:rPr>
        <w:t>2567</w:t>
      </w: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  <w:cs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493378" w:rsidRPr="0024575B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04C9B" w14:textId="77777777" w:rsidR="00BC5BCE" w:rsidRDefault="00BC5BCE">
      <w:r>
        <w:separator/>
      </w:r>
    </w:p>
  </w:endnote>
  <w:endnote w:type="continuationSeparator" w:id="0">
    <w:p w14:paraId="00F3C47B" w14:textId="77777777" w:rsidR="00BC5BCE" w:rsidRDefault="00BC5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75417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9E76F6" w14:textId="77777777" w:rsidR="00B87ACC" w:rsidRPr="005D4B71" w:rsidRDefault="00B87ACC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C8281" w14:textId="77777777" w:rsidR="00BC5BCE" w:rsidRDefault="00BC5BCE">
      <w:r>
        <w:separator/>
      </w:r>
    </w:p>
  </w:footnote>
  <w:footnote w:type="continuationSeparator" w:id="0">
    <w:p w14:paraId="5B9FCE17" w14:textId="77777777" w:rsidR="00BC5BCE" w:rsidRDefault="00BC5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4AE15183" w:rsidR="009D45E9" w:rsidRPr="004F2161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 w:rsidR="006558E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558EB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="006558EB"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="006558E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</w:t>
    </w:r>
    <w:r w:rsidR="00067461"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2B2C933" w14:textId="77777777" w:rsidR="000E5122" w:rsidRPr="004F2161" w:rsidRDefault="000E5122" w:rsidP="000E512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99D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4E6A"/>
    <w:rsid w:val="002C5085"/>
    <w:rsid w:val="002C519B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C50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565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502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8D6"/>
    <w:rsid w:val="007209C6"/>
    <w:rsid w:val="00720B85"/>
    <w:rsid w:val="00720FFA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70E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4D5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85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CC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BCE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3D8E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07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49E1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23</Pages>
  <Words>5024</Words>
  <Characters>22136</Characters>
  <Application>Microsoft Office Word</Application>
  <DocSecurity>0</DocSecurity>
  <Lines>3550</Lines>
  <Paragraphs>1565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Quater 1 listed - Word</vt:lpstr>
      <vt:lpstr/>
      <vt:lpstr/>
      <vt:lpstr/>
      <vt:lpstr/>
      <vt:lpstr/>
      <vt:lpstr/>
      <vt:lpstr>หมายเหตุ	สารบัญ </vt:lpstr>
      <vt:lpstr/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  <vt:lpstr/>
      <vt:lpstr>หมายเหตุประกอบงบการเงินเป็นส่วนหนึ่งของงบการเงินระหว่างกาลนี้</vt:lpstr>
      <vt:lpstr>เกณฑ์การจัดทำงบการเงินระหว่างกาล</vt:lpstr>
      <vt:lpstr>บุคคลหรือกิจการที่เกี่ยวข้องกัน </vt:lpstr>
      <vt:lpstr>ลูกหนี้การค้า</vt:lpstr>
      <vt:lpstr>เงินทดรองจ่ายให้แก่เกษตรกร</vt:lpstr>
      <vt:lpstr>เงินลงทุนในบริษัทย่อย</vt:lpstr>
      <vt:lpstr>ที่ดิน อาคารและอุปกรณ์และสินทรัพย์สิทธิการใช้</vt:lpstr>
      <vt:lpstr>หนี้สินที่มีภาระดอกเบี้ย</vt:lpstr>
      <vt:lpstr>ทุนเรือนหุ้น</vt:lpstr>
      <vt:lpstr>ส่วนงานดำเนินงานและการจำแนกรายได้</vt:lpstr>
      <vt:lpstr>ภาษีเงินได้</vt:lpstr>
      <vt:lpstr>กำไรต่อหุ้น</vt:lpstr>
      <vt:lpstr>เงินปันผล</vt:lpstr>
      <vt:lpstr>เครื่องมือทางการเงิน</vt:lpstr>
      <vt:lpstr>ข้อมูลงบกระแสเงินสดเปิดเผยเพิ่มเติม</vt:lpstr>
      <vt:lpstr>ภาระผูกพันกับบุคคลหรือกิจการที่ไม่เกี่ยวข้องกัน</vt:lpstr>
      <vt:lpstr>เหตุการณ์ภายหลังรอบระยะเวลารายงาน</vt:lpstr>
    </vt:vector>
  </TitlesOfParts>
  <Company>KPMG</Company>
  <LinksUpToDate>false</LinksUpToDate>
  <CharactersWithSpaces>23238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2024-08-08T10:11:00Z</cp:lastPrinted>
  <dcterms:created xsi:type="dcterms:W3CDTF">2024-08-13T01:32:00Z</dcterms:created>
  <dcterms:modified xsi:type="dcterms:W3CDTF">2024-08-13T01:32:00Z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